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26A06977"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EB191E">
        <w:rPr>
          <w:rFonts w:ascii="Arial" w:hAnsi="Arial" w:cs="Arial"/>
          <w:b/>
          <w:sz w:val="28"/>
          <w:szCs w:val="28"/>
        </w:rPr>
        <w:t>8</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420D0">
        <w:rPr>
          <w:rFonts w:ascii="Arial" w:hAnsi="Arial" w:cs="Arial"/>
          <w:b/>
          <w:sz w:val="28"/>
          <w:szCs w:val="28"/>
        </w:rPr>
        <w:t>5</w:t>
      </w:r>
      <w:r w:rsidR="00EB191E">
        <w:rPr>
          <w:rFonts w:ascii="Arial" w:hAnsi="Arial" w:cs="Arial"/>
          <w:b/>
          <w:sz w:val="28"/>
          <w:szCs w:val="28"/>
        </w:rPr>
        <w:t>082</w:t>
      </w:r>
      <w:r w:rsidR="00C25D57">
        <w:rPr>
          <w:rFonts w:ascii="Arial" w:hAnsi="Arial" w:cs="Arial"/>
          <w:b/>
          <w:sz w:val="28"/>
          <w:szCs w:val="28"/>
        </w:rPr>
        <w:t>6</w:t>
      </w:r>
    </w:p>
    <w:p w14:paraId="512DE6D6" w14:textId="564B8633" w:rsidR="001808EE" w:rsidRPr="00D849EE" w:rsidRDefault="00EB191E" w:rsidP="001808EE">
      <w:pPr>
        <w:snapToGrid w:val="0"/>
        <w:spacing w:after="0"/>
        <w:rPr>
          <w:rFonts w:ascii="Arial" w:hAnsi="Arial" w:cs="Arial"/>
          <w:b/>
          <w:sz w:val="28"/>
          <w:szCs w:val="28"/>
        </w:rPr>
      </w:pPr>
      <w:r>
        <w:rPr>
          <w:rFonts w:ascii="Arial" w:hAnsi="Arial" w:cs="Arial"/>
          <w:b/>
          <w:sz w:val="28"/>
          <w:szCs w:val="28"/>
        </w:rPr>
        <w:t>Prague, Czech Republic,</w:t>
      </w:r>
      <w:r w:rsidR="004B00D6">
        <w:rPr>
          <w:rFonts w:ascii="Arial" w:hAnsi="Arial" w:cs="Arial"/>
          <w:b/>
          <w:sz w:val="28"/>
          <w:szCs w:val="28"/>
        </w:rPr>
        <w:t xml:space="preserve"> </w:t>
      </w:r>
      <w:r>
        <w:rPr>
          <w:rFonts w:ascii="Arial" w:hAnsi="Arial" w:cs="Arial"/>
          <w:b/>
          <w:sz w:val="28"/>
          <w:szCs w:val="28"/>
        </w:rPr>
        <w:t>June</w:t>
      </w:r>
      <w:r w:rsidR="005420D0">
        <w:rPr>
          <w:rFonts w:ascii="Arial" w:hAnsi="Arial" w:cs="Arial"/>
          <w:b/>
          <w:sz w:val="28"/>
          <w:szCs w:val="28"/>
        </w:rPr>
        <w:t xml:space="preserve"> </w:t>
      </w:r>
      <w:r>
        <w:rPr>
          <w:rFonts w:ascii="Arial" w:hAnsi="Arial" w:cs="Arial"/>
          <w:b/>
          <w:sz w:val="28"/>
          <w:szCs w:val="28"/>
        </w:rPr>
        <w:t>9</w:t>
      </w:r>
      <w:r w:rsidR="00E15C88">
        <w:rPr>
          <w:rFonts w:ascii="Arial" w:hAnsi="Arial" w:cs="Arial"/>
          <w:b/>
          <w:sz w:val="28"/>
          <w:szCs w:val="28"/>
        </w:rPr>
        <w:t>-</w:t>
      </w:r>
      <w:r w:rsidR="00B04EB5">
        <w:rPr>
          <w:rFonts w:ascii="Arial" w:hAnsi="Arial" w:cs="Arial"/>
          <w:b/>
          <w:sz w:val="28"/>
          <w:szCs w:val="28"/>
        </w:rPr>
        <w:t>1</w:t>
      </w:r>
      <w:r>
        <w:rPr>
          <w:rFonts w:ascii="Arial" w:hAnsi="Arial" w:cs="Arial"/>
          <w:b/>
          <w:sz w:val="28"/>
          <w:szCs w:val="28"/>
        </w:rPr>
        <w:t>3</w:t>
      </w:r>
      <w:r w:rsidR="004B00D6">
        <w:rPr>
          <w:rFonts w:ascii="Arial" w:hAnsi="Arial" w:cs="Arial"/>
          <w:b/>
          <w:sz w:val="28"/>
          <w:szCs w:val="28"/>
        </w:rPr>
        <w:t>, 202</w:t>
      </w:r>
      <w:r w:rsidR="005420D0">
        <w:rPr>
          <w:rFonts w:ascii="Arial" w:hAnsi="Arial" w:cs="Arial"/>
          <w:b/>
          <w:sz w:val="28"/>
          <w:szCs w:val="28"/>
        </w:rPr>
        <w:t>5</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162F6250"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A95AC7" w:rsidRPr="00A95AC7">
        <w:rPr>
          <w:rFonts w:ascii="Arial" w:hAnsi="Arial" w:cs="Arial"/>
          <w:b/>
          <w:sz w:val="32"/>
          <w:highlight w:val="yellow"/>
        </w:rPr>
        <w:t>Draft</w:t>
      </w:r>
      <w:r w:rsidR="00A95AC7">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EB191E">
        <w:rPr>
          <w:rFonts w:ascii="Arial" w:hAnsi="Arial" w:cs="Arial"/>
          <w:b/>
          <w:sz w:val="32"/>
        </w:rPr>
        <w:t>7</w:t>
      </w:r>
    </w:p>
    <w:p w14:paraId="08317381" w14:textId="0D950EA3" w:rsidR="00F07CA1" w:rsidRDefault="00EB191E" w:rsidP="00F07CA1">
      <w:pPr>
        <w:jc w:val="center"/>
        <w:rPr>
          <w:rFonts w:ascii="Arial" w:hAnsi="Arial" w:cs="Arial"/>
          <w:b/>
          <w:sz w:val="32"/>
        </w:rPr>
      </w:pPr>
      <w:r>
        <w:rPr>
          <w:rFonts w:ascii="Arial" w:hAnsi="Arial" w:cs="Arial"/>
          <w:b/>
          <w:sz w:val="28"/>
          <w:szCs w:val="28"/>
        </w:rPr>
        <w:t>Incheon, Korea</w:t>
      </w:r>
      <w:r w:rsidR="00FF5F18">
        <w:rPr>
          <w:rFonts w:ascii="Arial" w:hAnsi="Arial" w:cs="Arial"/>
          <w:b/>
          <w:sz w:val="32"/>
        </w:rPr>
        <w:t xml:space="preserve">, </w:t>
      </w:r>
      <w:r>
        <w:rPr>
          <w:rFonts w:ascii="Arial" w:hAnsi="Arial" w:cs="Arial"/>
          <w:b/>
          <w:sz w:val="32"/>
        </w:rPr>
        <w:t>12</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5</w:t>
      </w:r>
      <w:r w:rsidR="002F5240">
        <w:rPr>
          <w:rFonts w:ascii="Arial" w:hAnsi="Arial" w:cs="Arial"/>
          <w:b/>
          <w:sz w:val="32"/>
        </w:rPr>
        <w:t xml:space="preserve"> to </w:t>
      </w:r>
      <w:r w:rsidR="005E4957">
        <w:rPr>
          <w:rFonts w:ascii="Arial" w:hAnsi="Arial" w:cs="Arial"/>
          <w:b/>
          <w:sz w:val="32"/>
        </w:rPr>
        <w:t>1</w:t>
      </w:r>
      <w:r>
        <w:rPr>
          <w:rFonts w:ascii="Arial" w:hAnsi="Arial" w:cs="Arial"/>
          <w:b/>
          <w:sz w:val="32"/>
        </w:rPr>
        <w:t>4</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5</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1FF680D6" w14:textId="5D6712BB" w:rsidR="00CE3E95" w:rsidRDefault="00AB0912">
      <w:pPr>
        <w:pStyle w:val="TOC1"/>
        <w:rPr>
          <w:rFonts w:ascii="Calibri" w:hAnsi="Calibri"/>
          <w:kern w:val="2"/>
          <w:sz w:val="24"/>
          <w:szCs w:val="24"/>
        </w:rPr>
      </w:pPr>
      <w:r>
        <w:fldChar w:fldCharType="begin" w:fldLock="1"/>
      </w:r>
      <w:r>
        <w:instrText xml:space="preserve"> TOC \o "1-9" </w:instrText>
      </w:r>
      <w:r>
        <w:fldChar w:fldCharType="separate"/>
      </w:r>
      <w:r w:rsidR="00CE3E95">
        <w:t>Meeting Organisation</w:t>
      </w:r>
      <w:r w:rsidR="00CE3E95">
        <w:tab/>
      </w:r>
      <w:r w:rsidR="00CE3E95">
        <w:fldChar w:fldCharType="begin" w:fldLock="1"/>
      </w:r>
      <w:r w:rsidR="00CE3E95">
        <w:instrText xml:space="preserve"> PAGEREF _Toc195035440 \h </w:instrText>
      </w:r>
      <w:r w:rsidR="00CE3E95">
        <w:fldChar w:fldCharType="separate"/>
      </w:r>
      <w:r w:rsidR="00CE3E95">
        <w:t>7</w:t>
      </w:r>
      <w:r w:rsidR="00CE3E95">
        <w:fldChar w:fldCharType="end"/>
      </w:r>
    </w:p>
    <w:p w14:paraId="4EB9496A" w14:textId="74D37B9C" w:rsidR="00CE3E95" w:rsidRDefault="00CE3E95">
      <w:pPr>
        <w:pStyle w:val="TOC1"/>
        <w:rPr>
          <w:rFonts w:ascii="Calibri" w:hAnsi="Calibri"/>
          <w:kern w:val="2"/>
          <w:sz w:val="24"/>
          <w:szCs w:val="24"/>
        </w:rPr>
      </w:pPr>
      <w:r>
        <w:t>Executive Summary</w:t>
      </w:r>
      <w:r>
        <w:tab/>
      </w:r>
      <w:r>
        <w:fldChar w:fldCharType="begin" w:fldLock="1"/>
      </w:r>
      <w:r>
        <w:instrText xml:space="preserve"> PAGEREF _Toc195035441 \h </w:instrText>
      </w:r>
      <w:r>
        <w:fldChar w:fldCharType="separate"/>
      </w:r>
      <w:r>
        <w:t>7</w:t>
      </w:r>
      <w:r>
        <w:fldChar w:fldCharType="end"/>
      </w:r>
    </w:p>
    <w:p w14:paraId="35423FC6" w14:textId="2EA053FA" w:rsidR="00CE3E95" w:rsidRDefault="00CE3E95">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_Toc195035442 \h </w:instrText>
      </w:r>
      <w:r>
        <w:fldChar w:fldCharType="separate"/>
      </w:r>
      <w:r>
        <w:t>11</w:t>
      </w:r>
      <w:r>
        <w:fldChar w:fldCharType="end"/>
      </w:r>
    </w:p>
    <w:p w14:paraId="499567B8" w14:textId="26CD9BAA" w:rsidR="00CE3E95" w:rsidRDefault="00CE3E95">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_Toc195035443 \h </w:instrText>
      </w:r>
      <w:r>
        <w:fldChar w:fldCharType="separate"/>
      </w:r>
      <w:r>
        <w:t>11</w:t>
      </w:r>
      <w:r>
        <w:fldChar w:fldCharType="end"/>
      </w:r>
    </w:p>
    <w:p w14:paraId="03B8E10E" w14:textId="6FB4F568" w:rsidR="00CE3E95" w:rsidRDefault="00CE3E95">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_Toc195035444 \h </w:instrText>
      </w:r>
      <w:r>
        <w:fldChar w:fldCharType="separate"/>
      </w:r>
      <w:r>
        <w:t>12</w:t>
      </w:r>
      <w:r>
        <w:fldChar w:fldCharType="end"/>
      </w:r>
    </w:p>
    <w:p w14:paraId="669E7614" w14:textId="68AAF6A9" w:rsidR="00CE3E95" w:rsidRDefault="00CE3E95">
      <w:pPr>
        <w:pStyle w:val="TOC3"/>
        <w:rPr>
          <w:rFonts w:ascii="Calibri" w:hAnsi="Calibri"/>
          <w:kern w:val="2"/>
          <w:sz w:val="24"/>
          <w:szCs w:val="24"/>
        </w:rPr>
      </w:pPr>
      <w:r>
        <w:t>3.1</w:t>
      </w:r>
      <w:r>
        <w:rPr>
          <w:rFonts w:ascii="Calibri" w:hAnsi="Calibri"/>
          <w:kern w:val="2"/>
          <w:sz w:val="24"/>
          <w:szCs w:val="24"/>
        </w:rPr>
        <w:tab/>
      </w:r>
      <w:r>
        <w:t>Elections and technical votings</w:t>
      </w:r>
      <w:r>
        <w:tab/>
      </w:r>
      <w:r>
        <w:fldChar w:fldCharType="begin" w:fldLock="1"/>
      </w:r>
      <w:r>
        <w:instrText xml:space="preserve"> PAGEREF _Toc195035445 \h </w:instrText>
      </w:r>
      <w:r>
        <w:fldChar w:fldCharType="separate"/>
      </w:r>
      <w:r>
        <w:t>12</w:t>
      </w:r>
      <w:r>
        <w:fldChar w:fldCharType="end"/>
      </w:r>
    </w:p>
    <w:p w14:paraId="6824CC9B" w14:textId="1CDC9848" w:rsidR="00CE3E95" w:rsidRDefault="00CE3E95">
      <w:pPr>
        <w:pStyle w:val="TOC2"/>
        <w:rPr>
          <w:rFonts w:ascii="Calibri" w:hAnsi="Calibri"/>
          <w:kern w:val="2"/>
          <w:sz w:val="24"/>
          <w:szCs w:val="24"/>
        </w:rPr>
      </w:pPr>
      <w:r>
        <w:t>4</w:t>
      </w:r>
      <w:r>
        <w:rPr>
          <w:rFonts w:ascii="Calibri" w:hAnsi="Calibri"/>
          <w:kern w:val="2"/>
          <w:sz w:val="24"/>
          <w:szCs w:val="24"/>
        </w:rPr>
        <w:tab/>
      </w:r>
      <w:r>
        <w:t>Approval of the meeting report of TSG RAN #106</w:t>
      </w:r>
      <w:r>
        <w:tab/>
      </w:r>
      <w:r>
        <w:fldChar w:fldCharType="begin" w:fldLock="1"/>
      </w:r>
      <w:r>
        <w:instrText xml:space="preserve"> PAGEREF _Toc195035446 \h </w:instrText>
      </w:r>
      <w:r>
        <w:fldChar w:fldCharType="separate"/>
      </w:r>
      <w:r>
        <w:t>14</w:t>
      </w:r>
      <w:r>
        <w:fldChar w:fldCharType="end"/>
      </w:r>
    </w:p>
    <w:p w14:paraId="66CA535D" w14:textId="4E1F6CDD" w:rsidR="00CE3E95" w:rsidRDefault="00CE3E95">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_Toc195035447 \h </w:instrText>
      </w:r>
      <w:r>
        <w:fldChar w:fldCharType="separate"/>
      </w:r>
      <w:r>
        <w:t>15</w:t>
      </w:r>
      <w:r>
        <w:fldChar w:fldCharType="end"/>
      </w:r>
    </w:p>
    <w:p w14:paraId="7AECF6B1" w14:textId="67B5F5DD" w:rsidR="00CE3E95" w:rsidRDefault="00CE3E95">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_Toc195035448 \h </w:instrText>
      </w:r>
      <w:r>
        <w:fldChar w:fldCharType="separate"/>
      </w:r>
      <w:r>
        <w:t>15</w:t>
      </w:r>
      <w:r>
        <w:fldChar w:fldCharType="end"/>
      </w:r>
    </w:p>
    <w:p w14:paraId="6FC0D152" w14:textId="6B2C2D44" w:rsidR="00CE3E95" w:rsidRDefault="00CE3E95">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_Toc195035449 \h </w:instrText>
      </w:r>
      <w:r>
        <w:fldChar w:fldCharType="separate"/>
      </w:r>
      <w:r>
        <w:t>15</w:t>
      </w:r>
      <w:r>
        <w:fldChar w:fldCharType="end"/>
      </w:r>
    </w:p>
    <w:p w14:paraId="532B1BB7" w14:textId="22A1163C" w:rsidR="00CE3E95" w:rsidRDefault="00CE3E95">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_Toc195035450 \h </w:instrText>
      </w:r>
      <w:r>
        <w:fldChar w:fldCharType="separate"/>
      </w:r>
      <w:r>
        <w:t>15</w:t>
      </w:r>
      <w:r>
        <w:fldChar w:fldCharType="end"/>
      </w:r>
    </w:p>
    <w:p w14:paraId="37D32F18" w14:textId="265966CE" w:rsidR="00CE3E95" w:rsidRDefault="00CE3E95">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_Toc195035451 \h </w:instrText>
      </w:r>
      <w:r>
        <w:fldChar w:fldCharType="separate"/>
      </w:r>
      <w:r>
        <w:t>15</w:t>
      </w:r>
      <w:r>
        <w:fldChar w:fldCharType="end"/>
      </w:r>
    </w:p>
    <w:p w14:paraId="3BC28FF9" w14:textId="3C9EEC7E" w:rsidR="00CE3E95" w:rsidRDefault="00CE3E95">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_Toc195035452 \h </w:instrText>
      </w:r>
      <w:r>
        <w:fldChar w:fldCharType="separate"/>
      </w:r>
      <w:r>
        <w:t>16</w:t>
      </w:r>
      <w:r>
        <w:fldChar w:fldCharType="end"/>
      </w:r>
    </w:p>
    <w:p w14:paraId="321A1EA5" w14:textId="28C7E717" w:rsidR="00CE3E95" w:rsidRDefault="00CE3E95">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_Toc195035453 \h </w:instrText>
      </w:r>
      <w:r>
        <w:fldChar w:fldCharType="separate"/>
      </w:r>
      <w:r>
        <w:t>16</w:t>
      </w:r>
      <w:r>
        <w:fldChar w:fldCharType="end"/>
      </w:r>
    </w:p>
    <w:p w14:paraId="2F167BF4" w14:textId="6ECFC2C1" w:rsidR="00CE3E95" w:rsidRDefault="00CE3E95">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_Toc195035454 \h </w:instrText>
      </w:r>
      <w:r>
        <w:fldChar w:fldCharType="separate"/>
      </w:r>
      <w:r>
        <w:t>16</w:t>
      </w:r>
      <w:r>
        <w:fldChar w:fldCharType="end"/>
      </w:r>
    </w:p>
    <w:p w14:paraId="0C9E1B95" w14:textId="72395E7E" w:rsidR="00CE3E95" w:rsidRDefault="00CE3E95">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_Toc195035455 \h </w:instrText>
      </w:r>
      <w:r>
        <w:fldChar w:fldCharType="separate"/>
      </w:r>
      <w:r>
        <w:t>16</w:t>
      </w:r>
      <w:r>
        <w:fldChar w:fldCharType="end"/>
      </w:r>
    </w:p>
    <w:p w14:paraId="2894D1BC" w14:textId="149438C7" w:rsidR="00CE3E95" w:rsidRDefault="00CE3E95">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_Toc195035456 \h </w:instrText>
      </w:r>
      <w:r>
        <w:fldChar w:fldCharType="separate"/>
      </w:r>
      <w:r>
        <w:t>18</w:t>
      </w:r>
      <w:r>
        <w:fldChar w:fldCharType="end"/>
      </w:r>
    </w:p>
    <w:p w14:paraId="703EF262" w14:textId="43446A48" w:rsidR="00CE3E95" w:rsidRDefault="00CE3E95">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_Toc195035457 \h </w:instrText>
      </w:r>
      <w:r>
        <w:fldChar w:fldCharType="separate"/>
      </w:r>
      <w:r>
        <w:t>18</w:t>
      </w:r>
      <w:r>
        <w:fldChar w:fldCharType="end"/>
      </w:r>
    </w:p>
    <w:p w14:paraId="39E598AE" w14:textId="1914AFA1" w:rsidR="00CE3E95" w:rsidRDefault="00CE3E95">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_Toc195035458 \h </w:instrText>
      </w:r>
      <w:r>
        <w:fldChar w:fldCharType="separate"/>
      </w:r>
      <w:r>
        <w:t>20</w:t>
      </w:r>
      <w:r>
        <w:fldChar w:fldCharType="end"/>
      </w:r>
    </w:p>
    <w:p w14:paraId="381F2773" w14:textId="6E8C2F7F" w:rsidR="00CE3E95" w:rsidRDefault="00CE3E95">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_Toc195035459 \h </w:instrText>
      </w:r>
      <w:r>
        <w:fldChar w:fldCharType="separate"/>
      </w:r>
      <w:r>
        <w:t>20</w:t>
      </w:r>
      <w:r>
        <w:fldChar w:fldCharType="end"/>
      </w:r>
    </w:p>
    <w:p w14:paraId="1E393142" w14:textId="6BD9D252" w:rsidR="00CE3E95" w:rsidRDefault="00CE3E95">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_Toc195035460 \h </w:instrText>
      </w:r>
      <w:r>
        <w:fldChar w:fldCharType="separate"/>
      </w:r>
      <w:r>
        <w:t>20</w:t>
      </w:r>
      <w:r>
        <w:fldChar w:fldCharType="end"/>
      </w:r>
    </w:p>
    <w:p w14:paraId="13237996" w14:textId="038B208D" w:rsidR="00CE3E95" w:rsidRDefault="00CE3E95">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_Toc195035461 \h </w:instrText>
      </w:r>
      <w:r>
        <w:fldChar w:fldCharType="separate"/>
      </w:r>
      <w:r>
        <w:t>21</w:t>
      </w:r>
      <w:r>
        <w:fldChar w:fldCharType="end"/>
      </w:r>
    </w:p>
    <w:p w14:paraId="52FC2357" w14:textId="08BB2842" w:rsidR="00CE3E95" w:rsidRDefault="00CE3E95">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_Toc195035462 \h </w:instrText>
      </w:r>
      <w:r>
        <w:fldChar w:fldCharType="separate"/>
      </w:r>
      <w:r>
        <w:t>21</w:t>
      </w:r>
      <w:r>
        <w:fldChar w:fldCharType="end"/>
      </w:r>
    </w:p>
    <w:p w14:paraId="2DE4B51F" w14:textId="340C791E" w:rsidR="00CE3E95" w:rsidRDefault="00CE3E95">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_Toc195035463 \h </w:instrText>
      </w:r>
      <w:r>
        <w:fldChar w:fldCharType="separate"/>
      </w:r>
      <w:r>
        <w:t>21</w:t>
      </w:r>
      <w:r>
        <w:fldChar w:fldCharType="end"/>
      </w:r>
    </w:p>
    <w:p w14:paraId="3A052B0C" w14:textId="1FD68113" w:rsidR="00CE3E95" w:rsidRDefault="00CE3E95">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_Toc195035464 \h </w:instrText>
      </w:r>
      <w:r>
        <w:fldChar w:fldCharType="separate"/>
      </w:r>
      <w:r>
        <w:t>23</w:t>
      </w:r>
      <w:r>
        <w:fldChar w:fldCharType="end"/>
      </w:r>
    </w:p>
    <w:p w14:paraId="73513B74" w14:textId="4D4E0B0F" w:rsidR="00CE3E95" w:rsidRDefault="00CE3E95">
      <w:pPr>
        <w:pStyle w:val="TOC3"/>
        <w:rPr>
          <w:rFonts w:ascii="Calibri" w:hAnsi="Calibri"/>
          <w:kern w:val="2"/>
          <w:sz w:val="24"/>
          <w:szCs w:val="24"/>
        </w:rPr>
      </w:pPr>
      <w:r>
        <w:t>9.1</w:t>
      </w:r>
      <w:r>
        <w:rPr>
          <w:rFonts w:ascii="Calibri" w:hAnsi="Calibri"/>
          <w:kern w:val="2"/>
          <w:sz w:val="24"/>
          <w:szCs w:val="24"/>
        </w:rPr>
        <w:tab/>
      </w:r>
      <w:r>
        <w:t>New WI/SI proposals for NR</w:t>
      </w:r>
      <w:r>
        <w:tab/>
      </w:r>
      <w:r>
        <w:fldChar w:fldCharType="begin" w:fldLock="1"/>
      </w:r>
      <w:r>
        <w:instrText xml:space="preserve"> PAGEREF _Toc195035465 \h </w:instrText>
      </w:r>
      <w:r>
        <w:fldChar w:fldCharType="separate"/>
      </w:r>
      <w:r>
        <w:t>23</w:t>
      </w:r>
      <w:r>
        <w:fldChar w:fldCharType="end"/>
      </w:r>
    </w:p>
    <w:p w14:paraId="0E62D804" w14:textId="6144446F" w:rsidR="00CE3E95" w:rsidRDefault="00CE3E95">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_Toc195035466 \h </w:instrText>
      </w:r>
      <w:r>
        <w:fldChar w:fldCharType="separate"/>
      </w:r>
      <w:r>
        <w:t>23</w:t>
      </w:r>
      <w:r>
        <w:fldChar w:fldCharType="end"/>
      </w:r>
    </w:p>
    <w:p w14:paraId="0105C322" w14:textId="44E48C12" w:rsidR="00CE3E95" w:rsidRDefault="00CE3E95">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_Toc195035467 \h </w:instrText>
      </w:r>
      <w:r>
        <w:fldChar w:fldCharType="separate"/>
      </w:r>
      <w:r>
        <w:t>23</w:t>
      </w:r>
      <w:r>
        <w:fldChar w:fldCharType="end"/>
      </w:r>
    </w:p>
    <w:p w14:paraId="551BB33C" w14:textId="6780DE13" w:rsidR="00CE3E95" w:rsidRDefault="00CE3E95">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_Toc195035468 \h </w:instrText>
      </w:r>
      <w:r>
        <w:fldChar w:fldCharType="separate"/>
      </w:r>
      <w:r>
        <w:t>23</w:t>
      </w:r>
      <w:r>
        <w:fldChar w:fldCharType="end"/>
      </w:r>
    </w:p>
    <w:p w14:paraId="22B7F45E" w14:textId="5EEEB33E" w:rsidR="00CE3E95" w:rsidRDefault="00CE3E95">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_Toc195035469 \h </w:instrText>
      </w:r>
      <w:r>
        <w:fldChar w:fldCharType="separate"/>
      </w:r>
      <w:r>
        <w:t>23</w:t>
      </w:r>
      <w:r>
        <w:fldChar w:fldCharType="end"/>
      </w:r>
    </w:p>
    <w:p w14:paraId="06268ADA" w14:textId="44D524C9" w:rsidR="00CE3E95" w:rsidRDefault="00CE3E95">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_Toc195035470 \h </w:instrText>
      </w:r>
      <w:r>
        <w:fldChar w:fldCharType="separate"/>
      </w:r>
      <w:r>
        <w:t>23</w:t>
      </w:r>
      <w:r>
        <w:fldChar w:fldCharType="end"/>
      </w:r>
    </w:p>
    <w:p w14:paraId="0FA9725D" w14:textId="1F7C6306" w:rsidR="00CE3E95" w:rsidRDefault="00CE3E95">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_Toc195035471 \h </w:instrText>
      </w:r>
      <w:r>
        <w:fldChar w:fldCharType="separate"/>
      </w:r>
      <w:r>
        <w:t>25</w:t>
      </w:r>
      <w:r>
        <w:fldChar w:fldCharType="end"/>
      </w:r>
    </w:p>
    <w:p w14:paraId="729510DB" w14:textId="4266DAC6" w:rsidR="00CE3E95" w:rsidRDefault="00CE3E95">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_Toc195035472 \h </w:instrText>
      </w:r>
      <w:r>
        <w:fldChar w:fldCharType="separate"/>
      </w:r>
      <w:r>
        <w:t>25</w:t>
      </w:r>
      <w:r>
        <w:fldChar w:fldCharType="end"/>
      </w:r>
    </w:p>
    <w:p w14:paraId="5BB48ECD" w14:textId="101B10ED" w:rsidR="00CE3E95" w:rsidRDefault="00CE3E95">
      <w:pPr>
        <w:pStyle w:val="TOC4"/>
        <w:rPr>
          <w:rFonts w:ascii="Calibri" w:hAnsi="Calibri"/>
          <w:kern w:val="2"/>
          <w:sz w:val="24"/>
          <w:szCs w:val="24"/>
        </w:rPr>
      </w:pPr>
      <w:r>
        <w:t>9.2.2</w:t>
      </w:r>
      <w:r>
        <w:rPr>
          <w:rFonts w:ascii="Calibri" w:hAnsi="Calibri"/>
          <w:kern w:val="2"/>
          <w:sz w:val="24"/>
          <w:szCs w:val="24"/>
        </w:rPr>
        <w:tab/>
      </w:r>
      <w:r>
        <w:t>Study on channel modelling for ISAC for NR [RAN1 SI: FS_Sensing_NR]</w:t>
      </w:r>
      <w:r>
        <w:tab/>
      </w:r>
      <w:r>
        <w:fldChar w:fldCharType="begin" w:fldLock="1"/>
      </w:r>
      <w:r>
        <w:instrText xml:space="preserve"> PAGEREF _Toc195035473 \h </w:instrText>
      </w:r>
      <w:r>
        <w:fldChar w:fldCharType="separate"/>
      </w:r>
      <w:r>
        <w:t>25</w:t>
      </w:r>
      <w:r>
        <w:fldChar w:fldCharType="end"/>
      </w:r>
    </w:p>
    <w:p w14:paraId="38D74862" w14:textId="2C3A8BD3" w:rsidR="00CE3E95" w:rsidRDefault="00CE3E95">
      <w:pPr>
        <w:pStyle w:val="TOC4"/>
        <w:rPr>
          <w:rFonts w:ascii="Calibri" w:hAnsi="Calibri"/>
          <w:kern w:val="2"/>
          <w:sz w:val="24"/>
          <w:szCs w:val="24"/>
        </w:rPr>
      </w:pPr>
      <w:r>
        <w:t>9.2.3</w:t>
      </w:r>
      <w:r>
        <w:rPr>
          <w:rFonts w:ascii="Calibri" w:hAnsi="Calibri"/>
          <w:kern w:val="2"/>
          <w:sz w:val="24"/>
          <w:szCs w:val="24"/>
        </w:rPr>
        <w:tab/>
      </w:r>
      <w:r>
        <w:t>Study on AI/ML for NR air interface Phase 2 [New RAN1 SI: FS_NR_AIML_air_Ph2]</w:t>
      </w:r>
      <w:r>
        <w:tab/>
      </w:r>
      <w:r>
        <w:fldChar w:fldCharType="begin" w:fldLock="1"/>
      </w:r>
      <w:r>
        <w:instrText xml:space="preserve"> PAGEREF _Toc195035474 \h </w:instrText>
      </w:r>
      <w:r>
        <w:fldChar w:fldCharType="separate"/>
      </w:r>
      <w:r>
        <w:t>26</w:t>
      </w:r>
      <w:r>
        <w:fldChar w:fldCharType="end"/>
      </w:r>
    </w:p>
    <w:p w14:paraId="36009F62" w14:textId="6DDF8439" w:rsidR="00CE3E95" w:rsidRDefault="00CE3E95">
      <w:pPr>
        <w:pStyle w:val="TOC4"/>
        <w:rPr>
          <w:rFonts w:ascii="Calibri" w:hAnsi="Calibri"/>
          <w:kern w:val="2"/>
          <w:sz w:val="24"/>
          <w:szCs w:val="24"/>
        </w:rPr>
      </w:pPr>
      <w:r>
        <w:t>9.2.4</w:t>
      </w:r>
      <w:r>
        <w:rPr>
          <w:rFonts w:ascii="Calibri" w:hAnsi="Calibri"/>
          <w:kern w:val="2"/>
          <w:sz w:val="24"/>
          <w:szCs w:val="24"/>
        </w:rPr>
        <w:tab/>
      </w:r>
      <w:r>
        <w:t>Study on AI/ML for mobility in NR [RAN2 SI: FS_NR_AIML_Mob]</w:t>
      </w:r>
      <w:r>
        <w:tab/>
      </w:r>
      <w:r>
        <w:fldChar w:fldCharType="begin" w:fldLock="1"/>
      </w:r>
      <w:r>
        <w:instrText xml:space="preserve"> PAGEREF _Toc195035475 \h </w:instrText>
      </w:r>
      <w:r>
        <w:fldChar w:fldCharType="separate"/>
      </w:r>
      <w:r>
        <w:t>26</w:t>
      </w:r>
      <w:r>
        <w:fldChar w:fldCharType="end"/>
      </w:r>
    </w:p>
    <w:p w14:paraId="50EF4CE4" w14:textId="7E2116BD" w:rsidR="00CE3E95" w:rsidRDefault="00CE3E95">
      <w:pPr>
        <w:pStyle w:val="TOC4"/>
        <w:rPr>
          <w:rFonts w:ascii="Calibri" w:hAnsi="Calibri"/>
          <w:kern w:val="2"/>
          <w:sz w:val="24"/>
          <w:szCs w:val="24"/>
        </w:rPr>
      </w:pPr>
      <w:r>
        <w:t>9.2.5</w:t>
      </w:r>
      <w:r>
        <w:rPr>
          <w:rFonts w:ascii="Calibri" w:hAnsi="Calibri"/>
          <w:kern w:val="2"/>
          <w:sz w:val="24"/>
          <w:szCs w:val="24"/>
        </w:rPr>
        <w:tab/>
      </w:r>
      <w:r>
        <w:t>Study on spatial channel model for demodulation perf. req. for NR [RAN4 SI: FS_NR_demod_SCM]</w:t>
      </w:r>
      <w:r>
        <w:tab/>
      </w:r>
      <w:r>
        <w:fldChar w:fldCharType="begin" w:fldLock="1"/>
      </w:r>
      <w:r>
        <w:instrText xml:space="preserve"> PAGEREF _Toc195035476 \h </w:instrText>
      </w:r>
      <w:r>
        <w:fldChar w:fldCharType="separate"/>
      </w:r>
      <w:r>
        <w:t>27</w:t>
      </w:r>
      <w:r>
        <w:fldChar w:fldCharType="end"/>
      </w:r>
    </w:p>
    <w:p w14:paraId="07659BF3" w14:textId="0E84C68A" w:rsidR="00CE3E95" w:rsidRDefault="00CE3E95">
      <w:pPr>
        <w:pStyle w:val="TOC4"/>
        <w:rPr>
          <w:rFonts w:ascii="Calibri" w:hAnsi="Calibri"/>
          <w:kern w:val="2"/>
          <w:sz w:val="24"/>
          <w:szCs w:val="24"/>
        </w:rPr>
      </w:pPr>
      <w:r>
        <w:t>9.2.6</w:t>
      </w:r>
      <w:r>
        <w:rPr>
          <w:rFonts w:ascii="Calibri" w:hAnsi="Calibri"/>
          <w:kern w:val="2"/>
          <w:sz w:val="24"/>
          <w:szCs w:val="24"/>
        </w:rPr>
        <w:tab/>
      </w:r>
      <w:r>
        <w:t>Study on NR FR2 OTA testing Phase 3 [RAN4 SI: FS_NR_FR2_OTA_Ph3]</w:t>
      </w:r>
      <w:r>
        <w:tab/>
      </w:r>
      <w:r>
        <w:fldChar w:fldCharType="begin" w:fldLock="1"/>
      </w:r>
      <w:r>
        <w:instrText xml:space="preserve"> PAGEREF _Toc195035477 \h </w:instrText>
      </w:r>
      <w:r>
        <w:fldChar w:fldCharType="separate"/>
      </w:r>
      <w:r>
        <w:t>28</w:t>
      </w:r>
      <w:r>
        <w:fldChar w:fldCharType="end"/>
      </w:r>
    </w:p>
    <w:p w14:paraId="601C79F0" w14:textId="102B35BC" w:rsidR="00CE3E95" w:rsidRDefault="00CE3E95">
      <w:pPr>
        <w:pStyle w:val="TOC4"/>
        <w:rPr>
          <w:rFonts w:ascii="Calibri" w:hAnsi="Calibri"/>
          <w:kern w:val="2"/>
          <w:sz w:val="24"/>
          <w:szCs w:val="24"/>
        </w:rPr>
      </w:pPr>
      <w:r>
        <w:t>9.2.7</w:t>
      </w:r>
      <w:r>
        <w:rPr>
          <w:rFonts w:ascii="Calibri" w:hAnsi="Calibri"/>
          <w:kern w:val="2"/>
          <w:sz w:val="24"/>
          <w:szCs w:val="24"/>
        </w:rPr>
        <w:tab/>
      </w:r>
      <w:r>
        <w:t>Study on IMT parameters for NR for 4400 to 4800MHz, 7125 to 8400MHz and 14800 to 15350MHz [RAN4 SI: FS_NR_IMT_4400_7125_14800MHz]</w:t>
      </w:r>
      <w:r>
        <w:tab/>
      </w:r>
      <w:r>
        <w:fldChar w:fldCharType="begin" w:fldLock="1"/>
      </w:r>
      <w:r>
        <w:instrText xml:space="preserve"> PAGEREF _Toc195035478 \h </w:instrText>
      </w:r>
      <w:r>
        <w:fldChar w:fldCharType="separate"/>
      </w:r>
      <w:r>
        <w:t>28</w:t>
      </w:r>
      <w:r>
        <w:fldChar w:fldCharType="end"/>
      </w:r>
    </w:p>
    <w:p w14:paraId="3F7EE306" w14:textId="33460A28" w:rsidR="00CE3E95" w:rsidRDefault="00CE3E95">
      <w:pPr>
        <w:pStyle w:val="TOC4"/>
        <w:rPr>
          <w:rFonts w:ascii="Calibri" w:hAnsi="Calibri"/>
          <w:kern w:val="2"/>
          <w:sz w:val="24"/>
          <w:szCs w:val="24"/>
        </w:rPr>
      </w:pPr>
      <w:r>
        <w:t>9.2.8</w:t>
      </w:r>
      <w:r>
        <w:rPr>
          <w:rFonts w:ascii="Calibri" w:hAnsi="Calibri"/>
          <w:kern w:val="2"/>
          <w:sz w:val="24"/>
          <w:szCs w:val="24"/>
        </w:rPr>
        <w:tab/>
      </w:r>
      <w:r>
        <w:t>Study on NR FR1 DL fragmented carriers [RAN4 SI: FS_NR_FR1_DL_Frag_Carrier]</w:t>
      </w:r>
      <w:r>
        <w:tab/>
      </w:r>
      <w:r>
        <w:fldChar w:fldCharType="begin" w:fldLock="1"/>
      </w:r>
      <w:r>
        <w:instrText xml:space="preserve"> PAGEREF _Toc195035479 \h </w:instrText>
      </w:r>
      <w:r>
        <w:fldChar w:fldCharType="separate"/>
      </w:r>
      <w:r>
        <w:t>30</w:t>
      </w:r>
      <w:r>
        <w:fldChar w:fldCharType="end"/>
      </w:r>
    </w:p>
    <w:p w14:paraId="01D83A2B" w14:textId="04481A90" w:rsidR="00CE3E95" w:rsidRDefault="00CE3E95">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_Toc195035480 \h </w:instrText>
      </w:r>
      <w:r>
        <w:fldChar w:fldCharType="separate"/>
      </w:r>
      <w:r>
        <w:t>30</w:t>
      </w:r>
      <w:r>
        <w:fldChar w:fldCharType="end"/>
      </w:r>
    </w:p>
    <w:p w14:paraId="5F3C470E" w14:textId="55CF1FE7" w:rsidR="00CE3E95" w:rsidRDefault="00CE3E95">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_Toc195035481 \h </w:instrText>
      </w:r>
      <w:r>
        <w:fldChar w:fldCharType="separate"/>
      </w:r>
      <w:r>
        <w:t>30</w:t>
      </w:r>
      <w:r>
        <w:fldChar w:fldCharType="end"/>
      </w:r>
    </w:p>
    <w:p w14:paraId="267ED036" w14:textId="46375B41" w:rsidR="00CE3E95" w:rsidRDefault="00CE3E95">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_Toc195035482 \h </w:instrText>
      </w:r>
      <w:r>
        <w:fldChar w:fldCharType="separate"/>
      </w:r>
      <w:r>
        <w:t>30</w:t>
      </w:r>
      <w:r>
        <w:fldChar w:fldCharType="end"/>
      </w:r>
    </w:p>
    <w:p w14:paraId="6A067637" w14:textId="3B0CB11B" w:rsidR="00CE3E95" w:rsidRDefault="00CE3E95">
      <w:pPr>
        <w:pStyle w:val="TOC5"/>
        <w:rPr>
          <w:rFonts w:ascii="Calibri" w:hAnsi="Calibri"/>
          <w:kern w:val="2"/>
          <w:sz w:val="24"/>
          <w:szCs w:val="24"/>
        </w:rPr>
      </w:pPr>
      <w:r>
        <w:t>9.3.1.2</w:t>
      </w:r>
      <w:r>
        <w:rPr>
          <w:rFonts w:ascii="Calibri" w:hAnsi="Calibri"/>
          <w:kern w:val="2"/>
          <w:sz w:val="24"/>
          <w:szCs w:val="24"/>
        </w:rPr>
        <w:tab/>
      </w:r>
      <w:r>
        <w:t>Evolution of NR duplex operation: SBFD [RAN1 WI: NR_duplex_evo]</w:t>
      </w:r>
      <w:r>
        <w:tab/>
      </w:r>
      <w:r>
        <w:fldChar w:fldCharType="begin" w:fldLock="1"/>
      </w:r>
      <w:r>
        <w:instrText xml:space="preserve"> PAGEREF _Toc195035483 \h </w:instrText>
      </w:r>
      <w:r>
        <w:fldChar w:fldCharType="separate"/>
      </w:r>
      <w:r>
        <w:t>30</w:t>
      </w:r>
      <w:r>
        <w:fldChar w:fldCharType="end"/>
      </w:r>
    </w:p>
    <w:p w14:paraId="14F20A94" w14:textId="30F09604" w:rsidR="00CE3E95" w:rsidRDefault="00CE3E95">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_Toc195035484 \h </w:instrText>
      </w:r>
      <w:r>
        <w:fldChar w:fldCharType="separate"/>
      </w:r>
      <w:r>
        <w:t>31</w:t>
      </w:r>
      <w:r>
        <w:fldChar w:fldCharType="end"/>
      </w:r>
    </w:p>
    <w:p w14:paraId="248C8724" w14:textId="58B61433" w:rsidR="00CE3E95" w:rsidRDefault="00CE3E95">
      <w:pPr>
        <w:pStyle w:val="TOC5"/>
        <w:rPr>
          <w:rFonts w:ascii="Calibri" w:hAnsi="Calibri"/>
          <w:kern w:val="2"/>
          <w:sz w:val="24"/>
          <w:szCs w:val="24"/>
        </w:rPr>
      </w:pPr>
      <w:r>
        <w:t>9.3.1.4</w:t>
      </w:r>
      <w:r>
        <w:rPr>
          <w:rFonts w:ascii="Calibri" w:hAnsi="Calibri"/>
          <w:kern w:val="2"/>
          <w:sz w:val="24"/>
          <w:szCs w:val="24"/>
        </w:rPr>
        <w:tab/>
      </w:r>
      <w:r>
        <w:t>Low-power wake-up signal and receiver for NR (LP-WUS/WUR) [RAN1 WI: NR_LPWUS]</w:t>
      </w:r>
      <w:r>
        <w:tab/>
      </w:r>
      <w:r>
        <w:fldChar w:fldCharType="begin" w:fldLock="1"/>
      </w:r>
      <w:r>
        <w:instrText xml:space="preserve"> PAGEREF _Toc195035485 \h </w:instrText>
      </w:r>
      <w:r>
        <w:fldChar w:fldCharType="separate"/>
      </w:r>
      <w:r>
        <w:t>32</w:t>
      </w:r>
      <w:r>
        <w:fldChar w:fldCharType="end"/>
      </w:r>
    </w:p>
    <w:p w14:paraId="3E292C79" w14:textId="4AFF17E9" w:rsidR="00CE3E95" w:rsidRDefault="00CE3E95">
      <w:pPr>
        <w:pStyle w:val="TOC5"/>
        <w:rPr>
          <w:rFonts w:ascii="Calibri" w:hAnsi="Calibri"/>
          <w:kern w:val="2"/>
          <w:sz w:val="24"/>
          <w:szCs w:val="24"/>
        </w:rPr>
      </w:pPr>
      <w:r>
        <w:t>9.3.1.5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_Toc195035486 \h </w:instrText>
      </w:r>
      <w:r>
        <w:fldChar w:fldCharType="separate"/>
      </w:r>
      <w:r>
        <w:t>33</w:t>
      </w:r>
      <w:r>
        <w:fldChar w:fldCharType="end"/>
      </w:r>
    </w:p>
    <w:p w14:paraId="4C9BE0DE" w14:textId="195B742B" w:rsidR="00CE3E95" w:rsidRDefault="00CE3E95">
      <w:pPr>
        <w:pStyle w:val="TOC5"/>
        <w:rPr>
          <w:rFonts w:ascii="Calibri" w:hAnsi="Calibri"/>
          <w:kern w:val="2"/>
          <w:sz w:val="24"/>
          <w:szCs w:val="24"/>
        </w:rPr>
      </w:pPr>
      <w:r>
        <w:t>9.3.1.6</w:t>
      </w:r>
      <w:r>
        <w:rPr>
          <w:rFonts w:ascii="Calibri" w:hAnsi="Calibri"/>
          <w:kern w:val="2"/>
          <w:sz w:val="24"/>
          <w:szCs w:val="24"/>
        </w:rPr>
        <w:tab/>
      </w:r>
      <w:r>
        <w:t>Core part: Multi-carrier enhancements for NR Phase 2 [RAN1 WI: NR_MC_enh2-Core]</w:t>
      </w:r>
      <w:r>
        <w:tab/>
      </w:r>
      <w:r>
        <w:fldChar w:fldCharType="begin" w:fldLock="1"/>
      </w:r>
      <w:r>
        <w:instrText xml:space="preserve"> PAGEREF _Toc195035487 \h </w:instrText>
      </w:r>
      <w:r>
        <w:fldChar w:fldCharType="separate"/>
      </w:r>
      <w:r>
        <w:t>33</w:t>
      </w:r>
      <w:r>
        <w:fldChar w:fldCharType="end"/>
      </w:r>
    </w:p>
    <w:p w14:paraId="130E865C" w14:textId="5415720C" w:rsidR="00CE3E95" w:rsidRDefault="00CE3E95">
      <w:pPr>
        <w:pStyle w:val="TOC5"/>
        <w:rPr>
          <w:rFonts w:ascii="Calibri" w:hAnsi="Calibri"/>
          <w:kern w:val="2"/>
          <w:sz w:val="24"/>
          <w:szCs w:val="24"/>
        </w:rPr>
      </w:pPr>
      <w:r>
        <w:t>9.3.1.7</w:t>
      </w:r>
      <w:r>
        <w:rPr>
          <w:rFonts w:ascii="Calibri" w:hAnsi="Calibri"/>
          <w:kern w:val="2"/>
          <w:sz w:val="24"/>
          <w:szCs w:val="24"/>
        </w:rPr>
        <w:tab/>
      </w:r>
      <w:r>
        <w:t>Solutions for Ambient IoT in NR [New RAN1 WI: Ambient_IoT_Solutions]</w:t>
      </w:r>
      <w:r>
        <w:tab/>
      </w:r>
      <w:r>
        <w:fldChar w:fldCharType="begin" w:fldLock="1"/>
      </w:r>
      <w:r>
        <w:instrText xml:space="preserve"> PAGEREF _Toc195035488 \h </w:instrText>
      </w:r>
      <w:r>
        <w:fldChar w:fldCharType="separate"/>
      </w:r>
      <w:r>
        <w:t>33</w:t>
      </w:r>
      <w:r>
        <w:fldChar w:fldCharType="end"/>
      </w:r>
    </w:p>
    <w:p w14:paraId="2F452581" w14:textId="3D4CB088" w:rsidR="00CE3E95" w:rsidRDefault="00CE3E95">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_Toc195035489 \h </w:instrText>
      </w:r>
      <w:r>
        <w:fldChar w:fldCharType="separate"/>
      </w:r>
      <w:r>
        <w:t>37</w:t>
      </w:r>
      <w:r>
        <w:fldChar w:fldCharType="end"/>
      </w:r>
    </w:p>
    <w:p w14:paraId="0ABC948B" w14:textId="69DEF657" w:rsidR="00CE3E95" w:rsidRDefault="00CE3E95">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_Toc195035490 \h </w:instrText>
      </w:r>
      <w:r>
        <w:fldChar w:fldCharType="separate"/>
      </w:r>
      <w:r>
        <w:t>37</w:t>
      </w:r>
      <w:r>
        <w:fldChar w:fldCharType="end"/>
      </w:r>
    </w:p>
    <w:p w14:paraId="7F9B4154" w14:textId="0359203F" w:rsidR="00CE3E95" w:rsidRDefault="00CE3E95">
      <w:pPr>
        <w:pStyle w:val="TOC5"/>
        <w:rPr>
          <w:rFonts w:ascii="Calibri" w:hAnsi="Calibri"/>
          <w:kern w:val="2"/>
          <w:sz w:val="24"/>
          <w:szCs w:val="24"/>
        </w:rPr>
      </w:pPr>
      <w:r>
        <w:t>9.3.2.2</w:t>
      </w:r>
      <w:r>
        <w:rPr>
          <w:rFonts w:ascii="Calibri" w:hAnsi="Calibri"/>
          <w:kern w:val="2"/>
          <w:sz w:val="24"/>
          <w:szCs w:val="24"/>
        </w:rPr>
        <w:tab/>
      </w:r>
      <w:r>
        <w:t>NTN for NR Phase 3 [RAN2 WI: NR_NTN_Ph3]</w:t>
      </w:r>
      <w:r>
        <w:tab/>
      </w:r>
      <w:r>
        <w:fldChar w:fldCharType="begin" w:fldLock="1"/>
      </w:r>
      <w:r>
        <w:instrText xml:space="preserve"> PAGEREF _Toc195035491 \h </w:instrText>
      </w:r>
      <w:r>
        <w:fldChar w:fldCharType="separate"/>
      </w:r>
      <w:r>
        <w:t>38</w:t>
      </w:r>
      <w:r>
        <w:fldChar w:fldCharType="end"/>
      </w:r>
    </w:p>
    <w:p w14:paraId="0226337F" w14:textId="3FA04813" w:rsidR="00CE3E95" w:rsidRDefault="00CE3E95">
      <w:pPr>
        <w:pStyle w:val="TOC5"/>
        <w:rPr>
          <w:rFonts w:ascii="Calibri" w:hAnsi="Calibri"/>
          <w:kern w:val="2"/>
          <w:sz w:val="24"/>
          <w:szCs w:val="24"/>
        </w:rPr>
      </w:pPr>
      <w:r>
        <w:t>9.3.2.3</w:t>
      </w:r>
      <w:r>
        <w:rPr>
          <w:rFonts w:ascii="Calibri" w:hAnsi="Calibri"/>
          <w:kern w:val="2"/>
          <w:sz w:val="24"/>
          <w:szCs w:val="24"/>
        </w:rPr>
        <w:tab/>
      </w:r>
      <w:r>
        <w:t>XR for NR Phase 3 [RAN2 WI: NR_XR_Ph3]</w:t>
      </w:r>
      <w:r>
        <w:tab/>
      </w:r>
      <w:r>
        <w:fldChar w:fldCharType="begin" w:fldLock="1"/>
      </w:r>
      <w:r>
        <w:instrText xml:space="preserve"> PAGEREF _Toc195035492 \h </w:instrText>
      </w:r>
      <w:r>
        <w:fldChar w:fldCharType="separate"/>
      </w:r>
      <w:r>
        <w:t>38</w:t>
      </w:r>
      <w:r>
        <w:fldChar w:fldCharType="end"/>
      </w:r>
    </w:p>
    <w:p w14:paraId="0E924BE8" w14:textId="18275EDF" w:rsidR="00CE3E95" w:rsidRDefault="00CE3E95">
      <w:pPr>
        <w:pStyle w:val="TOC5"/>
        <w:rPr>
          <w:rFonts w:ascii="Calibri" w:hAnsi="Calibri"/>
          <w:kern w:val="2"/>
          <w:sz w:val="24"/>
          <w:szCs w:val="24"/>
        </w:rPr>
      </w:pPr>
      <w:r>
        <w:t>9.3.2.4</w:t>
      </w:r>
      <w:r>
        <w:rPr>
          <w:rFonts w:ascii="Calibri" w:hAnsi="Calibri"/>
          <w:kern w:val="2"/>
          <w:sz w:val="24"/>
          <w:szCs w:val="24"/>
        </w:rPr>
        <w:tab/>
      </w:r>
      <w:r>
        <w:t>Core part: NR sidelink multi-hop relay [RAN2 WI: NR_SL_relay_multihop-Core]</w:t>
      </w:r>
      <w:r>
        <w:tab/>
      </w:r>
      <w:r>
        <w:fldChar w:fldCharType="begin" w:fldLock="1"/>
      </w:r>
      <w:r>
        <w:instrText xml:space="preserve"> PAGEREF _Toc195035493 \h </w:instrText>
      </w:r>
      <w:r>
        <w:fldChar w:fldCharType="separate"/>
      </w:r>
      <w:r>
        <w:t>40</w:t>
      </w:r>
      <w:r>
        <w:fldChar w:fldCharType="end"/>
      </w:r>
    </w:p>
    <w:p w14:paraId="1D76C2AD" w14:textId="53507B74" w:rsidR="00CE3E95" w:rsidRDefault="00CE3E95">
      <w:pPr>
        <w:pStyle w:val="TOC5"/>
        <w:rPr>
          <w:rFonts w:ascii="Calibri" w:hAnsi="Calibri"/>
          <w:kern w:val="2"/>
          <w:sz w:val="24"/>
          <w:szCs w:val="24"/>
        </w:rPr>
      </w:pPr>
      <w:r>
        <w:lastRenderedPageBreak/>
        <w:t>9.3.2.5</w:t>
      </w:r>
      <w:r>
        <w:rPr>
          <w:rFonts w:ascii="Calibri" w:hAnsi="Calibri"/>
          <w:kern w:val="2"/>
          <w:sz w:val="24"/>
          <w:szCs w:val="24"/>
        </w:rPr>
        <w:tab/>
      </w:r>
      <w:r>
        <w:t>Introduction of BDS B2b Signal in A-GNSS for LTE and NR [RAN2 WI: LCS_BDS_B2b_LTE_NR]</w:t>
      </w:r>
      <w:r>
        <w:tab/>
      </w:r>
      <w:r>
        <w:fldChar w:fldCharType="begin" w:fldLock="1"/>
      </w:r>
      <w:r>
        <w:instrText xml:space="preserve"> PAGEREF _Toc195035494 \h </w:instrText>
      </w:r>
      <w:r>
        <w:fldChar w:fldCharType="separate"/>
      </w:r>
      <w:r>
        <w:t>40</w:t>
      </w:r>
      <w:r>
        <w:fldChar w:fldCharType="end"/>
      </w:r>
    </w:p>
    <w:p w14:paraId="70172496" w14:textId="3CBCCCFB" w:rsidR="00CE3E95" w:rsidRDefault="00CE3E95">
      <w:pPr>
        <w:pStyle w:val="TOC5"/>
        <w:rPr>
          <w:rFonts w:ascii="Calibri" w:hAnsi="Calibri"/>
          <w:kern w:val="2"/>
          <w:sz w:val="24"/>
          <w:szCs w:val="24"/>
        </w:rPr>
      </w:pPr>
      <w:r>
        <w:t>9.3.2.6</w:t>
      </w:r>
      <w:r>
        <w:rPr>
          <w:rFonts w:ascii="Calibri" w:hAnsi="Calibri"/>
          <w:kern w:val="2"/>
          <w:sz w:val="24"/>
          <w:szCs w:val="24"/>
        </w:rPr>
        <w:tab/>
      </w:r>
      <w:r>
        <w:t>Introduction of A-GNSS support for NavIC L1 SPS in NR &amp; LTE [RAN2 WI: LCS_NAVIC_L1_SPS_NR_LTE]</w:t>
      </w:r>
      <w:r>
        <w:tab/>
      </w:r>
      <w:r>
        <w:fldChar w:fldCharType="begin" w:fldLock="1"/>
      </w:r>
      <w:r>
        <w:instrText xml:space="preserve"> PAGEREF _Toc195035495 \h </w:instrText>
      </w:r>
      <w:r>
        <w:fldChar w:fldCharType="separate"/>
      </w:r>
      <w:r>
        <w:t>41</w:t>
      </w:r>
      <w:r>
        <w:fldChar w:fldCharType="end"/>
      </w:r>
    </w:p>
    <w:p w14:paraId="42E3821B" w14:textId="30FC87B1" w:rsidR="00CE3E95" w:rsidRDefault="00CE3E95">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_Toc195035496 \h </w:instrText>
      </w:r>
      <w:r>
        <w:fldChar w:fldCharType="separate"/>
      </w:r>
      <w:r>
        <w:t>41</w:t>
      </w:r>
      <w:r>
        <w:fldChar w:fldCharType="end"/>
      </w:r>
    </w:p>
    <w:p w14:paraId="2D032A24" w14:textId="74C97CA3" w:rsidR="00CE3E95" w:rsidRDefault="00CE3E95">
      <w:pPr>
        <w:pStyle w:val="TOC5"/>
        <w:rPr>
          <w:rFonts w:ascii="Calibri" w:hAnsi="Calibri"/>
          <w:kern w:val="2"/>
          <w:sz w:val="24"/>
          <w:szCs w:val="24"/>
        </w:rPr>
      </w:pPr>
      <w:r>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_Toc195035497 \h </w:instrText>
      </w:r>
      <w:r>
        <w:fldChar w:fldCharType="separate"/>
      </w:r>
      <w:r>
        <w:t>41</w:t>
      </w:r>
      <w:r>
        <w:fldChar w:fldCharType="end"/>
      </w:r>
    </w:p>
    <w:p w14:paraId="6D7462DE" w14:textId="7C4D3C2C" w:rsidR="00CE3E95" w:rsidRDefault="00CE3E95">
      <w:pPr>
        <w:pStyle w:val="TOC5"/>
        <w:rPr>
          <w:rFonts w:ascii="Calibri" w:hAnsi="Calibri"/>
          <w:kern w:val="2"/>
          <w:sz w:val="24"/>
          <w:szCs w:val="24"/>
        </w:rPr>
      </w:pPr>
      <w:r>
        <w:t>9.3.3.2</w:t>
      </w:r>
      <w:r>
        <w:rPr>
          <w:rFonts w:ascii="Calibri" w:hAnsi="Calibri"/>
          <w:kern w:val="2"/>
          <w:sz w:val="24"/>
          <w:szCs w:val="24"/>
        </w:rPr>
        <w:tab/>
      </w:r>
      <w:r>
        <w:t>Core part: Enhancements for AI/ML for NG-RAN [RAN3 WI: NR_AIML_NGRAN_enh-Core]</w:t>
      </w:r>
      <w:r>
        <w:tab/>
      </w:r>
      <w:r>
        <w:fldChar w:fldCharType="begin" w:fldLock="1"/>
      </w:r>
      <w:r>
        <w:instrText xml:space="preserve"> PAGEREF _Toc195035498 \h </w:instrText>
      </w:r>
      <w:r>
        <w:fldChar w:fldCharType="separate"/>
      </w:r>
      <w:r>
        <w:t>41</w:t>
      </w:r>
      <w:r>
        <w:fldChar w:fldCharType="end"/>
      </w:r>
    </w:p>
    <w:p w14:paraId="2501DCE8" w14:textId="381FF3D6" w:rsidR="00CE3E95" w:rsidRDefault="00CE3E95">
      <w:pPr>
        <w:pStyle w:val="TOC5"/>
        <w:rPr>
          <w:rFonts w:ascii="Calibri" w:hAnsi="Calibri"/>
          <w:kern w:val="2"/>
          <w:sz w:val="24"/>
          <w:szCs w:val="24"/>
        </w:rPr>
      </w:pPr>
      <w:r>
        <w:t>9.3.3.3</w:t>
      </w:r>
      <w:r>
        <w:rPr>
          <w:rFonts w:ascii="Calibri" w:hAnsi="Calibri"/>
          <w:kern w:val="2"/>
          <w:sz w:val="24"/>
          <w:szCs w:val="24"/>
        </w:rPr>
        <w:tab/>
      </w:r>
      <w:r>
        <w:t>Core part: Additional topological enhancements for NR [RAN3 WI: NR_WAB_5GFemto-Core]</w:t>
      </w:r>
      <w:r>
        <w:tab/>
      </w:r>
      <w:r>
        <w:fldChar w:fldCharType="begin" w:fldLock="1"/>
      </w:r>
      <w:r>
        <w:instrText xml:space="preserve"> PAGEREF _Toc195035499 \h </w:instrText>
      </w:r>
      <w:r>
        <w:fldChar w:fldCharType="separate"/>
      </w:r>
      <w:r>
        <w:t>42</w:t>
      </w:r>
      <w:r>
        <w:fldChar w:fldCharType="end"/>
      </w:r>
    </w:p>
    <w:p w14:paraId="5384664E" w14:textId="377452DC" w:rsidR="00CE3E95" w:rsidRDefault="00CE3E95">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_Toc195035500 \h </w:instrText>
      </w:r>
      <w:r>
        <w:fldChar w:fldCharType="separate"/>
      </w:r>
      <w:r>
        <w:t>42</w:t>
      </w:r>
      <w:r>
        <w:fldChar w:fldCharType="end"/>
      </w:r>
    </w:p>
    <w:p w14:paraId="195596C1" w14:textId="73A6C0EB" w:rsidR="00CE3E95" w:rsidRDefault="00CE3E95">
      <w:pPr>
        <w:pStyle w:val="TOC5"/>
        <w:rPr>
          <w:rFonts w:ascii="Calibri" w:hAnsi="Calibri"/>
          <w:kern w:val="2"/>
          <w:sz w:val="24"/>
          <w:szCs w:val="24"/>
        </w:rPr>
      </w:pPr>
      <w:r>
        <w:t>9.3.4.1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_Toc195035501 \h </w:instrText>
      </w:r>
      <w:r>
        <w:fldChar w:fldCharType="separate"/>
      </w:r>
      <w:r>
        <w:t>42</w:t>
      </w:r>
      <w:r>
        <w:fldChar w:fldCharType="end"/>
      </w:r>
    </w:p>
    <w:p w14:paraId="03852A7B" w14:textId="404F45E1" w:rsidR="00CE3E95" w:rsidRDefault="00CE3E95">
      <w:pPr>
        <w:pStyle w:val="TOC5"/>
        <w:rPr>
          <w:rFonts w:ascii="Calibri" w:hAnsi="Calibri"/>
          <w:kern w:val="2"/>
          <w:sz w:val="24"/>
          <w:szCs w:val="24"/>
        </w:rPr>
      </w:pPr>
      <w:r>
        <w:t>9.3.4.2</w:t>
      </w:r>
      <w:r>
        <w:rPr>
          <w:rFonts w:ascii="Calibri" w:hAnsi="Calibri"/>
          <w:kern w:val="2"/>
          <w:sz w:val="24"/>
          <w:szCs w:val="24"/>
        </w:rPr>
        <w:tab/>
      </w:r>
      <w:r>
        <w:t>NR BS RF requirement evolution for FR1/FR2 and testing [RAN4 WI: NR_BS_RF_req_evo]</w:t>
      </w:r>
      <w:r>
        <w:tab/>
      </w:r>
      <w:r>
        <w:fldChar w:fldCharType="begin" w:fldLock="1"/>
      </w:r>
      <w:r>
        <w:instrText xml:space="preserve"> PAGEREF _Toc195035502 \h </w:instrText>
      </w:r>
      <w:r>
        <w:fldChar w:fldCharType="separate"/>
      </w:r>
      <w:r>
        <w:t>43</w:t>
      </w:r>
      <w:r>
        <w:fldChar w:fldCharType="end"/>
      </w:r>
    </w:p>
    <w:p w14:paraId="26BB6549" w14:textId="7B0E10A4" w:rsidR="00CE3E95" w:rsidRDefault="00CE3E95">
      <w:pPr>
        <w:pStyle w:val="TOC5"/>
        <w:rPr>
          <w:rFonts w:ascii="Calibri" w:hAnsi="Calibri"/>
          <w:kern w:val="2"/>
          <w:sz w:val="24"/>
          <w:szCs w:val="24"/>
        </w:rPr>
      </w:pPr>
      <w:r>
        <w:t>9.3.4.3</w:t>
      </w:r>
      <w:r>
        <w:rPr>
          <w:rFonts w:ascii="Calibri" w:hAnsi="Calibri"/>
          <w:kern w:val="2"/>
          <w:sz w:val="24"/>
          <w:szCs w:val="24"/>
        </w:rPr>
        <w:tab/>
      </w:r>
      <w:r>
        <w:t>NR RRM Phase 5 [RAN4 WI: NR_RRM_Ph5]</w:t>
      </w:r>
      <w:r>
        <w:tab/>
      </w:r>
      <w:r>
        <w:fldChar w:fldCharType="begin" w:fldLock="1"/>
      </w:r>
      <w:r>
        <w:instrText xml:space="preserve"> PAGEREF _Toc195035503 \h </w:instrText>
      </w:r>
      <w:r>
        <w:fldChar w:fldCharType="separate"/>
      </w:r>
      <w:r>
        <w:t>44</w:t>
      </w:r>
      <w:r>
        <w:fldChar w:fldCharType="end"/>
      </w:r>
    </w:p>
    <w:p w14:paraId="7E29689F" w14:textId="1E81A7AC" w:rsidR="00CE3E95" w:rsidRDefault="00CE3E95">
      <w:pPr>
        <w:pStyle w:val="TOC5"/>
        <w:rPr>
          <w:rFonts w:ascii="Calibri" w:hAnsi="Calibri"/>
          <w:kern w:val="2"/>
          <w:sz w:val="24"/>
          <w:szCs w:val="24"/>
        </w:rPr>
      </w:pPr>
      <w:r>
        <w:t>9.3.4.4</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_Toc195035504 \h </w:instrText>
      </w:r>
      <w:r>
        <w:fldChar w:fldCharType="separate"/>
      </w:r>
      <w:r>
        <w:t>44</w:t>
      </w:r>
      <w:r>
        <w:fldChar w:fldCharType="end"/>
      </w:r>
    </w:p>
    <w:p w14:paraId="159FAA6E" w14:textId="74BD34BE" w:rsidR="00CE3E95" w:rsidRDefault="00CE3E95">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_Toc195035505 \h </w:instrText>
      </w:r>
      <w:r>
        <w:fldChar w:fldCharType="separate"/>
      </w:r>
      <w:r>
        <w:t>46</w:t>
      </w:r>
      <w:r>
        <w:fldChar w:fldCharType="end"/>
      </w:r>
    </w:p>
    <w:p w14:paraId="2959EB72" w14:textId="48676C9A" w:rsidR="00CE3E95" w:rsidRDefault="00CE3E95">
      <w:pPr>
        <w:pStyle w:val="TOC5"/>
        <w:rPr>
          <w:rFonts w:ascii="Calibri" w:hAnsi="Calibri"/>
          <w:kern w:val="2"/>
          <w:sz w:val="24"/>
          <w:szCs w:val="24"/>
        </w:rPr>
      </w:pPr>
      <w:r>
        <w:t>9.3.4.6</w:t>
      </w:r>
      <w:r>
        <w:rPr>
          <w:rFonts w:ascii="Calibri" w:hAnsi="Calibri"/>
          <w:kern w:val="2"/>
          <w:sz w:val="24"/>
          <w:szCs w:val="24"/>
        </w:rPr>
        <w:tab/>
      </w:r>
      <w:r>
        <w:t>Enhancements for Air-to-ground network for NR [RAN4 WI: NR_ATG_enh]</w:t>
      </w:r>
      <w:r>
        <w:tab/>
      </w:r>
      <w:r>
        <w:fldChar w:fldCharType="begin" w:fldLock="1"/>
      </w:r>
      <w:r>
        <w:instrText xml:space="preserve"> PAGEREF _Toc195035506 \h </w:instrText>
      </w:r>
      <w:r>
        <w:fldChar w:fldCharType="separate"/>
      </w:r>
      <w:r>
        <w:t>46</w:t>
      </w:r>
      <w:r>
        <w:fldChar w:fldCharType="end"/>
      </w:r>
    </w:p>
    <w:p w14:paraId="79AA31B4" w14:textId="10E50438" w:rsidR="00CE3E95" w:rsidRDefault="00CE3E95">
      <w:pPr>
        <w:pStyle w:val="TOC5"/>
        <w:rPr>
          <w:rFonts w:ascii="Calibri" w:hAnsi="Calibri"/>
          <w:kern w:val="2"/>
          <w:sz w:val="24"/>
          <w:szCs w:val="24"/>
        </w:rPr>
      </w:pPr>
      <w:r>
        <w:t>9.3.4.7</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_Toc195035507 \h </w:instrText>
      </w:r>
      <w:r>
        <w:fldChar w:fldCharType="separate"/>
      </w:r>
      <w:r>
        <w:t>46</w:t>
      </w:r>
      <w:r>
        <w:fldChar w:fldCharType="end"/>
      </w:r>
    </w:p>
    <w:p w14:paraId="1141B690" w14:textId="14FD2360" w:rsidR="00CE3E95" w:rsidRDefault="00CE3E95">
      <w:pPr>
        <w:pStyle w:val="TOC5"/>
        <w:rPr>
          <w:rFonts w:ascii="Calibri" w:hAnsi="Calibri"/>
          <w:kern w:val="2"/>
          <w:sz w:val="24"/>
          <w:szCs w:val="24"/>
        </w:rPr>
      </w:pPr>
      <w:r>
        <w:t>9.3.4.8</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_Toc195035508 \h </w:instrText>
      </w:r>
      <w:r>
        <w:fldChar w:fldCharType="separate"/>
      </w:r>
      <w:r>
        <w:t>46</w:t>
      </w:r>
      <w:r>
        <w:fldChar w:fldCharType="end"/>
      </w:r>
    </w:p>
    <w:p w14:paraId="210562A5" w14:textId="353E2C8B" w:rsidR="00CE3E95" w:rsidRDefault="00CE3E95">
      <w:pPr>
        <w:pStyle w:val="TOC5"/>
        <w:rPr>
          <w:rFonts w:ascii="Calibri" w:hAnsi="Calibri"/>
          <w:kern w:val="2"/>
          <w:sz w:val="24"/>
          <w:szCs w:val="24"/>
        </w:rPr>
      </w:pPr>
      <w:r>
        <w:t>9.3.4.9</w:t>
      </w:r>
      <w:r>
        <w:rPr>
          <w:rFonts w:ascii="Calibri" w:hAnsi="Calibri"/>
          <w:kern w:val="2"/>
          <w:sz w:val="24"/>
          <w:szCs w:val="24"/>
        </w:rPr>
        <w:tab/>
      </w:r>
      <w:r>
        <w:t>Enhanced req. and conductive test methodology for NR NTN and IoT NTN [RAN4 WI: NR_IoT_NTN_req_test_enh]</w:t>
      </w:r>
      <w:r>
        <w:tab/>
      </w:r>
      <w:r>
        <w:fldChar w:fldCharType="begin" w:fldLock="1"/>
      </w:r>
      <w:r>
        <w:instrText xml:space="preserve"> PAGEREF _Toc195035509 \h </w:instrText>
      </w:r>
      <w:r>
        <w:fldChar w:fldCharType="separate"/>
      </w:r>
      <w:r>
        <w:t>47</w:t>
      </w:r>
      <w:r>
        <w:fldChar w:fldCharType="end"/>
      </w:r>
    </w:p>
    <w:p w14:paraId="66A60D7C" w14:textId="6E96073D" w:rsidR="00CE3E95" w:rsidRDefault="00CE3E95">
      <w:pPr>
        <w:pStyle w:val="TOC5"/>
        <w:rPr>
          <w:rFonts w:ascii="Calibri" w:hAnsi="Calibri"/>
          <w:kern w:val="2"/>
          <w:sz w:val="24"/>
          <w:szCs w:val="24"/>
        </w:rPr>
      </w:pPr>
      <w:r>
        <w:t>9.3.4.10</w:t>
      </w:r>
      <w:r>
        <w:rPr>
          <w:rFonts w:ascii="Calibri" w:hAnsi="Calibri"/>
          <w:kern w:val="2"/>
          <w:sz w:val="24"/>
          <w:szCs w:val="24"/>
        </w:rPr>
        <w:tab/>
      </w:r>
      <w:r>
        <w:t>Perf. part: NR demodulation performance Phase 5 [RAN4 WI: NR_demod_Ph5-Perf]</w:t>
      </w:r>
      <w:r>
        <w:tab/>
      </w:r>
      <w:r>
        <w:fldChar w:fldCharType="begin" w:fldLock="1"/>
      </w:r>
      <w:r>
        <w:instrText xml:space="preserve"> PAGEREF _Toc195035510 \h </w:instrText>
      </w:r>
      <w:r>
        <w:fldChar w:fldCharType="separate"/>
      </w:r>
      <w:r>
        <w:t>47</w:t>
      </w:r>
      <w:r>
        <w:fldChar w:fldCharType="end"/>
      </w:r>
    </w:p>
    <w:p w14:paraId="0B603B12" w14:textId="32BE4CD1" w:rsidR="00CE3E95" w:rsidRDefault="00CE3E95">
      <w:pPr>
        <w:pStyle w:val="TOC5"/>
        <w:rPr>
          <w:rFonts w:ascii="Calibri" w:hAnsi="Calibri"/>
          <w:kern w:val="2"/>
          <w:sz w:val="24"/>
          <w:szCs w:val="24"/>
        </w:rPr>
      </w:pPr>
      <w:r>
        <w:t>9.3.4.11</w:t>
      </w:r>
      <w:r>
        <w:rPr>
          <w:rFonts w:ascii="Calibri" w:hAnsi="Calibri"/>
          <w:kern w:val="2"/>
          <w:sz w:val="24"/>
          <w:szCs w:val="24"/>
        </w:rPr>
        <w:tab/>
      </w:r>
      <w:r>
        <w:t>Low band CA via switching [New RAN4 WI: NR_LBCA_Sw]</w:t>
      </w:r>
      <w:r>
        <w:tab/>
      </w:r>
      <w:r>
        <w:fldChar w:fldCharType="begin" w:fldLock="1"/>
      </w:r>
      <w:r>
        <w:instrText xml:space="preserve"> PAGEREF _Toc195035511 \h </w:instrText>
      </w:r>
      <w:r>
        <w:fldChar w:fldCharType="separate"/>
      </w:r>
      <w:r>
        <w:t>47</w:t>
      </w:r>
      <w:r>
        <w:fldChar w:fldCharType="end"/>
      </w:r>
    </w:p>
    <w:p w14:paraId="05C6E008" w14:textId="124B380C" w:rsidR="00CE3E95" w:rsidRDefault="00CE3E95">
      <w:pPr>
        <w:pStyle w:val="TOC3"/>
        <w:rPr>
          <w:rFonts w:ascii="Calibri" w:hAnsi="Calibri"/>
          <w:kern w:val="2"/>
          <w:sz w:val="24"/>
          <w:szCs w:val="24"/>
        </w:rPr>
      </w:pPr>
      <w:r>
        <w:t>9.4</w:t>
      </w:r>
      <w:r>
        <w:rPr>
          <w:rFonts w:ascii="Calibri" w:hAnsi="Calibri"/>
          <w:kern w:val="2"/>
          <w:sz w:val="24"/>
          <w:szCs w:val="24"/>
        </w:rPr>
        <w:tab/>
      </w:r>
      <w:r>
        <w:t>Open REL-19 NR or NR+LTE WIs (spectrum related)</w:t>
      </w:r>
      <w:r>
        <w:tab/>
      </w:r>
      <w:r>
        <w:fldChar w:fldCharType="begin" w:fldLock="1"/>
      </w:r>
      <w:r>
        <w:instrText xml:space="preserve"> PAGEREF _Toc195035512 \h </w:instrText>
      </w:r>
      <w:r>
        <w:fldChar w:fldCharType="separate"/>
      </w:r>
      <w:r>
        <w:t>48</w:t>
      </w:r>
      <w:r>
        <w:fldChar w:fldCharType="end"/>
      </w:r>
    </w:p>
    <w:p w14:paraId="398D591D" w14:textId="71654440" w:rsidR="00CE3E95" w:rsidRDefault="00CE3E95">
      <w:pPr>
        <w:pStyle w:val="TOC4"/>
        <w:rPr>
          <w:rFonts w:ascii="Calibri" w:hAnsi="Calibri"/>
          <w:kern w:val="2"/>
          <w:sz w:val="24"/>
          <w:szCs w:val="24"/>
        </w:rPr>
      </w:pPr>
      <w:r>
        <w:t>9.4.1</w:t>
      </w:r>
      <w:r>
        <w:rPr>
          <w:rFonts w:ascii="Calibri" w:hAnsi="Calibri"/>
          <w:kern w:val="2"/>
          <w:sz w:val="24"/>
          <w:szCs w:val="24"/>
        </w:rPr>
        <w:tab/>
      </w:r>
      <w:r>
        <w:t>Introduction of new bands</w:t>
      </w:r>
      <w:r>
        <w:tab/>
      </w:r>
      <w:r>
        <w:fldChar w:fldCharType="begin" w:fldLock="1"/>
      </w:r>
      <w:r>
        <w:instrText xml:space="preserve"> PAGEREF _Toc195035513 \h </w:instrText>
      </w:r>
      <w:r>
        <w:fldChar w:fldCharType="separate"/>
      </w:r>
      <w:r>
        <w:t>48</w:t>
      </w:r>
      <w:r>
        <w:fldChar w:fldCharType="end"/>
      </w:r>
    </w:p>
    <w:p w14:paraId="7EA08EF0" w14:textId="52D54590" w:rsidR="00CE3E95" w:rsidRDefault="00CE3E95">
      <w:pPr>
        <w:pStyle w:val="TOC5"/>
        <w:rPr>
          <w:rFonts w:ascii="Calibri" w:hAnsi="Calibri"/>
          <w:kern w:val="2"/>
          <w:sz w:val="24"/>
          <w:szCs w:val="24"/>
        </w:rPr>
      </w:pPr>
      <w:r>
        <w:t>9.4.1.1</w:t>
      </w:r>
      <w:r>
        <w:rPr>
          <w:rFonts w:ascii="Calibri" w:hAnsi="Calibri"/>
          <w:kern w:val="2"/>
          <w:sz w:val="24"/>
          <w:szCs w:val="24"/>
        </w:rPr>
        <w:tab/>
      </w:r>
      <w:r>
        <w:t>Introduction of the NR FDD 1.4 GHz band [RAN4 WI: NR_FDD_1400MHz]</w:t>
      </w:r>
      <w:r>
        <w:tab/>
      </w:r>
      <w:r>
        <w:fldChar w:fldCharType="begin" w:fldLock="1"/>
      </w:r>
      <w:r>
        <w:instrText xml:space="preserve"> PAGEREF _Toc195035514 \h </w:instrText>
      </w:r>
      <w:r>
        <w:fldChar w:fldCharType="separate"/>
      </w:r>
      <w:r>
        <w:t>48</w:t>
      </w:r>
      <w:r>
        <w:fldChar w:fldCharType="end"/>
      </w:r>
    </w:p>
    <w:p w14:paraId="7098927B" w14:textId="4F057A39" w:rsidR="00CE3E95" w:rsidRDefault="00CE3E95">
      <w:pPr>
        <w:pStyle w:val="TOC5"/>
        <w:rPr>
          <w:rFonts w:ascii="Calibri" w:hAnsi="Calibri"/>
          <w:kern w:val="2"/>
          <w:sz w:val="24"/>
          <w:szCs w:val="24"/>
        </w:rPr>
      </w:pPr>
      <w:r>
        <w:t>9.4.1.2</w:t>
      </w:r>
      <w:r>
        <w:rPr>
          <w:rFonts w:ascii="Calibri" w:hAnsi="Calibri"/>
          <w:kern w:val="2"/>
          <w:sz w:val="24"/>
          <w:szCs w:val="24"/>
        </w:rPr>
        <w:tab/>
      </w:r>
      <w:r>
        <w:t>Introduction of NR bands n87 and n88 [RAN4 WI: NR_bands_n87_n88]</w:t>
      </w:r>
      <w:r>
        <w:tab/>
      </w:r>
      <w:r>
        <w:fldChar w:fldCharType="begin" w:fldLock="1"/>
      </w:r>
      <w:r>
        <w:instrText xml:space="preserve"> PAGEREF _Toc195035515 \h </w:instrText>
      </w:r>
      <w:r>
        <w:fldChar w:fldCharType="separate"/>
      </w:r>
      <w:r>
        <w:t>49</w:t>
      </w:r>
      <w:r>
        <w:fldChar w:fldCharType="end"/>
      </w:r>
    </w:p>
    <w:p w14:paraId="28387E48" w14:textId="24C50F5B" w:rsidR="00CE3E95" w:rsidRDefault="00CE3E95">
      <w:pPr>
        <w:pStyle w:val="TOC5"/>
        <w:rPr>
          <w:rFonts w:ascii="Calibri" w:hAnsi="Calibri"/>
          <w:kern w:val="2"/>
          <w:sz w:val="24"/>
          <w:szCs w:val="24"/>
        </w:rPr>
      </w:pPr>
      <w:r>
        <w:t>9.4.1.3</w:t>
      </w:r>
      <w:r>
        <w:rPr>
          <w:rFonts w:ascii="Calibri" w:hAnsi="Calibri"/>
          <w:kern w:val="2"/>
          <w:sz w:val="24"/>
          <w:szCs w:val="24"/>
        </w:rPr>
        <w:tab/>
      </w:r>
      <w:r>
        <w:t>Introduction of NR band n68 [RAN4 WI: NR_band_n68]</w:t>
      </w:r>
      <w:r>
        <w:tab/>
      </w:r>
      <w:r>
        <w:fldChar w:fldCharType="begin" w:fldLock="1"/>
      </w:r>
      <w:r>
        <w:instrText xml:space="preserve"> PAGEREF _Toc195035516 \h </w:instrText>
      </w:r>
      <w:r>
        <w:fldChar w:fldCharType="separate"/>
      </w:r>
      <w:r>
        <w:t>49</w:t>
      </w:r>
      <w:r>
        <w:fldChar w:fldCharType="end"/>
      </w:r>
    </w:p>
    <w:p w14:paraId="1A5164E7" w14:textId="12155E22" w:rsidR="00CE3E95" w:rsidRDefault="00CE3E95">
      <w:pPr>
        <w:pStyle w:val="TOC5"/>
        <w:rPr>
          <w:rFonts w:ascii="Calibri" w:hAnsi="Calibri"/>
          <w:kern w:val="2"/>
          <w:sz w:val="24"/>
          <w:szCs w:val="24"/>
        </w:rPr>
      </w:pPr>
      <w:r>
        <w:t>9.4.1.4</w:t>
      </w:r>
      <w:r>
        <w:rPr>
          <w:rFonts w:ascii="Calibri" w:hAnsi="Calibri"/>
          <w:kern w:val="2"/>
          <w:sz w:val="24"/>
          <w:szCs w:val="24"/>
        </w:rPr>
        <w:tab/>
      </w:r>
      <w:r>
        <w:t>Introduction of another NR NTN S-band [RAN4 WI: NR_NTN_Sband]</w:t>
      </w:r>
      <w:r>
        <w:tab/>
      </w:r>
      <w:r>
        <w:fldChar w:fldCharType="begin" w:fldLock="1"/>
      </w:r>
      <w:r>
        <w:instrText xml:space="preserve"> PAGEREF _Toc195035517 \h </w:instrText>
      </w:r>
      <w:r>
        <w:fldChar w:fldCharType="separate"/>
      </w:r>
      <w:r>
        <w:t>50</w:t>
      </w:r>
      <w:r>
        <w:fldChar w:fldCharType="end"/>
      </w:r>
    </w:p>
    <w:p w14:paraId="3F98B61A" w14:textId="633301B9" w:rsidR="00CE3E95" w:rsidRDefault="00CE3E95">
      <w:pPr>
        <w:pStyle w:val="TOC5"/>
        <w:rPr>
          <w:rFonts w:ascii="Calibri" w:hAnsi="Calibri"/>
          <w:kern w:val="2"/>
          <w:sz w:val="24"/>
          <w:szCs w:val="24"/>
        </w:rPr>
      </w:pPr>
      <w:r>
        <w:t>9.4.1.5</w:t>
      </w:r>
      <w:r>
        <w:rPr>
          <w:rFonts w:ascii="Calibri" w:hAnsi="Calibri"/>
          <w:kern w:val="2"/>
          <w:sz w:val="24"/>
          <w:szCs w:val="24"/>
        </w:rPr>
        <w:tab/>
      </w:r>
      <w:r>
        <w:t>Introduction of new NR NTN bands to support the Ext.L-band and the combined MSS L-band and Ext.L-band ranges [RAN4 WI: NR_NTN_combinedLband]</w:t>
      </w:r>
      <w:r>
        <w:tab/>
      </w:r>
      <w:r>
        <w:fldChar w:fldCharType="begin" w:fldLock="1"/>
      </w:r>
      <w:r>
        <w:instrText xml:space="preserve"> PAGEREF _Toc195035518 \h </w:instrText>
      </w:r>
      <w:r>
        <w:fldChar w:fldCharType="separate"/>
      </w:r>
      <w:r>
        <w:t>50</w:t>
      </w:r>
      <w:r>
        <w:fldChar w:fldCharType="end"/>
      </w:r>
    </w:p>
    <w:p w14:paraId="608EE886" w14:textId="74F45437" w:rsidR="00CE3E95" w:rsidRDefault="00CE3E95">
      <w:pPr>
        <w:pStyle w:val="TOC5"/>
        <w:rPr>
          <w:rFonts w:ascii="Calibri" w:hAnsi="Calibri"/>
          <w:kern w:val="2"/>
          <w:sz w:val="24"/>
          <w:szCs w:val="24"/>
        </w:rPr>
      </w:pPr>
      <w:r>
        <w:t>9.4.1.6</w:t>
      </w:r>
      <w:r>
        <w:rPr>
          <w:rFonts w:ascii="Calibri" w:hAnsi="Calibri"/>
          <w:kern w:val="2"/>
          <w:sz w:val="24"/>
          <w:szCs w:val="24"/>
        </w:rPr>
        <w:tab/>
      </w:r>
      <w:r>
        <w:t>Introduction of Ku bands for NR NTN [RAN4 WI: NR_NTN_Ku_bands]</w:t>
      </w:r>
      <w:r>
        <w:tab/>
      </w:r>
      <w:r>
        <w:fldChar w:fldCharType="begin" w:fldLock="1"/>
      </w:r>
      <w:r>
        <w:instrText xml:space="preserve"> PAGEREF _Toc195035519 \h </w:instrText>
      </w:r>
      <w:r>
        <w:fldChar w:fldCharType="separate"/>
      </w:r>
      <w:r>
        <w:t>51</w:t>
      </w:r>
      <w:r>
        <w:fldChar w:fldCharType="end"/>
      </w:r>
    </w:p>
    <w:p w14:paraId="657B37CA" w14:textId="78D57301" w:rsidR="00CE3E95" w:rsidRDefault="00CE3E95">
      <w:pPr>
        <w:pStyle w:val="TOC5"/>
        <w:rPr>
          <w:rFonts w:ascii="Calibri" w:hAnsi="Calibri"/>
          <w:kern w:val="2"/>
          <w:sz w:val="24"/>
          <w:szCs w:val="24"/>
        </w:rPr>
      </w:pPr>
      <w:r>
        <w:t>9.4.1.7</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_Toc195035520 \h </w:instrText>
      </w:r>
      <w:r>
        <w:fldChar w:fldCharType="separate"/>
      </w:r>
      <w:r>
        <w:t>53</w:t>
      </w:r>
      <w:r>
        <w:fldChar w:fldCharType="end"/>
      </w:r>
    </w:p>
    <w:p w14:paraId="43183BCA" w14:textId="55515DC4" w:rsidR="00CE3E95" w:rsidRDefault="00CE3E95">
      <w:pPr>
        <w:pStyle w:val="TOC5"/>
        <w:rPr>
          <w:rFonts w:ascii="Calibri" w:hAnsi="Calibri"/>
          <w:kern w:val="2"/>
          <w:sz w:val="24"/>
          <w:szCs w:val="24"/>
        </w:rPr>
      </w:pPr>
      <w:r>
        <w:t>9.4.1.8</w:t>
      </w:r>
      <w:r>
        <w:rPr>
          <w:rFonts w:ascii="Calibri" w:hAnsi="Calibri"/>
          <w:kern w:val="2"/>
          <w:sz w:val="24"/>
          <w:szCs w:val="24"/>
        </w:rPr>
        <w:tab/>
      </w:r>
      <w:r>
        <w:t>Core part: Introduction of additional operating NR bands for HAPS [RAN4 WI: NR_HAPS_bands-Core]</w:t>
      </w:r>
      <w:r>
        <w:tab/>
      </w:r>
      <w:r>
        <w:fldChar w:fldCharType="begin" w:fldLock="1"/>
      </w:r>
      <w:r>
        <w:instrText xml:space="preserve"> PAGEREF _Toc195035521 \h </w:instrText>
      </w:r>
      <w:r>
        <w:fldChar w:fldCharType="separate"/>
      </w:r>
      <w:r>
        <w:t>53</w:t>
      </w:r>
      <w:r>
        <w:fldChar w:fldCharType="end"/>
      </w:r>
    </w:p>
    <w:p w14:paraId="13BA9472" w14:textId="70815B6B" w:rsidR="00CE3E95" w:rsidRDefault="00CE3E95">
      <w:pPr>
        <w:pStyle w:val="TOC4"/>
        <w:rPr>
          <w:rFonts w:ascii="Calibri" w:hAnsi="Calibri"/>
          <w:kern w:val="2"/>
          <w:sz w:val="24"/>
          <w:szCs w:val="24"/>
        </w:rPr>
      </w:pPr>
      <w:r>
        <w:t>9.4.2</w:t>
      </w:r>
      <w:r>
        <w:rPr>
          <w:rFonts w:ascii="Calibri" w:hAnsi="Calibri"/>
          <w:kern w:val="2"/>
          <w:sz w:val="24"/>
          <w:szCs w:val="24"/>
        </w:rPr>
        <w:tab/>
      </w:r>
      <w:r>
        <w:t>Carrier Aggregation/Dual Connectivity/SUL related basket WIs for Rel-19</w:t>
      </w:r>
      <w:r>
        <w:tab/>
      </w:r>
      <w:r>
        <w:fldChar w:fldCharType="begin" w:fldLock="1"/>
      </w:r>
      <w:r>
        <w:instrText xml:space="preserve"> PAGEREF _Toc195035522 \h </w:instrText>
      </w:r>
      <w:r>
        <w:fldChar w:fldCharType="separate"/>
      </w:r>
      <w:r>
        <w:t>53</w:t>
      </w:r>
      <w:r>
        <w:fldChar w:fldCharType="end"/>
      </w:r>
    </w:p>
    <w:p w14:paraId="77DD87A4" w14:textId="5E78BE04" w:rsidR="00CE3E95" w:rsidRDefault="00CE3E95">
      <w:pPr>
        <w:pStyle w:val="TOC5"/>
        <w:rPr>
          <w:rFonts w:ascii="Calibri" w:hAnsi="Calibri"/>
          <w:kern w:val="2"/>
          <w:sz w:val="24"/>
          <w:szCs w:val="24"/>
        </w:rPr>
      </w:pPr>
      <w:r>
        <w:t>9.4.2.1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_Toc195035523 \h </w:instrText>
      </w:r>
      <w:r>
        <w:fldChar w:fldCharType="separate"/>
      </w:r>
      <w:r>
        <w:t>53</w:t>
      </w:r>
      <w:r>
        <w:fldChar w:fldCharType="end"/>
      </w:r>
    </w:p>
    <w:p w14:paraId="08A9A18E" w14:textId="1061B7F7" w:rsidR="00CE3E95" w:rsidRDefault="00CE3E95">
      <w:pPr>
        <w:pStyle w:val="TOC5"/>
        <w:rPr>
          <w:rFonts w:ascii="Calibri" w:hAnsi="Calibri"/>
          <w:kern w:val="2"/>
          <w:sz w:val="24"/>
          <w:szCs w:val="24"/>
        </w:rPr>
      </w:pPr>
      <w:r>
        <w:t>9.4.2.2</w:t>
      </w:r>
      <w:r>
        <w:rPr>
          <w:rFonts w:ascii="Calibri" w:hAnsi="Calibri"/>
          <w:kern w:val="2"/>
          <w:sz w:val="24"/>
          <w:szCs w:val="24"/>
        </w:rPr>
        <w:tab/>
      </w:r>
      <w:r>
        <w:t>Core part: Rel-19 NR CA/DC for x bands DL with y bands UL (x&lt;7, y&lt;3) and SUL band combos/CA band combos with a single SUL or two SUL cells [RAN4 WI: NR_CADC_SUL_R19-Core]</w:t>
      </w:r>
      <w:r>
        <w:tab/>
      </w:r>
      <w:r>
        <w:fldChar w:fldCharType="begin" w:fldLock="1"/>
      </w:r>
      <w:r>
        <w:instrText xml:space="preserve"> PAGEREF _Toc195035524 \h </w:instrText>
      </w:r>
      <w:r>
        <w:fldChar w:fldCharType="separate"/>
      </w:r>
      <w:r>
        <w:t>54</w:t>
      </w:r>
      <w:r>
        <w:fldChar w:fldCharType="end"/>
      </w:r>
    </w:p>
    <w:p w14:paraId="6EA78B8A" w14:textId="2D067562" w:rsidR="00CE3E95" w:rsidRDefault="00CE3E95">
      <w:pPr>
        <w:pStyle w:val="TOC5"/>
        <w:rPr>
          <w:rFonts w:ascii="Calibri" w:hAnsi="Calibri"/>
          <w:kern w:val="2"/>
          <w:sz w:val="24"/>
          <w:szCs w:val="24"/>
        </w:rPr>
      </w:pPr>
      <w:r>
        <w:t>9.4.2.3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_Toc195035525 \h </w:instrText>
      </w:r>
      <w:r>
        <w:fldChar w:fldCharType="separate"/>
      </w:r>
      <w:r>
        <w:t>55</w:t>
      </w:r>
      <w:r>
        <w:fldChar w:fldCharType="end"/>
      </w:r>
    </w:p>
    <w:p w14:paraId="2CA12DDC" w14:textId="14B61301" w:rsidR="00CE3E95" w:rsidRDefault="00CE3E95">
      <w:pPr>
        <w:pStyle w:val="TOC5"/>
        <w:rPr>
          <w:rFonts w:ascii="Calibri" w:hAnsi="Calibri"/>
          <w:kern w:val="2"/>
          <w:sz w:val="24"/>
          <w:szCs w:val="24"/>
        </w:rPr>
      </w:pPr>
      <w:r>
        <w:t>9.4.2.4</w:t>
      </w:r>
      <w:r>
        <w:rPr>
          <w:rFonts w:ascii="Calibri" w:hAnsi="Calibri"/>
          <w:kern w:val="2"/>
          <w:sz w:val="24"/>
          <w:szCs w:val="24"/>
        </w:rPr>
        <w:tab/>
      </w:r>
      <w:r>
        <w:t>Core part: Rel-19 DL interruption for NR and EN-DC band combinations at dynamic Tx Switching in UL [RAN4 WI: DL_intrpt_combos_TxSW_R19-Core]</w:t>
      </w:r>
      <w:r>
        <w:tab/>
      </w:r>
      <w:r>
        <w:fldChar w:fldCharType="begin" w:fldLock="1"/>
      </w:r>
      <w:r>
        <w:instrText xml:space="preserve"> PAGEREF _Toc195035526 \h </w:instrText>
      </w:r>
      <w:r>
        <w:fldChar w:fldCharType="separate"/>
      </w:r>
      <w:r>
        <w:t>55</w:t>
      </w:r>
      <w:r>
        <w:fldChar w:fldCharType="end"/>
      </w:r>
    </w:p>
    <w:p w14:paraId="3E692D29" w14:textId="6DC54590" w:rsidR="00CE3E95" w:rsidRDefault="00CE3E95">
      <w:pPr>
        <w:pStyle w:val="TOC4"/>
        <w:rPr>
          <w:rFonts w:ascii="Calibri" w:hAnsi="Calibri"/>
          <w:kern w:val="2"/>
          <w:sz w:val="24"/>
          <w:szCs w:val="24"/>
        </w:rPr>
      </w:pPr>
      <w:r>
        <w:t>9.4.3</w:t>
      </w:r>
      <w:r>
        <w:rPr>
          <w:rFonts w:ascii="Calibri" w:hAnsi="Calibri"/>
          <w:kern w:val="2"/>
          <w:sz w:val="24"/>
          <w:szCs w:val="24"/>
        </w:rPr>
        <w:tab/>
      </w:r>
      <w:r>
        <w:t>Power class related WIs</w:t>
      </w:r>
      <w:r>
        <w:tab/>
      </w:r>
      <w:r>
        <w:fldChar w:fldCharType="begin" w:fldLock="1"/>
      </w:r>
      <w:r>
        <w:instrText xml:space="preserve"> PAGEREF _Toc195035527 \h </w:instrText>
      </w:r>
      <w:r>
        <w:fldChar w:fldCharType="separate"/>
      </w:r>
      <w:r>
        <w:t>56</w:t>
      </w:r>
      <w:r>
        <w:fldChar w:fldCharType="end"/>
      </w:r>
    </w:p>
    <w:p w14:paraId="63F6485F" w14:textId="76A630D8" w:rsidR="00CE3E95" w:rsidRDefault="00CE3E95">
      <w:pPr>
        <w:pStyle w:val="TOC5"/>
        <w:rPr>
          <w:rFonts w:ascii="Calibri" w:hAnsi="Calibri"/>
          <w:kern w:val="2"/>
          <w:sz w:val="24"/>
          <w:szCs w:val="24"/>
        </w:rPr>
      </w:pPr>
      <w:r>
        <w:t>9.4.3.1</w:t>
      </w:r>
      <w:r>
        <w:rPr>
          <w:rFonts w:ascii="Calibri" w:hAnsi="Calibri"/>
          <w:kern w:val="2"/>
          <w:sz w:val="24"/>
          <w:szCs w:val="24"/>
        </w:rPr>
        <w:tab/>
      </w:r>
      <w:r>
        <w:t>Core part: Rel-19 HPUE (PC1.5 or 2) for DC combinations of LTE band(s) and NR band(s) [RAN4 WI: HPUE_DC_LTE_NR_R19-Core]</w:t>
      </w:r>
      <w:r>
        <w:tab/>
      </w:r>
      <w:r>
        <w:fldChar w:fldCharType="begin" w:fldLock="1"/>
      </w:r>
      <w:r>
        <w:instrText xml:space="preserve"> PAGEREF _Toc195035528 \h </w:instrText>
      </w:r>
      <w:r>
        <w:fldChar w:fldCharType="separate"/>
      </w:r>
      <w:r>
        <w:t>56</w:t>
      </w:r>
      <w:r>
        <w:fldChar w:fldCharType="end"/>
      </w:r>
    </w:p>
    <w:p w14:paraId="7A43537A" w14:textId="70DCF15E" w:rsidR="00CE3E95" w:rsidRDefault="00CE3E95">
      <w:pPr>
        <w:pStyle w:val="TOC5"/>
        <w:rPr>
          <w:rFonts w:ascii="Calibri" w:hAnsi="Calibri"/>
          <w:kern w:val="2"/>
          <w:sz w:val="24"/>
          <w:szCs w:val="24"/>
        </w:rPr>
      </w:pPr>
      <w:r>
        <w:t>9.4.3.2</w:t>
      </w:r>
      <w:r>
        <w:rPr>
          <w:rFonts w:ascii="Calibri" w:hAnsi="Calibri"/>
          <w:kern w:val="2"/>
          <w:sz w:val="24"/>
          <w:szCs w:val="24"/>
        </w:rPr>
        <w:tab/>
      </w:r>
      <w:r>
        <w:t>Core part: Rel-19 HPUE (PC1.5 or 2) for NR intra-band CA or NR inter-band CA/DC band combos with/without NR SUL [RAN4 WI: HPUE_NR_CADC_SUL_R19-Core]</w:t>
      </w:r>
      <w:r>
        <w:tab/>
      </w:r>
      <w:r>
        <w:fldChar w:fldCharType="begin" w:fldLock="1"/>
      </w:r>
      <w:r>
        <w:instrText xml:space="preserve"> PAGEREF _Toc195035529 \h </w:instrText>
      </w:r>
      <w:r>
        <w:fldChar w:fldCharType="separate"/>
      </w:r>
      <w:r>
        <w:t>56</w:t>
      </w:r>
      <w:r>
        <w:fldChar w:fldCharType="end"/>
      </w:r>
    </w:p>
    <w:p w14:paraId="03E66FE7" w14:textId="100EB55A" w:rsidR="00CE3E95" w:rsidRDefault="00CE3E95">
      <w:pPr>
        <w:pStyle w:val="TOC5"/>
        <w:rPr>
          <w:rFonts w:ascii="Calibri" w:hAnsi="Calibri"/>
          <w:kern w:val="2"/>
          <w:sz w:val="24"/>
          <w:szCs w:val="24"/>
        </w:rPr>
      </w:pPr>
      <w:r>
        <w:t>9.4.3.3</w:t>
      </w:r>
      <w:r>
        <w:rPr>
          <w:rFonts w:ascii="Calibri" w:hAnsi="Calibri"/>
          <w:kern w:val="2"/>
          <w:sz w:val="24"/>
          <w:szCs w:val="24"/>
        </w:rPr>
        <w:tab/>
      </w:r>
      <w:r>
        <w:t>Core part: NR PC2 RedCap UE in FR1 [RAN4 WI: NR_PC2_RedCap_UE-Core]</w:t>
      </w:r>
      <w:r>
        <w:tab/>
      </w:r>
      <w:r>
        <w:fldChar w:fldCharType="begin" w:fldLock="1"/>
      </w:r>
      <w:r>
        <w:instrText xml:space="preserve"> PAGEREF _Toc195035530 \h </w:instrText>
      </w:r>
      <w:r>
        <w:fldChar w:fldCharType="separate"/>
      </w:r>
      <w:r>
        <w:t>57</w:t>
      </w:r>
      <w:r>
        <w:fldChar w:fldCharType="end"/>
      </w:r>
    </w:p>
    <w:p w14:paraId="3A5F98B5" w14:textId="15397014" w:rsidR="00CE3E95" w:rsidRDefault="00CE3E95">
      <w:pPr>
        <w:pStyle w:val="TOC5"/>
        <w:rPr>
          <w:rFonts w:ascii="Calibri" w:hAnsi="Calibri"/>
          <w:kern w:val="2"/>
          <w:sz w:val="24"/>
          <w:szCs w:val="24"/>
        </w:rPr>
      </w:pPr>
      <w:r>
        <w:t>9.4.3.4</w:t>
      </w:r>
      <w:r>
        <w:rPr>
          <w:rFonts w:ascii="Calibri" w:hAnsi="Calibri"/>
          <w:kern w:val="2"/>
          <w:sz w:val="24"/>
          <w:szCs w:val="24"/>
        </w:rPr>
        <w:tab/>
      </w:r>
      <w:r>
        <w:t>Core part: Rel-19 HPUE (PC1.5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_Toc195035531 \h </w:instrText>
      </w:r>
      <w:r>
        <w:fldChar w:fldCharType="separate"/>
      </w:r>
      <w:r>
        <w:t>58</w:t>
      </w:r>
      <w:r>
        <w:fldChar w:fldCharType="end"/>
      </w:r>
    </w:p>
    <w:p w14:paraId="00721C8B" w14:textId="5B6C3F49" w:rsidR="00CE3E95" w:rsidRDefault="00CE3E95">
      <w:pPr>
        <w:pStyle w:val="TOC5"/>
        <w:rPr>
          <w:rFonts w:ascii="Calibri" w:hAnsi="Calibri"/>
          <w:kern w:val="2"/>
          <w:sz w:val="24"/>
          <w:szCs w:val="24"/>
        </w:rPr>
      </w:pPr>
      <w:r>
        <w:lastRenderedPageBreak/>
        <w:t>9.4.3.5</w:t>
      </w:r>
      <w:r>
        <w:rPr>
          <w:rFonts w:ascii="Calibri" w:hAnsi="Calibri"/>
          <w:kern w:val="2"/>
          <w:sz w:val="24"/>
          <w:szCs w:val="24"/>
        </w:rPr>
        <w:tab/>
      </w:r>
      <w:r>
        <w:t>Core part: Introduction of PC2 and UE 40MHz Channel BW in NR band n28 [RAN4 WI: NR_n28_PC2_40MHz_CBW-Core]</w:t>
      </w:r>
      <w:r>
        <w:tab/>
      </w:r>
      <w:r>
        <w:fldChar w:fldCharType="begin" w:fldLock="1"/>
      </w:r>
      <w:r>
        <w:instrText xml:space="preserve"> PAGEREF _Toc195035532 \h </w:instrText>
      </w:r>
      <w:r>
        <w:fldChar w:fldCharType="separate"/>
      </w:r>
      <w:r>
        <w:t>58</w:t>
      </w:r>
      <w:r>
        <w:fldChar w:fldCharType="end"/>
      </w:r>
    </w:p>
    <w:p w14:paraId="34BDAA3B" w14:textId="15B3BB40" w:rsidR="00CE3E95" w:rsidRDefault="00CE3E95">
      <w:pPr>
        <w:pStyle w:val="TOC4"/>
        <w:rPr>
          <w:rFonts w:ascii="Calibri" w:hAnsi="Calibri"/>
          <w:kern w:val="2"/>
          <w:sz w:val="24"/>
          <w:szCs w:val="24"/>
        </w:rPr>
      </w:pPr>
      <w:r>
        <w:t>9.4.4</w:t>
      </w:r>
      <w:r>
        <w:rPr>
          <w:rFonts w:ascii="Calibri" w:hAnsi="Calibri"/>
          <w:kern w:val="2"/>
          <w:sz w:val="24"/>
          <w:szCs w:val="24"/>
        </w:rPr>
        <w:tab/>
      </w:r>
      <w:r>
        <w:t>Other spectrum related REL-19 WIs</w:t>
      </w:r>
      <w:r>
        <w:tab/>
      </w:r>
      <w:r>
        <w:fldChar w:fldCharType="begin" w:fldLock="1"/>
      </w:r>
      <w:r>
        <w:instrText xml:space="preserve"> PAGEREF _Toc195035533 \h </w:instrText>
      </w:r>
      <w:r>
        <w:fldChar w:fldCharType="separate"/>
      </w:r>
      <w:r>
        <w:t>59</w:t>
      </w:r>
      <w:r>
        <w:fldChar w:fldCharType="end"/>
      </w:r>
    </w:p>
    <w:p w14:paraId="6B3879F1" w14:textId="49DE7680" w:rsidR="00CE3E95" w:rsidRDefault="00CE3E95">
      <w:pPr>
        <w:pStyle w:val="TOC5"/>
        <w:rPr>
          <w:rFonts w:ascii="Calibri" w:hAnsi="Calibri"/>
          <w:kern w:val="2"/>
          <w:sz w:val="24"/>
          <w:szCs w:val="24"/>
        </w:rPr>
      </w:pPr>
      <w:r>
        <w:t>9.4.4.1</w:t>
      </w:r>
      <w:r>
        <w:rPr>
          <w:rFonts w:ascii="Calibri" w:hAnsi="Calibri"/>
          <w:kern w:val="2"/>
          <w:sz w:val="24"/>
          <w:szCs w:val="24"/>
        </w:rPr>
        <w:tab/>
      </w:r>
      <w:r>
        <w:t>Core part: Adding channel BW(s) support to existing NR bands and CA/ENDC combinations in REL-19 [RAN4 WI: NR_bands_CA_ENDC_R19_BWs-Core]</w:t>
      </w:r>
      <w:r>
        <w:tab/>
      </w:r>
      <w:r>
        <w:fldChar w:fldCharType="begin" w:fldLock="1"/>
      </w:r>
      <w:r>
        <w:instrText xml:space="preserve"> PAGEREF _Toc195035534 \h </w:instrText>
      </w:r>
      <w:r>
        <w:fldChar w:fldCharType="separate"/>
      </w:r>
      <w:r>
        <w:t>59</w:t>
      </w:r>
      <w:r>
        <w:fldChar w:fldCharType="end"/>
      </w:r>
    </w:p>
    <w:p w14:paraId="70AAF617" w14:textId="353D4C09" w:rsidR="00CE3E95" w:rsidRDefault="00CE3E95">
      <w:pPr>
        <w:pStyle w:val="TOC5"/>
        <w:rPr>
          <w:rFonts w:ascii="Calibri" w:hAnsi="Calibri"/>
          <w:kern w:val="2"/>
          <w:sz w:val="24"/>
          <w:szCs w:val="24"/>
        </w:rPr>
      </w:pPr>
      <w:r>
        <w:t>9.4.4.2</w:t>
      </w:r>
      <w:r>
        <w:rPr>
          <w:rFonts w:ascii="Calibri" w:hAnsi="Calibri"/>
          <w:kern w:val="2"/>
          <w:sz w:val="24"/>
          <w:szCs w:val="24"/>
        </w:rPr>
        <w:tab/>
      </w:r>
      <w:r>
        <w:t>mmWave in NR: UE spurious emissions and EESS protection [RAN4 WI: NR_mmWave_protect]</w:t>
      </w:r>
      <w:r>
        <w:tab/>
      </w:r>
      <w:r>
        <w:fldChar w:fldCharType="begin" w:fldLock="1"/>
      </w:r>
      <w:r>
        <w:instrText xml:space="preserve"> PAGEREF _Toc195035535 \h </w:instrText>
      </w:r>
      <w:r>
        <w:fldChar w:fldCharType="separate"/>
      </w:r>
      <w:r>
        <w:t>59</w:t>
      </w:r>
      <w:r>
        <w:fldChar w:fldCharType="end"/>
      </w:r>
    </w:p>
    <w:p w14:paraId="69AFC95D" w14:textId="6774E3E8" w:rsidR="00CE3E95" w:rsidRDefault="00CE3E95">
      <w:pPr>
        <w:pStyle w:val="TOC5"/>
        <w:rPr>
          <w:rFonts w:ascii="Calibri" w:hAnsi="Calibri"/>
          <w:kern w:val="2"/>
          <w:sz w:val="24"/>
          <w:szCs w:val="24"/>
        </w:rPr>
      </w:pPr>
      <w:r>
        <w:t>9.4.4.3</w:t>
      </w:r>
      <w:r>
        <w:rPr>
          <w:rFonts w:ascii="Calibri" w:hAnsi="Calibri"/>
          <w:kern w:val="2"/>
          <w:sz w:val="24"/>
          <w:szCs w:val="24"/>
        </w:rPr>
        <w:tab/>
      </w:r>
      <w:r>
        <w:t>7MHz Channel BW for n26 and n5 [New RAN4 WI: NR_FR1_7MHz_BW]</w:t>
      </w:r>
      <w:r>
        <w:tab/>
      </w:r>
      <w:r>
        <w:fldChar w:fldCharType="begin" w:fldLock="1"/>
      </w:r>
      <w:r>
        <w:instrText xml:space="preserve"> PAGEREF _Toc195035536 \h </w:instrText>
      </w:r>
      <w:r>
        <w:fldChar w:fldCharType="separate"/>
      </w:r>
      <w:r>
        <w:t>60</w:t>
      </w:r>
      <w:r>
        <w:fldChar w:fldCharType="end"/>
      </w:r>
    </w:p>
    <w:p w14:paraId="17CCDC1D" w14:textId="41CB4E7C" w:rsidR="00CE3E95" w:rsidRDefault="00CE3E95">
      <w:pPr>
        <w:pStyle w:val="TOC3"/>
        <w:rPr>
          <w:rFonts w:ascii="Calibri" w:hAnsi="Calibri"/>
          <w:kern w:val="2"/>
          <w:sz w:val="24"/>
          <w:szCs w:val="24"/>
        </w:rPr>
      </w:pPr>
      <w:r>
        <w:t>9.5</w:t>
      </w:r>
      <w:r>
        <w:rPr>
          <w:rFonts w:ascii="Calibri" w:hAnsi="Calibri"/>
          <w:kern w:val="2"/>
          <w:sz w:val="24"/>
          <w:szCs w:val="24"/>
        </w:rPr>
        <w:tab/>
      </w:r>
      <w:r>
        <w:t>Small Technical Enhancements and Improvements for REL-19 [TEI19]</w:t>
      </w:r>
      <w:r>
        <w:tab/>
      </w:r>
      <w:r>
        <w:fldChar w:fldCharType="begin" w:fldLock="1"/>
      </w:r>
      <w:r>
        <w:instrText xml:space="preserve"> PAGEREF _Toc195035537 \h </w:instrText>
      </w:r>
      <w:r>
        <w:fldChar w:fldCharType="separate"/>
      </w:r>
      <w:r>
        <w:t>61</w:t>
      </w:r>
      <w:r>
        <w:fldChar w:fldCharType="end"/>
      </w:r>
    </w:p>
    <w:p w14:paraId="29250A85" w14:textId="7C27172B" w:rsidR="00CE3E95" w:rsidRDefault="00CE3E95">
      <w:pPr>
        <w:pStyle w:val="TOC3"/>
        <w:rPr>
          <w:rFonts w:ascii="Calibri" w:hAnsi="Calibri"/>
          <w:kern w:val="2"/>
          <w:sz w:val="24"/>
          <w:szCs w:val="24"/>
        </w:rPr>
      </w:pPr>
      <w:r>
        <w:t>9.6</w:t>
      </w:r>
      <w:r>
        <w:rPr>
          <w:rFonts w:ascii="Calibri" w:hAnsi="Calibri"/>
          <w:kern w:val="2"/>
          <w:sz w:val="24"/>
          <w:szCs w:val="24"/>
        </w:rPr>
        <w:tab/>
      </w:r>
      <w:r>
        <w:t>Closed REL-19 NR or NR+LTE SIs</w:t>
      </w:r>
      <w:r>
        <w:tab/>
      </w:r>
      <w:r>
        <w:fldChar w:fldCharType="begin" w:fldLock="1"/>
      </w:r>
      <w:r>
        <w:instrText xml:space="preserve"> PAGEREF _Toc195035538 \h </w:instrText>
      </w:r>
      <w:r>
        <w:fldChar w:fldCharType="separate"/>
      </w:r>
      <w:r>
        <w:t>61</w:t>
      </w:r>
      <w:r>
        <w:fldChar w:fldCharType="end"/>
      </w:r>
    </w:p>
    <w:p w14:paraId="0D115CD2" w14:textId="7A5B11CD" w:rsidR="00CE3E95" w:rsidRDefault="00CE3E95">
      <w:pPr>
        <w:pStyle w:val="TOC3"/>
        <w:rPr>
          <w:rFonts w:ascii="Calibri" w:hAnsi="Calibri"/>
          <w:kern w:val="2"/>
          <w:sz w:val="24"/>
          <w:szCs w:val="24"/>
        </w:rPr>
      </w:pPr>
      <w:r>
        <w:t>9.7</w:t>
      </w:r>
      <w:r>
        <w:rPr>
          <w:rFonts w:ascii="Calibri" w:hAnsi="Calibri"/>
          <w:kern w:val="2"/>
          <w:sz w:val="24"/>
          <w:szCs w:val="24"/>
        </w:rPr>
        <w:tab/>
      </w:r>
      <w:r>
        <w:t>Closed REL-19 NR or NR+LTE WIs</w:t>
      </w:r>
      <w:r>
        <w:tab/>
      </w:r>
      <w:r>
        <w:fldChar w:fldCharType="begin" w:fldLock="1"/>
      </w:r>
      <w:r>
        <w:instrText xml:space="preserve"> PAGEREF _Toc195035539 \h </w:instrText>
      </w:r>
      <w:r>
        <w:fldChar w:fldCharType="separate"/>
      </w:r>
      <w:r>
        <w:t>61</w:t>
      </w:r>
      <w:r>
        <w:fldChar w:fldCharType="end"/>
      </w:r>
    </w:p>
    <w:p w14:paraId="6E22A938" w14:textId="7F99DF66" w:rsidR="00CE3E95" w:rsidRDefault="00CE3E95">
      <w:pPr>
        <w:pStyle w:val="TOC3"/>
        <w:rPr>
          <w:rFonts w:ascii="Calibri" w:hAnsi="Calibri"/>
          <w:kern w:val="2"/>
          <w:sz w:val="24"/>
          <w:szCs w:val="24"/>
        </w:rPr>
      </w:pPr>
      <w:r>
        <w:t>9.8</w:t>
      </w:r>
      <w:r>
        <w:rPr>
          <w:rFonts w:ascii="Calibri" w:hAnsi="Calibri"/>
          <w:kern w:val="2"/>
          <w:sz w:val="24"/>
          <w:szCs w:val="24"/>
        </w:rPr>
        <w:tab/>
      </w:r>
      <w:r>
        <w:t>NR UE capabilities</w:t>
      </w:r>
      <w:r>
        <w:tab/>
      </w:r>
      <w:r>
        <w:fldChar w:fldCharType="begin" w:fldLock="1"/>
      </w:r>
      <w:r>
        <w:instrText xml:space="preserve"> PAGEREF _Toc195035540 \h </w:instrText>
      </w:r>
      <w:r>
        <w:fldChar w:fldCharType="separate"/>
      </w:r>
      <w:r>
        <w:t>61</w:t>
      </w:r>
      <w:r>
        <w:fldChar w:fldCharType="end"/>
      </w:r>
    </w:p>
    <w:p w14:paraId="42C2CDBE" w14:textId="5900A4D0" w:rsidR="00CE3E95" w:rsidRDefault="00CE3E95">
      <w:pPr>
        <w:pStyle w:val="TOC3"/>
        <w:rPr>
          <w:rFonts w:ascii="Calibri" w:hAnsi="Calibri"/>
          <w:kern w:val="2"/>
          <w:sz w:val="24"/>
          <w:szCs w:val="24"/>
        </w:rPr>
      </w:pPr>
      <w:r>
        <w:t>9.9</w:t>
      </w:r>
      <w:r>
        <w:rPr>
          <w:rFonts w:ascii="Calibri" w:hAnsi="Calibri"/>
          <w:kern w:val="2"/>
          <w:sz w:val="24"/>
          <w:szCs w:val="24"/>
        </w:rPr>
        <w:tab/>
      </w:r>
      <w:r>
        <w:t>Other NR documents</w:t>
      </w:r>
      <w:r>
        <w:tab/>
      </w:r>
      <w:r>
        <w:fldChar w:fldCharType="begin" w:fldLock="1"/>
      </w:r>
      <w:r>
        <w:instrText xml:space="preserve"> PAGEREF _Toc195035541 \h </w:instrText>
      </w:r>
      <w:r>
        <w:fldChar w:fldCharType="separate"/>
      </w:r>
      <w:r>
        <w:t>61</w:t>
      </w:r>
      <w:r>
        <w:fldChar w:fldCharType="end"/>
      </w:r>
    </w:p>
    <w:p w14:paraId="465BCA5D" w14:textId="2C700BFB" w:rsidR="00CE3E95" w:rsidRDefault="00CE3E95">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_Toc195035542 \h </w:instrText>
      </w:r>
      <w:r>
        <w:fldChar w:fldCharType="separate"/>
      </w:r>
      <w:r>
        <w:t>61</w:t>
      </w:r>
      <w:r>
        <w:fldChar w:fldCharType="end"/>
      </w:r>
    </w:p>
    <w:p w14:paraId="4A6F318B" w14:textId="1EFE739F" w:rsidR="00CE3E95" w:rsidRDefault="00CE3E95">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_Toc195035543 \h </w:instrText>
      </w:r>
      <w:r>
        <w:fldChar w:fldCharType="separate"/>
      </w:r>
      <w:r>
        <w:t>61</w:t>
      </w:r>
      <w:r>
        <w:fldChar w:fldCharType="end"/>
      </w:r>
    </w:p>
    <w:p w14:paraId="26CC8095" w14:textId="40670CF9" w:rsidR="00CE3E95" w:rsidRDefault="00CE3E95">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_Toc195035544 \h </w:instrText>
      </w:r>
      <w:r>
        <w:fldChar w:fldCharType="separate"/>
      </w:r>
      <w:r>
        <w:t>61</w:t>
      </w:r>
      <w:r>
        <w:fldChar w:fldCharType="end"/>
      </w:r>
    </w:p>
    <w:p w14:paraId="0E6D9ADD" w14:textId="48350B6F" w:rsidR="00CE3E95" w:rsidRDefault="00CE3E95">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_Toc195035545 \h </w:instrText>
      </w:r>
      <w:r>
        <w:fldChar w:fldCharType="separate"/>
      </w:r>
      <w:r>
        <w:t>61</w:t>
      </w:r>
      <w:r>
        <w:fldChar w:fldCharType="end"/>
      </w:r>
    </w:p>
    <w:p w14:paraId="1DDAD5BF" w14:textId="5C2AA242" w:rsidR="00CE3E95" w:rsidRDefault="00CE3E95">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_Toc195035546 \h </w:instrText>
      </w:r>
      <w:r>
        <w:fldChar w:fldCharType="separate"/>
      </w:r>
      <w:r>
        <w:t>61</w:t>
      </w:r>
      <w:r>
        <w:fldChar w:fldCharType="end"/>
      </w:r>
    </w:p>
    <w:p w14:paraId="6F46C279" w14:textId="6B47CCF5" w:rsidR="00CE3E95" w:rsidRDefault="00CE3E95">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_Toc195035547 \h </w:instrText>
      </w:r>
      <w:r>
        <w:fldChar w:fldCharType="separate"/>
      </w:r>
      <w:r>
        <w:t>61</w:t>
      </w:r>
      <w:r>
        <w:fldChar w:fldCharType="end"/>
      </w:r>
    </w:p>
    <w:p w14:paraId="089F7DBE" w14:textId="15A23D39" w:rsidR="00CE3E95" w:rsidRDefault="00CE3E95">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_Toc195035548 \h </w:instrText>
      </w:r>
      <w:r>
        <w:fldChar w:fldCharType="separate"/>
      </w:r>
      <w:r>
        <w:t>61</w:t>
      </w:r>
      <w:r>
        <w:fldChar w:fldCharType="end"/>
      </w:r>
    </w:p>
    <w:p w14:paraId="69A79725" w14:textId="7DC0CD1D" w:rsidR="00CE3E95" w:rsidRDefault="00CE3E95">
      <w:pPr>
        <w:pStyle w:val="TOC3"/>
        <w:rPr>
          <w:rFonts w:ascii="Calibri" w:hAnsi="Calibri"/>
          <w:kern w:val="2"/>
          <w:sz w:val="24"/>
          <w:szCs w:val="24"/>
        </w:rPr>
      </w:pPr>
      <w:r>
        <w:t>10.2</w:t>
      </w:r>
      <w:r>
        <w:rPr>
          <w:rFonts w:ascii="Calibri" w:hAnsi="Calibri"/>
          <w:kern w:val="2"/>
          <w:sz w:val="24"/>
          <w:szCs w:val="24"/>
        </w:rPr>
        <w:tab/>
      </w:r>
      <w:r>
        <w:t>Open REL-19 LTE SIs</w:t>
      </w:r>
      <w:r>
        <w:tab/>
      </w:r>
      <w:r>
        <w:fldChar w:fldCharType="begin" w:fldLock="1"/>
      </w:r>
      <w:r>
        <w:instrText xml:space="preserve"> PAGEREF _Toc195035549 \h </w:instrText>
      </w:r>
      <w:r>
        <w:fldChar w:fldCharType="separate"/>
      </w:r>
      <w:r>
        <w:t>62</w:t>
      </w:r>
      <w:r>
        <w:fldChar w:fldCharType="end"/>
      </w:r>
    </w:p>
    <w:p w14:paraId="5D5E5E53" w14:textId="5B54DCAC" w:rsidR="00CE3E95" w:rsidRDefault="00CE3E95">
      <w:pPr>
        <w:pStyle w:val="TOC3"/>
        <w:rPr>
          <w:rFonts w:ascii="Calibri" w:hAnsi="Calibri"/>
          <w:kern w:val="2"/>
          <w:sz w:val="24"/>
          <w:szCs w:val="24"/>
        </w:rPr>
      </w:pPr>
      <w:r>
        <w:t>10.3</w:t>
      </w:r>
      <w:r>
        <w:rPr>
          <w:rFonts w:ascii="Calibri" w:hAnsi="Calibri"/>
          <w:kern w:val="2"/>
          <w:sz w:val="24"/>
          <w:szCs w:val="24"/>
        </w:rPr>
        <w:tab/>
      </w:r>
      <w:r>
        <w:t>Open REL-19 LTE WIs (not spectrum related)</w:t>
      </w:r>
      <w:r>
        <w:tab/>
      </w:r>
      <w:r>
        <w:fldChar w:fldCharType="begin" w:fldLock="1"/>
      </w:r>
      <w:r>
        <w:instrText xml:space="preserve"> PAGEREF _Toc195035550 \h </w:instrText>
      </w:r>
      <w:r>
        <w:fldChar w:fldCharType="separate"/>
      </w:r>
      <w:r>
        <w:t>62</w:t>
      </w:r>
      <w:r>
        <w:fldChar w:fldCharType="end"/>
      </w:r>
    </w:p>
    <w:p w14:paraId="085587F9" w14:textId="66A17C62" w:rsidR="00CE3E95" w:rsidRDefault="00CE3E95">
      <w:pPr>
        <w:pStyle w:val="TOC4"/>
        <w:rPr>
          <w:rFonts w:ascii="Calibri" w:hAnsi="Calibri"/>
          <w:kern w:val="2"/>
          <w:sz w:val="24"/>
          <w:szCs w:val="24"/>
        </w:rPr>
      </w:pPr>
      <w:r>
        <w:t>10.3.1</w:t>
      </w:r>
      <w:r>
        <w:rPr>
          <w:rFonts w:ascii="Calibri" w:hAnsi="Calibri"/>
          <w:kern w:val="2"/>
          <w:sz w:val="24"/>
          <w:szCs w:val="24"/>
        </w:rPr>
        <w:tab/>
      </w:r>
      <w:r>
        <w:t>NTN for IoT Phase 3 [RAN2 WI: IoT_NTN_Ph3]</w:t>
      </w:r>
      <w:r>
        <w:tab/>
      </w:r>
      <w:r>
        <w:fldChar w:fldCharType="begin" w:fldLock="1"/>
      </w:r>
      <w:r>
        <w:instrText xml:space="preserve"> PAGEREF _Toc195035551 \h </w:instrText>
      </w:r>
      <w:r>
        <w:fldChar w:fldCharType="separate"/>
      </w:r>
      <w:r>
        <w:t>62</w:t>
      </w:r>
      <w:r>
        <w:fldChar w:fldCharType="end"/>
      </w:r>
    </w:p>
    <w:p w14:paraId="544E0B8F" w14:textId="45B46348" w:rsidR="00CE3E95" w:rsidRDefault="00CE3E95">
      <w:pPr>
        <w:pStyle w:val="TOC4"/>
        <w:rPr>
          <w:rFonts w:ascii="Calibri" w:hAnsi="Calibri"/>
          <w:kern w:val="2"/>
          <w:sz w:val="24"/>
          <w:szCs w:val="24"/>
        </w:rPr>
      </w:pPr>
      <w:r>
        <w:t>10.3.2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_Toc195035552 \h </w:instrText>
      </w:r>
      <w:r>
        <w:fldChar w:fldCharType="separate"/>
      </w:r>
      <w:r>
        <w:t>65</w:t>
      </w:r>
      <w:r>
        <w:fldChar w:fldCharType="end"/>
      </w:r>
    </w:p>
    <w:p w14:paraId="511E5E51" w14:textId="63B36F69" w:rsidR="00CE3E95" w:rsidRDefault="00CE3E95">
      <w:pPr>
        <w:pStyle w:val="TOC4"/>
        <w:rPr>
          <w:rFonts w:ascii="Calibri" w:hAnsi="Calibri"/>
          <w:kern w:val="2"/>
          <w:sz w:val="24"/>
          <w:szCs w:val="24"/>
        </w:rPr>
      </w:pPr>
      <w:r>
        <w:t>10.3.3</w:t>
      </w:r>
      <w:r>
        <w:rPr>
          <w:rFonts w:ascii="Calibri" w:hAnsi="Calibri"/>
          <w:kern w:val="2"/>
          <w:sz w:val="24"/>
          <w:szCs w:val="24"/>
        </w:rPr>
        <w:tab/>
      </w:r>
      <w:r>
        <w:t>LTE-based 5G Broadcast Phase 2 [New RAN1 WI: LTE_terr_bcast_Ph2]</w:t>
      </w:r>
      <w:r>
        <w:tab/>
      </w:r>
      <w:r>
        <w:fldChar w:fldCharType="begin" w:fldLock="1"/>
      </w:r>
      <w:r>
        <w:instrText xml:space="preserve"> PAGEREF _Toc195035553 \h </w:instrText>
      </w:r>
      <w:r>
        <w:fldChar w:fldCharType="separate"/>
      </w:r>
      <w:r>
        <w:t>65</w:t>
      </w:r>
      <w:r>
        <w:fldChar w:fldCharType="end"/>
      </w:r>
    </w:p>
    <w:p w14:paraId="15151C73" w14:textId="54857C53" w:rsidR="00CE3E95" w:rsidRDefault="00CE3E95">
      <w:pPr>
        <w:pStyle w:val="TOC3"/>
        <w:rPr>
          <w:rFonts w:ascii="Calibri" w:hAnsi="Calibri"/>
          <w:kern w:val="2"/>
          <w:sz w:val="24"/>
          <w:szCs w:val="24"/>
        </w:rPr>
      </w:pPr>
      <w:r>
        <w:t>10.4</w:t>
      </w:r>
      <w:r>
        <w:rPr>
          <w:rFonts w:ascii="Calibri" w:hAnsi="Calibri"/>
          <w:kern w:val="2"/>
          <w:sz w:val="24"/>
          <w:szCs w:val="24"/>
        </w:rPr>
        <w:tab/>
      </w:r>
      <w:r>
        <w:t>Open REL-19 LTE WIs (spectrum related)</w:t>
      </w:r>
      <w:r>
        <w:tab/>
      </w:r>
      <w:r>
        <w:fldChar w:fldCharType="begin" w:fldLock="1"/>
      </w:r>
      <w:r>
        <w:instrText xml:space="preserve"> PAGEREF _Toc195035554 \h </w:instrText>
      </w:r>
      <w:r>
        <w:fldChar w:fldCharType="separate"/>
      </w:r>
      <w:r>
        <w:t>65</w:t>
      </w:r>
      <w:r>
        <w:fldChar w:fldCharType="end"/>
      </w:r>
    </w:p>
    <w:p w14:paraId="65F12524" w14:textId="2FA2BDAB" w:rsidR="00CE3E95" w:rsidRDefault="00CE3E95">
      <w:pPr>
        <w:pStyle w:val="TOC4"/>
        <w:rPr>
          <w:rFonts w:ascii="Calibri" w:hAnsi="Calibri"/>
          <w:kern w:val="2"/>
          <w:sz w:val="24"/>
          <w:szCs w:val="24"/>
        </w:rPr>
      </w:pPr>
      <w:r>
        <w:t>10.4.1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_Toc195035555 \h </w:instrText>
      </w:r>
      <w:r>
        <w:fldChar w:fldCharType="separate"/>
      </w:r>
      <w:r>
        <w:t>65</w:t>
      </w:r>
      <w:r>
        <w:fldChar w:fldCharType="end"/>
      </w:r>
    </w:p>
    <w:p w14:paraId="6F2ACD36" w14:textId="61A878C6" w:rsidR="00CE3E95" w:rsidRDefault="00CE3E95">
      <w:pPr>
        <w:pStyle w:val="TOC4"/>
        <w:rPr>
          <w:rFonts w:ascii="Calibri" w:hAnsi="Calibri"/>
          <w:kern w:val="2"/>
          <w:sz w:val="24"/>
          <w:szCs w:val="24"/>
        </w:rPr>
      </w:pPr>
      <w:r>
        <w:t>10.4.3</w:t>
      </w:r>
      <w:r>
        <w:rPr>
          <w:rFonts w:ascii="Calibri" w:hAnsi="Calibri"/>
          <w:kern w:val="2"/>
          <w:sz w:val="24"/>
          <w:szCs w:val="24"/>
        </w:rPr>
        <w:tab/>
      </w:r>
      <w:r>
        <w:t>Core part: Rel-19 HPUE (PC2) and HP operation (PC1) for fixed-wireless/vehicle-mounted use cases in a single LTE band [RAN4 WI: HPUE_LTE_bands_R19-Core]</w:t>
      </w:r>
      <w:r>
        <w:tab/>
      </w:r>
      <w:r>
        <w:fldChar w:fldCharType="begin" w:fldLock="1"/>
      </w:r>
      <w:r>
        <w:instrText xml:space="preserve"> PAGEREF _Toc195035556 \h </w:instrText>
      </w:r>
      <w:r>
        <w:fldChar w:fldCharType="separate"/>
      </w:r>
      <w:r>
        <w:t>66</w:t>
      </w:r>
      <w:r>
        <w:fldChar w:fldCharType="end"/>
      </w:r>
    </w:p>
    <w:p w14:paraId="580F897A" w14:textId="41608642" w:rsidR="00CE3E95" w:rsidRDefault="00CE3E95">
      <w:pPr>
        <w:pStyle w:val="TOC4"/>
        <w:rPr>
          <w:rFonts w:ascii="Calibri" w:hAnsi="Calibri"/>
          <w:kern w:val="2"/>
          <w:sz w:val="24"/>
          <w:szCs w:val="24"/>
        </w:rPr>
      </w:pPr>
      <w:r>
        <w:t>10.4.4</w:t>
      </w:r>
      <w:r>
        <w:rPr>
          <w:rFonts w:ascii="Calibri" w:hAnsi="Calibri"/>
          <w:kern w:val="2"/>
          <w:sz w:val="24"/>
          <w:szCs w:val="24"/>
        </w:rPr>
        <w:tab/>
      </w:r>
      <w:r>
        <w:t>Core part: Rel-19 LTE-Adv CA for x bands (1&lt;=x&lt;= 6) DL with y bands (y=1, 2) UL [RAN4 WI: LTE_CA_R19_xBDL_yBUL-Core]</w:t>
      </w:r>
      <w:r>
        <w:tab/>
      </w:r>
      <w:r>
        <w:fldChar w:fldCharType="begin" w:fldLock="1"/>
      </w:r>
      <w:r>
        <w:instrText xml:space="preserve"> PAGEREF _Toc195035557 \h </w:instrText>
      </w:r>
      <w:r>
        <w:fldChar w:fldCharType="separate"/>
      </w:r>
      <w:r>
        <w:t>66</w:t>
      </w:r>
      <w:r>
        <w:fldChar w:fldCharType="end"/>
      </w:r>
    </w:p>
    <w:p w14:paraId="6719E6B5" w14:textId="7BC4676D" w:rsidR="00CE3E95" w:rsidRDefault="00CE3E95">
      <w:pPr>
        <w:pStyle w:val="TOC4"/>
        <w:rPr>
          <w:rFonts w:ascii="Calibri" w:hAnsi="Calibri"/>
          <w:kern w:val="2"/>
          <w:sz w:val="24"/>
          <w:szCs w:val="24"/>
        </w:rPr>
      </w:pPr>
      <w:r>
        <w:t>10.4.5</w:t>
      </w:r>
      <w:r>
        <w:rPr>
          <w:rFonts w:ascii="Calibri" w:hAnsi="Calibri"/>
          <w:kern w:val="2"/>
          <w:sz w:val="24"/>
          <w:szCs w:val="24"/>
        </w:rPr>
        <w:tab/>
      </w:r>
      <w:r>
        <w:t>Introduction of IoT-NTN TDD mode [RAN1 WI: IoT_NTN_TDD]</w:t>
      </w:r>
      <w:r>
        <w:tab/>
      </w:r>
      <w:r>
        <w:fldChar w:fldCharType="begin" w:fldLock="1"/>
      </w:r>
      <w:r>
        <w:instrText xml:space="preserve"> PAGEREF _Toc195035558 \h </w:instrText>
      </w:r>
      <w:r>
        <w:fldChar w:fldCharType="separate"/>
      </w:r>
      <w:r>
        <w:t>67</w:t>
      </w:r>
      <w:r>
        <w:fldChar w:fldCharType="end"/>
      </w:r>
    </w:p>
    <w:p w14:paraId="67B4A257" w14:textId="3684C1E0" w:rsidR="00CE3E95" w:rsidRDefault="00CE3E95">
      <w:pPr>
        <w:pStyle w:val="TOC4"/>
        <w:rPr>
          <w:rFonts w:ascii="Calibri" w:hAnsi="Calibri"/>
          <w:kern w:val="2"/>
          <w:sz w:val="24"/>
          <w:szCs w:val="24"/>
        </w:rPr>
      </w:pPr>
      <w:r>
        <w:t>10.4.6</w:t>
      </w:r>
      <w:r>
        <w:rPr>
          <w:rFonts w:ascii="Calibri" w:hAnsi="Calibri"/>
          <w:kern w:val="2"/>
          <w:sz w:val="24"/>
          <w:szCs w:val="24"/>
        </w:rPr>
        <w:tab/>
      </w:r>
      <w:r>
        <w:t>Core part: New bands for LTE based 5G terr. broadcast for early deployments [New RAN4 WI: LTE_terr_bcast_bands_sub_108-Core]</w:t>
      </w:r>
      <w:r>
        <w:tab/>
      </w:r>
      <w:r>
        <w:fldChar w:fldCharType="begin" w:fldLock="1"/>
      </w:r>
      <w:r>
        <w:instrText xml:space="preserve"> PAGEREF _Toc195035559 \h </w:instrText>
      </w:r>
      <w:r>
        <w:fldChar w:fldCharType="separate"/>
      </w:r>
      <w:r>
        <w:t>67</w:t>
      </w:r>
      <w:r>
        <w:fldChar w:fldCharType="end"/>
      </w:r>
    </w:p>
    <w:p w14:paraId="17C4D5B9" w14:textId="774B5E87" w:rsidR="00CE3E95" w:rsidRDefault="00CE3E95">
      <w:pPr>
        <w:pStyle w:val="TOC3"/>
        <w:rPr>
          <w:rFonts w:ascii="Calibri" w:hAnsi="Calibri"/>
          <w:kern w:val="2"/>
          <w:sz w:val="24"/>
          <w:szCs w:val="24"/>
        </w:rPr>
      </w:pPr>
      <w:r>
        <w:t>10.5</w:t>
      </w:r>
      <w:r>
        <w:rPr>
          <w:rFonts w:ascii="Calibri" w:hAnsi="Calibri"/>
          <w:kern w:val="2"/>
          <w:sz w:val="24"/>
          <w:szCs w:val="24"/>
        </w:rPr>
        <w:tab/>
      </w:r>
      <w:r>
        <w:t>Small Technical Enhancements and Improvements for REL-19 [TEI19]</w:t>
      </w:r>
      <w:r>
        <w:tab/>
      </w:r>
      <w:r>
        <w:fldChar w:fldCharType="begin" w:fldLock="1"/>
      </w:r>
      <w:r>
        <w:instrText xml:space="preserve"> PAGEREF _Toc195035560 \h </w:instrText>
      </w:r>
      <w:r>
        <w:fldChar w:fldCharType="separate"/>
      </w:r>
      <w:r>
        <w:t>68</w:t>
      </w:r>
      <w:r>
        <w:fldChar w:fldCharType="end"/>
      </w:r>
    </w:p>
    <w:p w14:paraId="7547E62E" w14:textId="7868965D" w:rsidR="00CE3E95" w:rsidRDefault="00CE3E95">
      <w:pPr>
        <w:pStyle w:val="TOC3"/>
        <w:rPr>
          <w:rFonts w:ascii="Calibri" w:hAnsi="Calibri"/>
          <w:kern w:val="2"/>
          <w:sz w:val="24"/>
          <w:szCs w:val="24"/>
        </w:rPr>
      </w:pPr>
      <w:r>
        <w:t>10.6</w:t>
      </w:r>
      <w:r>
        <w:rPr>
          <w:rFonts w:ascii="Calibri" w:hAnsi="Calibri"/>
          <w:kern w:val="2"/>
          <w:sz w:val="24"/>
          <w:szCs w:val="24"/>
        </w:rPr>
        <w:tab/>
      </w:r>
      <w:r>
        <w:t>Closed REL-19 LTE SIs</w:t>
      </w:r>
      <w:r>
        <w:tab/>
      </w:r>
      <w:r>
        <w:fldChar w:fldCharType="begin" w:fldLock="1"/>
      </w:r>
      <w:r>
        <w:instrText xml:space="preserve"> PAGEREF _Toc195035561 \h </w:instrText>
      </w:r>
      <w:r>
        <w:fldChar w:fldCharType="separate"/>
      </w:r>
      <w:r>
        <w:t>68</w:t>
      </w:r>
      <w:r>
        <w:fldChar w:fldCharType="end"/>
      </w:r>
    </w:p>
    <w:p w14:paraId="625679F4" w14:textId="15CE69DB" w:rsidR="00CE3E95" w:rsidRDefault="00CE3E95">
      <w:pPr>
        <w:pStyle w:val="TOC3"/>
        <w:rPr>
          <w:rFonts w:ascii="Calibri" w:hAnsi="Calibri"/>
          <w:kern w:val="2"/>
          <w:sz w:val="24"/>
          <w:szCs w:val="24"/>
        </w:rPr>
      </w:pPr>
      <w:r>
        <w:t>10.7</w:t>
      </w:r>
      <w:r>
        <w:rPr>
          <w:rFonts w:ascii="Calibri" w:hAnsi="Calibri"/>
          <w:kern w:val="2"/>
          <w:sz w:val="24"/>
          <w:szCs w:val="24"/>
        </w:rPr>
        <w:tab/>
      </w:r>
      <w:r>
        <w:t>Closed REL-19 LTE WIs</w:t>
      </w:r>
      <w:r>
        <w:tab/>
      </w:r>
      <w:r>
        <w:fldChar w:fldCharType="begin" w:fldLock="1"/>
      </w:r>
      <w:r>
        <w:instrText xml:space="preserve"> PAGEREF _Toc195035562 \h </w:instrText>
      </w:r>
      <w:r>
        <w:fldChar w:fldCharType="separate"/>
      </w:r>
      <w:r>
        <w:t>68</w:t>
      </w:r>
      <w:r>
        <w:fldChar w:fldCharType="end"/>
      </w:r>
    </w:p>
    <w:p w14:paraId="2A918099" w14:textId="0BADA044" w:rsidR="00CE3E95" w:rsidRDefault="00CE3E95">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_Toc195035563 \h </w:instrText>
      </w:r>
      <w:r>
        <w:fldChar w:fldCharType="separate"/>
      </w:r>
      <w:r>
        <w:t>68</w:t>
      </w:r>
      <w:r>
        <w:fldChar w:fldCharType="end"/>
      </w:r>
    </w:p>
    <w:p w14:paraId="2AFF4A32" w14:textId="0E40C083" w:rsidR="00CE3E95" w:rsidRDefault="00CE3E95">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_Toc195035564 \h </w:instrText>
      </w:r>
      <w:r>
        <w:fldChar w:fldCharType="separate"/>
      </w:r>
      <w:r>
        <w:t>68</w:t>
      </w:r>
      <w:r>
        <w:fldChar w:fldCharType="end"/>
      </w:r>
    </w:p>
    <w:p w14:paraId="1ECE2720" w14:textId="74B852C0" w:rsidR="00CE3E95" w:rsidRDefault="00CE3E95">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_Toc195035565 \h </w:instrText>
      </w:r>
      <w:r>
        <w:fldChar w:fldCharType="separate"/>
      </w:r>
      <w:r>
        <w:t>68</w:t>
      </w:r>
      <w:r>
        <w:fldChar w:fldCharType="end"/>
      </w:r>
    </w:p>
    <w:p w14:paraId="65BFAAA0" w14:textId="4157AF26" w:rsidR="00CE3E95" w:rsidRDefault="00CE3E95">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_Toc195035566 \h </w:instrText>
      </w:r>
      <w:r>
        <w:fldChar w:fldCharType="separate"/>
      </w:r>
      <w:r>
        <w:t>68</w:t>
      </w:r>
      <w:r>
        <w:fldChar w:fldCharType="end"/>
      </w:r>
    </w:p>
    <w:p w14:paraId="05019837" w14:textId="4D93CCD5" w:rsidR="00CE3E95" w:rsidRDefault="00CE3E95">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_Toc195035567 \h </w:instrText>
      </w:r>
      <w:r>
        <w:fldChar w:fldCharType="separate"/>
      </w:r>
      <w:r>
        <w:t>68</w:t>
      </w:r>
      <w:r>
        <w:fldChar w:fldCharType="end"/>
      </w:r>
    </w:p>
    <w:p w14:paraId="29393286" w14:textId="46C179D4" w:rsidR="00CE3E95" w:rsidRDefault="00CE3E95">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_Toc195035568 \h </w:instrText>
      </w:r>
      <w:r>
        <w:fldChar w:fldCharType="separate"/>
      </w:r>
      <w:r>
        <w:t>69</w:t>
      </w:r>
      <w:r>
        <w:fldChar w:fldCharType="end"/>
      </w:r>
    </w:p>
    <w:p w14:paraId="12540F88" w14:textId="5DDAF5B3" w:rsidR="00CE3E95" w:rsidRDefault="00CE3E95">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_Toc195035569 \h </w:instrText>
      </w:r>
      <w:r>
        <w:fldChar w:fldCharType="separate"/>
      </w:r>
      <w:r>
        <w:t>69</w:t>
      </w:r>
      <w:r>
        <w:fldChar w:fldCharType="end"/>
      </w:r>
    </w:p>
    <w:p w14:paraId="3DE48782" w14:textId="46520786" w:rsidR="00CE3E95" w:rsidRDefault="00CE3E95">
      <w:pPr>
        <w:pStyle w:val="TOC4"/>
        <w:rPr>
          <w:rFonts w:ascii="Calibri" w:hAnsi="Calibri"/>
          <w:kern w:val="2"/>
          <w:sz w:val="24"/>
          <w:szCs w:val="24"/>
        </w:rPr>
      </w:pPr>
      <w:r>
        <w:t>13.2.2</w:t>
      </w:r>
      <w:r>
        <w:rPr>
          <w:rFonts w:ascii="Calibri" w:hAnsi="Calibri"/>
          <w:kern w:val="2"/>
          <w:sz w:val="24"/>
          <w:szCs w:val="24"/>
        </w:rPr>
        <w:tab/>
      </w:r>
      <w:r>
        <w:t>UE Conf. Test Aspects - 5G V2X with NR sidelink [RAN5 WI: 5G_V2X_NRSL_eV2XARC-UEConTest]</w:t>
      </w:r>
      <w:r>
        <w:tab/>
      </w:r>
      <w:r>
        <w:fldChar w:fldCharType="begin" w:fldLock="1"/>
      </w:r>
      <w:r>
        <w:instrText xml:space="preserve"> PAGEREF _Toc195035570 \h </w:instrText>
      </w:r>
      <w:r>
        <w:fldChar w:fldCharType="separate"/>
      </w:r>
      <w:r>
        <w:t>70</w:t>
      </w:r>
      <w:r>
        <w:fldChar w:fldCharType="end"/>
      </w:r>
    </w:p>
    <w:p w14:paraId="032F5B6D" w14:textId="352240E5" w:rsidR="00CE3E95" w:rsidRDefault="00CE3E95">
      <w:pPr>
        <w:pStyle w:val="TOC4"/>
        <w:rPr>
          <w:rFonts w:ascii="Calibri" w:hAnsi="Calibri"/>
          <w:kern w:val="2"/>
          <w:sz w:val="24"/>
          <w:szCs w:val="24"/>
        </w:rPr>
      </w:pPr>
      <w:r>
        <w:t>13.2.3</w:t>
      </w:r>
      <w:r>
        <w:rPr>
          <w:rFonts w:ascii="Calibri" w:hAnsi="Calibri"/>
          <w:kern w:val="2"/>
          <w:sz w:val="24"/>
          <w:szCs w:val="24"/>
        </w:rPr>
        <w:tab/>
      </w:r>
      <w:r>
        <w:t>UE Conf. Test Aspects - NR-based access to unlicensed spectrum [RAN5 WI: NR_unlic-UEConTest]</w:t>
      </w:r>
      <w:r>
        <w:tab/>
      </w:r>
      <w:r>
        <w:fldChar w:fldCharType="begin" w:fldLock="1"/>
      </w:r>
      <w:r>
        <w:instrText xml:space="preserve"> PAGEREF _Toc195035571 \h </w:instrText>
      </w:r>
      <w:r>
        <w:fldChar w:fldCharType="separate"/>
      </w:r>
      <w:r>
        <w:t>70</w:t>
      </w:r>
      <w:r>
        <w:fldChar w:fldCharType="end"/>
      </w:r>
    </w:p>
    <w:p w14:paraId="4AD305DE" w14:textId="6CE4E126" w:rsidR="00CE3E95" w:rsidRDefault="00CE3E95">
      <w:pPr>
        <w:pStyle w:val="TOC4"/>
        <w:rPr>
          <w:rFonts w:ascii="Calibri" w:hAnsi="Calibri"/>
          <w:kern w:val="2"/>
          <w:sz w:val="24"/>
          <w:szCs w:val="24"/>
        </w:rPr>
      </w:pPr>
      <w:r>
        <w:t>13.2.4</w:t>
      </w:r>
      <w:r>
        <w:rPr>
          <w:rFonts w:ascii="Calibri" w:hAnsi="Calibri"/>
          <w:kern w:val="2"/>
          <w:sz w:val="24"/>
          <w:szCs w:val="24"/>
        </w:rPr>
        <w:tab/>
      </w:r>
      <w:r>
        <w:t>UE Conf. Test Aspects - NR RRM enhancements [RAN5 WI: NR_RRM_enh-UEConTest]</w:t>
      </w:r>
      <w:r>
        <w:tab/>
      </w:r>
      <w:r>
        <w:fldChar w:fldCharType="begin" w:fldLock="1"/>
      </w:r>
      <w:r>
        <w:instrText xml:space="preserve"> PAGEREF _Toc195035572 \h </w:instrText>
      </w:r>
      <w:r>
        <w:fldChar w:fldCharType="separate"/>
      </w:r>
      <w:r>
        <w:t>71</w:t>
      </w:r>
      <w:r>
        <w:fldChar w:fldCharType="end"/>
      </w:r>
    </w:p>
    <w:p w14:paraId="1C94E201" w14:textId="00BB78D4" w:rsidR="00CE3E95" w:rsidRDefault="00CE3E95">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_Toc195035573 \h </w:instrText>
      </w:r>
      <w:r>
        <w:fldChar w:fldCharType="separate"/>
      </w:r>
      <w:r>
        <w:t>71</w:t>
      </w:r>
      <w:r>
        <w:fldChar w:fldCharType="end"/>
      </w:r>
    </w:p>
    <w:p w14:paraId="16AF0E5E" w14:textId="7B453B35" w:rsidR="00CE3E95" w:rsidRDefault="00CE3E95">
      <w:pPr>
        <w:pStyle w:val="TOC4"/>
        <w:rPr>
          <w:rFonts w:ascii="Calibri" w:hAnsi="Calibri"/>
          <w:kern w:val="2"/>
          <w:sz w:val="24"/>
          <w:szCs w:val="24"/>
        </w:rPr>
      </w:pPr>
      <w:r>
        <w:t>13.3.1</w:t>
      </w:r>
      <w:r>
        <w:rPr>
          <w:rFonts w:ascii="Calibri" w:hAnsi="Calibri"/>
          <w:kern w:val="2"/>
          <w:sz w:val="24"/>
          <w:szCs w:val="24"/>
        </w:rPr>
        <w:tab/>
      </w:r>
      <w:r>
        <w:t>UE Conf. - Rel-17 NR CA and DC; and NR and LTE DC Config. [RAN5 WI: NR_CADC_NR_LTE_DC_R17-UEConTest]</w:t>
      </w:r>
      <w:r>
        <w:tab/>
      </w:r>
      <w:r>
        <w:fldChar w:fldCharType="begin" w:fldLock="1"/>
      </w:r>
      <w:r>
        <w:instrText xml:space="preserve"> PAGEREF _Toc195035574 \h </w:instrText>
      </w:r>
      <w:r>
        <w:fldChar w:fldCharType="separate"/>
      </w:r>
      <w:r>
        <w:t>71</w:t>
      </w:r>
      <w:r>
        <w:fldChar w:fldCharType="end"/>
      </w:r>
    </w:p>
    <w:p w14:paraId="54C6E2FF" w14:textId="42282BC4" w:rsidR="00CE3E95" w:rsidRDefault="00CE3E95">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 with x (6&gt;=x&gt;2) bands DL and y (y=1, 2) bands UL [RAN5 WI: NR_UE_PC2_R17_CADC_SUL_xBDL_yBUL-UEConTest]</w:t>
      </w:r>
      <w:r>
        <w:tab/>
      </w:r>
      <w:r>
        <w:fldChar w:fldCharType="begin" w:fldLock="1"/>
      </w:r>
      <w:r>
        <w:instrText xml:space="preserve"> PAGEREF _Toc195035575 \h </w:instrText>
      </w:r>
      <w:r>
        <w:fldChar w:fldCharType="separate"/>
      </w:r>
      <w:r>
        <w:t>71</w:t>
      </w:r>
      <w:r>
        <w:fldChar w:fldCharType="end"/>
      </w:r>
    </w:p>
    <w:p w14:paraId="6CFF28FA" w14:textId="0C7A71C3" w:rsidR="00CE3E95" w:rsidRDefault="00CE3E95">
      <w:pPr>
        <w:pStyle w:val="TOC4"/>
        <w:rPr>
          <w:rFonts w:ascii="Calibri" w:hAnsi="Calibri"/>
          <w:kern w:val="2"/>
          <w:sz w:val="24"/>
          <w:szCs w:val="24"/>
        </w:rPr>
      </w:pPr>
      <w:r>
        <w:t>13.3.3</w:t>
      </w:r>
      <w:r>
        <w:rPr>
          <w:rFonts w:ascii="Calibri" w:hAnsi="Calibri"/>
          <w:kern w:val="2"/>
          <w:sz w:val="24"/>
          <w:szCs w:val="24"/>
        </w:rPr>
        <w:tab/>
      </w:r>
      <w:r>
        <w:t>UE Conf. - Introduction of FR2 FWA UE with max. TRP of 23dBm for band n257 and n258 [RAN5 WI: NR_FR2_FWA_Bn257_Bn258-UEConTest]</w:t>
      </w:r>
      <w:r>
        <w:tab/>
      </w:r>
      <w:r>
        <w:fldChar w:fldCharType="begin" w:fldLock="1"/>
      </w:r>
      <w:r>
        <w:instrText xml:space="preserve"> PAGEREF _Toc195035576 \h </w:instrText>
      </w:r>
      <w:r>
        <w:fldChar w:fldCharType="separate"/>
      </w:r>
      <w:r>
        <w:t>72</w:t>
      </w:r>
      <w:r>
        <w:fldChar w:fldCharType="end"/>
      </w:r>
    </w:p>
    <w:p w14:paraId="13D3DE95" w14:textId="60C6E991" w:rsidR="00CE3E95" w:rsidRDefault="00CE3E95">
      <w:pPr>
        <w:pStyle w:val="TOC4"/>
        <w:rPr>
          <w:rFonts w:ascii="Calibri" w:hAnsi="Calibri"/>
          <w:kern w:val="2"/>
          <w:sz w:val="24"/>
          <w:szCs w:val="24"/>
        </w:rPr>
      </w:pPr>
      <w:r>
        <w:t>13.3.4</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_Toc195035577 \h </w:instrText>
      </w:r>
      <w:r>
        <w:fldChar w:fldCharType="separate"/>
      </w:r>
      <w:r>
        <w:t>72</w:t>
      </w:r>
      <w:r>
        <w:fldChar w:fldCharType="end"/>
      </w:r>
    </w:p>
    <w:p w14:paraId="420EB300" w14:textId="44AD17F4" w:rsidR="00CE3E95" w:rsidRDefault="00CE3E95">
      <w:pPr>
        <w:pStyle w:val="TOC4"/>
        <w:rPr>
          <w:rFonts w:ascii="Calibri" w:hAnsi="Calibri"/>
          <w:kern w:val="2"/>
          <w:sz w:val="24"/>
          <w:szCs w:val="24"/>
        </w:rPr>
      </w:pPr>
      <w:r>
        <w:lastRenderedPageBreak/>
        <w:t>13.3.5</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_Toc195035578 \h </w:instrText>
      </w:r>
      <w:r>
        <w:fldChar w:fldCharType="separate"/>
      </w:r>
      <w:r>
        <w:t>73</w:t>
      </w:r>
      <w:r>
        <w:fldChar w:fldCharType="end"/>
      </w:r>
    </w:p>
    <w:p w14:paraId="48F5DBAB" w14:textId="7AA8D482" w:rsidR="00CE3E95" w:rsidRDefault="00CE3E95">
      <w:pPr>
        <w:pStyle w:val="TOC4"/>
        <w:rPr>
          <w:rFonts w:ascii="Calibri" w:hAnsi="Calibri"/>
          <w:kern w:val="2"/>
          <w:sz w:val="24"/>
          <w:szCs w:val="24"/>
        </w:rPr>
      </w:pPr>
      <w:r>
        <w:t>13.3.6</w:t>
      </w:r>
      <w:r>
        <w:rPr>
          <w:rFonts w:ascii="Calibri" w:hAnsi="Calibri"/>
          <w:kern w:val="2"/>
          <w:sz w:val="24"/>
          <w:szCs w:val="24"/>
        </w:rPr>
        <w:tab/>
      </w:r>
      <w:r>
        <w:t>UE Conf. - NR Sidelink enhancement [RAN5 WI: NR_SL_enh-UEConTest]</w:t>
      </w:r>
      <w:r>
        <w:tab/>
      </w:r>
      <w:r>
        <w:fldChar w:fldCharType="begin" w:fldLock="1"/>
      </w:r>
      <w:r>
        <w:instrText xml:space="preserve"> PAGEREF _Toc195035579 \h </w:instrText>
      </w:r>
      <w:r>
        <w:fldChar w:fldCharType="separate"/>
      </w:r>
      <w:r>
        <w:t>73</w:t>
      </w:r>
      <w:r>
        <w:fldChar w:fldCharType="end"/>
      </w:r>
    </w:p>
    <w:p w14:paraId="1AF912B4" w14:textId="4E4FCA7F" w:rsidR="00CE3E95" w:rsidRDefault="00CE3E95">
      <w:pPr>
        <w:pStyle w:val="TOC4"/>
        <w:rPr>
          <w:rFonts w:ascii="Calibri" w:hAnsi="Calibri"/>
          <w:kern w:val="2"/>
          <w:sz w:val="24"/>
          <w:szCs w:val="24"/>
        </w:rPr>
      </w:pPr>
      <w:r>
        <w:t>13.3.7</w:t>
      </w:r>
      <w:r>
        <w:rPr>
          <w:rFonts w:ascii="Calibri" w:hAnsi="Calibri"/>
          <w:kern w:val="2"/>
          <w:sz w:val="24"/>
          <w:szCs w:val="24"/>
        </w:rPr>
        <w:tab/>
      </w:r>
      <w:r>
        <w:t>UE Conf. - NR Sidelink Relay [RAN5 WI: NR_SL_relay-UEConTest]</w:t>
      </w:r>
      <w:r>
        <w:tab/>
      </w:r>
      <w:r>
        <w:fldChar w:fldCharType="begin" w:fldLock="1"/>
      </w:r>
      <w:r>
        <w:instrText xml:space="preserve"> PAGEREF _Toc195035580 \h </w:instrText>
      </w:r>
      <w:r>
        <w:fldChar w:fldCharType="separate"/>
      </w:r>
      <w:r>
        <w:t>73</w:t>
      </w:r>
      <w:r>
        <w:fldChar w:fldCharType="end"/>
      </w:r>
    </w:p>
    <w:p w14:paraId="604F463A" w14:textId="04BC9C72" w:rsidR="00CE3E95" w:rsidRDefault="00CE3E95">
      <w:pPr>
        <w:pStyle w:val="TOC4"/>
        <w:rPr>
          <w:rFonts w:ascii="Calibri" w:hAnsi="Calibri"/>
          <w:kern w:val="2"/>
          <w:sz w:val="24"/>
          <w:szCs w:val="24"/>
        </w:rPr>
      </w:pPr>
      <w:r>
        <w:t>13.3.8</w:t>
      </w:r>
      <w:r>
        <w:rPr>
          <w:rFonts w:ascii="Calibri" w:hAnsi="Calibri"/>
          <w:kern w:val="2"/>
          <w:sz w:val="24"/>
          <w:szCs w:val="24"/>
        </w:rPr>
        <w:tab/>
      </w:r>
      <w:r>
        <w:t>UE Conf. - Protocol enh. for Mission Critical Services for Rel-17 [RAN5 WI: MCProtoc17_enh3MCPTT_eMCData3_ MCOver5GS-UEConTest]</w:t>
      </w:r>
      <w:r>
        <w:tab/>
      </w:r>
      <w:r>
        <w:fldChar w:fldCharType="begin" w:fldLock="1"/>
      </w:r>
      <w:r>
        <w:instrText xml:space="preserve"> PAGEREF _Toc195035581 \h </w:instrText>
      </w:r>
      <w:r>
        <w:fldChar w:fldCharType="separate"/>
      </w:r>
      <w:r>
        <w:t>74</w:t>
      </w:r>
      <w:r>
        <w:fldChar w:fldCharType="end"/>
      </w:r>
    </w:p>
    <w:p w14:paraId="5C45F9CF" w14:textId="4C1DEA3E" w:rsidR="00CE3E95" w:rsidRDefault="00CE3E95">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_Toc195035582 \h </w:instrText>
      </w:r>
      <w:r>
        <w:fldChar w:fldCharType="separate"/>
      </w:r>
      <w:r>
        <w:t>75</w:t>
      </w:r>
      <w:r>
        <w:fldChar w:fldCharType="end"/>
      </w:r>
    </w:p>
    <w:p w14:paraId="038D52C5" w14:textId="127613A8" w:rsidR="00CE3E95" w:rsidRDefault="00CE3E95">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_Toc195035583 \h </w:instrText>
      </w:r>
      <w:r>
        <w:fldChar w:fldCharType="separate"/>
      </w:r>
      <w:r>
        <w:t>75</w:t>
      </w:r>
      <w:r>
        <w:fldChar w:fldCharType="end"/>
      </w:r>
    </w:p>
    <w:p w14:paraId="5FACF780" w14:textId="504138A9" w:rsidR="00CE3E95" w:rsidRDefault="00CE3E95">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_Toc195035584 \h </w:instrText>
      </w:r>
      <w:r>
        <w:fldChar w:fldCharType="separate"/>
      </w:r>
      <w:r>
        <w:t>75</w:t>
      </w:r>
      <w:r>
        <w:fldChar w:fldCharType="end"/>
      </w:r>
    </w:p>
    <w:p w14:paraId="099FE296" w14:textId="53641362" w:rsidR="00CE3E95" w:rsidRDefault="00CE3E95">
      <w:pPr>
        <w:pStyle w:val="TOC4"/>
        <w:rPr>
          <w:rFonts w:ascii="Calibri" w:hAnsi="Calibri"/>
          <w:kern w:val="2"/>
          <w:sz w:val="24"/>
          <w:szCs w:val="24"/>
        </w:rPr>
      </w:pPr>
      <w:r>
        <w:t>13.4.3</w:t>
      </w:r>
      <w:r>
        <w:rPr>
          <w:rFonts w:ascii="Calibri" w:hAnsi="Calibri"/>
          <w:kern w:val="2"/>
          <w:sz w:val="24"/>
          <w:szCs w:val="24"/>
        </w:rPr>
        <w:tab/>
      </w:r>
      <w:r>
        <w:t>UE Conf. - High power UE (PC2) for NR FR1 FDD single band [RAN5 WI: HPUE_NR_FR1_FDD_R18-UEConTest]</w:t>
      </w:r>
      <w:r>
        <w:tab/>
      </w:r>
      <w:r>
        <w:fldChar w:fldCharType="begin" w:fldLock="1"/>
      </w:r>
      <w:r>
        <w:instrText xml:space="preserve"> PAGEREF _Toc195035585 \h </w:instrText>
      </w:r>
      <w:r>
        <w:fldChar w:fldCharType="separate"/>
      </w:r>
      <w:r>
        <w:t>75</w:t>
      </w:r>
      <w:r>
        <w:fldChar w:fldCharType="end"/>
      </w:r>
    </w:p>
    <w:p w14:paraId="55C45C59" w14:textId="7C8F2C75" w:rsidR="00CE3E95" w:rsidRDefault="00CE3E95">
      <w:pPr>
        <w:pStyle w:val="TOC4"/>
        <w:rPr>
          <w:rFonts w:ascii="Calibri" w:hAnsi="Calibri"/>
          <w:kern w:val="2"/>
          <w:sz w:val="24"/>
          <w:szCs w:val="24"/>
        </w:rPr>
      </w:pPr>
      <w:r>
        <w:t>13.4.4</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_Toc195035586 \h </w:instrText>
      </w:r>
      <w:r>
        <w:fldChar w:fldCharType="separate"/>
      </w:r>
      <w:r>
        <w:t>76</w:t>
      </w:r>
      <w:r>
        <w:fldChar w:fldCharType="end"/>
      </w:r>
    </w:p>
    <w:p w14:paraId="6917A396" w14:textId="0226EC1C" w:rsidR="00CE3E95" w:rsidRDefault="00CE3E95">
      <w:pPr>
        <w:pStyle w:val="TOC4"/>
        <w:rPr>
          <w:rFonts w:ascii="Calibri" w:hAnsi="Calibri"/>
          <w:kern w:val="2"/>
          <w:sz w:val="24"/>
          <w:szCs w:val="24"/>
        </w:rPr>
      </w:pPr>
      <w:r>
        <w:t>13.4.5</w:t>
      </w:r>
      <w:r>
        <w:rPr>
          <w:rFonts w:ascii="Calibri" w:hAnsi="Calibri"/>
          <w:kern w:val="2"/>
          <w:sz w:val="24"/>
          <w:szCs w:val="24"/>
        </w:rPr>
        <w:tab/>
      </w:r>
      <w:r>
        <w:t>UE Conf. - Air-to-ground network for NR [RAN5 WI: NR_ATG-UEConTest]</w:t>
      </w:r>
      <w:r>
        <w:tab/>
      </w:r>
      <w:r>
        <w:fldChar w:fldCharType="begin" w:fldLock="1"/>
      </w:r>
      <w:r>
        <w:instrText xml:space="preserve"> PAGEREF _Toc195035587 \h </w:instrText>
      </w:r>
      <w:r>
        <w:fldChar w:fldCharType="separate"/>
      </w:r>
      <w:r>
        <w:t>76</w:t>
      </w:r>
      <w:r>
        <w:fldChar w:fldCharType="end"/>
      </w:r>
    </w:p>
    <w:p w14:paraId="4AEBA8DA" w14:textId="78AA656B" w:rsidR="00CE3E95" w:rsidRDefault="00CE3E95">
      <w:pPr>
        <w:pStyle w:val="TOC4"/>
        <w:rPr>
          <w:rFonts w:ascii="Calibri" w:hAnsi="Calibri"/>
          <w:kern w:val="2"/>
          <w:sz w:val="24"/>
          <w:szCs w:val="24"/>
        </w:rPr>
      </w:pPr>
      <w:r>
        <w:t>13.4.6</w:t>
      </w:r>
      <w:r>
        <w:rPr>
          <w:rFonts w:ascii="Calibri" w:hAnsi="Calibri"/>
          <w:kern w:val="2"/>
          <w:sz w:val="24"/>
          <w:szCs w:val="24"/>
        </w:rPr>
        <w:tab/>
      </w:r>
      <w:r>
        <w:t>UE Conf. - 4Rx handheld UE for low NR bands (&lt;1GHz) and/or 3Tx for NR inter-band UL CA and EN-DC [RAN5 WI: 4Rx_low_NR_band_handheld_3Tx_NR_CA_ENDC-UEConTest]</w:t>
      </w:r>
      <w:r>
        <w:tab/>
      </w:r>
      <w:r>
        <w:fldChar w:fldCharType="begin" w:fldLock="1"/>
      </w:r>
      <w:r>
        <w:instrText xml:space="preserve"> PAGEREF _Toc195035588 \h </w:instrText>
      </w:r>
      <w:r>
        <w:fldChar w:fldCharType="separate"/>
      </w:r>
      <w:r>
        <w:t>76</w:t>
      </w:r>
      <w:r>
        <w:fldChar w:fldCharType="end"/>
      </w:r>
    </w:p>
    <w:p w14:paraId="4DB99A99" w14:textId="5D0BF7B9" w:rsidR="00CE3E95" w:rsidRDefault="00CE3E95">
      <w:pPr>
        <w:pStyle w:val="TOC4"/>
        <w:rPr>
          <w:rFonts w:ascii="Calibri" w:hAnsi="Calibri"/>
          <w:kern w:val="2"/>
          <w:sz w:val="24"/>
          <w:szCs w:val="24"/>
        </w:rPr>
      </w:pPr>
      <w:r>
        <w:t>13.4.7</w:t>
      </w:r>
      <w:r>
        <w:rPr>
          <w:rFonts w:ascii="Calibri" w:hAnsi="Calibri"/>
          <w:kern w:val="2"/>
          <w:sz w:val="24"/>
          <w:szCs w:val="24"/>
        </w:rPr>
        <w:tab/>
      </w:r>
      <w:r>
        <w:t>UE Conf. - 4Rx for NR bands for FWA UEs (&lt;2.6GHz) and handheld UEs (1GHz to 2.6GHz) [RAN5 WI: 4Rx_NR_bands_R18-UEConTest]</w:t>
      </w:r>
      <w:r>
        <w:tab/>
      </w:r>
      <w:r>
        <w:fldChar w:fldCharType="begin" w:fldLock="1"/>
      </w:r>
      <w:r>
        <w:instrText xml:space="preserve"> PAGEREF _Toc195035589 \h </w:instrText>
      </w:r>
      <w:r>
        <w:fldChar w:fldCharType="separate"/>
      </w:r>
      <w:r>
        <w:t>77</w:t>
      </w:r>
      <w:r>
        <w:fldChar w:fldCharType="end"/>
      </w:r>
    </w:p>
    <w:p w14:paraId="646CAC88" w14:textId="16F6B296" w:rsidR="00CE3E95" w:rsidRDefault="00CE3E95">
      <w:pPr>
        <w:pStyle w:val="TOC4"/>
        <w:rPr>
          <w:rFonts w:ascii="Calibri" w:hAnsi="Calibri"/>
          <w:kern w:val="2"/>
          <w:sz w:val="24"/>
          <w:szCs w:val="24"/>
        </w:rPr>
      </w:pPr>
      <w:r>
        <w:t>13.4.8</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_Toc195035590 \h </w:instrText>
      </w:r>
      <w:r>
        <w:fldChar w:fldCharType="separate"/>
      </w:r>
      <w:r>
        <w:t>78</w:t>
      </w:r>
      <w:r>
        <w:fldChar w:fldCharType="end"/>
      </w:r>
    </w:p>
    <w:p w14:paraId="3823CC27" w14:textId="3EA25CF5" w:rsidR="00CE3E95" w:rsidRDefault="00CE3E95">
      <w:pPr>
        <w:pStyle w:val="TOC4"/>
        <w:rPr>
          <w:rFonts w:ascii="Calibri" w:hAnsi="Calibri"/>
          <w:kern w:val="2"/>
          <w:sz w:val="24"/>
          <w:szCs w:val="24"/>
        </w:rPr>
      </w:pPr>
      <w:r>
        <w:t>13.4.9</w:t>
      </w:r>
      <w:r>
        <w:rPr>
          <w:rFonts w:ascii="Calibri" w:hAnsi="Calibri"/>
          <w:kern w:val="2"/>
          <w:sz w:val="24"/>
          <w:szCs w:val="24"/>
        </w:rPr>
        <w:tab/>
      </w:r>
      <w:r>
        <w:t>UE Conf. - Dual Tx/Rx Multi-SIM for NR [RAN5 WI: NR_DualTxRx_MUSIM-UEConTest]</w:t>
      </w:r>
      <w:r>
        <w:tab/>
      </w:r>
      <w:r>
        <w:fldChar w:fldCharType="begin" w:fldLock="1"/>
      </w:r>
      <w:r>
        <w:instrText xml:space="preserve"> PAGEREF _Toc195035591 \h </w:instrText>
      </w:r>
      <w:r>
        <w:fldChar w:fldCharType="separate"/>
      </w:r>
      <w:r>
        <w:t>78</w:t>
      </w:r>
      <w:r>
        <w:fldChar w:fldCharType="end"/>
      </w:r>
    </w:p>
    <w:p w14:paraId="505BB97A" w14:textId="2316655F" w:rsidR="00CE3E95" w:rsidRDefault="00CE3E95">
      <w:pPr>
        <w:pStyle w:val="TOC4"/>
        <w:rPr>
          <w:rFonts w:ascii="Calibri" w:hAnsi="Calibri"/>
          <w:kern w:val="2"/>
          <w:sz w:val="24"/>
          <w:szCs w:val="24"/>
        </w:rPr>
      </w:pPr>
      <w:r>
        <w:t>13.4.10</w:t>
      </w:r>
      <w:r>
        <w:rPr>
          <w:rFonts w:ascii="Calibri" w:hAnsi="Calibri"/>
          <w:kern w:val="2"/>
          <w:sz w:val="24"/>
          <w:szCs w:val="24"/>
        </w:rPr>
        <w:tab/>
      </w:r>
      <w:r>
        <w:t>UE Conf. - Enhanced support of reduced cap. NR devices plus CT1 aspects [RAN5 WI: NR_redcap_enh_plus_CT1-UEConTest]</w:t>
      </w:r>
      <w:r>
        <w:tab/>
      </w:r>
      <w:r>
        <w:fldChar w:fldCharType="begin" w:fldLock="1"/>
      </w:r>
      <w:r>
        <w:instrText xml:space="preserve"> PAGEREF _Toc195035592 \h </w:instrText>
      </w:r>
      <w:r>
        <w:fldChar w:fldCharType="separate"/>
      </w:r>
      <w:r>
        <w:t>78</w:t>
      </w:r>
      <w:r>
        <w:fldChar w:fldCharType="end"/>
      </w:r>
    </w:p>
    <w:p w14:paraId="69E757D5" w14:textId="29CDD4E4" w:rsidR="00CE3E95" w:rsidRDefault="00CE3E95">
      <w:pPr>
        <w:pStyle w:val="TOC4"/>
        <w:rPr>
          <w:rFonts w:ascii="Calibri" w:hAnsi="Calibri"/>
          <w:kern w:val="2"/>
          <w:sz w:val="24"/>
          <w:szCs w:val="24"/>
        </w:rPr>
      </w:pPr>
      <w:r>
        <w:t>13.4.11</w:t>
      </w:r>
      <w:r>
        <w:rPr>
          <w:rFonts w:ascii="Calibri" w:hAnsi="Calibri"/>
          <w:kern w:val="2"/>
          <w:sz w:val="24"/>
          <w:szCs w:val="24"/>
        </w:rPr>
        <w:tab/>
      </w:r>
      <w:r>
        <w:t>UE Conf. - XR enhancements for NR plus CT1 aspects [RAN5 WI: NR_XR_enh_plus_CT1-UEConTest]</w:t>
      </w:r>
      <w:r>
        <w:tab/>
      </w:r>
      <w:r>
        <w:fldChar w:fldCharType="begin" w:fldLock="1"/>
      </w:r>
      <w:r>
        <w:instrText xml:space="preserve"> PAGEREF _Toc195035593 \h </w:instrText>
      </w:r>
      <w:r>
        <w:fldChar w:fldCharType="separate"/>
      </w:r>
      <w:r>
        <w:t>79</w:t>
      </w:r>
      <w:r>
        <w:fldChar w:fldCharType="end"/>
      </w:r>
    </w:p>
    <w:p w14:paraId="6B217066" w14:textId="55009EDF" w:rsidR="00CE3E95" w:rsidRDefault="00CE3E95">
      <w:pPr>
        <w:pStyle w:val="TOC4"/>
        <w:rPr>
          <w:rFonts w:ascii="Calibri" w:hAnsi="Calibri"/>
          <w:kern w:val="2"/>
          <w:sz w:val="24"/>
          <w:szCs w:val="24"/>
        </w:rPr>
      </w:pPr>
      <w:r>
        <w:t>13.4.12</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_Toc195035594 \h </w:instrText>
      </w:r>
      <w:r>
        <w:fldChar w:fldCharType="separate"/>
      </w:r>
      <w:r>
        <w:t>79</w:t>
      </w:r>
      <w:r>
        <w:fldChar w:fldCharType="end"/>
      </w:r>
    </w:p>
    <w:p w14:paraId="7CE1FA14" w14:textId="15ACBEC1" w:rsidR="00CE3E95" w:rsidRDefault="00CE3E95">
      <w:pPr>
        <w:pStyle w:val="TOC4"/>
        <w:rPr>
          <w:rFonts w:ascii="Calibri" w:hAnsi="Calibri"/>
          <w:kern w:val="2"/>
          <w:sz w:val="24"/>
          <w:szCs w:val="24"/>
        </w:rPr>
      </w:pPr>
      <w:r>
        <w:t>13.4.13</w:t>
      </w:r>
      <w:r>
        <w:rPr>
          <w:rFonts w:ascii="Calibri" w:hAnsi="Calibri"/>
          <w:kern w:val="2"/>
          <w:sz w:val="24"/>
          <w:szCs w:val="24"/>
        </w:rPr>
        <w:tab/>
      </w:r>
      <w:r>
        <w:t>UE Conf. - NR RF requirements enh. for FR2, Phase 3 [RAN5 WI: NR_RF_FR2_req_Ph3-UEConTest]</w:t>
      </w:r>
      <w:r>
        <w:tab/>
      </w:r>
      <w:r>
        <w:fldChar w:fldCharType="begin" w:fldLock="1"/>
      </w:r>
      <w:r>
        <w:instrText xml:space="preserve"> PAGEREF _Toc195035595 \h </w:instrText>
      </w:r>
      <w:r>
        <w:fldChar w:fldCharType="separate"/>
      </w:r>
      <w:r>
        <w:t>79</w:t>
      </w:r>
      <w:r>
        <w:fldChar w:fldCharType="end"/>
      </w:r>
    </w:p>
    <w:p w14:paraId="0443C961" w14:textId="24FFB7AE" w:rsidR="00CE3E95" w:rsidRDefault="00CE3E95">
      <w:pPr>
        <w:pStyle w:val="TOC4"/>
        <w:rPr>
          <w:rFonts w:ascii="Calibri" w:hAnsi="Calibri"/>
          <w:kern w:val="2"/>
          <w:sz w:val="24"/>
          <w:szCs w:val="24"/>
        </w:rPr>
      </w:pPr>
      <w:r>
        <w:t>13.4.14</w:t>
      </w:r>
      <w:r>
        <w:rPr>
          <w:rFonts w:ascii="Calibri" w:hAnsi="Calibri"/>
          <w:kern w:val="2"/>
          <w:sz w:val="24"/>
          <w:szCs w:val="24"/>
        </w:rPr>
        <w:tab/>
      </w:r>
      <w:r>
        <w:t>UE Conf. - Further RF req. enh. for NR and EN-DC in FR1 [RAN5 WI: NR_ENDC_RF_FR1_enh2-UEConTest]</w:t>
      </w:r>
      <w:r>
        <w:tab/>
      </w:r>
      <w:r>
        <w:fldChar w:fldCharType="begin" w:fldLock="1"/>
      </w:r>
      <w:r>
        <w:instrText xml:space="preserve"> PAGEREF _Toc195035596 \h </w:instrText>
      </w:r>
      <w:r>
        <w:fldChar w:fldCharType="separate"/>
      </w:r>
      <w:r>
        <w:t>79</w:t>
      </w:r>
      <w:r>
        <w:fldChar w:fldCharType="end"/>
      </w:r>
    </w:p>
    <w:p w14:paraId="3791484F" w14:textId="53814A2B" w:rsidR="00CE3E95" w:rsidRDefault="00CE3E95">
      <w:pPr>
        <w:pStyle w:val="TOC4"/>
        <w:rPr>
          <w:rFonts w:ascii="Calibri" w:hAnsi="Calibri"/>
          <w:kern w:val="2"/>
          <w:sz w:val="24"/>
          <w:szCs w:val="24"/>
        </w:rPr>
      </w:pPr>
      <w:r>
        <w:t>13.4.15</w:t>
      </w:r>
      <w:r>
        <w:rPr>
          <w:rFonts w:ascii="Calibri" w:hAnsi="Calibri"/>
          <w:kern w:val="2"/>
          <w:sz w:val="24"/>
          <w:szCs w:val="24"/>
        </w:rPr>
        <w:tab/>
      </w:r>
      <w:r>
        <w:t>UE Conf. - Network energy savings for NR [RAN5 WI: Netw_Energy_NR-UEConTest]</w:t>
      </w:r>
      <w:r>
        <w:tab/>
      </w:r>
      <w:r>
        <w:fldChar w:fldCharType="begin" w:fldLock="1"/>
      </w:r>
      <w:r>
        <w:instrText xml:space="preserve"> PAGEREF _Toc195035597 \h </w:instrText>
      </w:r>
      <w:r>
        <w:fldChar w:fldCharType="separate"/>
      </w:r>
      <w:r>
        <w:t>80</w:t>
      </w:r>
      <w:r>
        <w:fldChar w:fldCharType="end"/>
      </w:r>
    </w:p>
    <w:p w14:paraId="5B8FCFC5" w14:textId="75801838" w:rsidR="00CE3E95" w:rsidRDefault="00CE3E95">
      <w:pPr>
        <w:pStyle w:val="TOC4"/>
        <w:rPr>
          <w:rFonts w:ascii="Calibri" w:hAnsi="Calibri"/>
          <w:kern w:val="2"/>
          <w:sz w:val="24"/>
          <w:szCs w:val="24"/>
        </w:rPr>
      </w:pPr>
      <w:r>
        <w:t>13.4.16</w:t>
      </w:r>
      <w:r>
        <w:rPr>
          <w:rFonts w:ascii="Calibri" w:hAnsi="Calibri"/>
          <w:kern w:val="2"/>
          <w:sz w:val="24"/>
          <w:szCs w:val="24"/>
        </w:rPr>
        <w:tab/>
      </w:r>
      <w:r>
        <w:t>UE Conf. - Further NR coverage enhancements [RAN5 WI: NR_cov_enh2-UEConTest]</w:t>
      </w:r>
      <w:r>
        <w:tab/>
      </w:r>
      <w:r>
        <w:fldChar w:fldCharType="begin" w:fldLock="1"/>
      </w:r>
      <w:r>
        <w:instrText xml:space="preserve"> PAGEREF _Toc195035598 \h </w:instrText>
      </w:r>
      <w:r>
        <w:fldChar w:fldCharType="separate"/>
      </w:r>
      <w:r>
        <w:t>80</w:t>
      </w:r>
      <w:r>
        <w:fldChar w:fldCharType="end"/>
      </w:r>
    </w:p>
    <w:p w14:paraId="3722A6F0" w14:textId="054B4BA3" w:rsidR="00CE3E95" w:rsidRDefault="00CE3E95">
      <w:pPr>
        <w:pStyle w:val="TOC4"/>
        <w:rPr>
          <w:rFonts w:ascii="Calibri" w:hAnsi="Calibri"/>
          <w:kern w:val="2"/>
          <w:sz w:val="24"/>
          <w:szCs w:val="24"/>
        </w:rPr>
      </w:pPr>
      <w:r>
        <w:t>13.4.17</w:t>
      </w:r>
      <w:r>
        <w:rPr>
          <w:rFonts w:ascii="Calibri" w:hAnsi="Calibri"/>
          <w:kern w:val="2"/>
          <w:sz w:val="24"/>
          <w:szCs w:val="24"/>
        </w:rPr>
        <w:tab/>
      </w:r>
      <w:r>
        <w:t>UE Conf. - Multi-carrier enhancements for NR [RAN5 WI: NR_MC_enh-UEConTest]</w:t>
      </w:r>
      <w:r>
        <w:tab/>
      </w:r>
      <w:r>
        <w:fldChar w:fldCharType="begin" w:fldLock="1"/>
      </w:r>
      <w:r>
        <w:instrText xml:space="preserve"> PAGEREF _Toc195035599 \h </w:instrText>
      </w:r>
      <w:r>
        <w:fldChar w:fldCharType="separate"/>
      </w:r>
      <w:r>
        <w:t>81</w:t>
      </w:r>
      <w:r>
        <w:fldChar w:fldCharType="end"/>
      </w:r>
    </w:p>
    <w:p w14:paraId="476B0E05" w14:textId="5332FC62" w:rsidR="00CE3E95" w:rsidRDefault="00CE3E95">
      <w:pPr>
        <w:pStyle w:val="TOC4"/>
        <w:rPr>
          <w:rFonts w:ascii="Calibri" w:hAnsi="Calibri"/>
          <w:kern w:val="2"/>
          <w:sz w:val="24"/>
          <w:szCs w:val="24"/>
        </w:rPr>
      </w:pPr>
      <w:r>
        <w:t>13.4.18</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_Toc195035600 \h </w:instrText>
      </w:r>
      <w:r>
        <w:fldChar w:fldCharType="separate"/>
      </w:r>
      <w:r>
        <w:t>81</w:t>
      </w:r>
      <w:r>
        <w:fldChar w:fldCharType="end"/>
      </w:r>
    </w:p>
    <w:p w14:paraId="71059E92" w14:textId="6B700D36" w:rsidR="00CE3E95" w:rsidRDefault="00CE3E95">
      <w:pPr>
        <w:pStyle w:val="TOC4"/>
        <w:rPr>
          <w:rFonts w:ascii="Calibri" w:hAnsi="Calibri"/>
          <w:kern w:val="2"/>
          <w:sz w:val="24"/>
          <w:szCs w:val="24"/>
        </w:rPr>
      </w:pPr>
      <w:r>
        <w:t>13.4.19</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_Toc195035601 \h </w:instrText>
      </w:r>
      <w:r>
        <w:fldChar w:fldCharType="separate"/>
      </w:r>
      <w:r>
        <w:t>81</w:t>
      </w:r>
      <w:r>
        <w:fldChar w:fldCharType="end"/>
      </w:r>
    </w:p>
    <w:p w14:paraId="7FA12F30" w14:textId="5468F2A0" w:rsidR="00CE3E95" w:rsidRDefault="00CE3E95">
      <w:pPr>
        <w:pStyle w:val="TOC4"/>
        <w:rPr>
          <w:rFonts w:ascii="Calibri" w:hAnsi="Calibri"/>
          <w:kern w:val="2"/>
          <w:sz w:val="24"/>
          <w:szCs w:val="24"/>
        </w:rPr>
      </w:pPr>
      <w:r>
        <w:t>13.4.20</w:t>
      </w:r>
      <w:r>
        <w:rPr>
          <w:rFonts w:ascii="Calibri" w:hAnsi="Calibri"/>
          <w:kern w:val="2"/>
          <w:sz w:val="24"/>
          <w:szCs w:val="24"/>
        </w:rPr>
        <w:tab/>
      </w:r>
      <w:r>
        <w:t>UE Conf. - Enh. of MIMO OTA test methodology and requirements for NR UEs [RAN5 WI: NR_MIMO_OTA_enh-UEConTest]</w:t>
      </w:r>
      <w:r>
        <w:tab/>
      </w:r>
      <w:r>
        <w:fldChar w:fldCharType="begin" w:fldLock="1"/>
      </w:r>
      <w:r>
        <w:instrText xml:space="preserve"> PAGEREF _Toc195035602 \h </w:instrText>
      </w:r>
      <w:r>
        <w:fldChar w:fldCharType="separate"/>
      </w:r>
      <w:r>
        <w:t>82</w:t>
      </w:r>
      <w:r>
        <w:fldChar w:fldCharType="end"/>
      </w:r>
    </w:p>
    <w:p w14:paraId="659C30DB" w14:textId="26AE9CC7" w:rsidR="00CE3E95" w:rsidRDefault="00CE3E95">
      <w:pPr>
        <w:pStyle w:val="TOC4"/>
        <w:rPr>
          <w:rFonts w:ascii="Calibri" w:hAnsi="Calibri"/>
          <w:kern w:val="2"/>
          <w:sz w:val="24"/>
          <w:szCs w:val="24"/>
        </w:rPr>
      </w:pPr>
      <w:r>
        <w:t>13.4.21</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_Toc195035603 \h </w:instrText>
      </w:r>
      <w:r>
        <w:fldChar w:fldCharType="separate"/>
      </w:r>
      <w:r>
        <w:t>82</w:t>
      </w:r>
      <w:r>
        <w:fldChar w:fldCharType="end"/>
      </w:r>
    </w:p>
    <w:p w14:paraId="340B3B78" w14:textId="78AE825B" w:rsidR="00CE3E95" w:rsidRDefault="00CE3E95">
      <w:pPr>
        <w:pStyle w:val="TOC4"/>
        <w:rPr>
          <w:rFonts w:ascii="Calibri" w:hAnsi="Calibri"/>
          <w:kern w:val="2"/>
          <w:sz w:val="24"/>
          <w:szCs w:val="24"/>
        </w:rPr>
      </w:pPr>
      <w:r>
        <w:t>13.4.22</w:t>
      </w:r>
      <w:r>
        <w:rPr>
          <w:rFonts w:ascii="Calibri" w:hAnsi="Calibri"/>
          <w:kern w:val="2"/>
          <w:sz w:val="24"/>
          <w:szCs w:val="24"/>
        </w:rPr>
        <w:tab/>
      </w:r>
      <w:r>
        <w:t>UE Conf. - MT-SDT for NR [RAN5 WI: NR_MT_SDT-UEConTest]</w:t>
      </w:r>
      <w:r>
        <w:tab/>
      </w:r>
      <w:r>
        <w:fldChar w:fldCharType="begin" w:fldLock="1"/>
      </w:r>
      <w:r>
        <w:instrText xml:space="preserve"> PAGEREF _Toc195035604 \h </w:instrText>
      </w:r>
      <w:r>
        <w:fldChar w:fldCharType="separate"/>
      </w:r>
      <w:r>
        <w:t>82</w:t>
      </w:r>
      <w:r>
        <w:fldChar w:fldCharType="end"/>
      </w:r>
    </w:p>
    <w:p w14:paraId="2DF53260" w14:textId="63545C46" w:rsidR="00CE3E95" w:rsidRDefault="00CE3E95">
      <w:pPr>
        <w:pStyle w:val="TOC4"/>
        <w:rPr>
          <w:rFonts w:ascii="Calibri" w:hAnsi="Calibri"/>
          <w:kern w:val="2"/>
          <w:sz w:val="24"/>
          <w:szCs w:val="24"/>
        </w:rPr>
      </w:pPr>
      <w:r>
        <w:t>13.4.23</w:t>
      </w:r>
      <w:r>
        <w:rPr>
          <w:rFonts w:ascii="Calibri" w:hAnsi="Calibri"/>
          <w:kern w:val="2"/>
          <w:sz w:val="24"/>
          <w:szCs w:val="24"/>
        </w:rPr>
        <w:tab/>
      </w:r>
      <w:r>
        <w:t>UE Conf. - IDC enhancements for NR and MR-DC [RAN5 WI: NR_IDC_enh-UEConTest]</w:t>
      </w:r>
      <w:r>
        <w:tab/>
      </w:r>
      <w:r>
        <w:fldChar w:fldCharType="begin" w:fldLock="1"/>
      </w:r>
      <w:r>
        <w:instrText xml:space="preserve"> PAGEREF _Toc195035605 \h </w:instrText>
      </w:r>
      <w:r>
        <w:fldChar w:fldCharType="separate"/>
      </w:r>
      <w:r>
        <w:t>83</w:t>
      </w:r>
      <w:r>
        <w:fldChar w:fldCharType="end"/>
      </w:r>
    </w:p>
    <w:p w14:paraId="329A672A" w14:textId="5117A07D" w:rsidR="00CE3E95" w:rsidRDefault="00CE3E95">
      <w:pPr>
        <w:pStyle w:val="TOC4"/>
        <w:rPr>
          <w:rFonts w:ascii="Calibri" w:hAnsi="Calibri"/>
          <w:kern w:val="2"/>
          <w:sz w:val="24"/>
          <w:szCs w:val="24"/>
        </w:rPr>
      </w:pPr>
      <w:r>
        <w:t>13.4.24</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_Toc195035606 \h </w:instrText>
      </w:r>
      <w:r>
        <w:fldChar w:fldCharType="separate"/>
      </w:r>
      <w:r>
        <w:t>83</w:t>
      </w:r>
      <w:r>
        <w:fldChar w:fldCharType="end"/>
      </w:r>
    </w:p>
    <w:p w14:paraId="68748B60" w14:textId="6DE91644" w:rsidR="00CE3E95" w:rsidRDefault="00CE3E95">
      <w:pPr>
        <w:pStyle w:val="TOC4"/>
        <w:rPr>
          <w:rFonts w:ascii="Calibri" w:hAnsi="Calibri"/>
          <w:kern w:val="2"/>
          <w:sz w:val="24"/>
          <w:szCs w:val="24"/>
        </w:rPr>
      </w:pPr>
      <w:r>
        <w:t>13.4.25</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_Toc195035607 \h </w:instrText>
      </w:r>
      <w:r>
        <w:fldChar w:fldCharType="separate"/>
      </w:r>
      <w:r>
        <w:t>83</w:t>
      </w:r>
      <w:r>
        <w:fldChar w:fldCharType="end"/>
      </w:r>
    </w:p>
    <w:p w14:paraId="5A13C8E6" w14:textId="1BF18690" w:rsidR="00CE3E95" w:rsidRDefault="00CE3E95">
      <w:pPr>
        <w:pStyle w:val="TOC4"/>
        <w:rPr>
          <w:rFonts w:ascii="Calibri" w:hAnsi="Calibri"/>
          <w:kern w:val="2"/>
          <w:sz w:val="24"/>
          <w:szCs w:val="24"/>
        </w:rPr>
      </w:pPr>
      <w:r>
        <w:t>13.4.26</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_Toc195035608 \h </w:instrText>
      </w:r>
      <w:r>
        <w:fldChar w:fldCharType="separate"/>
      </w:r>
      <w:r>
        <w:t>84</w:t>
      </w:r>
      <w:r>
        <w:fldChar w:fldCharType="end"/>
      </w:r>
    </w:p>
    <w:p w14:paraId="440F1664" w14:textId="18DDC1BB" w:rsidR="00CE3E95" w:rsidRDefault="00CE3E95">
      <w:pPr>
        <w:pStyle w:val="TOC4"/>
        <w:rPr>
          <w:rFonts w:ascii="Calibri" w:hAnsi="Calibri"/>
          <w:kern w:val="2"/>
          <w:sz w:val="24"/>
          <w:szCs w:val="24"/>
        </w:rPr>
      </w:pPr>
      <w:r>
        <w:t>13.4.27</w:t>
      </w:r>
      <w:r>
        <w:rPr>
          <w:rFonts w:ascii="Calibri" w:hAnsi="Calibri"/>
          <w:kern w:val="2"/>
          <w:sz w:val="24"/>
          <w:szCs w:val="24"/>
        </w:rPr>
        <w:tab/>
      </w:r>
      <w:r>
        <w:t>UE Conf. - Further NR mobility enhancements [RAN5 WI: NR_Mob_enh2-UEConTest]</w:t>
      </w:r>
      <w:r>
        <w:tab/>
      </w:r>
      <w:r>
        <w:fldChar w:fldCharType="begin" w:fldLock="1"/>
      </w:r>
      <w:r>
        <w:instrText xml:space="preserve"> PAGEREF _Toc195035609 \h </w:instrText>
      </w:r>
      <w:r>
        <w:fldChar w:fldCharType="separate"/>
      </w:r>
      <w:r>
        <w:t>84</w:t>
      </w:r>
      <w:r>
        <w:fldChar w:fldCharType="end"/>
      </w:r>
    </w:p>
    <w:p w14:paraId="11DAD751" w14:textId="7387C186" w:rsidR="00CE3E95" w:rsidRDefault="00CE3E95">
      <w:pPr>
        <w:pStyle w:val="TOC4"/>
        <w:rPr>
          <w:rFonts w:ascii="Calibri" w:hAnsi="Calibri"/>
          <w:kern w:val="2"/>
          <w:sz w:val="24"/>
          <w:szCs w:val="24"/>
        </w:rPr>
      </w:pPr>
      <w:r>
        <w:t>13.4.28</w:t>
      </w:r>
      <w:r>
        <w:rPr>
          <w:rFonts w:ascii="Calibri" w:hAnsi="Calibri"/>
          <w:kern w:val="2"/>
          <w:sz w:val="24"/>
          <w:szCs w:val="24"/>
        </w:rPr>
        <w:tab/>
      </w:r>
      <w:r>
        <w:t>UE Conf. - Introduction of the Ext. L-band for IoT NTN [RAN5 WI: IoT_NTN_extLband-UEConTest]</w:t>
      </w:r>
      <w:r>
        <w:tab/>
      </w:r>
      <w:r>
        <w:fldChar w:fldCharType="begin" w:fldLock="1"/>
      </w:r>
      <w:r>
        <w:instrText xml:space="preserve"> PAGEREF _Toc195035610 \h </w:instrText>
      </w:r>
      <w:r>
        <w:fldChar w:fldCharType="separate"/>
      </w:r>
      <w:r>
        <w:t>84</w:t>
      </w:r>
      <w:r>
        <w:fldChar w:fldCharType="end"/>
      </w:r>
    </w:p>
    <w:p w14:paraId="138301DD" w14:textId="41EF7829" w:rsidR="00CE3E95" w:rsidRDefault="00CE3E95">
      <w:pPr>
        <w:pStyle w:val="TOC4"/>
        <w:rPr>
          <w:rFonts w:ascii="Calibri" w:hAnsi="Calibri"/>
          <w:kern w:val="2"/>
          <w:sz w:val="24"/>
          <w:szCs w:val="24"/>
        </w:rPr>
      </w:pPr>
      <w:r>
        <w:t>13.4.29</w:t>
      </w:r>
      <w:r>
        <w:rPr>
          <w:rFonts w:ascii="Calibri" w:hAnsi="Calibri"/>
          <w:kern w:val="2"/>
          <w:sz w:val="24"/>
          <w:szCs w:val="24"/>
        </w:rPr>
        <w:tab/>
      </w:r>
      <w:r>
        <w:t>UE Conf. - Enh. of UE TRP and TRS requirements and test methodologies for FR1 (NR SA and EN-DC) [RAN5 WI: NR_FR1_TRP_TRS_enh-UEConTest]</w:t>
      </w:r>
      <w:r>
        <w:tab/>
      </w:r>
      <w:r>
        <w:fldChar w:fldCharType="begin" w:fldLock="1"/>
      </w:r>
      <w:r>
        <w:instrText xml:space="preserve"> PAGEREF _Toc195035611 \h </w:instrText>
      </w:r>
      <w:r>
        <w:fldChar w:fldCharType="separate"/>
      </w:r>
      <w:r>
        <w:t>85</w:t>
      </w:r>
      <w:r>
        <w:fldChar w:fldCharType="end"/>
      </w:r>
    </w:p>
    <w:p w14:paraId="23EB410C" w14:textId="3D00F84C" w:rsidR="00CE3E95" w:rsidRDefault="00CE3E95">
      <w:pPr>
        <w:pStyle w:val="TOC4"/>
        <w:rPr>
          <w:rFonts w:ascii="Calibri" w:hAnsi="Calibri"/>
          <w:kern w:val="2"/>
          <w:sz w:val="24"/>
          <w:szCs w:val="24"/>
        </w:rPr>
      </w:pPr>
      <w:r>
        <w:t>13.4.30</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_Toc195035612 \h </w:instrText>
      </w:r>
      <w:r>
        <w:fldChar w:fldCharType="separate"/>
      </w:r>
      <w:r>
        <w:t>85</w:t>
      </w:r>
      <w:r>
        <w:fldChar w:fldCharType="end"/>
      </w:r>
    </w:p>
    <w:p w14:paraId="132B20F6" w14:textId="42ABCB2E" w:rsidR="00CE3E95" w:rsidRDefault="00CE3E95">
      <w:pPr>
        <w:pStyle w:val="TOC4"/>
        <w:rPr>
          <w:rFonts w:ascii="Calibri" w:hAnsi="Calibri"/>
          <w:kern w:val="2"/>
          <w:sz w:val="24"/>
          <w:szCs w:val="24"/>
        </w:rPr>
      </w:pPr>
      <w:r>
        <w:t>13.4.31</w:t>
      </w:r>
      <w:r>
        <w:rPr>
          <w:rFonts w:ascii="Calibri" w:hAnsi="Calibri"/>
          <w:kern w:val="2"/>
          <w:sz w:val="24"/>
          <w:szCs w:val="24"/>
        </w:rPr>
        <w:tab/>
      </w:r>
      <w:r>
        <w:t>UE Conf. - Rel-18 DL interruption for NR and EN-DC band combinations at dynamic Tx Switching in UL [RAN5 WI: DL_intrpt_combos_TxSW_R18-UEConTest]</w:t>
      </w:r>
      <w:r>
        <w:tab/>
      </w:r>
      <w:r>
        <w:fldChar w:fldCharType="begin" w:fldLock="1"/>
      </w:r>
      <w:r>
        <w:instrText xml:space="preserve"> PAGEREF _Toc195035613 \h </w:instrText>
      </w:r>
      <w:r>
        <w:fldChar w:fldCharType="separate"/>
      </w:r>
      <w:r>
        <w:t>86</w:t>
      </w:r>
      <w:r>
        <w:fldChar w:fldCharType="end"/>
      </w:r>
    </w:p>
    <w:p w14:paraId="789C284C" w14:textId="3FB7249E" w:rsidR="00CE3E95" w:rsidRDefault="00CE3E95">
      <w:pPr>
        <w:pStyle w:val="TOC4"/>
        <w:rPr>
          <w:rFonts w:ascii="Calibri" w:hAnsi="Calibri"/>
          <w:kern w:val="2"/>
          <w:sz w:val="24"/>
          <w:szCs w:val="24"/>
        </w:rPr>
      </w:pPr>
      <w:r>
        <w:t>13.4.32</w:t>
      </w:r>
      <w:r>
        <w:rPr>
          <w:rFonts w:ascii="Calibri" w:hAnsi="Calibri"/>
          <w:kern w:val="2"/>
          <w:sz w:val="24"/>
          <w:szCs w:val="24"/>
        </w:rPr>
        <w:tab/>
      </w:r>
      <w:r>
        <w:t>UE Conf. - NR NTN enhancements plus CT aspects [RAN5 WI: NR_NTN_enh_plus_CT-UEConTest]</w:t>
      </w:r>
      <w:r>
        <w:tab/>
      </w:r>
      <w:r>
        <w:fldChar w:fldCharType="begin" w:fldLock="1"/>
      </w:r>
      <w:r>
        <w:instrText xml:space="preserve"> PAGEREF _Toc195035614 \h </w:instrText>
      </w:r>
      <w:r>
        <w:fldChar w:fldCharType="separate"/>
      </w:r>
      <w:r>
        <w:t>86</w:t>
      </w:r>
      <w:r>
        <w:fldChar w:fldCharType="end"/>
      </w:r>
    </w:p>
    <w:p w14:paraId="19C2EEE3" w14:textId="0253A32B" w:rsidR="00CE3E95" w:rsidRDefault="00CE3E95">
      <w:pPr>
        <w:pStyle w:val="TOC4"/>
        <w:rPr>
          <w:rFonts w:ascii="Calibri" w:hAnsi="Calibri"/>
          <w:kern w:val="2"/>
          <w:sz w:val="24"/>
          <w:szCs w:val="24"/>
        </w:rPr>
      </w:pPr>
      <w:r>
        <w:lastRenderedPageBreak/>
        <w:t>13.4.33</w:t>
      </w:r>
      <w:r>
        <w:rPr>
          <w:rFonts w:ascii="Calibri" w:hAnsi="Calibri"/>
          <w:kern w:val="2"/>
          <w:sz w:val="24"/>
          <w:szCs w:val="24"/>
        </w:rPr>
        <w:tab/>
      </w:r>
      <w:r>
        <w:t>UE Conf. - New bands and bandwidth allocation for LTE based 5G terr. broadcast [RAN5 WI: LTE_terr_bcast_bands_part2-UEConTest]</w:t>
      </w:r>
      <w:r>
        <w:tab/>
      </w:r>
      <w:r>
        <w:fldChar w:fldCharType="begin" w:fldLock="1"/>
      </w:r>
      <w:r>
        <w:instrText xml:space="preserve"> PAGEREF _Toc195035615 \h </w:instrText>
      </w:r>
      <w:r>
        <w:fldChar w:fldCharType="separate"/>
      </w:r>
      <w:r>
        <w:t>86</w:t>
      </w:r>
      <w:r>
        <w:fldChar w:fldCharType="end"/>
      </w:r>
    </w:p>
    <w:p w14:paraId="665336EE" w14:textId="269614B3" w:rsidR="00CE3E95" w:rsidRDefault="00CE3E95">
      <w:pPr>
        <w:pStyle w:val="TOC4"/>
        <w:rPr>
          <w:rFonts w:ascii="Calibri" w:hAnsi="Calibri"/>
          <w:kern w:val="2"/>
          <w:sz w:val="24"/>
          <w:szCs w:val="24"/>
        </w:rPr>
      </w:pPr>
      <w:r>
        <w:t>13.4.34</w:t>
      </w:r>
      <w:r>
        <w:rPr>
          <w:rFonts w:ascii="Calibri" w:hAnsi="Calibri"/>
          <w:kern w:val="2"/>
          <w:sz w:val="24"/>
          <w:szCs w:val="24"/>
        </w:rPr>
        <w:tab/>
      </w:r>
      <w:r>
        <w:t>UE Conf. - Further enh. on NR and MR-DC measurement gaps and measurements without gaps [RAN5 WI: NR_MG_enh2-UEConTest]</w:t>
      </w:r>
      <w:r>
        <w:tab/>
      </w:r>
      <w:r>
        <w:fldChar w:fldCharType="begin" w:fldLock="1"/>
      </w:r>
      <w:r>
        <w:instrText xml:space="preserve"> PAGEREF _Toc195035616 \h </w:instrText>
      </w:r>
      <w:r>
        <w:fldChar w:fldCharType="separate"/>
      </w:r>
      <w:r>
        <w:t>87</w:t>
      </w:r>
      <w:r>
        <w:fldChar w:fldCharType="end"/>
      </w:r>
    </w:p>
    <w:p w14:paraId="216F38B5" w14:textId="6A94FC4B" w:rsidR="00CE3E95" w:rsidRDefault="00CE3E95">
      <w:pPr>
        <w:pStyle w:val="TOC4"/>
        <w:rPr>
          <w:rFonts w:ascii="Calibri" w:hAnsi="Calibri"/>
          <w:kern w:val="2"/>
          <w:sz w:val="24"/>
          <w:szCs w:val="24"/>
        </w:rPr>
      </w:pPr>
      <w:r>
        <w:t>13.4.35</w:t>
      </w:r>
      <w:r>
        <w:rPr>
          <w:rFonts w:ascii="Calibri" w:hAnsi="Calibri"/>
          <w:kern w:val="2"/>
          <w:sz w:val="24"/>
          <w:szCs w:val="24"/>
        </w:rPr>
        <w:tab/>
      </w:r>
      <w:r>
        <w:t>UE Conf. - IMS Data Channel for NG RTC [RAN5 WI: NG_RTC_IMS_dataCH-UEConTest]</w:t>
      </w:r>
      <w:r>
        <w:tab/>
      </w:r>
      <w:r>
        <w:fldChar w:fldCharType="begin" w:fldLock="1"/>
      </w:r>
      <w:r>
        <w:instrText xml:space="preserve"> PAGEREF _Toc195035617 \h </w:instrText>
      </w:r>
      <w:r>
        <w:fldChar w:fldCharType="separate"/>
      </w:r>
      <w:r>
        <w:t>87</w:t>
      </w:r>
      <w:r>
        <w:fldChar w:fldCharType="end"/>
      </w:r>
    </w:p>
    <w:p w14:paraId="42DF2EFA" w14:textId="76C529CD" w:rsidR="00CE3E95" w:rsidRDefault="00CE3E95">
      <w:pPr>
        <w:pStyle w:val="TOC4"/>
        <w:rPr>
          <w:rFonts w:ascii="Calibri" w:hAnsi="Calibri"/>
          <w:kern w:val="2"/>
          <w:sz w:val="24"/>
          <w:szCs w:val="24"/>
        </w:rPr>
      </w:pPr>
      <w:r>
        <w:t>13.4.36</w:t>
      </w:r>
      <w:r>
        <w:rPr>
          <w:rFonts w:ascii="Calibri" w:hAnsi="Calibri"/>
          <w:kern w:val="2"/>
          <w:sz w:val="24"/>
          <w:szCs w:val="24"/>
        </w:rPr>
        <w:tab/>
      </w:r>
      <w:r>
        <w:t>UE Conf. - New NR FDD bands for RedCap in Rel-18 [New RAN5 WI: NR_FDD_bands_R18_redcap-UEConTest]</w:t>
      </w:r>
      <w:r>
        <w:tab/>
      </w:r>
      <w:r>
        <w:fldChar w:fldCharType="begin" w:fldLock="1"/>
      </w:r>
      <w:r>
        <w:instrText xml:space="preserve"> PAGEREF _Toc195035618 \h </w:instrText>
      </w:r>
      <w:r>
        <w:fldChar w:fldCharType="separate"/>
      </w:r>
      <w:r>
        <w:t>87</w:t>
      </w:r>
      <w:r>
        <w:fldChar w:fldCharType="end"/>
      </w:r>
    </w:p>
    <w:p w14:paraId="071A01A5" w14:textId="2F830220" w:rsidR="00CE3E95" w:rsidRDefault="00CE3E95">
      <w:pPr>
        <w:pStyle w:val="TOC4"/>
        <w:rPr>
          <w:rFonts w:ascii="Calibri" w:hAnsi="Calibri"/>
          <w:kern w:val="2"/>
          <w:sz w:val="24"/>
          <w:szCs w:val="24"/>
        </w:rPr>
      </w:pPr>
      <w:r>
        <w:t>13.4.37</w:t>
      </w:r>
      <w:r>
        <w:rPr>
          <w:rFonts w:ascii="Calibri" w:hAnsi="Calibri"/>
          <w:kern w:val="2"/>
          <w:sz w:val="24"/>
          <w:szCs w:val="24"/>
        </w:rPr>
        <w:tab/>
      </w:r>
      <w:r>
        <w:t>UE Conf. - Enh. of NR Multicast and Broadcast Services including CT aspects [New RAN5 WI: NR_MBS_enh_5MBS_Ph2-UEConTest]</w:t>
      </w:r>
      <w:r>
        <w:tab/>
      </w:r>
      <w:r>
        <w:fldChar w:fldCharType="begin" w:fldLock="1"/>
      </w:r>
      <w:r>
        <w:instrText xml:space="preserve"> PAGEREF _Toc195035619 \h </w:instrText>
      </w:r>
      <w:r>
        <w:fldChar w:fldCharType="separate"/>
      </w:r>
      <w:r>
        <w:t>88</w:t>
      </w:r>
      <w:r>
        <w:fldChar w:fldCharType="end"/>
      </w:r>
    </w:p>
    <w:p w14:paraId="0BBDBBBC" w14:textId="4431E5A6" w:rsidR="00CE3E95" w:rsidRDefault="00CE3E95">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_Toc195035620 \h </w:instrText>
      </w:r>
      <w:r>
        <w:fldChar w:fldCharType="separate"/>
      </w:r>
      <w:r>
        <w:t>89</w:t>
      </w:r>
      <w:r>
        <w:fldChar w:fldCharType="end"/>
      </w:r>
    </w:p>
    <w:p w14:paraId="08D7D5E5" w14:textId="2EC6D797" w:rsidR="00CE3E95" w:rsidRDefault="00CE3E95">
      <w:pPr>
        <w:pStyle w:val="TOC4"/>
        <w:rPr>
          <w:rFonts w:ascii="Calibri" w:hAnsi="Calibri"/>
          <w:kern w:val="2"/>
          <w:sz w:val="24"/>
          <w:szCs w:val="24"/>
        </w:rPr>
      </w:pPr>
      <w:r>
        <w:t>13.5.1</w:t>
      </w:r>
      <w:r>
        <w:rPr>
          <w:rFonts w:ascii="Calibri" w:hAnsi="Calibri"/>
          <w:kern w:val="2"/>
          <w:sz w:val="24"/>
          <w:szCs w:val="24"/>
        </w:rPr>
        <w:tab/>
      </w:r>
      <w:r>
        <w:t>UE Conf. - Alignment of eCall over IMS with CEN [New RAN5 WI: eCallCEN-UEConTest]</w:t>
      </w:r>
      <w:r>
        <w:tab/>
      </w:r>
      <w:r>
        <w:fldChar w:fldCharType="begin" w:fldLock="1"/>
      </w:r>
      <w:r>
        <w:instrText xml:space="preserve"> PAGEREF _Toc195035621 \h </w:instrText>
      </w:r>
      <w:r>
        <w:fldChar w:fldCharType="separate"/>
      </w:r>
      <w:r>
        <w:t>89</w:t>
      </w:r>
      <w:r>
        <w:fldChar w:fldCharType="end"/>
      </w:r>
    </w:p>
    <w:p w14:paraId="5B356750" w14:textId="3D01B2EE" w:rsidR="00CE3E95" w:rsidRDefault="00CE3E95">
      <w:pPr>
        <w:pStyle w:val="TOC4"/>
        <w:rPr>
          <w:rFonts w:ascii="Calibri" w:hAnsi="Calibri"/>
          <w:kern w:val="2"/>
          <w:sz w:val="24"/>
          <w:szCs w:val="24"/>
        </w:rPr>
      </w:pPr>
      <w:r>
        <w:t>13.5.2</w:t>
      </w:r>
      <w:r>
        <w:rPr>
          <w:rFonts w:ascii="Calibri" w:hAnsi="Calibri"/>
          <w:kern w:val="2"/>
          <w:sz w:val="24"/>
          <w:szCs w:val="24"/>
        </w:rPr>
        <w:tab/>
      </w:r>
      <w:r>
        <w:t>Test - (Small) Technical Enhancements and Improvements for Rel-19 [TEI19_Test]</w:t>
      </w:r>
      <w:r>
        <w:tab/>
      </w:r>
      <w:r>
        <w:fldChar w:fldCharType="begin" w:fldLock="1"/>
      </w:r>
      <w:r>
        <w:instrText xml:space="preserve"> PAGEREF _Toc195035622 \h </w:instrText>
      </w:r>
      <w:r>
        <w:fldChar w:fldCharType="separate"/>
      </w:r>
      <w:r>
        <w:t>89</w:t>
      </w:r>
      <w:r>
        <w:fldChar w:fldCharType="end"/>
      </w:r>
    </w:p>
    <w:p w14:paraId="2AC95FF3" w14:textId="7736C3D7" w:rsidR="00CE3E95" w:rsidRDefault="00CE3E95">
      <w:pPr>
        <w:pStyle w:val="TOC3"/>
        <w:rPr>
          <w:rFonts w:ascii="Calibri" w:hAnsi="Calibri"/>
          <w:kern w:val="2"/>
          <w:sz w:val="24"/>
          <w:szCs w:val="24"/>
        </w:rPr>
      </w:pPr>
      <w:r>
        <w:t>13.6</w:t>
      </w:r>
      <w:r>
        <w:rPr>
          <w:rFonts w:ascii="Calibri" w:hAnsi="Calibri"/>
          <w:kern w:val="2"/>
          <w:sz w:val="24"/>
          <w:szCs w:val="24"/>
        </w:rPr>
        <w:tab/>
      </w:r>
      <w:r>
        <w:t>R5s CRs from RAN5 electronic meeting ‘#2025-TTCN email’</w:t>
      </w:r>
      <w:r>
        <w:tab/>
      </w:r>
      <w:r>
        <w:fldChar w:fldCharType="begin" w:fldLock="1"/>
      </w:r>
      <w:r>
        <w:instrText xml:space="preserve"> PAGEREF _Toc195035623 \h </w:instrText>
      </w:r>
      <w:r>
        <w:fldChar w:fldCharType="separate"/>
      </w:r>
      <w:r>
        <w:t>89</w:t>
      </w:r>
      <w:r>
        <w:fldChar w:fldCharType="end"/>
      </w:r>
    </w:p>
    <w:p w14:paraId="0A72B8BC" w14:textId="58D1814D" w:rsidR="00CE3E95" w:rsidRDefault="00CE3E95">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_Toc195035624 \h </w:instrText>
      </w:r>
      <w:r>
        <w:fldChar w:fldCharType="separate"/>
      </w:r>
      <w:r>
        <w:t>90</w:t>
      </w:r>
      <w:r>
        <w:fldChar w:fldCharType="end"/>
      </w:r>
    </w:p>
    <w:p w14:paraId="6E25B466" w14:textId="798699F4" w:rsidR="00CE3E95" w:rsidRDefault="00CE3E95">
      <w:pPr>
        <w:pStyle w:val="TOC2"/>
        <w:rPr>
          <w:rFonts w:ascii="Calibri" w:hAnsi="Calibri"/>
          <w:kern w:val="2"/>
          <w:sz w:val="24"/>
          <w:szCs w:val="24"/>
        </w:rPr>
      </w:pPr>
      <w:r>
        <w:t>15</w:t>
      </w:r>
      <w:r>
        <w:rPr>
          <w:rFonts w:ascii="Calibri" w:hAnsi="Calibri"/>
          <w:kern w:val="2"/>
          <w:sz w:val="24"/>
          <w:szCs w:val="24"/>
        </w:rPr>
        <w:tab/>
      </w:r>
      <w:r>
        <w:t>5G-Advanced in Rel-20</w:t>
      </w:r>
      <w:r>
        <w:tab/>
      </w:r>
      <w:r>
        <w:fldChar w:fldCharType="begin" w:fldLock="1"/>
      </w:r>
      <w:r>
        <w:instrText xml:space="preserve"> PAGEREF _Toc195035625 \h </w:instrText>
      </w:r>
      <w:r>
        <w:fldChar w:fldCharType="separate"/>
      </w:r>
      <w:r>
        <w:t>102</w:t>
      </w:r>
      <w:r>
        <w:fldChar w:fldCharType="end"/>
      </w:r>
    </w:p>
    <w:p w14:paraId="37869E6C" w14:textId="115A15F3" w:rsidR="00CE3E95" w:rsidRDefault="00CE3E95">
      <w:pPr>
        <w:pStyle w:val="TOC3"/>
        <w:rPr>
          <w:rFonts w:ascii="Calibri" w:hAnsi="Calibri"/>
          <w:kern w:val="2"/>
          <w:sz w:val="24"/>
          <w:szCs w:val="24"/>
        </w:rPr>
      </w:pPr>
      <w:r>
        <w:t>15.1</w:t>
      </w:r>
      <w:r>
        <w:rPr>
          <w:rFonts w:ascii="Calibri" w:hAnsi="Calibri"/>
          <w:kern w:val="2"/>
          <w:sz w:val="24"/>
          <w:szCs w:val="24"/>
        </w:rPr>
        <w:tab/>
      </w:r>
      <w:r>
        <w:t>General</w:t>
      </w:r>
      <w:r>
        <w:tab/>
      </w:r>
      <w:r>
        <w:fldChar w:fldCharType="begin" w:fldLock="1"/>
      </w:r>
      <w:r>
        <w:instrText xml:space="preserve"> PAGEREF _Toc195035626 \h </w:instrText>
      </w:r>
      <w:r>
        <w:fldChar w:fldCharType="separate"/>
      </w:r>
      <w:r>
        <w:t>102</w:t>
      </w:r>
      <w:r>
        <w:fldChar w:fldCharType="end"/>
      </w:r>
    </w:p>
    <w:p w14:paraId="42786854" w14:textId="21493814" w:rsidR="00CE3E95" w:rsidRDefault="00CE3E95">
      <w:pPr>
        <w:pStyle w:val="TOC3"/>
        <w:rPr>
          <w:rFonts w:ascii="Calibri" w:hAnsi="Calibri"/>
          <w:kern w:val="2"/>
          <w:sz w:val="24"/>
          <w:szCs w:val="24"/>
        </w:rPr>
      </w:pPr>
      <w:r>
        <w:t>15.2</w:t>
      </w:r>
      <w:r>
        <w:rPr>
          <w:rFonts w:ascii="Calibri" w:hAnsi="Calibri"/>
          <w:kern w:val="2"/>
          <w:sz w:val="24"/>
          <w:szCs w:val="24"/>
        </w:rPr>
        <w:tab/>
      </w:r>
      <w:r>
        <w:t>RAN1/2/3 led topics</w:t>
      </w:r>
      <w:r>
        <w:tab/>
      </w:r>
      <w:r>
        <w:fldChar w:fldCharType="begin" w:fldLock="1"/>
      </w:r>
      <w:r>
        <w:instrText xml:space="preserve"> PAGEREF _Toc195035627 \h </w:instrText>
      </w:r>
      <w:r>
        <w:fldChar w:fldCharType="separate"/>
      </w:r>
      <w:r>
        <w:t>107</w:t>
      </w:r>
      <w:r>
        <w:fldChar w:fldCharType="end"/>
      </w:r>
    </w:p>
    <w:p w14:paraId="20474937" w14:textId="5595A04A" w:rsidR="00CE3E95" w:rsidRDefault="00CE3E95">
      <w:pPr>
        <w:pStyle w:val="TOC4"/>
        <w:rPr>
          <w:rFonts w:ascii="Calibri" w:hAnsi="Calibri"/>
          <w:kern w:val="2"/>
          <w:sz w:val="24"/>
          <w:szCs w:val="24"/>
        </w:rPr>
      </w:pPr>
      <w:r>
        <w:t>15.2.1</w:t>
      </w:r>
      <w:r>
        <w:rPr>
          <w:rFonts w:ascii="Calibri" w:hAnsi="Calibri"/>
          <w:kern w:val="2"/>
          <w:sz w:val="24"/>
          <w:szCs w:val="24"/>
        </w:rPr>
        <w:tab/>
      </w:r>
      <w:r>
        <w:t>AI/ML air interface (RAN1)</w:t>
      </w:r>
      <w:r>
        <w:tab/>
      </w:r>
      <w:r>
        <w:fldChar w:fldCharType="begin" w:fldLock="1"/>
      </w:r>
      <w:r>
        <w:instrText xml:space="preserve"> PAGEREF _Toc195035628 \h </w:instrText>
      </w:r>
      <w:r>
        <w:fldChar w:fldCharType="separate"/>
      </w:r>
      <w:r>
        <w:t>108</w:t>
      </w:r>
      <w:r>
        <w:fldChar w:fldCharType="end"/>
      </w:r>
    </w:p>
    <w:p w14:paraId="69D08FA1" w14:textId="174EFD43" w:rsidR="00CE3E95" w:rsidRDefault="00CE3E95">
      <w:pPr>
        <w:pStyle w:val="TOC4"/>
        <w:rPr>
          <w:rFonts w:ascii="Calibri" w:hAnsi="Calibri"/>
          <w:kern w:val="2"/>
          <w:sz w:val="24"/>
          <w:szCs w:val="24"/>
        </w:rPr>
      </w:pPr>
      <w:r>
        <w:t>15.2.2</w:t>
      </w:r>
      <w:r>
        <w:rPr>
          <w:rFonts w:ascii="Calibri" w:hAnsi="Calibri"/>
          <w:kern w:val="2"/>
          <w:sz w:val="24"/>
          <w:szCs w:val="24"/>
        </w:rPr>
        <w:tab/>
      </w:r>
      <w:r>
        <w:t>MIMO evolution (RAN1)</w:t>
      </w:r>
      <w:r>
        <w:tab/>
      </w:r>
      <w:r>
        <w:fldChar w:fldCharType="begin" w:fldLock="1"/>
      </w:r>
      <w:r>
        <w:instrText xml:space="preserve"> PAGEREF _Toc195035629 \h </w:instrText>
      </w:r>
      <w:r>
        <w:fldChar w:fldCharType="separate"/>
      </w:r>
      <w:r>
        <w:t>111</w:t>
      </w:r>
      <w:r>
        <w:fldChar w:fldCharType="end"/>
      </w:r>
    </w:p>
    <w:p w14:paraId="01230CBA" w14:textId="3B8C9190" w:rsidR="00CE3E95" w:rsidRDefault="00CE3E95">
      <w:pPr>
        <w:pStyle w:val="TOC4"/>
        <w:rPr>
          <w:rFonts w:ascii="Calibri" w:hAnsi="Calibri"/>
          <w:kern w:val="2"/>
          <w:sz w:val="24"/>
          <w:szCs w:val="24"/>
        </w:rPr>
      </w:pPr>
      <w:r>
        <w:t>15.2.3</w:t>
      </w:r>
      <w:r>
        <w:rPr>
          <w:rFonts w:ascii="Calibri" w:hAnsi="Calibri"/>
          <w:kern w:val="2"/>
          <w:sz w:val="24"/>
          <w:szCs w:val="24"/>
        </w:rPr>
        <w:tab/>
      </w:r>
      <w:r>
        <w:t>Ambient IoT (RAN1)</w:t>
      </w:r>
      <w:r>
        <w:tab/>
      </w:r>
      <w:r>
        <w:fldChar w:fldCharType="begin" w:fldLock="1"/>
      </w:r>
      <w:r>
        <w:instrText xml:space="preserve"> PAGEREF _Toc195035630 \h </w:instrText>
      </w:r>
      <w:r>
        <w:fldChar w:fldCharType="separate"/>
      </w:r>
      <w:r>
        <w:t>114</w:t>
      </w:r>
      <w:r>
        <w:fldChar w:fldCharType="end"/>
      </w:r>
    </w:p>
    <w:p w14:paraId="38ABEB00" w14:textId="4C28E856" w:rsidR="00CE3E95" w:rsidRDefault="00CE3E95">
      <w:pPr>
        <w:pStyle w:val="TOC4"/>
        <w:rPr>
          <w:rFonts w:ascii="Calibri" w:hAnsi="Calibri"/>
          <w:kern w:val="2"/>
          <w:sz w:val="24"/>
          <w:szCs w:val="24"/>
        </w:rPr>
      </w:pPr>
      <w:r>
        <w:t>15.2.4</w:t>
      </w:r>
      <w:r>
        <w:rPr>
          <w:rFonts w:ascii="Calibri" w:hAnsi="Calibri"/>
          <w:kern w:val="2"/>
          <w:sz w:val="24"/>
          <w:szCs w:val="24"/>
        </w:rPr>
        <w:tab/>
      </w:r>
      <w:r>
        <w:t>AI/ML mobility (RAN2)</w:t>
      </w:r>
      <w:r>
        <w:tab/>
      </w:r>
      <w:r>
        <w:fldChar w:fldCharType="begin" w:fldLock="1"/>
      </w:r>
      <w:r>
        <w:instrText xml:space="preserve"> PAGEREF _Toc195035631 \h </w:instrText>
      </w:r>
      <w:r>
        <w:fldChar w:fldCharType="separate"/>
      </w:r>
      <w:r>
        <w:t>116</w:t>
      </w:r>
      <w:r>
        <w:fldChar w:fldCharType="end"/>
      </w:r>
    </w:p>
    <w:p w14:paraId="36633804" w14:textId="0BC9F08C" w:rsidR="00CE3E95" w:rsidRDefault="00CE3E95">
      <w:pPr>
        <w:pStyle w:val="TOC4"/>
        <w:rPr>
          <w:rFonts w:ascii="Calibri" w:hAnsi="Calibri"/>
          <w:kern w:val="2"/>
          <w:sz w:val="24"/>
          <w:szCs w:val="24"/>
        </w:rPr>
      </w:pPr>
      <w:r>
        <w:t>15.2.5</w:t>
      </w:r>
      <w:r>
        <w:rPr>
          <w:rFonts w:ascii="Calibri" w:hAnsi="Calibri"/>
          <w:kern w:val="2"/>
          <w:sz w:val="24"/>
          <w:szCs w:val="24"/>
        </w:rPr>
        <w:tab/>
      </w:r>
      <w:r>
        <w:t>IoT NTN (RAN2)</w:t>
      </w:r>
      <w:r>
        <w:tab/>
      </w:r>
      <w:r>
        <w:fldChar w:fldCharType="begin" w:fldLock="1"/>
      </w:r>
      <w:r>
        <w:instrText xml:space="preserve"> PAGEREF _Toc195035632 \h </w:instrText>
      </w:r>
      <w:r>
        <w:fldChar w:fldCharType="separate"/>
      </w:r>
      <w:r>
        <w:t>118</w:t>
      </w:r>
      <w:r>
        <w:fldChar w:fldCharType="end"/>
      </w:r>
    </w:p>
    <w:p w14:paraId="1768CEAB" w14:textId="1B7D6936" w:rsidR="00CE3E95" w:rsidRDefault="00CE3E95">
      <w:pPr>
        <w:pStyle w:val="TOC4"/>
        <w:rPr>
          <w:rFonts w:ascii="Calibri" w:hAnsi="Calibri"/>
          <w:kern w:val="2"/>
          <w:sz w:val="24"/>
          <w:szCs w:val="24"/>
        </w:rPr>
      </w:pPr>
      <w:r>
        <w:t>15.2.6</w:t>
      </w:r>
      <w:r>
        <w:rPr>
          <w:rFonts w:ascii="Calibri" w:hAnsi="Calibri"/>
          <w:kern w:val="2"/>
          <w:sz w:val="24"/>
          <w:szCs w:val="24"/>
        </w:rPr>
        <w:tab/>
      </w:r>
      <w:r>
        <w:t>AI/ML for NG-RAN (RAN3)</w:t>
      </w:r>
      <w:r>
        <w:tab/>
      </w:r>
      <w:r>
        <w:fldChar w:fldCharType="begin" w:fldLock="1"/>
      </w:r>
      <w:r>
        <w:instrText xml:space="preserve"> PAGEREF _Toc195035633 \h </w:instrText>
      </w:r>
      <w:r>
        <w:fldChar w:fldCharType="separate"/>
      </w:r>
      <w:r>
        <w:t>120</w:t>
      </w:r>
      <w:r>
        <w:fldChar w:fldCharType="end"/>
      </w:r>
    </w:p>
    <w:p w14:paraId="2ACD281A" w14:textId="042A72BE" w:rsidR="00CE3E95" w:rsidRDefault="00CE3E95">
      <w:pPr>
        <w:pStyle w:val="TOC4"/>
        <w:rPr>
          <w:rFonts w:ascii="Calibri" w:hAnsi="Calibri"/>
          <w:kern w:val="2"/>
          <w:sz w:val="24"/>
          <w:szCs w:val="24"/>
        </w:rPr>
      </w:pPr>
      <w:r>
        <w:t>15.2.7</w:t>
      </w:r>
      <w:r>
        <w:rPr>
          <w:rFonts w:ascii="Calibri" w:hAnsi="Calibri"/>
          <w:kern w:val="2"/>
          <w:sz w:val="24"/>
          <w:szCs w:val="24"/>
        </w:rPr>
        <w:tab/>
      </w:r>
      <w:r>
        <w:t>Additional RAN1-led topics</w:t>
      </w:r>
      <w:r>
        <w:tab/>
      </w:r>
      <w:r>
        <w:fldChar w:fldCharType="begin" w:fldLock="1"/>
      </w:r>
      <w:r>
        <w:instrText xml:space="preserve"> PAGEREF _Toc195035634 \h </w:instrText>
      </w:r>
      <w:r>
        <w:fldChar w:fldCharType="separate"/>
      </w:r>
      <w:r>
        <w:t>122</w:t>
      </w:r>
      <w:r>
        <w:fldChar w:fldCharType="end"/>
      </w:r>
    </w:p>
    <w:p w14:paraId="1B8826D8" w14:textId="375AA968" w:rsidR="00CE3E95" w:rsidRDefault="00CE3E95">
      <w:pPr>
        <w:pStyle w:val="TOC5"/>
        <w:rPr>
          <w:rFonts w:ascii="Calibri" w:hAnsi="Calibri"/>
          <w:kern w:val="2"/>
          <w:sz w:val="24"/>
          <w:szCs w:val="24"/>
        </w:rPr>
      </w:pPr>
      <w:r>
        <w:t>15.2.7.1</w:t>
      </w:r>
      <w:r>
        <w:rPr>
          <w:rFonts w:ascii="Calibri" w:hAnsi="Calibri"/>
          <w:kern w:val="2"/>
          <w:sz w:val="24"/>
          <w:szCs w:val="24"/>
        </w:rPr>
        <w:tab/>
      </w:r>
      <w:r>
        <w:t>Coverage enh. (incl. FR2)</w:t>
      </w:r>
      <w:r>
        <w:tab/>
      </w:r>
      <w:r>
        <w:fldChar w:fldCharType="begin" w:fldLock="1"/>
      </w:r>
      <w:r>
        <w:instrText xml:space="preserve"> PAGEREF _Toc195035635 \h </w:instrText>
      </w:r>
      <w:r>
        <w:fldChar w:fldCharType="separate"/>
      </w:r>
      <w:r>
        <w:t>122</w:t>
      </w:r>
      <w:r>
        <w:fldChar w:fldCharType="end"/>
      </w:r>
    </w:p>
    <w:p w14:paraId="5146E530" w14:textId="341DFDD2" w:rsidR="00CE3E95" w:rsidRDefault="00CE3E95">
      <w:pPr>
        <w:pStyle w:val="TOC5"/>
        <w:rPr>
          <w:rFonts w:ascii="Calibri" w:hAnsi="Calibri"/>
          <w:kern w:val="2"/>
          <w:sz w:val="24"/>
          <w:szCs w:val="24"/>
        </w:rPr>
      </w:pPr>
      <w:r>
        <w:t>15.2.7.2</w:t>
      </w:r>
      <w:r>
        <w:rPr>
          <w:rFonts w:ascii="Calibri" w:hAnsi="Calibri"/>
          <w:kern w:val="2"/>
          <w:sz w:val="24"/>
          <w:szCs w:val="24"/>
        </w:rPr>
        <w:tab/>
      </w:r>
      <w:r>
        <w:t>NES</w:t>
      </w:r>
      <w:r>
        <w:tab/>
      </w:r>
      <w:r>
        <w:fldChar w:fldCharType="begin" w:fldLock="1"/>
      </w:r>
      <w:r>
        <w:instrText xml:space="preserve"> PAGEREF _Toc195035636 \h </w:instrText>
      </w:r>
      <w:r>
        <w:fldChar w:fldCharType="separate"/>
      </w:r>
      <w:r>
        <w:t>123</w:t>
      </w:r>
      <w:r>
        <w:fldChar w:fldCharType="end"/>
      </w:r>
    </w:p>
    <w:p w14:paraId="27D34F89" w14:textId="11ED9370" w:rsidR="00CE3E95" w:rsidRDefault="00CE3E95">
      <w:pPr>
        <w:pStyle w:val="TOC4"/>
        <w:rPr>
          <w:rFonts w:ascii="Calibri" w:hAnsi="Calibri"/>
          <w:kern w:val="2"/>
          <w:sz w:val="24"/>
          <w:szCs w:val="24"/>
        </w:rPr>
      </w:pPr>
      <w:r>
        <w:t>15.2.8</w:t>
      </w:r>
      <w:r>
        <w:rPr>
          <w:rFonts w:ascii="Calibri" w:hAnsi="Calibri"/>
          <w:kern w:val="2"/>
          <w:sz w:val="24"/>
          <w:szCs w:val="24"/>
        </w:rPr>
        <w:tab/>
      </w:r>
      <w:r>
        <w:t>Additional RAN2-led topics</w:t>
      </w:r>
      <w:r>
        <w:tab/>
      </w:r>
      <w:r>
        <w:fldChar w:fldCharType="begin" w:fldLock="1"/>
      </w:r>
      <w:r>
        <w:instrText xml:space="preserve"> PAGEREF _Toc195035637 \h </w:instrText>
      </w:r>
      <w:r>
        <w:fldChar w:fldCharType="separate"/>
      </w:r>
      <w:r>
        <w:t>125</w:t>
      </w:r>
      <w:r>
        <w:fldChar w:fldCharType="end"/>
      </w:r>
    </w:p>
    <w:p w14:paraId="709F003A" w14:textId="3E00EBF8" w:rsidR="00CE3E95" w:rsidRDefault="00CE3E95">
      <w:pPr>
        <w:pStyle w:val="TOC5"/>
        <w:rPr>
          <w:rFonts w:ascii="Calibri" w:hAnsi="Calibri"/>
          <w:kern w:val="2"/>
          <w:sz w:val="24"/>
          <w:szCs w:val="24"/>
        </w:rPr>
      </w:pPr>
      <w:r>
        <w:t>15.2.8.1</w:t>
      </w:r>
      <w:r>
        <w:rPr>
          <w:rFonts w:ascii="Calibri" w:hAnsi="Calibri"/>
          <w:kern w:val="2"/>
          <w:sz w:val="24"/>
          <w:szCs w:val="24"/>
        </w:rPr>
        <w:tab/>
      </w:r>
      <w:r>
        <w:t>Mobility enh.</w:t>
      </w:r>
      <w:r>
        <w:tab/>
      </w:r>
      <w:r>
        <w:fldChar w:fldCharType="begin" w:fldLock="1"/>
      </w:r>
      <w:r>
        <w:instrText xml:space="preserve"> PAGEREF _Toc195035638 \h </w:instrText>
      </w:r>
      <w:r>
        <w:fldChar w:fldCharType="separate"/>
      </w:r>
      <w:r>
        <w:t>125</w:t>
      </w:r>
      <w:r>
        <w:fldChar w:fldCharType="end"/>
      </w:r>
    </w:p>
    <w:p w14:paraId="1ED89986" w14:textId="58520604" w:rsidR="00CE3E95" w:rsidRDefault="00CE3E95">
      <w:pPr>
        <w:pStyle w:val="TOC5"/>
        <w:rPr>
          <w:rFonts w:ascii="Calibri" w:hAnsi="Calibri"/>
          <w:kern w:val="2"/>
          <w:sz w:val="24"/>
          <w:szCs w:val="24"/>
        </w:rPr>
      </w:pPr>
      <w:r>
        <w:t>15.2.8.2</w:t>
      </w:r>
      <w:r>
        <w:rPr>
          <w:rFonts w:ascii="Calibri" w:hAnsi="Calibri"/>
          <w:kern w:val="2"/>
          <w:sz w:val="24"/>
          <w:szCs w:val="24"/>
        </w:rPr>
        <w:tab/>
      </w:r>
      <w:r>
        <w:t>XR</w:t>
      </w:r>
      <w:r>
        <w:tab/>
      </w:r>
      <w:r>
        <w:fldChar w:fldCharType="begin" w:fldLock="1"/>
      </w:r>
      <w:r>
        <w:instrText xml:space="preserve"> PAGEREF _Toc195035639 \h </w:instrText>
      </w:r>
      <w:r>
        <w:fldChar w:fldCharType="separate"/>
      </w:r>
      <w:r>
        <w:t>126</w:t>
      </w:r>
      <w:r>
        <w:fldChar w:fldCharType="end"/>
      </w:r>
    </w:p>
    <w:p w14:paraId="7686653F" w14:textId="2B8B853A" w:rsidR="00CE3E95" w:rsidRDefault="00CE3E95">
      <w:pPr>
        <w:pStyle w:val="TOC5"/>
        <w:rPr>
          <w:rFonts w:ascii="Calibri" w:hAnsi="Calibri"/>
          <w:kern w:val="2"/>
          <w:sz w:val="24"/>
          <w:szCs w:val="24"/>
        </w:rPr>
      </w:pPr>
      <w:r>
        <w:t>15.2.8.3</w:t>
      </w:r>
      <w:r>
        <w:rPr>
          <w:rFonts w:ascii="Calibri" w:hAnsi="Calibri"/>
          <w:kern w:val="2"/>
          <w:sz w:val="24"/>
          <w:szCs w:val="24"/>
        </w:rPr>
        <w:tab/>
      </w:r>
      <w:r>
        <w:t>UAV/UAM enh.</w:t>
      </w:r>
      <w:r>
        <w:tab/>
      </w:r>
      <w:r>
        <w:fldChar w:fldCharType="begin" w:fldLock="1"/>
      </w:r>
      <w:r>
        <w:instrText xml:space="preserve"> PAGEREF _Toc195035640 \h </w:instrText>
      </w:r>
      <w:r>
        <w:fldChar w:fldCharType="separate"/>
      </w:r>
      <w:r>
        <w:t>127</w:t>
      </w:r>
      <w:r>
        <w:fldChar w:fldCharType="end"/>
      </w:r>
    </w:p>
    <w:p w14:paraId="1CE70B3D" w14:textId="64999204" w:rsidR="00CE3E95" w:rsidRDefault="00CE3E95">
      <w:pPr>
        <w:pStyle w:val="TOC5"/>
        <w:rPr>
          <w:rFonts w:ascii="Calibri" w:hAnsi="Calibri"/>
          <w:kern w:val="2"/>
          <w:sz w:val="24"/>
          <w:szCs w:val="24"/>
        </w:rPr>
      </w:pPr>
      <w:r>
        <w:t>15.2.8.4</w:t>
      </w:r>
      <w:r>
        <w:rPr>
          <w:rFonts w:ascii="Calibri" w:hAnsi="Calibri"/>
          <w:kern w:val="2"/>
          <w:sz w:val="24"/>
          <w:szCs w:val="24"/>
        </w:rPr>
        <w:tab/>
      </w:r>
      <w:r>
        <w:t>NR NTN</w:t>
      </w:r>
      <w:r>
        <w:tab/>
      </w:r>
      <w:r>
        <w:fldChar w:fldCharType="begin" w:fldLock="1"/>
      </w:r>
      <w:r>
        <w:instrText xml:space="preserve"> PAGEREF _Toc195035641 \h </w:instrText>
      </w:r>
      <w:r>
        <w:fldChar w:fldCharType="separate"/>
      </w:r>
      <w:r>
        <w:t>128</w:t>
      </w:r>
      <w:r>
        <w:fldChar w:fldCharType="end"/>
      </w:r>
    </w:p>
    <w:p w14:paraId="66A6E59F" w14:textId="612DC5E6" w:rsidR="00CE3E95" w:rsidRDefault="00CE3E95">
      <w:pPr>
        <w:pStyle w:val="TOC4"/>
        <w:rPr>
          <w:rFonts w:ascii="Calibri" w:hAnsi="Calibri"/>
          <w:kern w:val="2"/>
          <w:sz w:val="24"/>
          <w:szCs w:val="24"/>
        </w:rPr>
      </w:pPr>
      <w:r>
        <w:t>15.2.9</w:t>
      </w:r>
      <w:r>
        <w:rPr>
          <w:rFonts w:ascii="Calibri" w:hAnsi="Calibri"/>
          <w:kern w:val="2"/>
          <w:sz w:val="24"/>
          <w:szCs w:val="24"/>
        </w:rPr>
        <w:tab/>
      </w:r>
      <w:r>
        <w:t>Additional RAN3-led topics</w:t>
      </w:r>
      <w:r>
        <w:tab/>
      </w:r>
      <w:r>
        <w:fldChar w:fldCharType="begin" w:fldLock="1"/>
      </w:r>
      <w:r>
        <w:instrText xml:space="preserve"> PAGEREF _Toc195035642 \h </w:instrText>
      </w:r>
      <w:r>
        <w:fldChar w:fldCharType="separate"/>
      </w:r>
      <w:r>
        <w:t>130</w:t>
      </w:r>
      <w:r>
        <w:fldChar w:fldCharType="end"/>
      </w:r>
    </w:p>
    <w:p w14:paraId="2BC3E306" w14:textId="7E1E7C32" w:rsidR="00CE3E95" w:rsidRDefault="00CE3E95">
      <w:pPr>
        <w:pStyle w:val="TOC5"/>
        <w:rPr>
          <w:rFonts w:ascii="Calibri" w:hAnsi="Calibri"/>
          <w:kern w:val="2"/>
          <w:sz w:val="24"/>
          <w:szCs w:val="24"/>
        </w:rPr>
      </w:pPr>
      <w:r>
        <w:t>15.2.9.1</w:t>
      </w:r>
      <w:r>
        <w:rPr>
          <w:rFonts w:ascii="Calibri" w:hAnsi="Calibri"/>
          <w:kern w:val="2"/>
          <w:sz w:val="24"/>
          <w:szCs w:val="24"/>
        </w:rPr>
        <w:tab/>
      </w:r>
      <w:r>
        <w:t>Sensing/ISAC</w:t>
      </w:r>
      <w:r>
        <w:tab/>
      </w:r>
      <w:r>
        <w:fldChar w:fldCharType="begin" w:fldLock="1"/>
      </w:r>
      <w:r>
        <w:instrText xml:space="preserve"> PAGEREF _Toc195035643 \h </w:instrText>
      </w:r>
      <w:r>
        <w:fldChar w:fldCharType="separate"/>
      </w:r>
      <w:r>
        <w:t>130</w:t>
      </w:r>
      <w:r>
        <w:fldChar w:fldCharType="end"/>
      </w:r>
    </w:p>
    <w:p w14:paraId="14E923FD" w14:textId="37FCDAA9" w:rsidR="00CE3E95" w:rsidRDefault="00CE3E95">
      <w:pPr>
        <w:pStyle w:val="TOC5"/>
        <w:rPr>
          <w:rFonts w:ascii="Calibri" w:hAnsi="Calibri"/>
          <w:kern w:val="2"/>
          <w:sz w:val="24"/>
          <w:szCs w:val="24"/>
        </w:rPr>
      </w:pPr>
      <w:r>
        <w:t>15.2.9.2</w:t>
      </w:r>
      <w:r>
        <w:rPr>
          <w:rFonts w:ascii="Calibri" w:hAnsi="Calibri"/>
          <w:kern w:val="2"/>
          <w:sz w:val="24"/>
          <w:szCs w:val="24"/>
        </w:rPr>
        <w:tab/>
      </w:r>
      <w:r>
        <w:t>SON/MDT enh.</w:t>
      </w:r>
      <w:r>
        <w:tab/>
      </w:r>
      <w:r>
        <w:fldChar w:fldCharType="begin" w:fldLock="1"/>
      </w:r>
      <w:r>
        <w:instrText xml:space="preserve"> PAGEREF _Toc195035644 \h </w:instrText>
      </w:r>
      <w:r>
        <w:fldChar w:fldCharType="separate"/>
      </w:r>
      <w:r>
        <w:t>132</w:t>
      </w:r>
      <w:r>
        <w:fldChar w:fldCharType="end"/>
      </w:r>
    </w:p>
    <w:p w14:paraId="4F166D56" w14:textId="13FF6605" w:rsidR="00CE3E95" w:rsidRDefault="00CE3E95">
      <w:pPr>
        <w:pStyle w:val="TOC4"/>
        <w:rPr>
          <w:rFonts w:ascii="Calibri" w:hAnsi="Calibri"/>
          <w:kern w:val="2"/>
          <w:sz w:val="24"/>
          <w:szCs w:val="24"/>
        </w:rPr>
      </w:pPr>
      <w:r>
        <w:t>15.2.10</w:t>
      </w:r>
      <w:r>
        <w:rPr>
          <w:rFonts w:ascii="Calibri" w:hAnsi="Calibri"/>
          <w:kern w:val="2"/>
          <w:sz w:val="24"/>
          <w:szCs w:val="24"/>
        </w:rPr>
        <w:tab/>
      </w:r>
      <w:r>
        <w:t>Other RAN1/2/3-led topics (incl. developing channel BW 200MHz considering n104)</w:t>
      </w:r>
      <w:r>
        <w:tab/>
      </w:r>
      <w:r>
        <w:fldChar w:fldCharType="begin" w:fldLock="1"/>
      </w:r>
      <w:r>
        <w:instrText xml:space="preserve"> PAGEREF _Toc195035645 \h </w:instrText>
      </w:r>
      <w:r>
        <w:fldChar w:fldCharType="separate"/>
      </w:r>
      <w:r>
        <w:t>133</w:t>
      </w:r>
      <w:r>
        <w:fldChar w:fldCharType="end"/>
      </w:r>
    </w:p>
    <w:p w14:paraId="2A6D6093" w14:textId="30704F32" w:rsidR="00CE3E95" w:rsidRDefault="00CE3E95">
      <w:pPr>
        <w:pStyle w:val="TOC3"/>
        <w:rPr>
          <w:rFonts w:ascii="Calibri" w:hAnsi="Calibri"/>
          <w:kern w:val="2"/>
          <w:sz w:val="24"/>
          <w:szCs w:val="24"/>
        </w:rPr>
      </w:pPr>
      <w:r>
        <w:t>15.3</w:t>
      </w:r>
      <w:r>
        <w:rPr>
          <w:rFonts w:ascii="Calibri" w:hAnsi="Calibri"/>
          <w:kern w:val="2"/>
          <w:sz w:val="24"/>
          <w:szCs w:val="24"/>
        </w:rPr>
        <w:tab/>
      </w:r>
      <w:r>
        <w:t>RAN4 led topics</w:t>
      </w:r>
      <w:r>
        <w:tab/>
      </w:r>
      <w:r>
        <w:fldChar w:fldCharType="begin" w:fldLock="1"/>
      </w:r>
      <w:r>
        <w:instrText xml:space="preserve"> PAGEREF _Toc195035646 \h </w:instrText>
      </w:r>
      <w:r>
        <w:fldChar w:fldCharType="separate"/>
      </w:r>
      <w:r>
        <w:t>136</w:t>
      </w:r>
      <w:r>
        <w:fldChar w:fldCharType="end"/>
      </w:r>
    </w:p>
    <w:p w14:paraId="411EA332" w14:textId="6B1BF5CC" w:rsidR="00CE3E95" w:rsidRDefault="00CE3E95">
      <w:pPr>
        <w:pStyle w:val="TOC2"/>
        <w:rPr>
          <w:rFonts w:ascii="Calibri" w:hAnsi="Calibri"/>
          <w:kern w:val="2"/>
          <w:sz w:val="24"/>
          <w:szCs w:val="24"/>
        </w:rPr>
      </w:pPr>
      <w:r>
        <w:t>16</w:t>
      </w:r>
      <w:r>
        <w:rPr>
          <w:rFonts w:ascii="Calibri" w:hAnsi="Calibri"/>
          <w:kern w:val="2"/>
          <w:sz w:val="24"/>
          <w:szCs w:val="24"/>
        </w:rPr>
        <w:tab/>
      </w:r>
      <w:r>
        <w:t>Study on 6G Scenarios and Requirements [RAN led SI: FS_6G_RAN_Scen_Req]</w:t>
      </w:r>
      <w:r>
        <w:tab/>
      </w:r>
      <w:r>
        <w:fldChar w:fldCharType="begin" w:fldLock="1"/>
      </w:r>
      <w:r>
        <w:instrText xml:space="preserve"> PAGEREF _Toc195035647 \h </w:instrText>
      </w:r>
      <w:r>
        <w:fldChar w:fldCharType="separate"/>
      </w:r>
      <w:r>
        <w:t>141</w:t>
      </w:r>
      <w:r>
        <w:fldChar w:fldCharType="end"/>
      </w:r>
    </w:p>
    <w:p w14:paraId="4F678D0E" w14:textId="46753236" w:rsidR="00CE3E95" w:rsidRDefault="00CE3E95">
      <w:pPr>
        <w:pStyle w:val="TOC2"/>
        <w:rPr>
          <w:rFonts w:ascii="Calibri" w:hAnsi="Calibri"/>
          <w:kern w:val="2"/>
          <w:sz w:val="24"/>
          <w:szCs w:val="24"/>
        </w:rPr>
      </w:pPr>
      <w:r>
        <w:t>17</w:t>
      </w:r>
      <w:r>
        <w:rPr>
          <w:rFonts w:ascii="Calibri" w:hAnsi="Calibri"/>
          <w:kern w:val="2"/>
          <w:sz w:val="24"/>
          <w:szCs w:val="24"/>
        </w:rPr>
        <w:tab/>
      </w:r>
      <w:r>
        <w:t>Any other business</w:t>
      </w:r>
      <w:r>
        <w:tab/>
      </w:r>
      <w:r>
        <w:fldChar w:fldCharType="begin" w:fldLock="1"/>
      </w:r>
      <w:r>
        <w:instrText xml:space="preserve"> PAGEREF _Toc195035648 \h </w:instrText>
      </w:r>
      <w:r>
        <w:fldChar w:fldCharType="separate"/>
      </w:r>
      <w:r>
        <w:t>150</w:t>
      </w:r>
      <w:r>
        <w:fldChar w:fldCharType="end"/>
      </w:r>
    </w:p>
    <w:p w14:paraId="529B2E66" w14:textId="76FAA1FB" w:rsidR="00CE3E95" w:rsidRDefault="00CE3E95">
      <w:pPr>
        <w:pStyle w:val="TOC2"/>
        <w:rPr>
          <w:rFonts w:ascii="Calibri" w:hAnsi="Calibri"/>
          <w:kern w:val="2"/>
          <w:sz w:val="24"/>
          <w:szCs w:val="24"/>
        </w:rPr>
      </w:pPr>
      <w:r>
        <w:t>18</w:t>
      </w:r>
      <w:r>
        <w:rPr>
          <w:rFonts w:ascii="Calibri" w:hAnsi="Calibri"/>
          <w:kern w:val="2"/>
          <w:sz w:val="24"/>
          <w:szCs w:val="24"/>
        </w:rPr>
        <w:tab/>
      </w:r>
      <w:r>
        <w:t>Closing of the meeting</w:t>
      </w:r>
      <w:r>
        <w:tab/>
      </w:r>
      <w:r>
        <w:fldChar w:fldCharType="begin" w:fldLock="1"/>
      </w:r>
      <w:r>
        <w:instrText xml:space="preserve"> PAGEREF _Toc195035649 \h </w:instrText>
      </w:r>
      <w:r>
        <w:fldChar w:fldCharType="separate"/>
      </w:r>
      <w:r>
        <w:t>152</w:t>
      </w:r>
      <w:r>
        <w:fldChar w:fldCharType="end"/>
      </w:r>
    </w:p>
    <w:p w14:paraId="264FD081" w14:textId="247CC0D0" w:rsidR="00CE3E95" w:rsidRDefault="00CE3E95">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_Toc195035650 \h </w:instrText>
      </w:r>
      <w:r>
        <w:fldChar w:fldCharType="separate"/>
      </w:r>
      <w:r>
        <w:t>153</w:t>
      </w:r>
      <w:r>
        <w:fldChar w:fldCharType="end"/>
      </w:r>
    </w:p>
    <w:p w14:paraId="5EFEA959" w14:textId="501CAAB6" w:rsidR="00CE3E95" w:rsidRDefault="00CE3E95">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_Toc195035651 \h </w:instrText>
      </w:r>
      <w:r>
        <w:fldChar w:fldCharType="separate"/>
      </w:r>
      <w:r>
        <w:t>154</w:t>
      </w:r>
      <w:r>
        <w:fldChar w:fldCharType="end"/>
      </w:r>
    </w:p>
    <w:p w14:paraId="6AB395EB" w14:textId="293BB766" w:rsidR="00CE3E95" w:rsidRDefault="00CE3E95">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_Toc195035652 \h </w:instrText>
      </w:r>
      <w:r>
        <w:fldChar w:fldCharType="separate"/>
      </w:r>
      <w:r>
        <w:t>155</w:t>
      </w:r>
      <w:r>
        <w:fldChar w:fldCharType="end"/>
      </w:r>
    </w:p>
    <w:p w14:paraId="068B495E" w14:textId="54F98EB7" w:rsidR="00CE3E95" w:rsidRDefault="00CE3E95">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_Toc195035653 \h </w:instrText>
      </w:r>
      <w:r>
        <w:fldChar w:fldCharType="separate"/>
      </w:r>
      <w:r>
        <w:t>156</w:t>
      </w:r>
      <w:r>
        <w:fldChar w:fldCharType="end"/>
      </w:r>
    </w:p>
    <w:p w14:paraId="288A4B54" w14:textId="5FF22DF7" w:rsidR="00CE3E95" w:rsidRDefault="00CE3E95">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_Toc195035654 \h </w:instrText>
      </w:r>
      <w:r>
        <w:fldChar w:fldCharType="separate"/>
      </w:r>
      <w:r>
        <w:t>157</w:t>
      </w:r>
      <w:r>
        <w:fldChar w:fldCharType="end"/>
      </w:r>
    </w:p>
    <w:p w14:paraId="5C78A77C" w14:textId="45D9CFFE" w:rsidR="00CE3E95" w:rsidRDefault="00CE3E95">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_Toc195035655 \h </w:instrText>
      </w:r>
      <w:r>
        <w:fldChar w:fldCharType="separate"/>
      </w:r>
      <w:r>
        <w:t>158</w:t>
      </w:r>
      <w:r>
        <w:fldChar w:fldCharType="end"/>
      </w:r>
    </w:p>
    <w:p w14:paraId="1BBE3550" w14:textId="67ABB6EE" w:rsidR="00CE3E95" w:rsidRDefault="00CE3E95">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_Toc195035656 \h </w:instrText>
      </w:r>
      <w:r>
        <w:fldChar w:fldCharType="separate"/>
      </w:r>
      <w:r>
        <w:t>164</w:t>
      </w:r>
      <w:r>
        <w:fldChar w:fldCharType="end"/>
      </w:r>
    </w:p>
    <w:p w14:paraId="6B0FFBCD" w14:textId="048189C9" w:rsidR="00CE3E95" w:rsidRDefault="00CE3E95">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_Toc195035657 \h </w:instrText>
      </w:r>
      <w:r>
        <w:fldChar w:fldCharType="separate"/>
      </w:r>
      <w:r>
        <w:t>165</w:t>
      </w:r>
      <w:r>
        <w:fldChar w:fldCharType="end"/>
      </w:r>
    </w:p>
    <w:p w14:paraId="5F3BDB16" w14:textId="33A458CD" w:rsidR="00CE3E95" w:rsidRDefault="00CE3E95">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_Toc195035658 \h </w:instrText>
      </w:r>
      <w:r>
        <w:fldChar w:fldCharType="separate"/>
      </w:r>
      <w:r>
        <w:t>170</w:t>
      </w:r>
      <w:r>
        <w:fldChar w:fldCharType="end"/>
      </w:r>
    </w:p>
    <w:p w14:paraId="1650BF53" w14:textId="43D3C72B" w:rsidR="00CE3E95" w:rsidRDefault="00CE3E95">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_Toc195035659 \h </w:instrText>
      </w:r>
      <w:r>
        <w:fldChar w:fldCharType="separate"/>
      </w:r>
      <w:r>
        <w:t>172</w:t>
      </w:r>
      <w:r>
        <w:fldChar w:fldCharType="end"/>
      </w:r>
    </w:p>
    <w:p w14:paraId="32C88EF2" w14:textId="5F204FE4" w:rsidR="00CE3E95" w:rsidRDefault="00CE3E95">
      <w:pPr>
        <w:pStyle w:val="TOC2"/>
        <w:rPr>
          <w:rFonts w:ascii="Calibri" w:hAnsi="Calibri"/>
          <w:kern w:val="2"/>
          <w:sz w:val="24"/>
          <w:szCs w:val="24"/>
        </w:rPr>
      </w:pPr>
      <w:r>
        <w:t>Annex I:</w:t>
      </w:r>
      <w:r>
        <w:rPr>
          <w:rFonts w:ascii="Calibri" w:hAnsi="Calibri"/>
          <w:kern w:val="2"/>
          <w:sz w:val="24"/>
          <w:szCs w:val="24"/>
        </w:rPr>
        <w:tab/>
      </w:r>
      <w:r>
        <w:t>List of email discussions after RAN #106</w:t>
      </w:r>
      <w:r>
        <w:tab/>
      </w:r>
      <w:r>
        <w:fldChar w:fldCharType="begin" w:fldLock="1"/>
      </w:r>
      <w:r>
        <w:instrText xml:space="preserve"> PAGEREF _Toc195035660 \h </w:instrText>
      </w:r>
      <w:r>
        <w:fldChar w:fldCharType="separate"/>
      </w:r>
      <w:r>
        <w:t>173</w:t>
      </w:r>
      <w:r>
        <w:fldChar w:fldCharType="end"/>
      </w:r>
    </w:p>
    <w:p w14:paraId="5320B1CE" w14:textId="6B1A000A" w:rsidR="00CE3E95" w:rsidRDefault="00CE3E95">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_Toc195035661 \h </w:instrText>
      </w:r>
      <w:r>
        <w:fldChar w:fldCharType="separate"/>
      </w:r>
      <w:r>
        <w:t>173</w:t>
      </w:r>
      <w:r>
        <w:fldChar w:fldCharType="end"/>
      </w:r>
    </w:p>
    <w:p w14:paraId="28520826" w14:textId="610DC090" w:rsidR="00CE3E95" w:rsidRDefault="00CE3E95">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_Toc195035662 \h </w:instrText>
      </w:r>
      <w:r>
        <w:fldChar w:fldCharType="separate"/>
      </w:r>
      <w:r>
        <w:t>174</w:t>
      </w:r>
      <w:r>
        <w:fldChar w:fldCharType="end"/>
      </w:r>
    </w:p>
    <w:p w14:paraId="3A7FA5B4" w14:textId="6E0F6B40"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95035440"/>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59B3277A" w:rsidR="00FE7C9A" w:rsidRDefault="00FE7C9A" w:rsidP="00FE7C9A">
      <w:pPr>
        <w:snapToGrid w:val="0"/>
      </w:pPr>
      <w:r>
        <w:t>Meeting:</w:t>
      </w:r>
      <w:r>
        <w:tab/>
      </w:r>
      <w:r>
        <w:tab/>
      </w:r>
      <w:r>
        <w:tab/>
      </w:r>
      <w:r>
        <w:tab/>
      </w:r>
      <w:r>
        <w:tab/>
      </w:r>
      <w:r>
        <w:tab/>
        <w:t>3GPP TSG RAN #</w:t>
      </w:r>
      <w:r w:rsidR="00B256C6">
        <w:t>10</w:t>
      </w:r>
      <w:r w:rsidR="00CB79E6">
        <w:t>7</w:t>
      </w:r>
    </w:p>
    <w:p w14:paraId="4ACB4783" w14:textId="67CA478B" w:rsidR="00AC5636" w:rsidRDefault="00FE7C9A" w:rsidP="00FE7C9A">
      <w:pPr>
        <w:snapToGrid w:val="0"/>
      </w:pPr>
      <w:r>
        <w:t>Meeting location:</w:t>
      </w:r>
      <w:r>
        <w:tab/>
      </w:r>
      <w:r>
        <w:tab/>
      </w:r>
      <w:r>
        <w:tab/>
      </w:r>
      <w:r>
        <w:tab/>
      </w:r>
      <w:r w:rsidR="00CB79E6">
        <w:t>Incheon, Korea</w:t>
      </w:r>
      <w:r w:rsidR="00AC5636">
        <w:t>,</w:t>
      </w:r>
      <w:r w:rsidR="00AC5636">
        <w:br/>
      </w:r>
      <w:r w:rsidR="00AC5636">
        <w:tab/>
      </w:r>
      <w:r w:rsidR="00AC5636">
        <w:tab/>
      </w:r>
      <w:r w:rsidR="00AC5636">
        <w:tab/>
      </w:r>
      <w:r w:rsidR="00AC5636">
        <w:tab/>
      </w:r>
      <w:r w:rsidR="00AC5636">
        <w:tab/>
      </w:r>
      <w:r w:rsidR="00AC5636">
        <w:tab/>
      </w:r>
      <w:r w:rsidR="00AC5636">
        <w:tab/>
      </w:r>
      <w:r w:rsidR="00AC5636">
        <w:tab/>
      </w:r>
      <w:r w:rsidR="005420D0" w:rsidRPr="005420D0">
        <w:t xml:space="preserve">Hotel </w:t>
      </w:r>
      <w:r w:rsidR="00CB79E6">
        <w:t>Paradise City</w:t>
      </w:r>
      <w:r w:rsidR="005E4957">
        <w:t xml:space="preserve">, </w:t>
      </w:r>
      <w:r w:rsidR="00CB79E6">
        <w:t>Grand Ballroom A+B+C</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CB79E6">
        <w:t>Meeting room A</w:t>
      </w:r>
      <w:r w:rsidR="00971037">
        <w:t>)</w:t>
      </w:r>
    </w:p>
    <w:p w14:paraId="2F817339" w14:textId="1F4C54BD" w:rsidR="00FE7C9A" w:rsidRDefault="00FE7C9A" w:rsidP="00FE7C9A">
      <w:pPr>
        <w:snapToGrid w:val="0"/>
      </w:pPr>
      <w:r>
        <w:t>Scheduled:</w:t>
      </w:r>
      <w:r>
        <w:tab/>
      </w:r>
      <w:r>
        <w:tab/>
      </w:r>
      <w:r>
        <w:tab/>
      </w:r>
      <w:r>
        <w:tab/>
      </w:r>
      <w:r>
        <w:tab/>
      </w:r>
      <w:r w:rsidR="00B04A64">
        <w:t>Wednes</w:t>
      </w:r>
      <w:r w:rsidR="002F5240">
        <w:t xml:space="preserve">day </w:t>
      </w:r>
      <w:r w:rsidR="00B04A64">
        <w:t>12</w:t>
      </w:r>
      <w:r>
        <w:t>.</w:t>
      </w:r>
      <w:r w:rsidR="00B04A64">
        <w:t>03</w:t>
      </w:r>
      <w:r>
        <w:t>.202</w:t>
      </w:r>
      <w:r w:rsidR="00B04A64">
        <w:t>5</w:t>
      </w:r>
      <w:r>
        <w:t xml:space="preserve"> </w:t>
      </w:r>
      <w:r w:rsidR="005E4957">
        <w:t xml:space="preserve">9am </w:t>
      </w:r>
      <w:r>
        <w:t>(</w:t>
      </w:r>
      <w:r w:rsidR="00B04A64">
        <w:t>0am</w:t>
      </w:r>
      <w:r w:rsidR="002F5240">
        <w:t xml:space="preserve"> UTC</w:t>
      </w:r>
      <w:r>
        <w:t xml:space="preserve">) - </w:t>
      </w:r>
      <w:r w:rsidR="00B04A64">
        <w:t>Fri</w:t>
      </w:r>
      <w:r w:rsidR="0090266F">
        <w:t>day</w:t>
      </w:r>
      <w:r w:rsidR="00680AC2">
        <w:t xml:space="preserve"> </w:t>
      </w:r>
      <w:r w:rsidR="005E4957">
        <w:t>1</w:t>
      </w:r>
      <w:r w:rsidR="00B04A64">
        <w:t>4</w:t>
      </w:r>
      <w:r w:rsidR="00F3435E">
        <w:t>.</w:t>
      </w:r>
      <w:r w:rsidR="00B04A64">
        <w:t>03</w:t>
      </w:r>
      <w:r>
        <w:t>.202</w:t>
      </w:r>
      <w:r w:rsidR="00B04A64">
        <w:t>5</w:t>
      </w:r>
      <w:r>
        <w:t xml:space="preserve"> </w:t>
      </w:r>
      <w:r w:rsidR="005420D0">
        <w:t>6</w:t>
      </w:r>
      <w:r w:rsidR="005E4957">
        <w:t xml:space="preserve">pm </w:t>
      </w:r>
      <w:r>
        <w:t>(</w:t>
      </w:r>
      <w:r w:rsidR="00B04A64">
        <w:t>9am</w:t>
      </w:r>
      <w:r w:rsidR="003015BA">
        <w:t xml:space="preserve"> </w:t>
      </w:r>
      <w:r w:rsidR="004572A6">
        <w:t>UTC</w:t>
      </w:r>
      <w:r>
        <w:t>)</w:t>
      </w:r>
    </w:p>
    <w:p w14:paraId="142E2674" w14:textId="5DB50CC6" w:rsidR="00FE7C9A" w:rsidRDefault="00FE7C9A" w:rsidP="00C87525">
      <w:pPr>
        <w:snapToGrid w:val="0"/>
      </w:pPr>
      <w:r>
        <w:t>Host:</w:t>
      </w:r>
      <w:r>
        <w:tab/>
      </w:r>
      <w:r>
        <w:tab/>
      </w:r>
      <w:r>
        <w:tab/>
      </w:r>
      <w:r>
        <w:tab/>
      </w:r>
      <w:r>
        <w:tab/>
      </w:r>
      <w:r>
        <w:tab/>
      </w:r>
      <w:r>
        <w:tab/>
      </w:r>
      <w:r w:rsidR="00C87525">
        <w:t>Telecommunications Technology Association (</w:t>
      </w:r>
      <w:r w:rsidR="00B04A64">
        <w:t>TTA</w:t>
      </w:r>
      <w:r w:rsidR="00C87525">
        <w:t>)</w:t>
      </w:r>
    </w:p>
    <w:p w14:paraId="71290C55" w14:textId="2D162CA8" w:rsidR="00C87525" w:rsidRDefault="00C87525" w:rsidP="00C87525">
      <w:pPr>
        <w:snapToGrid w:val="0"/>
      </w:pPr>
      <w:r>
        <w:t>TSG RAN Vice chairman:</w:t>
      </w:r>
      <w:r>
        <w:tab/>
        <w:t>Ronald Borsato (AT&amp;T, ATIS)</w:t>
      </w:r>
      <w:r>
        <w:tab/>
      </w:r>
      <w:r>
        <w:tab/>
      </w:r>
      <w:r>
        <w:tab/>
      </w:r>
      <w:r>
        <w:tab/>
      </w:r>
      <w:r>
        <w:tab/>
      </w:r>
      <w:r>
        <w:tab/>
      </w:r>
      <w:r>
        <w:tab/>
        <w:t xml:space="preserve">email: </w:t>
      </w:r>
      <w:hyperlink r:id="rId12" w:history="1">
        <w:r w:rsidRPr="00EB2B24">
          <w:rPr>
            <w:rStyle w:val="Hyperlink"/>
          </w:rPr>
          <w:t>rb354e@att.com</w:t>
        </w:r>
      </w:hyperlink>
      <w:r>
        <w:br/>
      </w:r>
      <w:r>
        <w:tab/>
      </w:r>
      <w:r>
        <w:tab/>
      </w:r>
      <w:r>
        <w:tab/>
      </w:r>
      <w:r>
        <w:tab/>
      </w:r>
      <w:r>
        <w:tab/>
      </w:r>
      <w:r>
        <w:tab/>
      </w:r>
      <w:r>
        <w:tab/>
      </w:r>
      <w:r>
        <w:tab/>
        <w:t>acting as Chair of RAN #107</w:t>
      </w:r>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5"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6" w:history="1">
        <w:r w:rsidRPr="00CC4214">
          <w:rPr>
            <w:rStyle w:val="Hyperlink"/>
          </w:rPr>
          <w:t>3GPP_TSG_RAN@LIST.ETSI.ORG</w:t>
        </w:r>
      </w:hyperlink>
    </w:p>
    <w:p w14:paraId="4CEAB1B1" w14:textId="35CCB66D" w:rsidR="00B22174" w:rsidRDefault="00B22174" w:rsidP="00B22174">
      <w:pPr>
        <w:snapToGrid w:val="0"/>
      </w:pPr>
      <w:r>
        <w:t>NWM tool:</w:t>
      </w:r>
      <w:r>
        <w:tab/>
      </w:r>
      <w:r>
        <w:tab/>
      </w:r>
      <w:r>
        <w:tab/>
      </w:r>
      <w:r>
        <w:tab/>
      </w:r>
      <w:r>
        <w:tab/>
      </w:r>
      <w:hyperlink r:id="rId17" w:history="1">
        <w:r w:rsidR="00E15C88" w:rsidRPr="00764DDE">
          <w:rPr>
            <w:rStyle w:val="Hyperlink"/>
          </w:rPr>
          <w:t>https://nwm-trial.etsi.org</w:t>
        </w:r>
      </w:hyperlink>
      <w:r w:rsidR="00E15C88">
        <w:t xml:space="preserve"> (not used at RAN #</w:t>
      </w:r>
      <w:r w:rsidR="00D71A01">
        <w:t>10</w:t>
      </w:r>
      <w:r w:rsidR="00C87525">
        <w:t>7</w:t>
      </w:r>
      <w:r w:rsidR="00E15C88">
        <w:t>)</w:t>
      </w:r>
    </w:p>
    <w:p w14:paraId="03000520" w14:textId="78F5841C" w:rsidR="00FE7C9A" w:rsidRDefault="00FE7C9A" w:rsidP="00FE7C9A">
      <w:pPr>
        <w:snapToGrid w:val="0"/>
      </w:pPr>
      <w:r>
        <w:t>Technical documents:</w:t>
      </w:r>
      <w:r>
        <w:tab/>
      </w:r>
      <w:r>
        <w:tab/>
      </w:r>
      <w:hyperlink r:id="rId18" w:history="1">
        <w:r w:rsidR="005E4957" w:rsidRPr="00844FD7">
          <w:rPr>
            <w:rStyle w:val="Hyperlink"/>
          </w:rPr>
          <w:t>ftp://ftp.3gpp.org/tsg_ran/TSGR_10</w:t>
        </w:r>
        <w:r w:rsidR="00C87525">
          <w:rPr>
            <w:rStyle w:val="Hyperlink"/>
          </w:rPr>
          <w:t>7</w:t>
        </w:r>
        <w:r w:rsidR="005E4957" w:rsidRPr="00844FD7">
          <w:rPr>
            <w:rStyle w:val="Hyperlink"/>
          </w:rPr>
          <w:t>/Docs</w:t>
        </w:r>
      </w:hyperlink>
    </w:p>
    <w:p w14:paraId="63739BB2" w14:textId="737AD1A7" w:rsidR="005420D0" w:rsidRDefault="00FE7C9A" w:rsidP="005420D0">
      <w:pPr>
        <w:snapToGrid w:val="0"/>
        <w:spacing w:after="0"/>
      </w:pPr>
      <w:r>
        <w:t>next meetings:</w:t>
      </w:r>
      <w:r w:rsidR="000F44D3">
        <w:tab/>
      </w:r>
      <w:r w:rsidR="000F44D3">
        <w:tab/>
      </w:r>
      <w:r w:rsidR="00820501">
        <w:tab/>
      </w:r>
      <w:r w:rsidR="00820501">
        <w:tab/>
      </w:r>
      <w:r w:rsidR="005420D0">
        <w:t>TSG RAN #108</w:t>
      </w:r>
      <w:r w:rsidR="005420D0">
        <w:tab/>
      </w:r>
      <w:r w:rsidR="005420D0">
        <w:tab/>
      </w:r>
      <w:r w:rsidR="008E1E59">
        <w:t>09</w:t>
      </w:r>
      <w:r w:rsidR="005420D0">
        <w:t xml:space="preserve">.06. - </w:t>
      </w:r>
      <w:r w:rsidR="008E1E59">
        <w:t>13</w:t>
      </w:r>
      <w:r w:rsidR="005420D0">
        <w:t>.06.2025</w:t>
      </w:r>
      <w:r w:rsidR="005420D0">
        <w:tab/>
        <w:t>Prague, Czech Rep.</w:t>
      </w:r>
      <w:r w:rsidR="005420D0">
        <w:tab/>
        <w:t>host: ETSI, E3MAG</w:t>
      </w:r>
    </w:p>
    <w:p w14:paraId="4110958B" w14:textId="3AB9CA6A" w:rsidR="00C87525" w:rsidRDefault="00C87525" w:rsidP="005420D0">
      <w:pPr>
        <w:snapToGrid w:val="0"/>
        <w:spacing w:after="0"/>
      </w:pPr>
      <w:r>
        <w:tab/>
      </w:r>
      <w:r>
        <w:tab/>
      </w:r>
      <w:r>
        <w:tab/>
      </w:r>
      <w:r>
        <w:tab/>
      </w:r>
      <w:r>
        <w:tab/>
      </w:r>
      <w:r>
        <w:tab/>
      </w:r>
      <w:r>
        <w:tab/>
      </w:r>
      <w:r>
        <w:tab/>
        <w:t>TSG RAN #109</w:t>
      </w:r>
      <w:r>
        <w:tab/>
      </w:r>
      <w:r>
        <w:tab/>
      </w:r>
      <w:r w:rsidR="00CD1BC4">
        <w:t>15</w:t>
      </w:r>
      <w:r>
        <w:t xml:space="preserve">.09. - </w:t>
      </w:r>
      <w:r w:rsidR="00CD1BC4">
        <w:t>18</w:t>
      </w:r>
      <w:r>
        <w:t>.09.2025</w:t>
      </w:r>
      <w:r>
        <w:tab/>
        <w:t>tbd, China</w:t>
      </w:r>
      <w:r>
        <w:tab/>
      </w:r>
      <w:r>
        <w:tab/>
      </w:r>
      <w:r>
        <w:tab/>
      </w:r>
      <w:r>
        <w:tab/>
        <w:t>host: CCSA</w:t>
      </w:r>
    </w:p>
    <w:p w14:paraId="6E8E482B" w14:textId="77777777" w:rsidR="005420D0" w:rsidRDefault="005420D0" w:rsidP="0050368A">
      <w:pPr>
        <w:snapToGrid w:val="0"/>
        <w:spacing w:after="0"/>
      </w:pP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95035441"/>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20A9042F" w:rsidR="005E4BD5" w:rsidRDefault="005E4BD5" w:rsidP="005E4BD5">
      <w:pPr>
        <w:snapToGrid w:val="0"/>
      </w:pPr>
      <w:r w:rsidRPr="007E7786">
        <w:t>3GPP TSG RAN meeting #</w:t>
      </w:r>
      <w:r w:rsidR="00D71A01">
        <w:t>10</w:t>
      </w:r>
      <w:r w:rsidR="00E32CCC">
        <w:t>7</w:t>
      </w:r>
      <w:r>
        <w:t xml:space="preserve"> </w:t>
      </w:r>
      <w:r w:rsidRPr="007E7786">
        <w:t xml:space="preserve">was held </w:t>
      </w:r>
      <w:r w:rsidR="00E32CCC">
        <w:t>March 12-14</w:t>
      </w:r>
      <w:r>
        <w:t>, 202</w:t>
      </w:r>
      <w:r w:rsidR="00E32CCC">
        <w:t>5</w:t>
      </w:r>
      <w:r>
        <w:t xml:space="preserve"> as </w:t>
      </w:r>
      <w:r w:rsidR="00FC7371">
        <w:t>face-to-face</w:t>
      </w:r>
      <w:r>
        <w:t xml:space="preserve"> meeting </w:t>
      </w:r>
      <w:r w:rsidR="00FC7371">
        <w:t xml:space="preserve">in </w:t>
      </w:r>
      <w:r w:rsidR="00E32CCC">
        <w:t>Incheon, Korea</w:t>
      </w:r>
      <w:r w:rsidR="002D3137">
        <w:t xml:space="preserve"> </w:t>
      </w:r>
      <w:r w:rsidR="00FC7371">
        <w:t>hosted by</w:t>
      </w:r>
      <w:r w:rsidR="00D71A01">
        <w:t xml:space="preserve"> </w:t>
      </w:r>
      <w:r w:rsidR="00E32CCC">
        <w:t xml:space="preserve">the </w:t>
      </w:r>
      <w:r w:rsidR="00E32CCC" w:rsidRPr="00E32CCC">
        <w:t>Telecommunications Technology Association (TTA)</w:t>
      </w:r>
      <w:r w:rsidR="00E32CCC">
        <w:t xml:space="preserve"> directly after the 3GPP 6G workshop which was held at the same place March 10-11, 2025.</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F565BD">
        <w:t>515</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F565BD">
        <w:t>821</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6B1A6E3D"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505E93">
        <w:t>Wed</w:t>
      </w:r>
      <w:r w:rsidR="008554F9" w:rsidRPr="00FD1163">
        <w:t xml:space="preserve"> </w:t>
      </w:r>
      <w:r w:rsidR="00505E93">
        <w:t>12</w:t>
      </w:r>
      <w:r w:rsidR="00007B49" w:rsidRPr="00007B49">
        <w:t>.</w:t>
      </w:r>
      <w:r w:rsidR="00505E93">
        <w:t>03</w:t>
      </w:r>
      <w:r w:rsidR="00007B49" w:rsidRPr="00007B49">
        <w:t>.202</w:t>
      </w:r>
      <w:r w:rsidR="00505E93">
        <w:t>5</w:t>
      </w:r>
      <w:r w:rsidR="008554F9" w:rsidRPr="00FD1163">
        <w:t xml:space="preserve"> 21:00 UTC) got their expected status in order to focus afterwards on the inputs that may require more discussion.</w:t>
      </w:r>
    </w:p>
    <w:p w14:paraId="3B4A8C08" w14:textId="665160AA"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505E93">
        <w:t>7</w:t>
      </w:r>
      <w:r w:rsidR="001A2787" w:rsidRPr="00FD1163">
        <w:t xml:space="preserve"> assessed the modified time budget requests in WI/SI status reports for already approved WIs/SIs relative to the time budget status endorsed by RAN #</w:t>
      </w:r>
      <w:r w:rsidR="00FD1163">
        <w:t>10</w:t>
      </w:r>
      <w:r w:rsidR="00505E93">
        <w:t>6</w:t>
      </w:r>
      <w:r w:rsidR="001A2787" w:rsidRPr="00FD1163">
        <w:t xml:space="preserve"> in </w:t>
      </w:r>
      <w:r w:rsidR="00505E93" w:rsidRPr="00FD1163">
        <w:t>RP-2</w:t>
      </w:r>
      <w:r w:rsidR="00505E93">
        <w:t>42955</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505E93">
        <w:t>7</w:t>
      </w:r>
      <w:r w:rsidR="001A2787" w:rsidRPr="00FD1163">
        <w:t xml:space="preserve"> were endorsed by email in </w:t>
      </w:r>
      <w:r w:rsidR="00FC3CC5" w:rsidRPr="00D44499">
        <w:t>RP-2</w:t>
      </w:r>
      <w:r w:rsidR="00505E93" w:rsidRPr="00D44499">
        <w:t>50821</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2D5B83DF" w:rsidR="007C06AE" w:rsidRDefault="007C06AE" w:rsidP="007C06AE">
      <w:pPr>
        <w:pStyle w:val="B2"/>
        <w:spacing w:after="0"/>
      </w:pPr>
      <w:r>
        <w:t>-</w:t>
      </w:r>
      <w:r>
        <w:tab/>
        <w:t>RAN1:</w:t>
      </w:r>
      <w:r w:rsidR="002649EE">
        <w:t xml:space="preserve"> </w:t>
      </w:r>
      <w:bookmarkStart w:id="55" w:name="_Hlk194864924"/>
      <w:r w:rsidR="002649EE" w:rsidRPr="002649EE">
        <w:t>RP-2</w:t>
      </w:r>
      <w:r w:rsidR="00EE7318">
        <w:t>50003</w:t>
      </w:r>
      <w:bookmarkEnd w:id="55"/>
    </w:p>
    <w:p w14:paraId="144161C3" w14:textId="1316F367" w:rsidR="007C06AE" w:rsidRDefault="007C06AE" w:rsidP="007C06AE">
      <w:pPr>
        <w:pStyle w:val="B2"/>
        <w:spacing w:after="0"/>
      </w:pPr>
      <w:r>
        <w:t>-</w:t>
      </w:r>
      <w:r>
        <w:tab/>
        <w:t>RAN2:</w:t>
      </w:r>
      <w:r w:rsidR="002649EE">
        <w:t xml:space="preserve"> </w:t>
      </w:r>
      <w:r w:rsidR="002649EE" w:rsidRPr="002649EE">
        <w:t>RP-2</w:t>
      </w:r>
      <w:r w:rsidR="00EE7318">
        <w:t>50005</w:t>
      </w:r>
    </w:p>
    <w:p w14:paraId="4F97EAAF" w14:textId="22AA095D" w:rsidR="007C06AE" w:rsidRDefault="007C06AE" w:rsidP="002649EE">
      <w:pPr>
        <w:pStyle w:val="B2"/>
        <w:spacing w:after="0"/>
      </w:pPr>
      <w:r>
        <w:t>-</w:t>
      </w:r>
      <w:r>
        <w:tab/>
        <w:t>RAN3:</w:t>
      </w:r>
      <w:r w:rsidR="002649EE">
        <w:t xml:space="preserve"> RP-2</w:t>
      </w:r>
      <w:r w:rsidR="00EE7318">
        <w:t>50007</w:t>
      </w:r>
    </w:p>
    <w:p w14:paraId="6DD8414C" w14:textId="1ACF020A" w:rsidR="007C06AE" w:rsidRDefault="007C06AE" w:rsidP="007C06AE">
      <w:pPr>
        <w:pStyle w:val="B2"/>
        <w:spacing w:after="0"/>
      </w:pPr>
      <w:r>
        <w:t>-</w:t>
      </w:r>
      <w:r>
        <w:tab/>
        <w:t>RAN4:</w:t>
      </w:r>
      <w:r w:rsidR="002649EE">
        <w:t xml:space="preserve"> </w:t>
      </w:r>
      <w:r w:rsidR="002649EE" w:rsidRPr="002649EE">
        <w:t>RP-2</w:t>
      </w:r>
      <w:r w:rsidR="00EE7318">
        <w:t>50009</w:t>
      </w:r>
    </w:p>
    <w:p w14:paraId="7CDA8D63" w14:textId="151A25A5" w:rsidR="007C06AE" w:rsidRDefault="007C06AE" w:rsidP="007C06AE">
      <w:pPr>
        <w:pStyle w:val="B2"/>
        <w:spacing w:after="0"/>
      </w:pPr>
      <w:r>
        <w:t>-</w:t>
      </w:r>
      <w:r>
        <w:tab/>
        <w:t>RAN5:</w:t>
      </w:r>
      <w:r w:rsidR="002649EE">
        <w:t xml:space="preserve"> </w:t>
      </w:r>
      <w:r w:rsidR="002649EE" w:rsidRPr="002649EE">
        <w:t>RP-2</w:t>
      </w:r>
      <w:r w:rsidR="00EE7318">
        <w:t>50011</w:t>
      </w:r>
    </w:p>
    <w:p w14:paraId="1D64305F" w14:textId="6936239A" w:rsidR="007C06AE" w:rsidRDefault="007C06AE" w:rsidP="007C06AE">
      <w:pPr>
        <w:pStyle w:val="B2"/>
        <w:spacing w:after="0"/>
      </w:pPr>
      <w:r>
        <w:t>-</w:t>
      </w:r>
      <w:r>
        <w:tab/>
        <w:t>TF160:</w:t>
      </w:r>
      <w:r w:rsidR="002649EE">
        <w:t xml:space="preserve"> </w:t>
      </w:r>
      <w:r w:rsidR="002649EE" w:rsidRPr="002649EE">
        <w:t>RP-2</w:t>
      </w:r>
      <w:r w:rsidR="00EE7318">
        <w:t>50013</w:t>
      </w:r>
      <w:r>
        <w:t xml:space="preserve">, MCC: </w:t>
      </w:r>
      <w:r w:rsidR="002649EE" w:rsidRPr="002649EE">
        <w:t>RP-2</w:t>
      </w:r>
      <w:r w:rsidR="00EE7318">
        <w:t>50014</w:t>
      </w:r>
    </w:p>
    <w:p w14:paraId="52A7EA06" w14:textId="715CF85E" w:rsidR="007C06AE" w:rsidRDefault="007C06AE" w:rsidP="003428E9">
      <w:pPr>
        <w:pStyle w:val="B2"/>
        <w:spacing w:after="120"/>
      </w:pPr>
      <w:r>
        <w:t>-</w:t>
      </w:r>
      <w:r>
        <w:tab/>
        <w:t>3GPP ITU-R AH:</w:t>
      </w:r>
      <w:r w:rsidR="002649EE">
        <w:t xml:space="preserve"> </w:t>
      </w:r>
      <w:r w:rsidR="002649EE" w:rsidRPr="002649EE">
        <w:t>RP-2</w:t>
      </w:r>
      <w:r w:rsidR="00EE7318">
        <w:t>50015</w:t>
      </w:r>
    </w:p>
    <w:p w14:paraId="75A8D9DA" w14:textId="77777777" w:rsidR="007047F2" w:rsidRPr="00FD1163" w:rsidRDefault="007047F2" w:rsidP="003428E9">
      <w:pPr>
        <w:pStyle w:val="B2"/>
        <w:spacing w:after="120"/>
      </w:pPr>
    </w:p>
    <w:p w14:paraId="2FA38BBE" w14:textId="77777777" w:rsidR="007047F2" w:rsidRPr="00946A6B" w:rsidRDefault="007047F2" w:rsidP="007047F2">
      <w:pPr>
        <w:pStyle w:val="B1"/>
        <w:spacing w:after="120"/>
      </w:pPr>
      <w:r>
        <w:lastRenderedPageBreak/>
        <w:t>-</w:t>
      </w:r>
      <w:r>
        <w:tab/>
      </w:r>
      <w:r w:rsidRPr="00A97E2A">
        <w:rPr>
          <w:b/>
          <w:bCs/>
        </w:rPr>
        <w:t>Elections of new RAN leadership</w:t>
      </w:r>
      <w:r>
        <w:t xml:space="preserve"> (AI 3.1): With 1 candidate for RAN Chair and 4 candidates for RAN Vice-Chairs and 1 votings the following new RAN leadership was elected (appointment by PCG #54 on 14.05.25):</w:t>
      </w:r>
      <w:r>
        <w:br/>
        <w:t>RAN Chair:</w:t>
      </w:r>
      <w:r>
        <w:tab/>
      </w:r>
      <w:r>
        <w:tab/>
      </w:r>
      <w:r>
        <w:tab/>
      </w:r>
      <w:r w:rsidRPr="006D3113">
        <w:t>Dr. Younsun KIM, Samsung Electronics Co. Ltd (TTA), CorpOPD: TTA</w:t>
      </w:r>
      <w:r>
        <w:br/>
        <w:t>RAN Vice-Chairs:</w:t>
      </w:r>
      <w:r>
        <w:tab/>
        <w:t>Mr. Enrico BURACCHINI, TELECOM ITALIA S.p.A. (ETSI), CorpOPD: ETSI</w:t>
      </w:r>
      <w:r>
        <w:br/>
      </w:r>
      <w:r>
        <w:tab/>
      </w:r>
      <w:r>
        <w:tab/>
      </w:r>
      <w:r>
        <w:tab/>
      </w:r>
      <w:r>
        <w:tab/>
      </w:r>
      <w:r>
        <w:tab/>
      </w:r>
      <w:r>
        <w:tab/>
        <w:t>Mr. Jerome VOGEDES, AT&amp;T (ATIS), CorpOPD: ATIS</w:t>
      </w:r>
      <w:r>
        <w:br/>
      </w:r>
      <w:r>
        <w:tab/>
      </w:r>
      <w:r>
        <w:tab/>
      </w:r>
      <w:r>
        <w:tab/>
      </w:r>
      <w:r>
        <w:tab/>
      </w:r>
      <w:r>
        <w:tab/>
      </w:r>
      <w:r>
        <w:tab/>
        <w:t>Mr. Xutao ZHOU, vivo Mobile Communication Co. (CCSA), CorpOPD: CCSA</w:t>
      </w:r>
    </w:p>
    <w:p w14:paraId="0FC88A32" w14:textId="353A5E95" w:rsidR="009C1C01" w:rsidRPr="00D44499" w:rsidRDefault="00EC5D70" w:rsidP="00911A46">
      <w:pPr>
        <w:pStyle w:val="B1"/>
        <w:snapToGrid w:val="0"/>
      </w:pPr>
      <w:r w:rsidRPr="00C55BEE">
        <w:t>-</w:t>
      </w:r>
      <w:r w:rsidRPr="00C55BEE">
        <w:tab/>
      </w:r>
      <w:r w:rsidR="00FE7C9A" w:rsidRPr="00D44499">
        <w:rPr>
          <w:b/>
        </w:rPr>
        <w:t>REL-16</w:t>
      </w:r>
      <w:r w:rsidR="006318D7" w:rsidRPr="00D44499">
        <w:t xml:space="preserve"> (stage 3 and ASN.1 were frozen </w:t>
      </w:r>
      <w:r w:rsidR="008079E6" w:rsidRPr="00D44499">
        <w:t xml:space="preserve">at RAN #88e </w:t>
      </w:r>
      <w:r w:rsidR="006318D7" w:rsidRPr="00D44499">
        <w:t>in June 20):</w:t>
      </w:r>
      <w:r w:rsidR="00E82B21" w:rsidRPr="00D44499">
        <w:br/>
        <w:t xml:space="preserve">No more open </w:t>
      </w:r>
      <w:r w:rsidR="00604955" w:rsidRPr="00D44499">
        <w:t>REL-16 Core/Perf. part work items/study items</w:t>
      </w:r>
      <w:r w:rsidR="00D177B0" w:rsidRPr="00D44499">
        <w:t xml:space="preserve"> but after RAN #</w:t>
      </w:r>
      <w:r w:rsidR="00AB2ED6" w:rsidRPr="00D44499">
        <w:t>10</w:t>
      </w:r>
      <w:r w:rsidR="00D44499" w:rsidRPr="00D44499">
        <w:t>7</w:t>
      </w:r>
      <w:r w:rsidR="00D177B0" w:rsidRPr="00D44499">
        <w:t xml:space="preserve"> </w:t>
      </w:r>
      <w:r w:rsidR="00D44499" w:rsidRPr="00D44499">
        <w:rPr>
          <w:u w:val="single"/>
        </w:rPr>
        <w:t>3</w:t>
      </w:r>
      <w:r w:rsidR="00D177B0" w:rsidRPr="00D44499">
        <w:rPr>
          <w:u w:val="single"/>
        </w:rPr>
        <w:t xml:space="preserve"> REL-16 RAN5 testing </w:t>
      </w:r>
      <w:r w:rsidR="00604955" w:rsidRPr="00D44499">
        <w:rPr>
          <w:u w:val="single"/>
        </w:rPr>
        <w:t>work items</w:t>
      </w:r>
      <w:r w:rsidR="00D177B0" w:rsidRPr="00D44499">
        <w:rPr>
          <w:u w:val="single"/>
        </w:rPr>
        <w:t xml:space="preserve"> are </w:t>
      </w:r>
      <w:r w:rsidR="00911A46" w:rsidRPr="00D44499">
        <w:rPr>
          <w:u w:val="single"/>
        </w:rPr>
        <w:t xml:space="preserve">still </w:t>
      </w:r>
      <w:r w:rsidR="00D177B0" w:rsidRPr="00D44499">
        <w:rPr>
          <w:u w:val="single"/>
        </w:rPr>
        <w:t>ongoing</w:t>
      </w:r>
      <w:r w:rsidR="008406C9" w:rsidRPr="00D44499">
        <w:rPr>
          <w:u w:val="single"/>
        </w:rPr>
        <w:t>/open</w:t>
      </w:r>
      <w:r w:rsidR="00911A46" w:rsidRPr="00D44499">
        <w:t xml:space="preserve"> (NR_CADC_NR_LTE_DC_R16-UEConTest, 5G_V2X_NRSL_eV2XARC-UEConTest, NR_RRM_enh-UEConTest).</w:t>
      </w:r>
      <w:r w:rsidR="00D44499" w:rsidRPr="00D44499">
        <w:t xml:space="preserve"> </w:t>
      </w:r>
      <w:r w:rsidR="00D44499">
        <w:t xml:space="preserve">REL-16 WI </w:t>
      </w:r>
      <w:r w:rsidR="00D44499" w:rsidRPr="00D44499">
        <w:t>NR_unlic-UEConTest</w:t>
      </w:r>
      <w:r w:rsidR="00D44499">
        <w:t xml:space="preserve"> was completed at RAN #107.</w:t>
      </w:r>
    </w:p>
    <w:p w14:paraId="17274589" w14:textId="47F00BF1" w:rsidR="007B5299" w:rsidRPr="00EE7318" w:rsidRDefault="00FE7C9A" w:rsidP="007B5299">
      <w:pPr>
        <w:pStyle w:val="B1"/>
        <w:spacing w:after="120"/>
        <w:rPr>
          <w:highlight w:val="yellow"/>
        </w:rPr>
      </w:pPr>
      <w:r w:rsidRPr="00D44499">
        <w:t>-</w:t>
      </w:r>
      <w:r w:rsidRPr="00D44499">
        <w:tab/>
      </w:r>
      <w:r w:rsidRPr="00D44499">
        <w:rPr>
          <w:b/>
        </w:rPr>
        <w:t>REL-17</w:t>
      </w:r>
      <w:r w:rsidR="00E70EA9" w:rsidRPr="00D44499">
        <w:rPr>
          <w:b/>
        </w:rPr>
        <w:t xml:space="preserve"> </w:t>
      </w:r>
      <w:r w:rsidR="00E70EA9" w:rsidRPr="00D44499">
        <w:rPr>
          <w:bCs/>
        </w:rPr>
        <w:t xml:space="preserve">(stage 3 </w:t>
      </w:r>
      <w:r w:rsidR="002A5ED2" w:rsidRPr="00D44499">
        <w:rPr>
          <w:bCs/>
        </w:rPr>
        <w:t xml:space="preserve">was frozen in March 22 at RAN #95; </w:t>
      </w:r>
      <w:r w:rsidR="00E70EA9" w:rsidRPr="00D44499">
        <w:rPr>
          <w:bCs/>
        </w:rPr>
        <w:t xml:space="preserve">ASN.1 </w:t>
      </w:r>
      <w:r w:rsidR="002A5ED2" w:rsidRPr="00D44499">
        <w:rPr>
          <w:bCs/>
        </w:rPr>
        <w:t xml:space="preserve">was </w:t>
      </w:r>
      <w:r w:rsidR="00E70EA9" w:rsidRPr="00D44499">
        <w:rPr>
          <w:bCs/>
        </w:rPr>
        <w:t>fr</w:t>
      </w:r>
      <w:r w:rsidR="002A5ED2" w:rsidRPr="00D44499">
        <w:rPr>
          <w:bCs/>
        </w:rPr>
        <w:t>ozen at RAN #96 in June 22</w:t>
      </w:r>
      <w:r w:rsidR="00E70EA9" w:rsidRPr="00D44499">
        <w:rPr>
          <w:bCs/>
        </w:rPr>
        <w:t>)</w:t>
      </w:r>
      <w:r w:rsidRPr="00D44499">
        <w:t>:</w:t>
      </w:r>
      <w:r w:rsidR="003D6CC6" w:rsidRPr="00D44499">
        <w:br/>
      </w:r>
      <w:r w:rsidR="00E1132A" w:rsidRPr="00D44499">
        <w:t>N</w:t>
      </w:r>
      <w:r w:rsidR="00792DF0" w:rsidRPr="00D44499">
        <w:t>o</w:t>
      </w:r>
      <w:r w:rsidR="003D6CC6" w:rsidRPr="00D44499">
        <w:t xml:space="preserve"> </w:t>
      </w:r>
      <w:r w:rsidR="00604955" w:rsidRPr="00D44499">
        <w:t xml:space="preserve">more </w:t>
      </w:r>
      <w:r w:rsidR="00E1132A" w:rsidRPr="00D44499">
        <w:t xml:space="preserve">open </w:t>
      </w:r>
      <w:r w:rsidR="00604955" w:rsidRPr="00D44499">
        <w:t xml:space="preserve">REL-17 </w:t>
      </w:r>
      <w:r w:rsidR="003D6CC6" w:rsidRPr="00D44499">
        <w:t>Core</w:t>
      </w:r>
      <w:r w:rsidR="00517B94" w:rsidRPr="00D44499">
        <w:t>/Perf.</w:t>
      </w:r>
      <w:r w:rsidR="003D6CC6" w:rsidRPr="00D44499">
        <w:t xml:space="preserve"> part work items</w:t>
      </w:r>
      <w:r w:rsidR="00517B94" w:rsidRPr="00D44499">
        <w:t>/study items</w:t>
      </w:r>
      <w:r w:rsidR="0096452E" w:rsidRPr="00D44499">
        <w:t>.</w:t>
      </w:r>
      <w:r w:rsidR="00227029" w:rsidRPr="00D44499">
        <w:br/>
      </w:r>
      <w:r w:rsidR="0096452E" w:rsidRPr="00D44499">
        <w:t>B</w:t>
      </w:r>
      <w:r w:rsidR="00FB1902" w:rsidRPr="00D44499">
        <w:t>ut</w:t>
      </w:r>
      <w:r w:rsidR="00E1132A" w:rsidRPr="00D44499">
        <w:t xml:space="preserve"> </w:t>
      </w:r>
      <w:r w:rsidR="00604955" w:rsidRPr="00D44499">
        <w:t>after RAN #10</w:t>
      </w:r>
      <w:r w:rsidR="00D44499" w:rsidRPr="00D44499">
        <w:t>7</w:t>
      </w:r>
      <w:r w:rsidR="00604955" w:rsidRPr="00D44499">
        <w:t xml:space="preserve"> </w:t>
      </w:r>
      <w:r w:rsidR="001C500D" w:rsidRPr="00D44499">
        <w:rPr>
          <w:u w:val="single"/>
        </w:rPr>
        <w:t>8</w:t>
      </w:r>
      <w:r w:rsidR="003D6CC6" w:rsidRPr="00D44499">
        <w:rPr>
          <w:u w:val="single"/>
        </w:rPr>
        <w:t xml:space="preserve"> </w:t>
      </w:r>
      <w:r w:rsidR="00604955" w:rsidRPr="00D44499">
        <w:rPr>
          <w:u w:val="single"/>
        </w:rPr>
        <w:t>REL-17 RAN5 t</w:t>
      </w:r>
      <w:r w:rsidR="003D6CC6" w:rsidRPr="00D44499">
        <w:rPr>
          <w:u w:val="single"/>
        </w:rPr>
        <w:t xml:space="preserve">esting </w:t>
      </w:r>
      <w:r w:rsidR="00604955" w:rsidRPr="00D44499">
        <w:rPr>
          <w:u w:val="single"/>
        </w:rPr>
        <w:t>wo</w:t>
      </w:r>
      <w:r w:rsidR="003D6CC6" w:rsidRPr="00D44499">
        <w:rPr>
          <w:u w:val="single"/>
        </w:rPr>
        <w:t xml:space="preserve">rk items are </w:t>
      </w:r>
      <w:r w:rsidR="00604955" w:rsidRPr="00D44499">
        <w:rPr>
          <w:u w:val="single"/>
        </w:rPr>
        <w:t xml:space="preserve">still </w:t>
      </w:r>
      <w:r w:rsidR="003D6CC6" w:rsidRPr="00D44499">
        <w:rPr>
          <w:u w:val="single"/>
        </w:rPr>
        <w:t>ongoing</w:t>
      </w:r>
      <w:r w:rsidR="00C36F29" w:rsidRPr="00D44499">
        <w:rPr>
          <w:u w:val="single"/>
        </w:rPr>
        <w:t>/open</w:t>
      </w:r>
      <w:r w:rsidR="0096452E" w:rsidRPr="00D44499">
        <w:t xml:space="preserve"> (NR_CADC_NR_LTE_DC_R17-UEConTest, NR_UE_PC2_R17_CADC_SUL_xBDL_yBUL-UEConTest, NR_FR2_FWA_Bn257_Bn258-UEConTest, NR_NTN_solutions_plus_CT-UEConTest, NR_HST_FR2-UEConTest, NR_SL_enh-UEConTest, NR_SL_relay-UEConTest, MCProtoc17_enh3MCPTT_eMCData3_ MCOver5GS-UEConTest)</w:t>
      </w:r>
      <w:r w:rsidR="00172E50" w:rsidRPr="00D44499">
        <w:t>.</w:t>
      </w:r>
    </w:p>
    <w:p w14:paraId="14F42D42" w14:textId="694F7E7E" w:rsidR="00DB5776" w:rsidRPr="00A95AC7" w:rsidRDefault="007E11D8" w:rsidP="005B46AC">
      <w:pPr>
        <w:pStyle w:val="B2"/>
      </w:pPr>
      <w:r w:rsidRPr="00EC2257">
        <w:t>-</w:t>
      </w:r>
      <w:r w:rsidRPr="00EC2257">
        <w:tab/>
      </w:r>
      <w:r w:rsidRPr="00EC2257">
        <w:rPr>
          <w:b/>
          <w:bCs/>
        </w:rPr>
        <w:t xml:space="preserve">non-backward compatible </w:t>
      </w:r>
      <w:r w:rsidR="0062029E" w:rsidRPr="00EC2257">
        <w:rPr>
          <w:b/>
          <w:bCs/>
        </w:rPr>
        <w:t xml:space="preserve">(NBC) </w:t>
      </w:r>
      <w:r w:rsidRPr="00EC2257">
        <w:rPr>
          <w:b/>
          <w:bCs/>
        </w:rPr>
        <w:t>REL-17 CRs:</w:t>
      </w:r>
      <w:r w:rsidR="004017E5" w:rsidRPr="00EC2257">
        <w:rPr>
          <w:b/>
          <w:bCs/>
        </w:rPr>
        <w:br/>
      </w:r>
      <w:r w:rsidR="00DB5776" w:rsidRPr="00EC2257">
        <w:t>RAN2 reported on RP-2</w:t>
      </w:r>
      <w:r w:rsidR="00EC2257" w:rsidRPr="00EC2257">
        <w:t>50005</w:t>
      </w:r>
      <w:r w:rsidR="00DB5776" w:rsidRPr="00EC2257">
        <w:t xml:space="preserve"> slide 8 1 REL-17 CR R2-24</w:t>
      </w:r>
      <w:r w:rsidR="00EC2257">
        <w:t>00828</w:t>
      </w:r>
      <w:r w:rsidR="00DB5776" w:rsidRPr="00EC2257">
        <w:t xml:space="preserve"> for </w:t>
      </w:r>
      <w:r w:rsidR="00EC2257" w:rsidRPr="00EC2257">
        <w:t>NR_QoE-Core</w:t>
      </w:r>
      <w:r w:rsidR="00DB5776" w:rsidRPr="00EC2257">
        <w:t xml:space="preserve"> (cat.A CR </w:t>
      </w:r>
      <w:r w:rsidR="00EC2257" w:rsidRPr="00EC2257">
        <w:t>R2-2501364</w:t>
      </w:r>
      <w:r w:rsidR="00DB5776" w:rsidRPr="00A95AC7">
        <w:t>).</w:t>
      </w:r>
      <w:r w:rsidR="00433957" w:rsidRPr="00A95AC7">
        <w:t xml:space="preserve"> RAN3 reported </w:t>
      </w:r>
      <w:r w:rsidR="00A95AC7" w:rsidRPr="00A95AC7">
        <w:t>no CRs o</w:t>
      </w:r>
      <w:r w:rsidR="00433957" w:rsidRPr="00A95AC7">
        <w:t xml:space="preserve">n </w:t>
      </w:r>
      <w:r w:rsidR="00A95AC7" w:rsidRPr="00A95AC7">
        <w:t>RP-250007</w:t>
      </w:r>
      <w:r w:rsidR="00433957" w:rsidRPr="00A95AC7">
        <w:t xml:space="preserve"> slide </w:t>
      </w:r>
      <w:r w:rsidR="00A95AC7" w:rsidRPr="00A95AC7">
        <w:t>6.</w:t>
      </w:r>
    </w:p>
    <w:p w14:paraId="614DD5C9" w14:textId="561BE8D4" w:rsidR="005C1D90" w:rsidRPr="000F778D" w:rsidRDefault="00AE3B16" w:rsidP="005C1D90">
      <w:pPr>
        <w:pStyle w:val="B1"/>
      </w:pPr>
      <w:r w:rsidRPr="000F778D">
        <w:rPr>
          <w:b/>
          <w:bCs/>
        </w:rPr>
        <w:t>-</w:t>
      </w:r>
      <w:r w:rsidRPr="000F778D">
        <w:rPr>
          <w:b/>
          <w:bCs/>
        </w:rPr>
        <w:tab/>
        <w:t>REL-18</w:t>
      </w:r>
      <w:r w:rsidR="00F4601D" w:rsidRPr="000F778D">
        <w:rPr>
          <w:b/>
          <w:bCs/>
        </w:rPr>
        <w:t xml:space="preserve"> </w:t>
      </w:r>
      <w:r w:rsidR="00F4601D" w:rsidRPr="000F778D">
        <w:t xml:space="preserve">(stage3 </w:t>
      </w:r>
      <w:r w:rsidR="008079E6" w:rsidRPr="000F778D">
        <w:t xml:space="preserve">was frozen </w:t>
      </w:r>
      <w:r w:rsidR="007D74AC" w:rsidRPr="000F778D">
        <w:t>in</w:t>
      </w:r>
      <w:r w:rsidR="00F4601D" w:rsidRPr="000F778D">
        <w:t xml:space="preserve"> Dec.23</w:t>
      </w:r>
      <w:r w:rsidR="008079E6" w:rsidRPr="000F778D">
        <w:t xml:space="preserve">; </w:t>
      </w:r>
      <w:r w:rsidR="00F4601D" w:rsidRPr="000F778D">
        <w:t xml:space="preserve">ASN.1 </w:t>
      </w:r>
      <w:r w:rsidR="008079E6" w:rsidRPr="000F778D">
        <w:t xml:space="preserve">was frozen at RAN #104 in </w:t>
      </w:r>
      <w:r w:rsidR="009447A5" w:rsidRPr="000F778D">
        <w:t>June 24</w:t>
      </w:r>
      <w:r w:rsidR="00F4601D" w:rsidRPr="000F778D">
        <w:t>)</w:t>
      </w:r>
      <w:r w:rsidRPr="000F778D">
        <w:t>:</w:t>
      </w:r>
      <w:r w:rsidR="00323AF9" w:rsidRPr="000F778D">
        <w:br/>
        <w:t>After RAN #</w:t>
      </w:r>
      <w:r w:rsidR="00B71B1C" w:rsidRPr="000F778D">
        <w:t>10</w:t>
      </w:r>
      <w:r w:rsidR="000F778D" w:rsidRPr="000F778D">
        <w:t>7</w:t>
      </w:r>
      <w:r w:rsidR="00323AF9" w:rsidRPr="000F778D">
        <w:t xml:space="preserve">, </w:t>
      </w:r>
      <w:r w:rsidR="00643FB0" w:rsidRPr="000F778D">
        <w:t>no REL-18 SIs</w:t>
      </w:r>
      <w:r w:rsidR="00172E50" w:rsidRPr="000F778D">
        <w:t xml:space="preserve">, </w:t>
      </w:r>
      <w:r w:rsidR="00323AF9" w:rsidRPr="000F778D">
        <w:t>Core part WIs</w:t>
      </w:r>
      <w:r w:rsidR="00AD384C" w:rsidRPr="000F778D">
        <w:t xml:space="preserve"> or Perf. part WIs are open anymore.</w:t>
      </w:r>
      <w:r w:rsidR="00AD384C" w:rsidRPr="000F778D">
        <w:br/>
      </w:r>
      <w:r w:rsidR="000E4AD9" w:rsidRPr="000F778D">
        <w:t>But after RAN #10</w:t>
      </w:r>
      <w:r w:rsidR="000F778D" w:rsidRPr="000F778D">
        <w:t>7</w:t>
      </w:r>
      <w:r w:rsidR="000E4AD9" w:rsidRPr="000F778D">
        <w:t xml:space="preserve"> </w:t>
      </w:r>
      <w:r w:rsidR="00172E50" w:rsidRPr="000F778D">
        <w:rPr>
          <w:u w:val="single"/>
        </w:rPr>
        <w:t>3</w:t>
      </w:r>
      <w:r w:rsidR="005C1D90" w:rsidRPr="000F778D">
        <w:rPr>
          <w:u w:val="single"/>
        </w:rPr>
        <w:t>7</w:t>
      </w:r>
      <w:r w:rsidR="00CF7A69" w:rsidRPr="000F778D">
        <w:rPr>
          <w:u w:val="single"/>
        </w:rPr>
        <w:t xml:space="preserve"> </w:t>
      </w:r>
      <w:r w:rsidR="000E4AD9" w:rsidRPr="000F778D">
        <w:rPr>
          <w:u w:val="single"/>
        </w:rPr>
        <w:t>RAN5 t</w:t>
      </w:r>
      <w:r w:rsidR="00CF7A69" w:rsidRPr="000F778D">
        <w:rPr>
          <w:u w:val="single"/>
        </w:rPr>
        <w:t>esting WI</w:t>
      </w:r>
      <w:r w:rsidR="00A4333E" w:rsidRPr="000F778D">
        <w:rPr>
          <w:u w:val="single"/>
        </w:rPr>
        <w:t>s</w:t>
      </w:r>
      <w:r w:rsidR="00CF7A69" w:rsidRPr="000F778D">
        <w:rPr>
          <w:u w:val="single"/>
        </w:rPr>
        <w:t xml:space="preserve"> </w:t>
      </w:r>
      <w:r w:rsidR="00323AF9" w:rsidRPr="000F778D">
        <w:rPr>
          <w:u w:val="single"/>
        </w:rPr>
        <w:t xml:space="preserve">are </w:t>
      </w:r>
      <w:r w:rsidR="00AD384C" w:rsidRPr="000F778D">
        <w:rPr>
          <w:u w:val="single"/>
        </w:rPr>
        <w:t xml:space="preserve">still </w:t>
      </w:r>
      <w:r w:rsidR="00323AF9" w:rsidRPr="000F778D">
        <w:rPr>
          <w:u w:val="single"/>
        </w:rPr>
        <w:t>open/ongoing</w:t>
      </w:r>
      <w:r w:rsidR="000F778D" w:rsidRPr="000F778D">
        <w:rPr>
          <w:u w:val="single"/>
        </w:rPr>
        <w:t xml:space="preserve"> (incl. 2 new WIs)</w:t>
      </w:r>
      <w:r w:rsidR="00323AF9" w:rsidRPr="000F778D">
        <w:t>.</w:t>
      </w:r>
      <w:r w:rsidR="000F778D" w:rsidRPr="000F778D">
        <w:br/>
        <w:t>2 testing WIs were completed at RAN #107: 4Rx_low_NR_band_handheld_3Tx_NR_CA_ENDC-UEConTest and NR_FDD_bands_R18_redcap-UEConTest.</w:t>
      </w:r>
    </w:p>
    <w:p w14:paraId="712BB04A" w14:textId="18F47E26" w:rsidR="00FB0543" w:rsidRDefault="0060133E" w:rsidP="00E37D06">
      <w:pPr>
        <w:pStyle w:val="B2"/>
      </w:pPr>
      <w:r w:rsidRPr="00093CD0">
        <w:t>-</w:t>
      </w:r>
      <w:r w:rsidRPr="00093CD0">
        <w:tab/>
      </w:r>
      <w:r w:rsidRPr="00093CD0">
        <w:rPr>
          <w:b/>
          <w:bCs/>
        </w:rPr>
        <w:t>non-backward compatible (NBC) REL-18 CRs:</w:t>
      </w:r>
      <w:r w:rsidRPr="00093CD0">
        <w:rPr>
          <w:b/>
          <w:bCs/>
        </w:rPr>
        <w:br/>
      </w:r>
      <w:r w:rsidR="00C51FFC" w:rsidRPr="00093CD0">
        <w:t xml:space="preserve">RAN2 reported on </w:t>
      </w:r>
      <w:r w:rsidR="00093CD0" w:rsidRPr="00EC2257">
        <w:t>RP-250005</w:t>
      </w:r>
      <w:r w:rsidR="00C51FFC" w:rsidRPr="00093CD0">
        <w:t xml:space="preserve"> slide </w:t>
      </w:r>
      <w:r w:rsidR="00093CD0">
        <w:t>10</w:t>
      </w:r>
      <w:r w:rsidR="00C51FFC" w:rsidRPr="00093CD0">
        <w:t xml:space="preserve"> 2 REL-18 CRs: </w:t>
      </w:r>
      <w:r w:rsidR="00093CD0" w:rsidRPr="00093CD0">
        <w:t>R2-2501489</w:t>
      </w:r>
      <w:r w:rsidR="00C51FFC" w:rsidRPr="00093CD0">
        <w:t xml:space="preserve"> for </w:t>
      </w:r>
      <w:r w:rsidR="00093CD0" w:rsidRPr="00093CD0">
        <w:t>NR_Mob_enh2-Core</w:t>
      </w:r>
      <w:r w:rsidR="00C51FFC" w:rsidRPr="00093CD0">
        <w:t xml:space="preserve"> and </w:t>
      </w:r>
      <w:r w:rsidR="00093CD0" w:rsidRPr="00093CD0">
        <w:t>R2-2501346</w:t>
      </w:r>
      <w:r w:rsidR="00C51FFC" w:rsidRPr="00093CD0">
        <w:t xml:space="preserve"> for </w:t>
      </w:r>
      <w:r w:rsidR="00093CD0" w:rsidRPr="00093CD0">
        <w:t>NR_QoE_enh-Core</w:t>
      </w:r>
      <w:r w:rsidR="00C51FFC" w:rsidRPr="00093CD0">
        <w:t>.</w:t>
      </w:r>
      <w:r w:rsidR="00A95AC7">
        <w:t xml:space="preserve"> </w:t>
      </w:r>
      <w:r w:rsidR="00A95AC7" w:rsidRPr="00A95AC7">
        <w:t>RAN3 reported no CRs on RP-250007 slide 6.</w:t>
      </w:r>
    </w:p>
    <w:p w14:paraId="24AE8EA9" w14:textId="60FF4D0E" w:rsidR="007D0489" w:rsidRPr="00EE7318" w:rsidRDefault="007D0489" w:rsidP="007D0489">
      <w:pPr>
        <w:pStyle w:val="B2"/>
        <w:rPr>
          <w:highlight w:val="yellow"/>
        </w:rPr>
      </w:pPr>
      <w:r w:rsidRPr="00DF0803">
        <w:t>-</w:t>
      </w:r>
      <w:r w:rsidRPr="00DF0803">
        <w:tab/>
      </w:r>
      <w:r w:rsidRPr="00DF0803">
        <w:rPr>
          <w:b/>
          <w:bCs/>
        </w:rPr>
        <w:t>Further NR mobility enhancements</w:t>
      </w:r>
      <w:r>
        <w:t xml:space="preserve"> (AI 14):</w:t>
      </w:r>
      <w:r w:rsidR="00DF0803">
        <w:t xml:space="preserve"> LSin </w:t>
      </w:r>
      <w:r w:rsidR="00DF0803" w:rsidRPr="00DF0803">
        <w:t>R3-250879</w:t>
      </w:r>
      <w:r w:rsidR="00DF0803">
        <w:t xml:space="preserve"> = </w:t>
      </w:r>
      <w:r w:rsidR="00DF0803" w:rsidRPr="00DF0803">
        <w:t>RP-250026</w:t>
      </w:r>
      <w:r w:rsidR="00DF0803">
        <w:t xml:space="preserve"> from RAN3 was answered in LSout </w:t>
      </w:r>
      <w:r w:rsidR="00DF0803" w:rsidRPr="00DF0803">
        <w:t>RP-250790</w:t>
      </w:r>
      <w:r w:rsidR="00DF0803">
        <w:t xml:space="preserve"> </w:t>
      </w:r>
      <w:r w:rsidR="00DF0803" w:rsidRPr="00DF0803">
        <w:t>request</w:t>
      </w:r>
      <w:r w:rsidR="00DF0803">
        <w:t>ing</w:t>
      </w:r>
      <w:r w:rsidR="00DF0803" w:rsidRPr="00DF0803">
        <w:t xml:space="preserve"> RAN3 to agree by RAN#108 a single standard solution as Rel-18 correction to support the L3 measurement based LTM over the F1 interface</w:t>
      </w:r>
      <w:r w:rsidR="00DF0803">
        <w:t>.</w:t>
      </w:r>
    </w:p>
    <w:p w14:paraId="42F4B382" w14:textId="7CA60D22" w:rsidR="00FE4D09" w:rsidRPr="00B21137" w:rsidRDefault="00FE4D09" w:rsidP="003428E9">
      <w:pPr>
        <w:pStyle w:val="B1"/>
        <w:spacing w:after="120"/>
      </w:pPr>
      <w:r w:rsidRPr="00B21137">
        <w:rPr>
          <w:b/>
          <w:bCs/>
        </w:rPr>
        <w:t>-</w:t>
      </w:r>
      <w:r w:rsidRPr="00B21137">
        <w:rPr>
          <w:b/>
          <w:bCs/>
        </w:rPr>
        <w:tab/>
        <w:t xml:space="preserve">REL-19 </w:t>
      </w:r>
      <w:r w:rsidRPr="00B21137">
        <w:t>(REL-19 stage3 freeze is planned for Sep.25 and REL-19 ASN.1 freeze is planned for Dec.25):</w:t>
      </w:r>
      <w:r w:rsidR="00642B0A" w:rsidRPr="00B21137">
        <w:br/>
        <w:t>After RAN #10</w:t>
      </w:r>
      <w:r w:rsidR="00B21137" w:rsidRPr="00B21137">
        <w:t>7</w:t>
      </w:r>
      <w:r w:rsidR="00642B0A" w:rsidRPr="00B21137">
        <w:t xml:space="preserve">, </w:t>
      </w:r>
      <w:r w:rsidR="00272885">
        <w:t>8</w:t>
      </w:r>
      <w:r w:rsidR="00642B0A" w:rsidRPr="00B21137">
        <w:t xml:space="preserve"> REL-19 SIs</w:t>
      </w:r>
      <w:r w:rsidR="00913396" w:rsidRPr="00B21137">
        <w:t xml:space="preserve"> (3xRAN1 led, 1xRAN2 led, </w:t>
      </w:r>
      <w:r w:rsidR="00272885">
        <w:t>3</w:t>
      </w:r>
      <w:r w:rsidR="00913396" w:rsidRPr="00B21137">
        <w:t>xRAN4 led</w:t>
      </w:r>
      <w:r w:rsidR="00EB0553" w:rsidRPr="00B21137">
        <w:t>, 1xRAN led</w:t>
      </w:r>
      <w:r w:rsidR="00913396" w:rsidRPr="00B21137">
        <w:t>)</w:t>
      </w:r>
      <w:r w:rsidR="00642B0A" w:rsidRPr="00B21137">
        <w:t xml:space="preserve">, </w:t>
      </w:r>
      <w:r w:rsidR="00B47358" w:rsidRPr="00B21137">
        <w:br/>
      </w:r>
      <w:r w:rsidR="005026B8">
        <w:t>49</w:t>
      </w:r>
      <w:r w:rsidR="00642B0A" w:rsidRPr="00B21137">
        <w:t xml:space="preserve"> REL-19 Core part WIs</w:t>
      </w:r>
      <w:r w:rsidR="00913396" w:rsidRPr="00B21137">
        <w:t xml:space="preserve"> (</w:t>
      </w:r>
      <w:r w:rsidR="00314BE8" w:rsidRPr="00B21137">
        <w:t>9</w:t>
      </w:r>
      <w:r w:rsidR="00913396" w:rsidRPr="00B21137">
        <w:t xml:space="preserve">xRAN1 led, </w:t>
      </w:r>
      <w:r w:rsidR="00B47358" w:rsidRPr="00B21137">
        <w:t>8</w:t>
      </w:r>
      <w:r w:rsidR="00913396" w:rsidRPr="00B21137">
        <w:t xml:space="preserve">xRAN2 led, </w:t>
      </w:r>
      <w:r w:rsidR="00B47358" w:rsidRPr="00B21137">
        <w:t>3</w:t>
      </w:r>
      <w:r w:rsidR="00913396" w:rsidRPr="00B21137">
        <w:t xml:space="preserve">xRAN3 led, </w:t>
      </w:r>
      <w:r w:rsidR="005026B8">
        <w:t>29</w:t>
      </w:r>
      <w:r w:rsidR="00913396" w:rsidRPr="00B21137">
        <w:t>xRAN4 led</w:t>
      </w:r>
      <w:r w:rsidR="005026B8">
        <w:t>; incl. 1 new WI</w:t>
      </w:r>
      <w:r w:rsidR="00913396" w:rsidRPr="00B21137">
        <w:t>)</w:t>
      </w:r>
      <w:r w:rsidR="00642B0A" w:rsidRPr="00B21137">
        <w:t>,</w:t>
      </w:r>
      <w:r w:rsidR="00B47358" w:rsidRPr="00B21137">
        <w:br/>
      </w:r>
      <w:r w:rsidR="007C11A6" w:rsidRPr="00B21137">
        <w:t>3</w:t>
      </w:r>
      <w:r w:rsidR="005026B8">
        <w:t>1</w:t>
      </w:r>
      <w:r w:rsidR="00642B0A" w:rsidRPr="00B21137">
        <w:t xml:space="preserve"> </w:t>
      </w:r>
      <w:r w:rsidR="007C11A6" w:rsidRPr="00B21137">
        <w:t xml:space="preserve">RAN4 </w:t>
      </w:r>
      <w:r w:rsidR="00642B0A" w:rsidRPr="00B21137">
        <w:t xml:space="preserve">Perf. part WIs </w:t>
      </w:r>
      <w:r w:rsidR="00BC677E">
        <w:t>(</w:t>
      </w:r>
      <w:r w:rsidR="00A356D2">
        <w:t xml:space="preserve">all RAN4, </w:t>
      </w:r>
      <w:r w:rsidR="00BC677E">
        <w:t xml:space="preserve">incl. 1 new WI) </w:t>
      </w:r>
      <w:r w:rsidR="00314BE8" w:rsidRPr="00B21137">
        <w:t xml:space="preserve">and </w:t>
      </w:r>
      <w:r w:rsidR="00BC677E">
        <w:t>3</w:t>
      </w:r>
      <w:r w:rsidR="00314BE8" w:rsidRPr="00B21137">
        <w:t xml:space="preserve"> RAN5 Testing WI</w:t>
      </w:r>
      <w:r w:rsidR="00BC677E">
        <w:t>s (incl. 2 new WIs)</w:t>
      </w:r>
      <w:r w:rsidR="00314BE8" w:rsidRPr="00B21137">
        <w:t xml:space="preserve"> </w:t>
      </w:r>
      <w:r w:rsidR="00642B0A" w:rsidRPr="00B21137">
        <w:t>are open/ongoing.</w:t>
      </w:r>
    </w:p>
    <w:p w14:paraId="6C7B0AFB" w14:textId="748B6CD0" w:rsidR="00E3352D" w:rsidRDefault="00E3352D" w:rsidP="00A3252B">
      <w:pPr>
        <w:pStyle w:val="B2"/>
        <w:spacing w:after="0"/>
      </w:pPr>
      <w:r w:rsidRPr="00E3352D">
        <w:t>-</w:t>
      </w:r>
      <w:r w:rsidRPr="00E3352D">
        <w:tab/>
      </w:r>
      <w:r w:rsidRPr="00E3352D">
        <w:rPr>
          <w:b/>
          <w:bCs/>
        </w:rPr>
        <w:t>NR TDD 4.9GHz band for US</w:t>
      </w:r>
      <w:r w:rsidRPr="00E3352D">
        <w:t>: Related to the new REL-19 WI proposal RP-250131 a way forward was approved in RP-250807:</w:t>
      </w:r>
      <w:r>
        <w:t xml:space="preserve"> "</w:t>
      </w:r>
      <w:r w:rsidRPr="00E3352D">
        <w:t>If the open regulatory issues are progressed by RAN#108, a new WI on 4.9GHz band for US shall be</w:t>
      </w:r>
      <w:r>
        <w:t xml:space="preserve"> </w:t>
      </w:r>
      <w:r w:rsidRPr="00E3352D">
        <w:t>approved and</w:t>
      </w:r>
      <w:r>
        <w:t xml:space="preserve"> </w:t>
      </w:r>
      <w:r w:rsidRPr="00E3352D">
        <w:t>completed as a Rel-19 item</w:t>
      </w:r>
      <w:r>
        <w:t xml:space="preserve"> </w:t>
      </w:r>
      <w:r w:rsidRPr="00E3352D">
        <w:t>(with any necessary WI Exceptions).</w:t>
      </w:r>
      <w:r>
        <w:t>"</w:t>
      </w:r>
    </w:p>
    <w:p w14:paraId="0B392E0F" w14:textId="1133B8AC" w:rsidR="00B81E31" w:rsidRDefault="00B81E31" w:rsidP="00A3252B">
      <w:pPr>
        <w:pStyle w:val="B2"/>
        <w:spacing w:after="0"/>
      </w:pPr>
      <w:r>
        <w:t>-</w:t>
      </w:r>
      <w:r>
        <w:tab/>
      </w:r>
      <w:r w:rsidRPr="00B81E31">
        <w:rPr>
          <w:b/>
          <w:bCs/>
        </w:rPr>
        <w:t>XR for NR Phase 3</w:t>
      </w:r>
      <w:r>
        <w:t>: Based on way forward RP-250778 (for which proposals 1/2/3 were endorsed) a revised WID was approved in RP-250107.</w:t>
      </w:r>
    </w:p>
    <w:p w14:paraId="2236C2C4" w14:textId="4D6CA59C" w:rsidR="00D652A8" w:rsidRDefault="00B81E31" w:rsidP="00BF297F">
      <w:pPr>
        <w:pStyle w:val="B2"/>
        <w:spacing w:after="0"/>
      </w:pPr>
      <w:r>
        <w:t>-</w:t>
      </w:r>
      <w:r>
        <w:tab/>
      </w:r>
      <w:r w:rsidRPr="00B81E31">
        <w:rPr>
          <w:b/>
          <w:bCs/>
        </w:rPr>
        <w:t>Ambient IoT (Internet of Things) in NR</w:t>
      </w:r>
      <w:r>
        <w:t>: Based on the endorsed way forward RP-250777, the WID was revised in RP-250796.</w:t>
      </w:r>
    </w:p>
    <w:p w14:paraId="4E084862" w14:textId="5DC65385" w:rsidR="00BF297F" w:rsidRPr="00EE7318" w:rsidRDefault="00BF297F" w:rsidP="00B81E31">
      <w:pPr>
        <w:pStyle w:val="B2"/>
        <w:spacing w:after="120"/>
        <w:rPr>
          <w:highlight w:val="yellow"/>
        </w:rPr>
      </w:pPr>
      <w:r>
        <w:t>-</w:t>
      </w:r>
      <w:r>
        <w:tab/>
      </w:r>
      <w:r w:rsidRPr="00BF297F">
        <w:rPr>
          <w:b/>
          <w:bCs/>
        </w:rPr>
        <w:t>5G Broadcast Utilizing Geosynchronous Satellite</w:t>
      </w:r>
      <w:r>
        <w:t xml:space="preserve">: With the motivation in RP-250775, a new RAN4 only REL-19 LTE WI was approved in </w:t>
      </w:r>
      <w:r w:rsidRPr="00BF297F">
        <w:t>RP-250788</w:t>
      </w:r>
      <w:r>
        <w:t>.</w:t>
      </w:r>
    </w:p>
    <w:p w14:paraId="00D37A39" w14:textId="05B48E1C" w:rsidR="006F6326" w:rsidRDefault="006F6326" w:rsidP="00FB5E55">
      <w:pPr>
        <w:pStyle w:val="B1"/>
        <w:spacing w:after="120"/>
      </w:pPr>
      <w:r w:rsidRPr="00946A6B">
        <w:t>-</w:t>
      </w:r>
      <w:r w:rsidRPr="00946A6B">
        <w:tab/>
      </w:r>
      <w:r w:rsidRPr="00946A6B">
        <w:rPr>
          <w:b/>
          <w:bCs/>
        </w:rPr>
        <w:t>T</w:t>
      </w:r>
      <w:r w:rsidR="00AA7C13" w:rsidRPr="00946A6B">
        <w:rPr>
          <w:b/>
          <w:bCs/>
        </w:rPr>
        <w:t>TCN</w:t>
      </w:r>
      <w:r w:rsidRPr="00946A6B">
        <w:t xml:space="preserve">: </w:t>
      </w:r>
      <w:r w:rsidR="00EB1DC6" w:rsidRPr="00946A6B">
        <w:t xml:space="preserve">RAN approved the Status Report MCC TF160 in </w:t>
      </w:r>
      <w:r w:rsidR="006F2B75" w:rsidRPr="00946A6B">
        <w:t>RP-2</w:t>
      </w:r>
      <w:r w:rsidR="00946A6B">
        <w:t>50013</w:t>
      </w:r>
      <w:r w:rsidR="00314BE8" w:rsidRPr="00946A6B">
        <w:t>.</w:t>
      </w:r>
    </w:p>
    <w:p w14:paraId="4B1FFE3F" w14:textId="0F8B35DE" w:rsidR="00FF1F98" w:rsidRDefault="00FF1F98" w:rsidP="00FB5E55">
      <w:pPr>
        <w:pStyle w:val="B1"/>
        <w:spacing w:after="120"/>
      </w:pPr>
      <w:r>
        <w:t>-</w:t>
      </w:r>
      <w:r>
        <w:tab/>
      </w:r>
      <w:r w:rsidRPr="00FF1F98">
        <w:rPr>
          <w:b/>
          <w:bCs/>
        </w:rPr>
        <w:t>SA #106 endorsed guidance on WID titles and acronyms</w:t>
      </w:r>
      <w:r>
        <w:t>: was also endorsed by RAN #107 in RP-250815</w:t>
      </w:r>
    </w:p>
    <w:p w14:paraId="28CFF402" w14:textId="29AE80E2" w:rsidR="00170B94" w:rsidRPr="00436E55" w:rsidRDefault="00170B94" w:rsidP="00FB5E55">
      <w:pPr>
        <w:pStyle w:val="B1"/>
        <w:spacing w:after="120"/>
      </w:pPr>
      <w:r w:rsidRPr="00D3319B">
        <w:t>-</w:t>
      </w:r>
      <w:r w:rsidRPr="00D3319B">
        <w:tab/>
      </w:r>
      <w:r w:rsidRPr="00D3319B">
        <w:rPr>
          <w:b/>
          <w:bCs/>
        </w:rPr>
        <w:t xml:space="preserve">5G Advanced in REL-20 </w:t>
      </w:r>
      <w:r w:rsidRPr="00D3319B">
        <w:t xml:space="preserve">(see AI 15): </w:t>
      </w:r>
      <w:r w:rsidR="00436E55">
        <w:t>Moderators drafted summaries based on the submissions to the considered agenda items, these summaries were then discussed and modified during RAN #107 and led to the following outputs</w:t>
      </w:r>
      <w:r w:rsidR="003A5679">
        <w:t xml:space="preserve"> (including estimates for time units per WG meeting per topic)</w:t>
      </w:r>
      <w:r w:rsidR="00436E55">
        <w:t>:</w:t>
      </w:r>
      <w:r w:rsidR="003E15F9">
        <w:t xml:space="preserve"> </w:t>
      </w:r>
      <w:r w:rsidR="00D3319B" w:rsidRPr="00D3319B">
        <w:br/>
      </w:r>
      <w:r w:rsidR="003E15F9">
        <w:t>-</w:t>
      </w:r>
      <w:r w:rsidR="003E15F9">
        <w:tab/>
      </w:r>
      <w:r w:rsidR="00D3319B" w:rsidRPr="00D3319B">
        <w:t>RAN1</w:t>
      </w:r>
      <w:r w:rsidR="00D3319B">
        <w:t xml:space="preserve">-led REL-20 </w:t>
      </w:r>
      <w:r w:rsidR="00D3319B" w:rsidRPr="00D3319B">
        <w:t>topics (AI 15.2.1, 15.2.2, 15.2.3, 15.2.7):</w:t>
      </w:r>
      <w:r w:rsidR="003A5679">
        <w:tab/>
      </w:r>
      <w:r w:rsidR="00D3319B" w:rsidRPr="00D3319B">
        <w:t>RP-250802</w:t>
      </w:r>
      <w:r w:rsidR="00D3319B" w:rsidRPr="00D3319B">
        <w:br/>
      </w:r>
      <w:r w:rsidR="003E15F9">
        <w:t>-</w:t>
      </w:r>
      <w:r w:rsidR="003E15F9">
        <w:tab/>
      </w:r>
      <w:r w:rsidR="00D3319B" w:rsidRPr="00D3319B">
        <w:t>RAN2</w:t>
      </w:r>
      <w:r w:rsidR="00D3319B">
        <w:t>-led REL-20</w:t>
      </w:r>
      <w:r w:rsidR="00D3319B" w:rsidRPr="00D3319B">
        <w:t xml:space="preserve"> topics (AI 15.2.4, 15.2.5, 15.2.8):</w:t>
      </w:r>
      <w:r w:rsidR="003A5679">
        <w:tab/>
      </w:r>
      <w:r w:rsidR="003A5679">
        <w:tab/>
      </w:r>
      <w:r w:rsidR="003A5679">
        <w:tab/>
      </w:r>
      <w:r w:rsidR="003A5679">
        <w:tab/>
      </w:r>
      <w:r w:rsidR="00D3319B" w:rsidRPr="00D3319B">
        <w:t>RP-250803</w:t>
      </w:r>
      <w:r w:rsidR="00D3319B" w:rsidRPr="00D3319B">
        <w:br/>
      </w:r>
      <w:r w:rsidR="003E15F9">
        <w:t>-</w:t>
      </w:r>
      <w:r w:rsidR="003E15F9">
        <w:tab/>
      </w:r>
      <w:r w:rsidR="00D3319B" w:rsidRPr="00D3319B">
        <w:t>RAN3</w:t>
      </w:r>
      <w:r w:rsidR="00D3319B">
        <w:t>-led REL-20</w:t>
      </w:r>
      <w:r w:rsidR="00D3319B" w:rsidRPr="00D3319B">
        <w:t xml:space="preserve"> topics (AI 15.2.6, 15.2.9):</w:t>
      </w:r>
      <w:r w:rsidR="003A5679">
        <w:tab/>
      </w:r>
      <w:r w:rsidR="003A5679">
        <w:tab/>
      </w:r>
      <w:r w:rsidR="003A5679">
        <w:tab/>
      </w:r>
      <w:r w:rsidR="003A5679">
        <w:tab/>
      </w:r>
      <w:r w:rsidR="003A5679">
        <w:tab/>
      </w:r>
      <w:r w:rsidR="003A5679">
        <w:tab/>
      </w:r>
      <w:r w:rsidR="00D3319B" w:rsidRPr="00D3319B">
        <w:t>RP-250787</w:t>
      </w:r>
      <w:r w:rsidR="00D3319B" w:rsidRPr="00D3319B">
        <w:br/>
      </w:r>
      <w:r w:rsidR="003E15F9">
        <w:t>-</w:t>
      </w:r>
      <w:r w:rsidR="003E15F9">
        <w:tab/>
      </w:r>
      <w:r w:rsidR="003E15F9" w:rsidRPr="003E15F9">
        <w:t>other RAN1/RAN2/RAN3 led REL-20 topics</w:t>
      </w:r>
      <w:r w:rsidR="003E15F9">
        <w:t xml:space="preserve"> (</w:t>
      </w:r>
      <w:r w:rsidR="003E15F9" w:rsidRPr="003E15F9">
        <w:t>AI 15.2.10</w:t>
      </w:r>
      <w:r w:rsidR="003E15F9">
        <w:t>):</w:t>
      </w:r>
      <w:r w:rsidR="003A5679">
        <w:tab/>
      </w:r>
      <w:r w:rsidR="003A5679">
        <w:tab/>
      </w:r>
      <w:r w:rsidR="003E15F9">
        <w:t>RP-250797</w:t>
      </w:r>
      <w:r w:rsidR="00436E55">
        <w:br/>
        <w:t>-</w:t>
      </w:r>
      <w:r w:rsidR="00436E55">
        <w:tab/>
      </w:r>
      <w:r w:rsidR="00436E55" w:rsidRPr="00436E55">
        <w:t>RAN4 led REL-20 topics</w:t>
      </w:r>
      <w:r w:rsidR="00436E55">
        <w:t xml:space="preserve"> (AI 15.3): </w:t>
      </w:r>
      <w:r w:rsidR="003A5679">
        <w:tab/>
      </w:r>
      <w:r w:rsidR="003A5679">
        <w:tab/>
      </w:r>
      <w:r w:rsidR="003A5679">
        <w:tab/>
      </w:r>
      <w:r w:rsidR="003A5679">
        <w:tab/>
      </w:r>
      <w:r w:rsidR="003A5679">
        <w:tab/>
      </w:r>
      <w:r w:rsidR="003A5679">
        <w:tab/>
      </w:r>
      <w:r w:rsidR="003A5679">
        <w:tab/>
      </w:r>
      <w:r w:rsidR="003A5679">
        <w:tab/>
      </w:r>
      <w:r w:rsidR="00436E55" w:rsidRPr="00436E55">
        <w:t>RP-250817</w:t>
      </w:r>
      <w:r w:rsidR="00436E55">
        <w:br/>
      </w:r>
      <w:r w:rsidR="003A5679" w:rsidRPr="003A5679">
        <w:lastRenderedPageBreak/>
        <w:t xml:space="preserve">Based on these </w:t>
      </w:r>
      <w:r w:rsidR="003A5679">
        <w:t>outputs</w:t>
      </w:r>
      <w:r w:rsidR="003A5679" w:rsidRPr="003A5679">
        <w:t xml:space="preserve"> the RAN &amp; RAN WG leaders </w:t>
      </w:r>
      <w:r w:rsidR="003A5679">
        <w:t xml:space="preserve">prepared a </w:t>
      </w:r>
      <w:r w:rsidR="003A5679" w:rsidRPr="003A5679">
        <w:t>Summary for RAN REL-20 5G Advanced</w:t>
      </w:r>
      <w:r w:rsidR="003A5679">
        <w:t xml:space="preserve"> in RP-250812 of which slides 7-23 were endorsed. Based on these results RAN #108 will decide about the approval of RAN1/2/3 led REL-20 SIs/WIs.</w:t>
      </w:r>
      <w:r w:rsidR="003A5679">
        <w:br/>
        <w:t>The approval of RAN4 led REL-20 SIs/WIs will not start before RAN #109 but RAN #108 will be used to further progress with these topics.</w:t>
      </w:r>
    </w:p>
    <w:p w14:paraId="0D4C3D37" w14:textId="4DBD3021" w:rsidR="00C30202" w:rsidRDefault="003675FA" w:rsidP="00FB5E55">
      <w:pPr>
        <w:pStyle w:val="B1"/>
        <w:spacing w:after="120"/>
      </w:pPr>
      <w:r w:rsidRPr="00C30202">
        <w:t>-</w:t>
      </w:r>
      <w:r w:rsidRPr="00C30202">
        <w:tab/>
      </w:r>
      <w:r w:rsidRPr="00C30202">
        <w:rPr>
          <w:b/>
          <w:bCs/>
        </w:rPr>
        <w:t>6G</w:t>
      </w:r>
      <w:r w:rsidR="00F60B47" w:rsidRPr="00C30202">
        <w:rPr>
          <w:b/>
          <w:bCs/>
        </w:rPr>
        <w:t>/IMT-2030</w:t>
      </w:r>
      <w:r w:rsidR="00170B94" w:rsidRPr="00C30202">
        <w:rPr>
          <w:b/>
          <w:bCs/>
        </w:rPr>
        <w:t xml:space="preserve"> </w:t>
      </w:r>
      <w:r w:rsidR="00170B94" w:rsidRPr="00C30202">
        <w:t>(see AI 16)</w:t>
      </w:r>
      <w:r w:rsidRPr="00C30202">
        <w:t xml:space="preserve">: </w:t>
      </w:r>
      <w:r w:rsidR="00C30202">
        <w:t>The RAN led SI "</w:t>
      </w:r>
      <w:r w:rsidR="00C30202" w:rsidRPr="003F18B6">
        <w:t>Study on 6G Scenarios and requirements</w:t>
      </w:r>
      <w:r w:rsidR="00C30202">
        <w:t xml:space="preserve">" has a </w:t>
      </w:r>
      <w:r w:rsidR="00C30202" w:rsidRPr="00B1680D">
        <w:rPr>
          <w:u w:val="single"/>
        </w:rPr>
        <w:t>part 1</w:t>
      </w:r>
      <w:r w:rsidR="00C30202">
        <w:t xml:space="preserve"> </w:t>
      </w:r>
      <w:r w:rsidR="00C30202" w:rsidRPr="00C30202">
        <w:t>(ITU-focused study based on the Recommendation ITU-R M.2160; see also LSin RP-231518)</w:t>
      </w:r>
      <w:r w:rsidR="00C30202">
        <w:t xml:space="preserve"> which was discussed during RAN #107 (see summary in </w:t>
      </w:r>
      <w:r w:rsidR="00C30202" w:rsidRPr="00C30202">
        <w:t>RP-250819</w:t>
      </w:r>
      <w:r w:rsidR="00C30202">
        <w:t xml:space="preserve"> of which proposal 1-7 were endorsed</w:t>
      </w:r>
      <w:r w:rsidR="003F18B6">
        <w:t>). In order to contribute the results of this work from RAN #108 in June 25 to ITU-R WP5D in June 25</w:t>
      </w:r>
      <w:r w:rsidR="00B1680D">
        <w:t>,</w:t>
      </w:r>
      <w:r w:rsidR="003F18B6">
        <w:t xml:space="preserve"> RP-250820 was endorsed requesting PCG to allow TSG RAN to correspond directly with ITU-R WP5D</w:t>
      </w:r>
      <w:r w:rsidR="00ED4011">
        <w:t xml:space="preserve"> </w:t>
      </w:r>
      <w:r w:rsidR="00ED4011" w:rsidRPr="00ED4011">
        <w:t>to submit an input on Technical Performance Requirements</w:t>
      </w:r>
      <w:r w:rsidR="003F18B6">
        <w:t>.</w:t>
      </w:r>
      <w:r w:rsidR="00ED4011">
        <w:t xml:space="preserve"> It also includes a workplan for Q2/25 with 2 conference calls.</w:t>
      </w:r>
      <w:r w:rsidR="003F18B6">
        <w:br/>
        <w:t>In revised SID RP-250810</w:t>
      </w:r>
      <w:r w:rsidR="00ED4011">
        <w:t>,</w:t>
      </w:r>
      <w:r w:rsidR="003F18B6">
        <w:t xml:space="preserve"> RAN #107 approved an added </w:t>
      </w:r>
      <w:r w:rsidR="003F18B6" w:rsidRPr="00B1680D">
        <w:rPr>
          <w:u w:val="single"/>
        </w:rPr>
        <w:t>part 2</w:t>
      </w:r>
      <w:r w:rsidR="003F18B6">
        <w:t xml:space="preserve"> </w:t>
      </w:r>
      <w:r w:rsidR="003F18B6" w:rsidRPr="00C30202">
        <w:t>(more general 6G study</w:t>
      </w:r>
      <w:r w:rsidR="00B1680D">
        <w:t>, see also summary in RP-250785</w:t>
      </w:r>
      <w:r w:rsidR="003F18B6" w:rsidRPr="00C30202">
        <w:t>)</w:t>
      </w:r>
      <w:r w:rsidR="003F18B6">
        <w:t>. The results of this SI will be captured in TR 38.914</w:t>
      </w:r>
      <w:r w:rsidR="00402373">
        <w:t>, a planned structure of this TR was endorsed in RP-250809</w:t>
      </w:r>
      <w:r w:rsidR="003F18B6">
        <w:t xml:space="preserve"> (note: This TR </w:t>
      </w:r>
      <w:r w:rsidR="00B1680D">
        <w:t>will be</w:t>
      </w:r>
      <w:r w:rsidR="003F18B6">
        <w:t xml:space="preserve"> started as REL-19 TR but as the SI has the target date RAN #112 which is June 26, it is clear that the whole SI will be shifted from REL-19 to REL-20 at the REL-19 freeze date in Sep.25).</w:t>
      </w:r>
      <w:r w:rsidR="003F18B6">
        <w:br/>
        <w:t xml:space="preserve">The 2 days before RAN #107 were used for a 3GPP wide 6G workshop (see </w:t>
      </w:r>
      <w:hyperlink r:id="rId19" w:history="1">
        <w:r w:rsidR="009A24E4" w:rsidRPr="009A24E4">
          <w:rPr>
            <w:rStyle w:val="Hyperlink"/>
          </w:rPr>
          <w:t>https://www.3gpp.org/ftp/workshop/2025-03-10_3GPP_6G_WS</w:t>
        </w:r>
      </w:hyperlink>
      <w:r w:rsidR="003F18B6">
        <w:t>)</w:t>
      </w:r>
      <w:r w:rsidR="009A24E4">
        <w:t xml:space="preserve"> and endorsed </w:t>
      </w:r>
      <w:r w:rsidR="003F18B6">
        <w:t xml:space="preserve">RP-250813 </w:t>
      </w:r>
      <w:r w:rsidR="009A24E4">
        <w:t xml:space="preserve">referred to this event with the conclusion: </w:t>
      </w:r>
      <w:r w:rsidR="009A24E4" w:rsidRPr="009A24E4">
        <w:t>The update of 6G RAN-level SID includes work scope for new/existing services and significantly improved 6G radio performance. It reflects the spirits from 6G workshop contributions.</w:t>
      </w:r>
    </w:p>
    <w:p w14:paraId="22C65C1D" w14:textId="2BCA2027" w:rsidR="00413B24" w:rsidRDefault="00413B24" w:rsidP="00413B24">
      <w:pPr>
        <w:pStyle w:val="B1"/>
        <w:spacing w:after="120"/>
      </w:pPr>
      <w:r>
        <w:t>-</w:t>
      </w:r>
      <w:r>
        <w:tab/>
      </w:r>
      <w:r w:rsidRPr="00413B24">
        <w:rPr>
          <w:b/>
          <w:bCs/>
        </w:rPr>
        <w:t xml:space="preserve">New 6G specification </w:t>
      </w:r>
      <w:r>
        <w:rPr>
          <w:b/>
          <w:bCs/>
        </w:rPr>
        <w:t>approach/</w:t>
      </w:r>
      <w:r w:rsidRPr="00413B24">
        <w:rPr>
          <w:b/>
          <w:bCs/>
        </w:rPr>
        <w:t>format</w:t>
      </w:r>
      <w:r>
        <w:t xml:space="preserve"> (AI 17): Based on discussion of proposals RP-250108, </w:t>
      </w:r>
      <w:r w:rsidRPr="00413B24">
        <w:t>RP-250169</w:t>
      </w:r>
      <w:r>
        <w:t xml:space="preserve">, </w:t>
      </w:r>
      <w:r w:rsidRPr="00413B24">
        <w:t>RP-250422</w:t>
      </w:r>
      <w:r>
        <w:t xml:space="preserve"> 2 GotoWebinars were planned (Mon 24.03.25 11:30-13:30 UTC and Wed 26.03.25 14:00-16:00 UTC) to present in more detail how the new approach/format could look like and what are potential open issues.</w:t>
      </w:r>
      <w:r w:rsidR="00DE282F">
        <w:br/>
        <w:t>Corresponding announcements of the GotoWebinars will be made via the RAN email reflector.</w:t>
      </w:r>
    </w:p>
    <w:p w14:paraId="54469098" w14:textId="3DA8C97D" w:rsidR="00A951AA" w:rsidRPr="0083546F" w:rsidRDefault="00A951AA" w:rsidP="00A951AA">
      <w:pPr>
        <w:pStyle w:val="B1"/>
        <w:spacing w:after="120"/>
      </w:pPr>
      <w:r w:rsidRPr="0083546F">
        <w:t>-</w:t>
      </w:r>
      <w:r w:rsidRPr="0083546F">
        <w:tab/>
      </w:r>
      <w:r w:rsidRPr="0083546F">
        <w:rPr>
          <w:b/>
          <w:bCs/>
        </w:rPr>
        <w:t>New Carrier Aggregation framework</w:t>
      </w:r>
      <w:r w:rsidRPr="0083546F">
        <w:t>: An update of the plans was provided in RP-2</w:t>
      </w:r>
      <w:r w:rsidR="0083546F" w:rsidRPr="0083546F">
        <w:t>50109</w:t>
      </w:r>
      <w:r w:rsidRPr="0083546F">
        <w:t>.</w:t>
      </w:r>
    </w:p>
    <w:p w14:paraId="2541FECA" w14:textId="6ACF2D05" w:rsidR="00FE7C9A" w:rsidRPr="00946A6B" w:rsidRDefault="00FE7C9A" w:rsidP="000869F2">
      <w:pPr>
        <w:pStyle w:val="B1"/>
        <w:rPr>
          <w:b/>
        </w:rPr>
      </w:pPr>
      <w:r w:rsidRPr="00946A6B">
        <w:t>-</w:t>
      </w:r>
      <w:r w:rsidRPr="00946A6B">
        <w:rPr>
          <w:b/>
        </w:rPr>
        <w:tab/>
        <w:t>ITU-R/ITU-T</w:t>
      </w:r>
      <w:r w:rsidRPr="00946A6B">
        <w:t xml:space="preserve"> (see AI 8)</w:t>
      </w:r>
      <w:r w:rsidRPr="00946A6B">
        <w:rPr>
          <w:b/>
        </w:rPr>
        <w:t>:</w:t>
      </w:r>
    </w:p>
    <w:p w14:paraId="3090CD42" w14:textId="0D93ECEA" w:rsidR="00036B6C" w:rsidRDefault="00036B6C" w:rsidP="00B65C8F">
      <w:pPr>
        <w:pStyle w:val="B2"/>
        <w:spacing w:after="0"/>
        <w:rPr>
          <w:rFonts w:eastAsia="SimSun"/>
          <w:lang w:eastAsia="ja-JP"/>
        </w:rPr>
      </w:pPr>
      <w:r w:rsidRPr="007047F2">
        <w:rPr>
          <w:rFonts w:eastAsia="SimSun"/>
          <w:lang w:eastAsia="ja-JP"/>
        </w:rPr>
        <w:t>-</w:t>
      </w:r>
      <w:r w:rsidRPr="007047F2">
        <w:rPr>
          <w:rFonts w:eastAsia="SimSun"/>
          <w:lang w:eastAsia="ja-JP"/>
        </w:rPr>
        <w:tab/>
      </w:r>
      <w:r w:rsidRPr="007047F2">
        <w:rPr>
          <w:rFonts w:eastAsia="SimSun"/>
          <w:b/>
          <w:bCs/>
          <w:lang w:eastAsia="ja-JP"/>
        </w:rPr>
        <w:t xml:space="preserve">ITU-R M.2012 to revision </w:t>
      </w:r>
      <w:r>
        <w:rPr>
          <w:rFonts w:eastAsia="SimSun"/>
          <w:b/>
          <w:bCs/>
          <w:lang w:eastAsia="ja-JP"/>
        </w:rPr>
        <w:t>7</w:t>
      </w:r>
      <w:r w:rsidRPr="007047F2">
        <w:rPr>
          <w:rFonts w:eastAsia="SimSun"/>
          <w:b/>
          <w:bCs/>
          <w:lang w:eastAsia="ja-JP"/>
        </w:rPr>
        <w:t xml:space="preserve"> (IMT-Advanced)</w:t>
      </w:r>
      <w:r>
        <w:rPr>
          <w:rFonts w:eastAsia="SimSun"/>
          <w:b/>
          <w:bCs/>
          <w:lang w:eastAsia="ja-JP"/>
        </w:rPr>
        <w:t xml:space="preserve">: </w:t>
      </w:r>
      <w:r w:rsidRPr="00036B6C">
        <w:rPr>
          <w:rFonts w:eastAsia="SimSun"/>
          <w:lang w:eastAsia="ja-JP"/>
        </w:rPr>
        <w:t>LSin RP-250634</w:t>
      </w:r>
      <w:r w:rsidR="00DB275A">
        <w:rPr>
          <w:rFonts w:eastAsia="SimSun"/>
          <w:lang w:eastAsia="ja-JP"/>
        </w:rPr>
        <w:t xml:space="preserve"> = </w:t>
      </w:r>
      <w:r w:rsidR="00DB275A" w:rsidRPr="00DB275A">
        <w:rPr>
          <w:rFonts w:eastAsia="SimSun"/>
          <w:lang w:eastAsia="ja-JP"/>
        </w:rPr>
        <w:t>ITUR_WP5D_TEMP_215rev1</w:t>
      </w:r>
      <w:r w:rsidR="005E480C">
        <w:rPr>
          <w:rFonts w:eastAsia="SimSun"/>
          <w:lang w:eastAsia="ja-JP"/>
        </w:rPr>
        <w:t xml:space="preserve"> was noted indicating that transposition references and corresponding forms are required from SDOs by 03.09.25 for </w:t>
      </w:r>
      <w:r w:rsidR="005E480C" w:rsidRPr="005E480C">
        <w:rPr>
          <w:rFonts w:eastAsia="SimSun"/>
          <w:lang w:eastAsia="ja-JP"/>
        </w:rPr>
        <w:t>LTE-Advanced</w:t>
      </w:r>
      <w:r w:rsidR="005E480C">
        <w:rPr>
          <w:rFonts w:eastAsia="SimSun"/>
          <w:lang w:eastAsia="ja-JP"/>
        </w:rPr>
        <w:t>.</w:t>
      </w:r>
    </w:p>
    <w:p w14:paraId="5CD2BE64" w14:textId="0BC18BDE" w:rsidR="00DB275A" w:rsidRDefault="00DB275A" w:rsidP="00B65C8F">
      <w:pPr>
        <w:pStyle w:val="B2"/>
        <w:spacing w:after="0"/>
        <w:rPr>
          <w:rFonts w:eastAsia="SimSun"/>
          <w:lang w:eastAsia="ja-JP"/>
        </w:rPr>
      </w:pPr>
      <w:r>
        <w:rPr>
          <w:rFonts w:eastAsia="SimSun"/>
          <w:lang w:eastAsia="ja-JP"/>
        </w:rPr>
        <w:t>-</w:t>
      </w:r>
      <w:r>
        <w:rPr>
          <w:rFonts w:eastAsia="SimSun"/>
          <w:lang w:eastAsia="ja-JP"/>
        </w:rPr>
        <w:tab/>
      </w:r>
      <w:r w:rsidRPr="00DB275A">
        <w:rPr>
          <w:rFonts w:eastAsia="SimSun"/>
          <w:b/>
          <w:bCs/>
          <w:lang w:eastAsia="ja-JP"/>
        </w:rPr>
        <w:t>ITU-R M.2150 to revision 3 (IMT-2020):</w:t>
      </w:r>
      <w:r>
        <w:rPr>
          <w:rFonts w:eastAsia="SimSun"/>
          <w:lang w:eastAsia="ja-JP"/>
        </w:rPr>
        <w:t xml:space="preserve"> LSin </w:t>
      </w:r>
      <w:r w:rsidRPr="00DB275A">
        <w:rPr>
          <w:rFonts w:eastAsia="SimSun"/>
          <w:lang w:eastAsia="ja-JP"/>
        </w:rPr>
        <w:t>RP-250633</w:t>
      </w:r>
      <w:r>
        <w:rPr>
          <w:rFonts w:eastAsia="SimSun"/>
          <w:lang w:eastAsia="ja-JP"/>
        </w:rPr>
        <w:t xml:space="preserve"> = </w:t>
      </w:r>
      <w:r w:rsidR="006A1388" w:rsidRPr="006A1388">
        <w:rPr>
          <w:rFonts w:eastAsia="SimSun"/>
          <w:lang w:eastAsia="ja-JP"/>
        </w:rPr>
        <w:t>ITUR_WP5D_TEMP_214rev1</w:t>
      </w:r>
      <w:r w:rsidR="00AD2F32">
        <w:rPr>
          <w:rFonts w:eastAsia="SimSun"/>
          <w:lang w:eastAsia="ja-JP"/>
        </w:rPr>
        <w:t xml:space="preserve"> was noted indicating that transposition references and corresponding forms are required from SDOs by 03.09.25 for </w:t>
      </w:r>
      <w:r w:rsidR="00AD2F32" w:rsidRPr="00AD2F32">
        <w:rPr>
          <w:rFonts w:eastAsia="SimSun"/>
          <w:lang w:eastAsia="ja-JP"/>
        </w:rPr>
        <w:t>3GPP 5G SRIT</w:t>
      </w:r>
      <w:r w:rsidR="00AD2F32">
        <w:rPr>
          <w:rFonts w:eastAsia="SimSun"/>
          <w:lang w:eastAsia="ja-JP"/>
        </w:rPr>
        <w:t xml:space="preserve"> and</w:t>
      </w:r>
      <w:r w:rsidR="00AD2F32" w:rsidRPr="00AD2F32">
        <w:rPr>
          <w:rFonts w:eastAsia="SimSun"/>
          <w:lang w:eastAsia="ja-JP"/>
        </w:rPr>
        <w:t xml:space="preserve"> 3GPP 5G-RIT</w:t>
      </w:r>
      <w:r w:rsidR="00AD2F32">
        <w:rPr>
          <w:rFonts w:eastAsia="SimSun"/>
          <w:lang w:eastAsia="ja-JP"/>
        </w:rPr>
        <w:t>.</w:t>
      </w:r>
    </w:p>
    <w:p w14:paraId="133DAA6A" w14:textId="1B1649E7" w:rsidR="00B65C8F" w:rsidRDefault="00041451" w:rsidP="00B65C8F">
      <w:pPr>
        <w:pStyle w:val="B2"/>
        <w:spacing w:after="0"/>
        <w:rPr>
          <w:rFonts w:eastAsia="SimSun"/>
          <w:lang w:eastAsia="ja-JP"/>
        </w:rPr>
      </w:pPr>
      <w:r w:rsidRPr="007047F2">
        <w:rPr>
          <w:rFonts w:eastAsia="SimSun"/>
          <w:lang w:eastAsia="ja-JP"/>
        </w:rPr>
        <w:t>-</w:t>
      </w:r>
      <w:r w:rsidRPr="007047F2">
        <w:rPr>
          <w:rFonts w:eastAsia="SimSun"/>
          <w:lang w:eastAsia="ja-JP"/>
        </w:rPr>
        <w:tab/>
      </w:r>
      <w:r w:rsidRPr="007047F2">
        <w:rPr>
          <w:rFonts w:eastAsia="SimSun"/>
          <w:b/>
          <w:bCs/>
          <w:lang w:eastAsia="ja-JP"/>
        </w:rPr>
        <w:t xml:space="preserve">ITU-R M.2012 to revision </w:t>
      </w:r>
      <w:r w:rsidR="007047F2" w:rsidRPr="007047F2">
        <w:rPr>
          <w:rFonts w:eastAsia="SimSun"/>
          <w:b/>
          <w:bCs/>
          <w:lang w:eastAsia="ja-JP"/>
        </w:rPr>
        <w:t>8</w:t>
      </w:r>
      <w:r w:rsidRPr="007047F2">
        <w:rPr>
          <w:rFonts w:eastAsia="SimSun"/>
          <w:b/>
          <w:bCs/>
          <w:lang w:eastAsia="ja-JP"/>
        </w:rPr>
        <w:t xml:space="preserve"> (IMT-Advanced)</w:t>
      </w:r>
      <w:r w:rsidR="007047F2" w:rsidRPr="007047F2">
        <w:rPr>
          <w:rFonts w:eastAsia="SimSun"/>
          <w:b/>
          <w:bCs/>
          <w:lang w:eastAsia="ja-JP"/>
        </w:rPr>
        <w:t xml:space="preserve"> and ITU-R M.2150 to revision 4 (IMT-2020)</w:t>
      </w:r>
      <w:r w:rsidRPr="007047F2">
        <w:rPr>
          <w:rFonts w:eastAsia="SimSun"/>
          <w:lang w:eastAsia="ja-JP"/>
        </w:rPr>
        <w:t xml:space="preserve">: </w:t>
      </w:r>
      <w:r w:rsidR="007047F2" w:rsidRPr="007047F2">
        <w:rPr>
          <w:rFonts w:eastAsia="SimSun"/>
          <w:lang w:eastAsia="ja-JP"/>
        </w:rPr>
        <w:br/>
      </w:r>
      <w:r w:rsidR="00B65C8F" w:rsidRPr="007047F2">
        <w:rPr>
          <w:rFonts w:eastAsia="SimSun"/>
          <w:lang w:eastAsia="ja-JP"/>
        </w:rPr>
        <w:t xml:space="preserve">In reply to LSin </w:t>
      </w:r>
      <w:r w:rsidR="007047F2" w:rsidRPr="007047F2">
        <w:rPr>
          <w:rFonts w:eastAsia="SimSun"/>
          <w:lang w:eastAsia="ja-JP"/>
        </w:rPr>
        <w:t>RP-250632</w:t>
      </w:r>
      <w:r w:rsidR="00036B6C">
        <w:rPr>
          <w:rFonts w:eastAsia="SimSun"/>
          <w:lang w:eastAsia="ja-JP"/>
        </w:rPr>
        <w:t xml:space="preserve"> = </w:t>
      </w:r>
      <w:r w:rsidR="00036B6C" w:rsidRPr="00036B6C">
        <w:rPr>
          <w:rFonts w:eastAsia="SimSun"/>
          <w:lang w:eastAsia="ja-JP"/>
        </w:rPr>
        <w:t>ITUR_WP5D_TEMP_265</w:t>
      </w:r>
      <w:r w:rsidR="00B65C8F" w:rsidRPr="007047F2">
        <w:rPr>
          <w:rFonts w:eastAsia="SimSun"/>
          <w:lang w:eastAsia="ja-JP"/>
        </w:rPr>
        <w:t xml:space="preserve"> </w:t>
      </w:r>
      <w:r w:rsidR="001807DA">
        <w:rPr>
          <w:rFonts w:eastAsia="SimSun"/>
          <w:lang w:eastAsia="ja-JP"/>
        </w:rPr>
        <w:t xml:space="preserve">from ITU-R WP5D </w:t>
      </w:r>
      <w:r w:rsidR="007047F2" w:rsidRPr="007047F2">
        <w:rPr>
          <w:rFonts w:eastAsia="SimSun"/>
          <w:lang w:eastAsia="ja-JP"/>
        </w:rPr>
        <w:t xml:space="preserve">about the 2025-2027 timeplans for these revisions, </w:t>
      </w:r>
      <w:r w:rsidR="00B65C8F" w:rsidRPr="007047F2">
        <w:rPr>
          <w:rFonts w:eastAsia="SimSun"/>
          <w:lang w:eastAsia="ja-JP"/>
        </w:rPr>
        <w:t xml:space="preserve">LSout </w:t>
      </w:r>
      <w:r w:rsidR="007047F2" w:rsidRPr="007047F2">
        <w:rPr>
          <w:rFonts w:eastAsia="SimSun"/>
          <w:lang w:eastAsia="ja-JP"/>
        </w:rPr>
        <w:t>RP-250783</w:t>
      </w:r>
      <w:r w:rsidR="00B65C8F" w:rsidRPr="007047F2">
        <w:rPr>
          <w:rFonts w:eastAsia="SimSun"/>
          <w:lang w:eastAsia="ja-JP"/>
        </w:rPr>
        <w:t xml:space="preserve"> was agreed </w:t>
      </w:r>
      <w:r w:rsidR="001807DA">
        <w:rPr>
          <w:rFonts w:eastAsia="SimSun"/>
          <w:lang w:eastAsia="ja-JP"/>
        </w:rPr>
        <w:t>at</w:t>
      </w:r>
      <w:r w:rsidR="007047F2">
        <w:rPr>
          <w:rFonts w:eastAsia="SimSun"/>
          <w:lang w:eastAsia="ja-JP"/>
        </w:rPr>
        <w:t xml:space="preserve"> RAN #107</w:t>
      </w:r>
      <w:r w:rsidR="001807DA">
        <w:rPr>
          <w:rFonts w:eastAsia="SimSun"/>
          <w:lang w:eastAsia="ja-JP"/>
        </w:rPr>
        <w:t xml:space="preserve"> (based on preparations from the ITU-R ad hoc)</w:t>
      </w:r>
      <w:r w:rsidR="007047F2">
        <w:rPr>
          <w:rFonts w:eastAsia="SimSun"/>
          <w:lang w:eastAsia="ja-JP"/>
        </w:rPr>
        <w:t xml:space="preserve"> </w:t>
      </w:r>
      <w:r w:rsidR="007047F2" w:rsidRPr="007047F2">
        <w:rPr>
          <w:rFonts w:eastAsia="SimSun"/>
          <w:lang w:eastAsia="ja-JP"/>
        </w:rPr>
        <w:t>replying th</w:t>
      </w:r>
      <w:r w:rsidR="007047F2">
        <w:rPr>
          <w:rFonts w:eastAsia="SimSun"/>
          <w:lang w:eastAsia="ja-JP"/>
        </w:rPr>
        <w:t>at</w:t>
      </w:r>
      <w:r w:rsidR="007047F2" w:rsidRPr="007047F2">
        <w:rPr>
          <w:rFonts w:eastAsia="SimSun"/>
          <w:lang w:eastAsia="ja-JP"/>
        </w:rPr>
        <w:t xml:space="preserve"> 3GPP will contribute to updating the two Recommendations on the basis of 3GPP Release 19</w:t>
      </w:r>
      <w:r w:rsidR="007047F2">
        <w:rPr>
          <w:rFonts w:eastAsia="SimSun"/>
          <w:lang w:eastAsia="ja-JP"/>
        </w:rPr>
        <w:t xml:space="preserve">. </w:t>
      </w:r>
      <w:r w:rsidR="00B65C8F" w:rsidRPr="007047F2">
        <w:rPr>
          <w:rFonts w:eastAsia="SimSun"/>
          <w:lang w:eastAsia="ja-JP"/>
        </w:rPr>
        <w:t xml:space="preserve">The LSout was provided to SA for review and PCG for review and approval before </w:t>
      </w:r>
      <w:r w:rsidR="00A56B75" w:rsidRPr="007047F2">
        <w:rPr>
          <w:rFonts w:eastAsia="SimSun"/>
          <w:lang w:eastAsia="ja-JP"/>
        </w:rPr>
        <w:t xml:space="preserve">sending </w:t>
      </w:r>
      <w:r w:rsidR="00B65C8F" w:rsidRPr="007047F2">
        <w:rPr>
          <w:rFonts w:eastAsia="SimSun"/>
          <w:lang w:eastAsia="ja-JP"/>
        </w:rPr>
        <w:t>it back to ITU-R WP5D.</w:t>
      </w:r>
    </w:p>
    <w:p w14:paraId="5238F417" w14:textId="313F70D7" w:rsidR="001807DA" w:rsidRDefault="001807DA" w:rsidP="00B65C8F">
      <w:pPr>
        <w:pStyle w:val="B2"/>
        <w:spacing w:after="0"/>
        <w:rPr>
          <w:rFonts w:eastAsia="SimSun"/>
          <w:lang w:eastAsia="ja-JP"/>
        </w:rPr>
      </w:pPr>
      <w:r>
        <w:rPr>
          <w:rFonts w:eastAsia="SimSun"/>
          <w:lang w:eastAsia="ja-JP"/>
        </w:rPr>
        <w:t>-</w:t>
      </w:r>
      <w:r>
        <w:rPr>
          <w:rFonts w:eastAsia="SimSun"/>
          <w:lang w:eastAsia="ja-JP"/>
        </w:rPr>
        <w:tab/>
      </w:r>
      <w:r w:rsidRPr="001807DA">
        <w:rPr>
          <w:rFonts w:eastAsia="SimSun"/>
          <w:b/>
          <w:bCs/>
          <w:lang w:eastAsia="ja-JP"/>
        </w:rPr>
        <w:t>Parameters for 14,8-15,35GHz of terrestrial component of IMT for sharing and compatibility studies in preparation for WRC-27:</w:t>
      </w:r>
      <w:r>
        <w:rPr>
          <w:rFonts w:eastAsia="SimSun"/>
          <w:lang w:eastAsia="ja-JP"/>
        </w:rPr>
        <w:t xml:space="preserve"> </w:t>
      </w:r>
      <w:r w:rsidRPr="007047F2">
        <w:rPr>
          <w:rFonts w:eastAsia="SimSun"/>
          <w:lang w:eastAsia="ja-JP"/>
        </w:rPr>
        <w:t>In reply to LSin RP-250</w:t>
      </w:r>
      <w:r>
        <w:rPr>
          <w:rFonts w:eastAsia="SimSun"/>
          <w:lang w:eastAsia="ja-JP"/>
        </w:rPr>
        <w:t xml:space="preserve">027 </w:t>
      </w:r>
      <w:r w:rsidR="00DB275A">
        <w:rPr>
          <w:rFonts w:eastAsia="SimSun"/>
          <w:lang w:eastAsia="ja-JP"/>
        </w:rPr>
        <w:t xml:space="preserve">= </w:t>
      </w:r>
      <w:r w:rsidR="00DB275A" w:rsidRPr="00DB275A">
        <w:rPr>
          <w:rFonts w:eastAsia="SimSun"/>
          <w:lang w:eastAsia="ja-JP"/>
        </w:rPr>
        <w:t>ITUR_WP5D_TEMP_273edited</w:t>
      </w:r>
      <w:r w:rsidR="00DB275A">
        <w:rPr>
          <w:rFonts w:eastAsia="SimSun"/>
          <w:lang w:eastAsia="ja-JP"/>
        </w:rPr>
        <w:t xml:space="preserve"> </w:t>
      </w:r>
      <w:r>
        <w:rPr>
          <w:rFonts w:eastAsia="SimSun"/>
          <w:lang w:eastAsia="ja-JP"/>
        </w:rPr>
        <w:t xml:space="preserve">from ITU-R WP5D, LSout RP-250086 was approved at RAN #107 (based on preparations from RAN4 and related to REL-19 SI </w:t>
      </w:r>
      <w:r w:rsidRPr="001807DA">
        <w:rPr>
          <w:rFonts w:eastAsia="SimSun"/>
          <w:lang w:eastAsia="ja-JP"/>
        </w:rPr>
        <w:t>FS_NR_IMT_4400_7125_14800MHz</w:t>
      </w:r>
      <w:r>
        <w:rPr>
          <w:rFonts w:eastAsia="SimSun"/>
          <w:lang w:eastAsia="ja-JP"/>
        </w:rPr>
        <w:t xml:space="preserve"> (AI 9.2.7) which was completed at RAN #107 with TR 38.922, see RP-250539) and the LSout was sent directly to ITU-R WP5D.</w:t>
      </w:r>
    </w:p>
    <w:p w14:paraId="4102F21D" w14:textId="4CE6A318" w:rsidR="005E480C" w:rsidRDefault="005E480C" w:rsidP="00B65C8F">
      <w:pPr>
        <w:pStyle w:val="B2"/>
        <w:spacing w:after="0"/>
        <w:rPr>
          <w:rFonts w:eastAsia="SimSun"/>
          <w:lang w:eastAsia="ja-JP"/>
        </w:rPr>
      </w:pPr>
      <w:r>
        <w:rPr>
          <w:rFonts w:eastAsia="SimSun"/>
          <w:lang w:eastAsia="ja-JP"/>
        </w:rPr>
        <w:t>-</w:t>
      </w:r>
      <w:r>
        <w:rPr>
          <w:rFonts w:eastAsia="SimSun"/>
          <w:lang w:eastAsia="ja-JP"/>
        </w:rPr>
        <w:tab/>
      </w:r>
      <w:r w:rsidRPr="005E480C">
        <w:rPr>
          <w:rFonts w:eastAsia="SimSun"/>
          <w:b/>
          <w:bCs/>
          <w:lang w:eastAsia="ja-JP"/>
        </w:rPr>
        <w:t>fixed service applications operating in the frequency range 450-1 000 GHz</w:t>
      </w:r>
      <w:r>
        <w:rPr>
          <w:rFonts w:eastAsia="SimSun"/>
          <w:lang w:eastAsia="ja-JP"/>
        </w:rPr>
        <w:t xml:space="preserve">: LSin </w:t>
      </w:r>
      <w:r w:rsidRPr="005E480C">
        <w:rPr>
          <w:rFonts w:eastAsia="SimSun"/>
          <w:lang w:eastAsia="ja-JP"/>
        </w:rPr>
        <w:t>RP-250018</w:t>
      </w:r>
      <w:r>
        <w:rPr>
          <w:rFonts w:eastAsia="SimSun"/>
          <w:lang w:eastAsia="ja-JP"/>
        </w:rPr>
        <w:t xml:space="preserve"> = </w:t>
      </w:r>
      <w:r w:rsidRPr="005E480C">
        <w:rPr>
          <w:rFonts w:eastAsia="SimSun"/>
          <w:lang w:eastAsia="ja-JP"/>
        </w:rPr>
        <w:t>ITUR_WP5C_TEMP_46</w:t>
      </w:r>
      <w:r>
        <w:rPr>
          <w:rFonts w:eastAsia="SimSun"/>
          <w:lang w:eastAsia="ja-JP"/>
        </w:rPr>
        <w:t xml:space="preserve"> was noted.</w:t>
      </w:r>
    </w:p>
    <w:p w14:paraId="263AFBB3" w14:textId="512C0B42" w:rsidR="005E480C" w:rsidRDefault="005E480C" w:rsidP="00B65C8F">
      <w:pPr>
        <w:pStyle w:val="B2"/>
        <w:spacing w:after="0"/>
        <w:rPr>
          <w:rFonts w:eastAsia="SimSun"/>
          <w:lang w:eastAsia="ja-JP"/>
        </w:rPr>
      </w:pPr>
      <w:r>
        <w:rPr>
          <w:rFonts w:eastAsia="SimSun"/>
          <w:lang w:eastAsia="ja-JP"/>
        </w:rPr>
        <w:t>-</w:t>
      </w:r>
      <w:r>
        <w:rPr>
          <w:rFonts w:eastAsia="SimSun"/>
          <w:lang w:eastAsia="ja-JP"/>
        </w:rPr>
        <w:tab/>
      </w:r>
      <w:r w:rsidR="00240706" w:rsidRPr="00240706">
        <w:rPr>
          <w:rFonts w:eastAsia="SimSun"/>
          <w:b/>
          <w:bCs/>
          <w:lang w:eastAsia="ja-JP"/>
        </w:rPr>
        <w:t>Ambient power-enabled Internet of Things</w:t>
      </w:r>
      <w:r w:rsidR="00240706">
        <w:rPr>
          <w:rFonts w:eastAsia="SimSun"/>
          <w:lang w:eastAsia="ja-JP"/>
        </w:rPr>
        <w:t xml:space="preserve">: LSin RP-250019 = </w:t>
      </w:r>
      <w:r w:rsidR="00240706" w:rsidRPr="00240706">
        <w:rPr>
          <w:rFonts w:eastAsia="SimSun"/>
          <w:lang w:eastAsia="ja-JP"/>
        </w:rPr>
        <w:t>ITU_T_SG2-LS34</w:t>
      </w:r>
      <w:r w:rsidR="00240706">
        <w:rPr>
          <w:rFonts w:eastAsia="SimSun"/>
          <w:lang w:eastAsia="ja-JP"/>
        </w:rPr>
        <w:t xml:space="preserve"> </w:t>
      </w:r>
      <w:r w:rsidR="00A60D71">
        <w:rPr>
          <w:rFonts w:eastAsia="SimSun"/>
          <w:lang w:eastAsia="ja-JP"/>
        </w:rPr>
        <w:t xml:space="preserve">and LSin </w:t>
      </w:r>
      <w:r w:rsidR="00A60D71" w:rsidRPr="00A60D71">
        <w:rPr>
          <w:rFonts w:eastAsia="SimSun"/>
          <w:lang w:eastAsia="ja-JP"/>
        </w:rPr>
        <w:t>RP-250020</w:t>
      </w:r>
      <w:r w:rsidR="00A60D71">
        <w:rPr>
          <w:rFonts w:eastAsia="SimSun"/>
          <w:lang w:eastAsia="ja-JP"/>
        </w:rPr>
        <w:t xml:space="preserve"> = </w:t>
      </w:r>
      <w:r w:rsidR="00A60D71" w:rsidRPr="00A60D71">
        <w:rPr>
          <w:rFonts w:eastAsia="SimSun"/>
          <w:lang w:eastAsia="ja-JP"/>
        </w:rPr>
        <w:t>ITU_T_SG20-LS36</w:t>
      </w:r>
      <w:r w:rsidR="00A60D71">
        <w:rPr>
          <w:rFonts w:eastAsia="SimSun"/>
          <w:lang w:eastAsia="ja-JP"/>
        </w:rPr>
        <w:t xml:space="preserve"> </w:t>
      </w:r>
      <w:r w:rsidR="00240706">
        <w:rPr>
          <w:rFonts w:eastAsia="SimSun"/>
          <w:lang w:eastAsia="ja-JP"/>
        </w:rPr>
        <w:t>w</w:t>
      </w:r>
      <w:r w:rsidR="00A60D71">
        <w:rPr>
          <w:rFonts w:eastAsia="SimSun"/>
          <w:lang w:eastAsia="ja-JP"/>
        </w:rPr>
        <w:t>ere</w:t>
      </w:r>
      <w:r w:rsidR="00240706">
        <w:rPr>
          <w:rFonts w:eastAsia="SimSun"/>
          <w:lang w:eastAsia="ja-JP"/>
        </w:rPr>
        <w:t xml:space="preserve"> noted.</w:t>
      </w:r>
    </w:p>
    <w:p w14:paraId="3BFE238F" w14:textId="4559199B" w:rsidR="00D977AB" w:rsidRDefault="00D977AB" w:rsidP="00D977AB">
      <w:pPr>
        <w:pStyle w:val="B2"/>
        <w:spacing w:after="120"/>
        <w:rPr>
          <w:rFonts w:eastAsia="SimSun"/>
          <w:lang w:eastAsia="ja-JP"/>
        </w:rPr>
      </w:pPr>
      <w:r>
        <w:rPr>
          <w:rFonts w:eastAsia="SimSun"/>
          <w:lang w:eastAsia="ja-JP"/>
        </w:rPr>
        <w:t>-</w:t>
      </w:r>
      <w:r>
        <w:rPr>
          <w:rFonts w:eastAsia="SimSun"/>
          <w:lang w:eastAsia="ja-JP"/>
        </w:rPr>
        <w:tab/>
      </w:r>
      <w:r w:rsidRPr="00D977AB">
        <w:rPr>
          <w:rFonts w:eastAsia="SimSun"/>
          <w:b/>
          <w:bCs/>
          <w:lang w:eastAsia="ja-JP"/>
        </w:rPr>
        <w:t>IMT-2020 and beyond roadmap</w:t>
      </w:r>
      <w:r>
        <w:rPr>
          <w:rFonts w:eastAsia="SimSun"/>
          <w:lang w:eastAsia="ja-JP"/>
        </w:rPr>
        <w:t xml:space="preserve">: LSin </w:t>
      </w:r>
      <w:r w:rsidRPr="00D977AB">
        <w:rPr>
          <w:rFonts w:eastAsia="SimSun"/>
          <w:lang w:eastAsia="ja-JP"/>
        </w:rPr>
        <w:t>RP-250768</w:t>
      </w:r>
      <w:r>
        <w:rPr>
          <w:rFonts w:eastAsia="SimSun"/>
          <w:lang w:eastAsia="ja-JP"/>
        </w:rPr>
        <w:t xml:space="preserve"> = </w:t>
      </w:r>
      <w:r w:rsidRPr="00D977AB">
        <w:rPr>
          <w:rFonts w:eastAsia="SimSun"/>
          <w:lang w:eastAsia="ja-JP"/>
        </w:rPr>
        <w:t>ITUT_JCA-IMT2020-LS16</w:t>
      </w:r>
      <w:r>
        <w:rPr>
          <w:rFonts w:eastAsia="SimSun"/>
          <w:lang w:eastAsia="ja-JP"/>
        </w:rPr>
        <w:t xml:space="preserve"> was noted</w:t>
      </w:r>
    </w:p>
    <w:p w14:paraId="374472F4" w14:textId="4FE4DECA" w:rsidR="00FE7C9A" w:rsidRPr="00BE52FD" w:rsidRDefault="00FE7C9A" w:rsidP="00D977AB">
      <w:pPr>
        <w:pStyle w:val="B1"/>
        <w:snapToGrid w:val="0"/>
        <w:spacing w:after="120"/>
      </w:pPr>
      <w:r w:rsidRPr="00BE52FD">
        <w:t>-</w:t>
      </w:r>
      <w:r w:rsidRPr="00BE52FD">
        <w:tab/>
      </w:r>
      <w:r w:rsidRPr="00BE52FD">
        <w:rPr>
          <w:b/>
        </w:rPr>
        <w:t>Liaison statements</w:t>
      </w:r>
      <w:r w:rsidRPr="00BE52FD">
        <w:t xml:space="preserve">/Letters to ITU: incoming: </w:t>
      </w:r>
      <w:r w:rsidR="00EE7318">
        <w:t>24</w:t>
      </w:r>
      <w:r w:rsidRPr="00BE52FD">
        <w:t>, outgoing</w:t>
      </w:r>
      <w:r w:rsidR="00EE7318">
        <w:t>:</w:t>
      </w:r>
      <w:r w:rsidR="00BD57A3" w:rsidRPr="00BE52FD">
        <w:t xml:space="preserve"> </w:t>
      </w:r>
      <w:r w:rsidR="00EE7318">
        <w:t>3</w:t>
      </w:r>
      <w:r w:rsidRPr="00BE52FD">
        <w:t xml:space="preserve"> (see Annex C)</w:t>
      </w:r>
    </w:p>
    <w:p w14:paraId="0F67CCF1" w14:textId="14487657" w:rsidR="00BD57A3" w:rsidRPr="00BE52FD" w:rsidRDefault="00FE7C9A" w:rsidP="00AF2CB0">
      <w:pPr>
        <w:pStyle w:val="B1"/>
        <w:spacing w:after="0"/>
      </w:pPr>
      <w:r w:rsidRPr="00BE52FD">
        <w:t>-</w:t>
      </w:r>
      <w:r w:rsidRPr="00BE52FD">
        <w:tab/>
      </w:r>
      <w:r w:rsidRPr="00BE52FD">
        <w:rPr>
          <w:b/>
        </w:rPr>
        <w:t>WI summar</w:t>
      </w:r>
      <w:r w:rsidR="00BD57A3" w:rsidRPr="00BE52FD">
        <w:rPr>
          <w:b/>
        </w:rPr>
        <w:t>ies</w:t>
      </w:r>
      <w:r w:rsidRPr="00BE52FD">
        <w:t>:</w:t>
      </w:r>
      <w:r w:rsidR="002C1353" w:rsidRPr="00BE52FD">
        <w:t xml:space="preserve"> </w:t>
      </w:r>
      <w:r w:rsidR="00BE0922">
        <w:t>1</w:t>
      </w:r>
      <w:r w:rsidR="0071166C" w:rsidRPr="00BE52FD">
        <w:t xml:space="preserve"> WI summar</w:t>
      </w:r>
      <w:r w:rsidR="00AB64A4" w:rsidRPr="00BE52FD">
        <w:t>y</w:t>
      </w:r>
      <w:r w:rsidR="0071166C" w:rsidRPr="00BE52FD">
        <w:t xml:space="preserve"> w</w:t>
      </w:r>
      <w:r w:rsidR="00172E50" w:rsidRPr="00BE52FD">
        <w:t>as</w:t>
      </w:r>
      <w:r w:rsidR="0071166C" w:rsidRPr="00BE52FD">
        <w:t xml:space="preserve"> approved</w:t>
      </w:r>
      <w:r w:rsidR="00AB64A4" w:rsidRPr="00BE52FD">
        <w:t>:</w:t>
      </w:r>
      <w:r w:rsidR="00BE0922">
        <w:br/>
        <w:t xml:space="preserve">REL-19 </w:t>
      </w:r>
      <w:r w:rsidR="00BE0922" w:rsidRPr="00BE0922">
        <w:t>NR_FR1_lessthan_5MHz_BW_Ph2-Core</w:t>
      </w:r>
      <w:r w:rsidR="00BE0922">
        <w:t xml:space="preserve">: </w:t>
      </w:r>
      <w:r w:rsidR="00BE0922" w:rsidRPr="00BE0922">
        <w:t>RP-250464</w:t>
      </w:r>
    </w:p>
    <w:p w14:paraId="6EDD7F01" w14:textId="57E7D53A" w:rsidR="00AF2CB0" w:rsidRPr="00BE52FD" w:rsidRDefault="00FE7C9A" w:rsidP="00AE7696">
      <w:pPr>
        <w:pStyle w:val="B2"/>
        <w:spacing w:after="0"/>
      </w:pPr>
      <w:r w:rsidRPr="00BE52FD">
        <w:t>Note:</w:t>
      </w:r>
      <w:r w:rsidR="004637EB" w:rsidRPr="00BE52FD">
        <w:tab/>
      </w:r>
      <w:r w:rsidRPr="00BE52FD">
        <w:t xml:space="preserve">The rapporteur has to provide a WI summary to the RAN meeting at which a Core part WI is declared </w:t>
      </w:r>
      <w:r w:rsidR="004637EB" w:rsidRPr="00BE52FD">
        <w:tab/>
      </w:r>
      <w:r w:rsidR="004637EB" w:rsidRPr="00BE52FD">
        <w:tab/>
      </w:r>
      <w:r w:rsidR="004637EB" w:rsidRPr="00BE52FD">
        <w:tab/>
      </w:r>
      <w:r w:rsidRPr="00BE52FD">
        <w:t>to be 100% complete; this WI summary has to be reviewed by the leading WG of the WI before</w:t>
      </w:r>
      <w:r w:rsidR="009D2C87" w:rsidRPr="00BE52FD">
        <w:t xml:space="preserve"> </w:t>
      </w:r>
      <w:r w:rsidR="004637EB" w:rsidRPr="00BE52FD">
        <w:tab/>
      </w:r>
      <w:r w:rsidR="004637EB" w:rsidRPr="00BE52FD">
        <w:tab/>
      </w:r>
      <w:r w:rsidR="004637EB" w:rsidRPr="00BE52FD">
        <w:tab/>
      </w:r>
      <w:r w:rsidR="004637EB" w:rsidRPr="00BE52FD">
        <w:tab/>
      </w:r>
      <w:r w:rsidR="009D2C87" w:rsidRPr="00BE52FD">
        <w:t>submission to RAN</w:t>
      </w:r>
      <w:r w:rsidRPr="00BE52FD">
        <w:t xml:space="preserve"> to check the technical correctness. Spectrum related Core part WI</w:t>
      </w:r>
      <w:r w:rsidR="009D2C87" w:rsidRPr="00BE52FD">
        <w:t>s</w:t>
      </w:r>
      <w:r w:rsidRPr="00BE52FD">
        <w:t xml:space="preserve"> are excluded </w:t>
      </w:r>
      <w:r w:rsidR="004637EB" w:rsidRPr="00BE52FD">
        <w:tab/>
      </w:r>
      <w:r w:rsidR="004637EB" w:rsidRPr="00BE52FD">
        <w:tab/>
      </w:r>
      <w:r w:rsidR="004637EB" w:rsidRPr="00BE52FD">
        <w:tab/>
      </w:r>
      <w:r w:rsidRPr="00BE52FD">
        <w:t>from this activity.</w:t>
      </w:r>
    </w:p>
    <w:p w14:paraId="51385CDA" w14:textId="23A90347" w:rsidR="00701611" w:rsidRPr="006A0A5F" w:rsidRDefault="00FE7C9A" w:rsidP="00ED2130">
      <w:pPr>
        <w:pStyle w:val="B1"/>
        <w:snapToGrid w:val="0"/>
        <w:spacing w:before="120" w:after="120"/>
      </w:pPr>
      <w:r w:rsidRPr="006A0A5F">
        <w:t>-</w:t>
      </w:r>
      <w:r w:rsidRPr="006A0A5F">
        <w:tab/>
      </w:r>
      <w:r w:rsidR="006A0A5F" w:rsidRPr="006A0A5F">
        <w:t>14</w:t>
      </w:r>
      <w:r w:rsidR="00077F96" w:rsidRPr="006A0A5F">
        <w:t xml:space="preserve"> </w:t>
      </w:r>
      <w:r w:rsidRPr="006A0A5F">
        <w:rPr>
          <w:b/>
          <w:bCs/>
          <w:u w:val="single"/>
        </w:rPr>
        <w:t>closed work items</w:t>
      </w:r>
      <w:r w:rsidRPr="006A0A5F">
        <w:t xml:space="preserve"> (WI) (</w:t>
      </w:r>
      <w:r w:rsidR="006A0A5F" w:rsidRPr="006A0A5F">
        <w:t>7</w:t>
      </w:r>
      <w:r w:rsidRPr="006A0A5F">
        <w:t xml:space="preserve"> Core, </w:t>
      </w:r>
      <w:r w:rsidR="006A0A5F" w:rsidRPr="006A0A5F">
        <w:t>4</w:t>
      </w:r>
      <w:r w:rsidRPr="006A0A5F">
        <w:t xml:space="preserve"> Perf., </w:t>
      </w:r>
      <w:r w:rsidR="006A0A5F" w:rsidRPr="006A0A5F">
        <w:t>3</w:t>
      </w:r>
      <w:r w:rsidRPr="006A0A5F">
        <w:t xml:space="preserve"> Testing):</w:t>
      </w:r>
    </w:p>
    <w:p w14:paraId="3680632E" w14:textId="543F040B" w:rsidR="005B6FDE" w:rsidRPr="00D5748C" w:rsidRDefault="005B6FDE" w:rsidP="005B6FDE">
      <w:pPr>
        <w:pStyle w:val="B2"/>
        <w:spacing w:after="0"/>
      </w:pPr>
      <w:r w:rsidRPr="00D5748C">
        <w:t>-</w:t>
      </w:r>
      <w:r w:rsidRPr="00D5748C">
        <w:tab/>
      </w:r>
      <w:r w:rsidR="00D5748C" w:rsidRPr="00D5748C">
        <w:t>3</w:t>
      </w:r>
      <w:r w:rsidRPr="00D5748C">
        <w:t xml:space="preserve"> RAN4 led </w:t>
      </w:r>
      <w:r w:rsidR="00D5748C" w:rsidRPr="00D5748C">
        <w:t>Core</w:t>
      </w:r>
      <w:r w:rsidRPr="00D5748C">
        <w:t xml:space="preserve"> part WIs for:</w:t>
      </w:r>
    </w:p>
    <w:p w14:paraId="5EA030C1" w14:textId="1C2C8EAE" w:rsidR="000F29EF" w:rsidRDefault="004965F6" w:rsidP="000F29EF">
      <w:pPr>
        <w:pStyle w:val="B3"/>
        <w:spacing w:after="0"/>
      </w:pPr>
      <w:r w:rsidRPr="000F29EF">
        <w:lastRenderedPageBreak/>
        <w:t>-</w:t>
      </w:r>
      <w:r w:rsidRPr="000F29EF">
        <w:tab/>
      </w:r>
      <w:r w:rsidR="000F29EF">
        <w:t>NR channel BW less than 5MHz for FR1 Phase 2 (1031081, NR_FR1_lessthan_5MHz_BW_Ph2-Core)</w:t>
      </w:r>
    </w:p>
    <w:p w14:paraId="427B46D0" w14:textId="1D80AD9B" w:rsidR="000F29EF" w:rsidRDefault="000F29EF" w:rsidP="000F29EF">
      <w:pPr>
        <w:pStyle w:val="B3"/>
        <w:spacing w:after="0"/>
      </w:pPr>
      <w:r>
        <w:t>-</w:t>
      </w:r>
      <w:r>
        <w:tab/>
        <w:t>Introduction of additional operating NR bands for HAPS (High Altitude Platform Station)</w:t>
      </w:r>
      <w:r>
        <w:br/>
        <w:t>(1051127, NR_HAPS_bands-Core)</w:t>
      </w:r>
    </w:p>
    <w:p w14:paraId="25692BC1" w14:textId="3D575CE6" w:rsidR="004965F6" w:rsidRDefault="000F29EF" w:rsidP="000F29EF">
      <w:pPr>
        <w:pStyle w:val="B3"/>
        <w:spacing w:after="0"/>
        <w:rPr>
          <w:highlight w:val="yellow"/>
        </w:rPr>
      </w:pPr>
      <w:r>
        <w:t>-</w:t>
      </w:r>
      <w:r>
        <w:tab/>
        <w:t>Introduction of Power Class 2 and UE 40MHz Channel Bandwidth in NR band n28</w:t>
      </w:r>
      <w:r>
        <w:br/>
        <w:t>(1041128, NR_n28_PC2_40MHz_CBW-Core)</w:t>
      </w:r>
    </w:p>
    <w:p w14:paraId="02C1638A" w14:textId="62B2A240" w:rsidR="00530953" w:rsidRDefault="00530953" w:rsidP="009F42D3">
      <w:pPr>
        <w:pStyle w:val="B1"/>
        <w:snapToGrid w:val="0"/>
        <w:spacing w:after="0"/>
        <w:ind w:left="851"/>
      </w:pPr>
      <w:r>
        <w:t>-</w:t>
      </w:r>
      <w:r>
        <w:tab/>
      </w:r>
      <w:r w:rsidRPr="00530953">
        <w:t xml:space="preserve">4 REL-19 </w:t>
      </w:r>
      <w:r>
        <w:t xml:space="preserve">RAN4 </w:t>
      </w:r>
      <w:r w:rsidR="00D5748C">
        <w:t xml:space="preserve">led </w:t>
      </w:r>
      <w:r w:rsidRPr="00530953">
        <w:t>WID</w:t>
      </w:r>
      <w:r w:rsidR="00D5748C">
        <w:t>s</w:t>
      </w:r>
      <w:r w:rsidRPr="00530953">
        <w:t xml:space="preserve"> with Core part (X=1) and Perf. part (X=2) WI</w:t>
      </w:r>
      <w:r>
        <w:t>:</w:t>
      </w:r>
    </w:p>
    <w:p w14:paraId="5CAA7923" w14:textId="0097287D" w:rsidR="00530953" w:rsidRDefault="00530953" w:rsidP="009F42D3">
      <w:pPr>
        <w:pStyle w:val="B3"/>
        <w:spacing w:after="0"/>
      </w:pPr>
      <w:r>
        <w:t>-</w:t>
      </w:r>
      <w:r>
        <w:tab/>
        <w:t>Introduction of the NR FDD 1.4 GHz band</w:t>
      </w:r>
      <w:r w:rsidR="009F42D3">
        <w:t xml:space="preserve"> (</w:t>
      </w:r>
      <w:r>
        <w:t>104</w:t>
      </w:r>
      <w:r w:rsidR="00BF2F9C">
        <w:t>X</w:t>
      </w:r>
      <w:r>
        <w:t>127</w:t>
      </w:r>
      <w:r w:rsidR="009F42D3">
        <w:t xml:space="preserve">, </w:t>
      </w:r>
      <w:r>
        <w:t>NR_FDD_1400MHz-Core</w:t>
      </w:r>
      <w:r w:rsidR="009F42D3">
        <w:t>/Perf)</w:t>
      </w:r>
    </w:p>
    <w:p w14:paraId="081EC7F9" w14:textId="073F2368" w:rsidR="00530953" w:rsidRDefault="00530953" w:rsidP="009F42D3">
      <w:pPr>
        <w:pStyle w:val="B3"/>
        <w:spacing w:after="0"/>
      </w:pPr>
      <w:r>
        <w:t>-</w:t>
      </w:r>
      <w:r>
        <w:tab/>
        <w:t>Introduction of NR bands n87 and n88</w:t>
      </w:r>
      <w:r w:rsidR="00BF2F9C">
        <w:t xml:space="preserve"> (</w:t>
      </w:r>
      <w:r>
        <w:t>104</w:t>
      </w:r>
      <w:r w:rsidR="00BF2F9C">
        <w:t>X</w:t>
      </w:r>
      <w:r>
        <w:t>131</w:t>
      </w:r>
      <w:r w:rsidR="00BF2F9C">
        <w:t xml:space="preserve">, </w:t>
      </w:r>
      <w:r>
        <w:t>NR_bands_n87_n88-Core</w:t>
      </w:r>
      <w:r w:rsidR="009F42D3">
        <w:t>/Perf)</w:t>
      </w:r>
    </w:p>
    <w:p w14:paraId="7A16E1AD" w14:textId="20FD897B" w:rsidR="00530953" w:rsidRDefault="00530953" w:rsidP="009F42D3">
      <w:pPr>
        <w:pStyle w:val="B3"/>
        <w:spacing w:after="0"/>
      </w:pPr>
      <w:r>
        <w:t>-</w:t>
      </w:r>
      <w:r>
        <w:tab/>
        <w:t>Introduction of NR band n68</w:t>
      </w:r>
      <w:r w:rsidR="00BF2F9C">
        <w:t xml:space="preserve"> (</w:t>
      </w:r>
      <w:r>
        <w:t>104</w:t>
      </w:r>
      <w:r w:rsidR="00BF2F9C">
        <w:t>X</w:t>
      </w:r>
      <w:r>
        <w:t>132</w:t>
      </w:r>
      <w:r w:rsidR="00BF2F9C">
        <w:t xml:space="preserve">, </w:t>
      </w:r>
      <w:r>
        <w:t>NR_band_n68-Core</w:t>
      </w:r>
      <w:r w:rsidR="009F42D3">
        <w:t>/Perf)</w:t>
      </w:r>
    </w:p>
    <w:p w14:paraId="5C3E4005" w14:textId="68156106" w:rsidR="00530953" w:rsidRDefault="00530953" w:rsidP="009F42D3">
      <w:pPr>
        <w:pStyle w:val="B3"/>
        <w:spacing w:after="0"/>
      </w:pPr>
      <w:r>
        <w:t>-</w:t>
      </w:r>
      <w:r>
        <w:tab/>
        <w:t>Introduction of LTE FDD band in 1800–1830 MHz for Canada</w:t>
      </w:r>
      <w:r w:rsidR="00BF2F9C">
        <w:br/>
        <w:t>(</w:t>
      </w:r>
      <w:r>
        <w:t>104</w:t>
      </w:r>
      <w:r w:rsidR="000878F0">
        <w:t>X</w:t>
      </w:r>
      <w:r>
        <w:t>117</w:t>
      </w:r>
      <w:r w:rsidR="00BF2F9C">
        <w:t xml:space="preserve">, </w:t>
      </w:r>
      <w:r>
        <w:t>LTE_FDD_1800_1830MHz_CAN-Core</w:t>
      </w:r>
      <w:r w:rsidR="009F42D3">
        <w:t>/Perf)</w:t>
      </w:r>
    </w:p>
    <w:p w14:paraId="2BE27300" w14:textId="192F0996" w:rsidR="00FE7C9A" w:rsidRPr="006A0A5F" w:rsidRDefault="00FE7C9A" w:rsidP="00FE7C9A">
      <w:pPr>
        <w:pStyle w:val="B1"/>
        <w:snapToGrid w:val="0"/>
        <w:spacing w:after="0"/>
        <w:ind w:left="851"/>
      </w:pPr>
      <w:r w:rsidRPr="006A0A5F">
        <w:t>-</w:t>
      </w:r>
      <w:r w:rsidRPr="006A0A5F">
        <w:tab/>
      </w:r>
      <w:r w:rsidR="006A0A5F">
        <w:t>3</w:t>
      </w:r>
      <w:r w:rsidRPr="006A0A5F">
        <w:t xml:space="preserve"> RAN5 led WI</w:t>
      </w:r>
      <w:r w:rsidR="009E3128" w:rsidRPr="006A0A5F">
        <w:t>s</w:t>
      </w:r>
      <w:r w:rsidRPr="006A0A5F">
        <w:t>:</w:t>
      </w:r>
    </w:p>
    <w:p w14:paraId="1ECF28DB" w14:textId="1316B206" w:rsidR="006A0A5F" w:rsidRDefault="006A0A5F" w:rsidP="006A0A5F">
      <w:pPr>
        <w:pStyle w:val="B3"/>
        <w:spacing w:after="0"/>
      </w:pPr>
      <w:r w:rsidRPr="006A0A5F">
        <w:t>-</w:t>
      </w:r>
      <w:r w:rsidRPr="006A0A5F">
        <w:tab/>
        <w:t xml:space="preserve">REL-16, </w:t>
      </w:r>
      <w:r>
        <w:t>UE Conformance Test Aspects - NR-based access to unlicensed spectrum</w:t>
      </w:r>
      <w:r>
        <w:br/>
        <w:t>(</w:t>
      </w:r>
      <w:r w:rsidRPr="006A0A5F">
        <w:t>911003</w:t>
      </w:r>
      <w:r>
        <w:t xml:space="preserve">, </w:t>
      </w:r>
      <w:r w:rsidRPr="006A0A5F">
        <w:t>NR_unlic-UEConTest</w:t>
      </w:r>
      <w:r>
        <w:t>)</w:t>
      </w:r>
    </w:p>
    <w:p w14:paraId="0C5F1295" w14:textId="3AB54B95" w:rsidR="006A0A5F" w:rsidRDefault="006A0A5F" w:rsidP="006A0A5F">
      <w:pPr>
        <w:pStyle w:val="B3"/>
        <w:spacing w:after="0"/>
      </w:pPr>
      <w:r>
        <w:t>-</w:t>
      </w:r>
      <w:r>
        <w:tab/>
        <w:t>REL-18, UE Conformance - 4Rx handheld UE for low NR bands (&lt;1GHz) and/or 3Tx for NR inter-band UL Carrier Aggregation (CA) and EN-DC</w:t>
      </w:r>
      <w:r>
        <w:br/>
        <w:t>(</w:t>
      </w:r>
      <w:r w:rsidRPr="006A0A5F">
        <w:t>1020088</w:t>
      </w:r>
      <w:r>
        <w:t xml:space="preserve">, </w:t>
      </w:r>
      <w:r w:rsidRPr="006A0A5F">
        <w:tab/>
        <w:t>4Rx_low_NR_band_handheld_3Tx_NR_CA_ENDC-UEConTest</w:t>
      </w:r>
      <w:r>
        <w:t>)</w:t>
      </w:r>
    </w:p>
    <w:p w14:paraId="179DCEAE" w14:textId="64D5BFAC" w:rsidR="000C20D2" w:rsidRPr="006A0A5F" w:rsidRDefault="006A0A5F" w:rsidP="006A0A5F">
      <w:pPr>
        <w:pStyle w:val="B3"/>
        <w:spacing w:after="0"/>
      </w:pPr>
      <w:r>
        <w:t>-</w:t>
      </w:r>
      <w:r>
        <w:tab/>
        <w:t>REL-18, UE Conformance - New NR FDD bands for RedCap (Reduced Capability) in Rel-18</w:t>
      </w:r>
      <w:r>
        <w:br/>
        <w:t>(</w:t>
      </w:r>
      <w:r w:rsidRPr="006A0A5F">
        <w:t>1060076</w:t>
      </w:r>
      <w:r>
        <w:t xml:space="preserve">, </w:t>
      </w:r>
      <w:r w:rsidRPr="006A0A5F">
        <w:t>NR_FDD_bands_R18_redcap-UEConTest</w:t>
      </w:r>
      <w:r>
        <w:t>)</w:t>
      </w:r>
    </w:p>
    <w:p w14:paraId="180CF422" w14:textId="757F8EC3" w:rsidR="00FE7C9A" w:rsidRPr="00946A6B" w:rsidRDefault="00FE7C9A" w:rsidP="00A07CEB">
      <w:pPr>
        <w:pStyle w:val="B1"/>
        <w:snapToGrid w:val="0"/>
        <w:spacing w:after="120"/>
      </w:pPr>
      <w:r w:rsidRPr="00946A6B">
        <w:t>-</w:t>
      </w:r>
      <w:r w:rsidRPr="00946A6B">
        <w:tab/>
      </w:r>
      <w:r w:rsidR="00E458F2" w:rsidRPr="00946A6B">
        <w:t>1</w:t>
      </w:r>
      <w:r w:rsidRPr="00946A6B">
        <w:t xml:space="preserve"> </w:t>
      </w:r>
      <w:r w:rsidRPr="00946A6B">
        <w:rPr>
          <w:b/>
          <w:bCs/>
          <w:u w:val="single"/>
        </w:rPr>
        <w:t xml:space="preserve">closed </w:t>
      </w:r>
      <w:r w:rsidR="0006343F" w:rsidRPr="00946A6B">
        <w:rPr>
          <w:b/>
          <w:bCs/>
          <w:u w:val="single"/>
        </w:rPr>
        <w:t>REL-1</w:t>
      </w:r>
      <w:r w:rsidR="003D5CB1" w:rsidRPr="00946A6B">
        <w:rPr>
          <w:b/>
          <w:bCs/>
          <w:u w:val="single"/>
        </w:rPr>
        <w:t>9</w:t>
      </w:r>
      <w:r w:rsidR="0006343F" w:rsidRPr="00946A6B">
        <w:rPr>
          <w:b/>
          <w:bCs/>
          <w:u w:val="single"/>
        </w:rPr>
        <w:t xml:space="preserve"> </w:t>
      </w:r>
      <w:r w:rsidRPr="00946A6B">
        <w:rPr>
          <w:b/>
          <w:bCs/>
          <w:u w:val="single"/>
        </w:rPr>
        <w:t>study item</w:t>
      </w:r>
      <w:r w:rsidR="00B47308" w:rsidRPr="00946A6B">
        <w:rPr>
          <w:u w:val="single"/>
        </w:rPr>
        <w:t>s</w:t>
      </w:r>
      <w:r w:rsidRPr="00946A6B">
        <w:t xml:space="preserve"> (SI)</w:t>
      </w:r>
      <w:r w:rsidR="003D5CB1" w:rsidRPr="00946A6B">
        <w:t>:</w:t>
      </w:r>
    </w:p>
    <w:p w14:paraId="4AB2E1DE" w14:textId="09760755" w:rsidR="003D5CB1" w:rsidRPr="00946A6B" w:rsidRDefault="003D5CB1" w:rsidP="00090A8D">
      <w:pPr>
        <w:pStyle w:val="B3"/>
        <w:spacing w:after="120"/>
      </w:pPr>
      <w:r w:rsidRPr="00946A6B">
        <w:t>-</w:t>
      </w:r>
      <w:r w:rsidRPr="00946A6B">
        <w:tab/>
        <w:t>RAN</w:t>
      </w:r>
      <w:r w:rsidR="00946A6B">
        <w:t>4</w:t>
      </w:r>
      <w:r w:rsidRPr="00946A6B">
        <w:t xml:space="preserve">, </w:t>
      </w:r>
      <w:r w:rsidR="00946A6B" w:rsidRPr="00946A6B">
        <w:t>Study on IMT parameters for NR for 4400 to 4800 MHz, 7125 to 8400 MHz and 14800 to 15350 MHz</w:t>
      </w:r>
      <w:r w:rsidR="00946A6B">
        <w:t xml:space="preserve"> </w:t>
      </w:r>
      <w:r w:rsidRPr="00946A6B">
        <w:t>(</w:t>
      </w:r>
      <w:r w:rsidR="00946A6B" w:rsidRPr="00946A6B">
        <w:t>1030075</w:t>
      </w:r>
      <w:r w:rsidR="00E458F2" w:rsidRPr="00946A6B">
        <w:t xml:space="preserve">, </w:t>
      </w:r>
      <w:r w:rsidR="00946A6B" w:rsidRPr="00946A6B">
        <w:t>FS_NR_IMT_4400_7125_14800MHz</w:t>
      </w:r>
      <w:r w:rsidRPr="00946A6B">
        <w:t>)</w:t>
      </w:r>
    </w:p>
    <w:p w14:paraId="24570622" w14:textId="4DFE05A6" w:rsidR="002313C6" w:rsidRPr="00B243B9" w:rsidRDefault="002313C6" w:rsidP="002313C6">
      <w:pPr>
        <w:pStyle w:val="B1"/>
        <w:snapToGrid w:val="0"/>
        <w:spacing w:after="120"/>
      </w:pPr>
      <w:r w:rsidRPr="00B243B9">
        <w:t>-</w:t>
      </w:r>
      <w:r w:rsidRPr="00B243B9">
        <w:tab/>
      </w:r>
      <w:r w:rsidR="00B243B9" w:rsidRPr="00B243B9">
        <w:t>6</w:t>
      </w:r>
      <w:r w:rsidRPr="00B243B9">
        <w:t xml:space="preserve"> </w:t>
      </w:r>
      <w:r w:rsidRPr="00B243B9">
        <w:rPr>
          <w:b/>
          <w:bCs/>
          <w:u w:val="single"/>
        </w:rPr>
        <w:t>new approved work items</w:t>
      </w:r>
      <w:r w:rsidRPr="00B243B9">
        <w:t xml:space="preserve"> (WI) (</w:t>
      </w:r>
      <w:r w:rsidR="00B243B9" w:rsidRPr="00B243B9">
        <w:t>1</w:t>
      </w:r>
      <w:r w:rsidRPr="00B243B9">
        <w:t xml:space="preserve"> Core, </w:t>
      </w:r>
      <w:r w:rsidR="00B243B9" w:rsidRPr="00B243B9">
        <w:t>1</w:t>
      </w:r>
      <w:r w:rsidRPr="00B243B9">
        <w:t xml:space="preserve"> Perf., </w:t>
      </w:r>
      <w:r w:rsidR="00B243B9" w:rsidRPr="00B243B9">
        <w:t>4</w:t>
      </w:r>
      <w:r w:rsidRPr="00B243B9">
        <w:t xml:space="preserve"> Testing):</w:t>
      </w:r>
    </w:p>
    <w:p w14:paraId="3ADDF763" w14:textId="04F96A33" w:rsidR="004A6D3D" w:rsidRPr="00E938B6" w:rsidRDefault="004A6D3D" w:rsidP="004A6D3D">
      <w:pPr>
        <w:pStyle w:val="B2"/>
        <w:spacing w:after="0"/>
      </w:pPr>
      <w:r w:rsidRPr="00E938B6">
        <w:t>-</w:t>
      </w:r>
      <w:r w:rsidRPr="00E938B6">
        <w:tab/>
      </w:r>
      <w:r w:rsidR="00E938B6" w:rsidRPr="00E938B6">
        <w:t>1</w:t>
      </w:r>
      <w:r w:rsidRPr="00E938B6">
        <w:t xml:space="preserve"> RAN</w:t>
      </w:r>
      <w:r w:rsidR="00E938B6" w:rsidRPr="00E938B6">
        <w:t>4</w:t>
      </w:r>
      <w:r w:rsidRPr="00E938B6">
        <w:t xml:space="preserve"> led REL-19 WID with Core part (X=1) and Perf. part (X=2) WI:</w:t>
      </w:r>
    </w:p>
    <w:p w14:paraId="3F52F77B" w14:textId="59CB3EBF" w:rsidR="00E06618" w:rsidRPr="00E938B6" w:rsidRDefault="00E06618" w:rsidP="00E06618">
      <w:pPr>
        <w:pStyle w:val="B3"/>
        <w:spacing w:after="0"/>
      </w:pPr>
      <w:r w:rsidRPr="00E938B6">
        <w:t>-</w:t>
      </w:r>
      <w:r w:rsidRPr="00E938B6">
        <w:tab/>
      </w:r>
      <w:r w:rsidR="00E938B6" w:rsidRPr="00E938B6">
        <w:t>New LTE band for 5G broadcast for region 3 utilizing a geosynchronous satellite</w:t>
      </w:r>
      <w:r w:rsidR="00E938B6" w:rsidRPr="00E938B6">
        <w:br/>
      </w:r>
      <w:r w:rsidRPr="00E938B6">
        <w:t>(10</w:t>
      </w:r>
      <w:r w:rsidR="00E938B6" w:rsidRPr="00E938B6">
        <w:t>7</w:t>
      </w:r>
      <w:r w:rsidRPr="00E938B6">
        <w:t>X0</w:t>
      </w:r>
      <w:r w:rsidR="00E938B6" w:rsidRPr="00E938B6">
        <w:t>64</w:t>
      </w:r>
      <w:r w:rsidRPr="00E938B6">
        <w:t xml:space="preserve">, </w:t>
      </w:r>
      <w:r w:rsidR="00E938B6" w:rsidRPr="00E938B6">
        <w:t>LTE_band_5G_bcast_GSO-Core</w:t>
      </w:r>
      <w:r w:rsidRPr="00E938B6">
        <w:t>/Perf)</w:t>
      </w:r>
      <w:r w:rsidRPr="00E938B6">
        <w:tab/>
      </w:r>
      <w:r w:rsidRPr="00E938B6">
        <w:tab/>
      </w:r>
      <w:r w:rsidR="00E938B6">
        <w:tab/>
      </w:r>
      <w:r w:rsidR="00E938B6">
        <w:tab/>
      </w:r>
      <w:r w:rsidR="00E938B6">
        <w:tab/>
      </w:r>
      <w:r w:rsidR="00E938B6">
        <w:tab/>
      </w:r>
      <w:r w:rsidR="00E938B6">
        <w:tab/>
      </w:r>
      <w:r w:rsidR="00E938B6">
        <w:tab/>
      </w:r>
      <w:r w:rsidR="00E938B6">
        <w:tab/>
      </w:r>
      <w:r w:rsidRPr="00E938B6">
        <w:tab/>
      </w:r>
      <w:r w:rsidRPr="00E938B6">
        <w:tab/>
      </w:r>
      <w:r w:rsidRPr="00E938B6">
        <w:tab/>
      </w:r>
      <w:r w:rsidR="00E938B6" w:rsidRPr="00E938B6">
        <w:t>RP-250788</w:t>
      </w:r>
    </w:p>
    <w:p w14:paraId="61624AB9" w14:textId="1B1E2052" w:rsidR="002313C6" w:rsidRPr="00C62B08" w:rsidRDefault="002313C6" w:rsidP="002313C6">
      <w:pPr>
        <w:pStyle w:val="B2"/>
        <w:spacing w:after="0"/>
      </w:pPr>
      <w:r w:rsidRPr="00C62B08">
        <w:t>-</w:t>
      </w:r>
      <w:r w:rsidR="00EA70F5" w:rsidRPr="00C62B08">
        <w:tab/>
      </w:r>
      <w:r w:rsidR="00C62B08" w:rsidRPr="00C62B08">
        <w:t>4</w:t>
      </w:r>
      <w:r w:rsidRPr="00C62B08">
        <w:t xml:space="preserve"> RAN5 led</w:t>
      </w:r>
      <w:r w:rsidR="002A2068" w:rsidRPr="00C62B08">
        <w:t xml:space="preserve"> </w:t>
      </w:r>
      <w:r w:rsidRPr="00C62B08">
        <w:t>WIs:</w:t>
      </w:r>
    </w:p>
    <w:p w14:paraId="37C455DD" w14:textId="23CFD2B1" w:rsidR="00C62B08" w:rsidRDefault="00C62B08" w:rsidP="00C62B08">
      <w:pPr>
        <w:pStyle w:val="B3"/>
        <w:spacing w:after="0"/>
      </w:pPr>
      <w:r>
        <w:t>-</w:t>
      </w:r>
      <w:r>
        <w:tab/>
        <w:t>REL-18, UE Conformance - NR Support for UAV (Uncrewed Aerial Vehicles)</w:t>
      </w:r>
      <w:r>
        <w:br/>
        <w:t>plus CT1 aspects (1070060, NR_UAV_plus_CT1-UEConTest)</w:t>
      </w:r>
      <w:r>
        <w:tab/>
      </w:r>
      <w:r>
        <w:tab/>
      </w:r>
      <w:r>
        <w:tab/>
      </w:r>
      <w:r>
        <w:tab/>
      </w:r>
      <w:r>
        <w:tab/>
      </w:r>
      <w:r>
        <w:tab/>
      </w:r>
      <w:r>
        <w:tab/>
      </w:r>
      <w:r>
        <w:tab/>
      </w:r>
      <w:r>
        <w:tab/>
        <w:t>RP-250062</w:t>
      </w:r>
    </w:p>
    <w:p w14:paraId="021ED708" w14:textId="2D4833F7" w:rsidR="00C62B08" w:rsidRDefault="00C62B08" w:rsidP="00C62B08">
      <w:pPr>
        <w:pStyle w:val="B3"/>
        <w:spacing w:after="0"/>
      </w:pPr>
      <w:r>
        <w:t>-</w:t>
      </w:r>
      <w:r>
        <w:tab/>
        <w:t>REL-18, UE Conformance - Access Traffic Steering, Switch and Splitting support in the</w:t>
      </w:r>
      <w:r w:rsidR="00761393">
        <w:br/>
      </w:r>
      <w:r>
        <w:t>5G system architecture; Phase 3</w:t>
      </w:r>
      <w:r w:rsidR="00761393">
        <w:t xml:space="preserve"> (</w:t>
      </w:r>
      <w:r>
        <w:t>1070061</w:t>
      </w:r>
      <w:r w:rsidR="00761393">
        <w:t xml:space="preserve">. </w:t>
      </w:r>
      <w:r>
        <w:t>ATSSS_Ph3_UEConTest</w:t>
      </w:r>
      <w:r w:rsidR="00761393">
        <w:t>)</w:t>
      </w:r>
      <w:r w:rsidR="00761393">
        <w:tab/>
      </w:r>
      <w:r w:rsidR="00761393">
        <w:tab/>
      </w:r>
      <w:r w:rsidR="00761393">
        <w:tab/>
      </w:r>
      <w:r w:rsidR="00761393">
        <w:tab/>
      </w:r>
      <w:r w:rsidR="00761393">
        <w:tab/>
      </w:r>
      <w:r w:rsidR="00761393">
        <w:tab/>
      </w:r>
      <w:r>
        <w:tab/>
        <w:t>RP-250067</w:t>
      </w:r>
    </w:p>
    <w:p w14:paraId="742BF5EA" w14:textId="55400B6A" w:rsidR="00C62B08" w:rsidRDefault="00C62B08" w:rsidP="00C62B08">
      <w:pPr>
        <w:pStyle w:val="B3"/>
        <w:spacing w:after="0"/>
      </w:pPr>
      <w:r>
        <w:t>-</w:t>
      </w:r>
      <w:r>
        <w:tab/>
        <w:t>REL-19, UE Conformance - Introduction of Power Class 2 and UE 40MHz Channel</w:t>
      </w:r>
      <w:r w:rsidR="00C53900">
        <w:br/>
      </w:r>
      <w:r>
        <w:t>Bandwidth in NR band n28</w:t>
      </w:r>
      <w:r w:rsidR="00C53900">
        <w:t xml:space="preserve"> (</w:t>
      </w:r>
      <w:r>
        <w:t>1070062</w:t>
      </w:r>
      <w:r w:rsidR="00C53900">
        <w:t xml:space="preserve">, </w:t>
      </w:r>
      <w:r>
        <w:t>NR_n28_PC2_40MHz_CBW-UEConTest</w:t>
      </w:r>
      <w:r w:rsidR="00C53900">
        <w:t>)</w:t>
      </w:r>
      <w:r w:rsidR="00C53900">
        <w:tab/>
      </w:r>
      <w:r w:rsidR="00C53900">
        <w:tab/>
      </w:r>
      <w:r>
        <w:tab/>
        <w:t>RP-250249</w:t>
      </w:r>
    </w:p>
    <w:p w14:paraId="79051058" w14:textId="63B299AD" w:rsidR="00C62B08" w:rsidRDefault="00C62B08" w:rsidP="00E938B6">
      <w:pPr>
        <w:pStyle w:val="B3"/>
        <w:spacing w:after="120"/>
        <w:rPr>
          <w:highlight w:val="yellow"/>
        </w:rPr>
      </w:pPr>
      <w:r>
        <w:t>-</w:t>
      </w:r>
      <w:r>
        <w:tab/>
        <w:t>REL-19, UE Conformance - Rel-19 NR CA and DC; and NR and LTE DC Configurations</w:t>
      </w:r>
      <w:r w:rsidR="00C53900">
        <w:br/>
        <w:t>(</w:t>
      </w:r>
      <w:r>
        <w:t>1070063</w:t>
      </w:r>
      <w:r w:rsidR="00C53900">
        <w:t xml:space="preserve">, </w:t>
      </w:r>
      <w:r>
        <w:t>NR_CADC_NR_LTE_DC_R19-UEConTest</w:t>
      </w:r>
      <w:r w:rsidR="00C53900">
        <w:t>)</w:t>
      </w:r>
      <w:r w:rsidR="00C53900">
        <w:tab/>
      </w:r>
      <w:r w:rsidR="00C53900">
        <w:tab/>
      </w:r>
      <w:r w:rsidR="00C53900">
        <w:tab/>
      </w:r>
      <w:r w:rsidR="00C53900">
        <w:tab/>
      </w:r>
      <w:r w:rsidR="00C53900">
        <w:tab/>
      </w:r>
      <w:r w:rsidR="00C53900">
        <w:tab/>
      </w:r>
      <w:r w:rsidR="00C53900">
        <w:tab/>
      </w:r>
      <w:r w:rsidR="00C53900">
        <w:tab/>
      </w:r>
      <w:r w:rsidR="00C53900">
        <w:tab/>
      </w:r>
      <w:r w:rsidR="00C53900">
        <w:tab/>
      </w:r>
      <w:r>
        <w:tab/>
        <w:t>RP-250452</w:t>
      </w:r>
    </w:p>
    <w:p w14:paraId="4BCC0781" w14:textId="3F9F827A" w:rsidR="00FE7C9A" w:rsidRPr="00E938B6" w:rsidRDefault="00FE7C9A" w:rsidP="00F038B8">
      <w:pPr>
        <w:pStyle w:val="B1"/>
        <w:snapToGrid w:val="0"/>
        <w:spacing w:after="120"/>
      </w:pPr>
      <w:r w:rsidRPr="00E938B6">
        <w:t>-</w:t>
      </w:r>
      <w:r w:rsidRPr="00E938B6">
        <w:tab/>
      </w:r>
      <w:r w:rsidR="00E938B6" w:rsidRPr="00E938B6">
        <w:t>0</w:t>
      </w:r>
      <w:r w:rsidRPr="00E938B6">
        <w:t xml:space="preserve"> </w:t>
      </w:r>
      <w:r w:rsidRPr="00E938B6">
        <w:rPr>
          <w:b/>
          <w:bCs/>
          <w:u w:val="single"/>
        </w:rPr>
        <w:t>new approved REL-1</w:t>
      </w:r>
      <w:r w:rsidR="00715546" w:rsidRPr="00E938B6">
        <w:rPr>
          <w:b/>
          <w:bCs/>
          <w:u w:val="single"/>
        </w:rPr>
        <w:t>9</w:t>
      </w:r>
      <w:r w:rsidRPr="00E938B6">
        <w:rPr>
          <w:b/>
          <w:bCs/>
          <w:u w:val="single"/>
        </w:rPr>
        <w:t xml:space="preserve"> study item</w:t>
      </w:r>
      <w:r w:rsidR="003B2CEA" w:rsidRPr="00E938B6">
        <w:rPr>
          <w:b/>
          <w:bCs/>
          <w:u w:val="single"/>
        </w:rPr>
        <w:t>s</w:t>
      </w:r>
      <w:r w:rsidRPr="00E938B6">
        <w:t xml:space="preserve"> (SI)</w:t>
      </w:r>
    </w:p>
    <w:p w14:paraId="183D14C2" w14:textId="24EEDDE1" w:rsidR="00FE7C9A" w:rsidRPr="00655F4C" w:rsidRDefault="00FE7C9A" w:rsidP="00FE7C9A">
      <w:pPr>
        <w:pStyle w:val="B1"/>
        <w:snapToGrid w:val="0"/>
        <w:spacing w:after="120"/>
        <w:rPr>
          <w:lang w:val="fr-FR"/>
        </w:rPr>
      </w:pPr>
      <w:r w:rsidRPr="00655F4C">
        <w:rPr>
          <w:lang w:val="fr-FR"/>
        </w:rPr>
        <w:t>-</w:t>
      </w:r>
      <w:r w:rsidRPr="00655F4C">
        <w:rPr>
          <w:lang w:val="fr-FR"/>
        </w:rPr>
        <w:tab/>
      </w:r>
      <w:r w:rsidR="00655F4C" w:rsidRPr="00655F4C">
        <w:rPr>
          <w:lang w:val="fr-FR"/>
        </w:rPr>
        <w:t>1622</w:t>
      </w:r>
      <w:r w:rsidRPr="00655F4C">
        <w:rPr>
          <w:lang w:val="fr-FR"/>
        </w:rPr>
        <w:t xml:space="preserve"> </w:t>
      </w:r>
      <w:r w:rsidRPr="00655F4C">
        <w:rPr>
          <w:b/>
          <w:u w:val="single"/>
          <w:lang w:val="fr-FR"/>
        </w:rPr>
        <w:t>CRs</w:t>
      </w:r>
      <w:r w:rsidRPr="00655F4C">
        <w:rPr>
          <w:lang w:val="fr-FR"/>
        </w:rPr>
        <w:t xml:space="preserve"> (incl. cat.A CRs and </w:t>
      </w:r>
      <w:r w:rsidR="00655F4C" w:rsidRPr="00655F4C">
        <w:rPr>
          <w:lang w:val="fr-FR"/>
        </w:rPr>
        <w:t>6</w:t>
      </w:r>
      <w:r w:rsidRPr="00655F4C">
        <w:rPr>
          <w:lang w:val="fr-FR"/>
        </w:rPr>
        <w:t xml:space="preserve"> company CR</w:t>
      </w:r>
      <w:r w:rsidR="00AA68A7" w:rsidRPr="00655F4C">
        <w:rPr>
          <w:lang w:val="fr-FR"/>
        </w:rPr>
        <w:t>s</w:t>
      </w:r>
      <w:r w:rsidRPr="00655F4C">
        <w:rPr>
          <w:lang w:val="fr-FR"/>
        </w:rPr>
        <w:t xml:space="preserve">) were handled and </w:t>
      </w:r>
      <w:r w:rsidR="00655F4C" w:rsidRPr="00655F4C">
        <w:rPr>
          <w:lang w:val="fr-FR"/>
        </w:rPr>
        <w:t>1619</w:t>
      </w:r>
      <w:r w:rsidRPr="00655F4C">
        <w:rPr>
          <w:lang w:val="fr-FR"/>
        </w:rPr>
        <w:t xml:space="preserve"> CRs were approved</w:t>
      </w:r>
      <w:r w:rsidRPr="00655F4C">
        <w:rPr>
          <w:lang w:val="fr-FR"/>
        </w:rPr>
        <w:br/>
        <w:t>(see Annex D and attached Tdoc list).</w:t>
      </w:r>
    </w:p>
    <w:p w14:paraId="7A5210D8" w14:textId="77777777" w:rsidR="00FE7C9A" w:rsidRPr="00655F4C" w:rsidRDefault="00FE7C9A" w:rsidP="0056263A">
      <w:pPr>
        <w:pStyle w:val="B1"/>
        <w:snapToGrid w:val="0"/>
        <w:spacing w:after="0"/>
        <w:rPr>
          <w:lang w:val="fr-FR"/>
        </w:rPr>
      </w:pPr>
      <w:r w:rsidRPr="00655F4C">
        <w:rPr>
          <w:lang w:val="fr-FR"/>
        </w:rPr>
        <w:t>-</w:t>
      </w:r>
      <w:r w:rsidRPr="00655F4C">
        <w:rPr>
          <w:lang w:val="fr-FR"/>
        </w:rPr>
        <w:tab/>
        <w:t xml:space="preserve">approved/noted/agreed </w:t>
      </w:r>
      <w:r w:rsidRPr="00655F4C">
        <w:rPr>
          <w:b/>
          <w:u w:val="single"/>
          <w:lang w:val="fr-FR"/>
        </w:rPr>
        <w:t>TRs/TSs</w:t>
      </w:r>
      <w:r w:rsidRPr="00655F4C">
        <w:rPr>
          <w:lang w:val="fr-FR"/>
        </w:rPr>
        <w:t xml:space="preserve"> (see Annex E):</w:t>
      </w:r>
    </w:p>
    <w:p w14:paraId="66684F64" w14:textId="1B040E18" w:rsidR="002732A5" w:rsidRPr="00655F4C" w:rsidRDefault="00FE7C9A" w:rsidP="005325C2">
      <w:pPr>
        <w:pStyle w:val="B2"/>
        <w:spacing w:after="0"/>
      </w:pPr>
      <w:r w:rsidRPr="00655F4C">
        <w:t>-</w:t>
      </w:r>
      <w:r w:rsidRPr="00655F4C">
        <w:tab/>
      </w:r>
      <w:r w:rsidR="00655F4C" w:rsidRPr="00655F4C">
        <w:t>0</w:t>
      </w:r>
      <w:r w:rsidRPr="00655F4C">
        <w:t xml:space="preserve"> noted specification</w:t>
      </w:r>
      <w:r w:rsidR="00D7738C" w:rsidRPr="00655F4C">
        <w:t>s</w:t>
      </w:r>
      <w:r w:rsidRPr="00655F4C">
        <w:t xml:space="preserve"> </w:t>
      </w:r>
      <w:r w:rsidR="00257DED" w:rsidRPr="00655F4C">
        <w:t>(</w:t>
      </w:r>
      <w:r w:rsidRPr="00655F4C">
        <w:t>for information</w:t>
      </w:r>
      <w:r w:rsidR="00257DED" w:rsidRPr="00655F4C">
        <w:t>)</w:t>
      </w:r>
      <w:r w:rsidR="00D83CF0" w:rsidRPr="00655F4C">
        <w:t>:</w:t>
      </w:r>
    </w:p>
    <w:p w14:paraId="54663842" w14:textId="03EF1145" w:rsidR="00FB1494" w:rsidRPr="00655F4C" w:rsidRDefault="00FB1494" w:rsidP="00FB1494">
      <w:pPr>
        <w:pStyle w:val="B2"/>
        <w:spacing w:after="0"/>
      </w:pPr>
      <w:r w:rsidRPr="00655F4C">
        <w:rPr>
          <w:lang w:val="fr-FR"/>
        </w:rPr>
        <w:t>-</w:t>
      </w:r>
      <w:r w:rsidRPr="00655F4C">
        <w:tab/>
      </w:r>
      <w:r w:rsidR="00655F4C" w:rsidRPr="00655F4C">
        <w:t>2</w:t>
      </w:r>
      <w:r w:rsidRPr="00655F4C">
        <w:t xml:space="preserve"> approved specifications which are now under CR control:</w:t>
      </w:r>
    </w:p>
    <w:p w14:paraId="352AE2C1" w14:textId="7FE8629F" w:rsidR="005340E4" w:rsidRPr="00B51EC8" w:rsidRDefault="005340E4" w:rsidP="00A614FA">
      <w:pPr>
        <w:pStyle w:val="B3"/>
        <w:spacing w:after="0"/>
      </w:pPr>
      <w:r w:rsidRPr="00B51EC8">
        <w:t>-</w:t>
      </w:r>
      <w:r w:rsidRPr="00B51EC8">
        <w:tab/>
        <w:t>Rel-1</w:t>
      </w:r>
      <w:r w:rsidR="00B51EC8" w:rsidRPr="00B51EC8">
        <w:t>9</w:t>
      </w:r>
      <w:r w:rsidRPr="00B51EC8">
        <w:t xml:space="preserve"> RAN</w:t>
      </w:r>
      <w:r w:rsidR="00B51EC8" w:rsidRPr="00B51EC8">
        <w:t>4</w:t>
      </w:r>
      <w:r w:rsidRPr="00B51EC8">
        <w:t xml:space="preserve"> T</w:t>
      </w:r>
      <w:r w:rsidR="00B51EC8" w:rsidRPr="00B51EC8">
        <w:t>R</w:t>
      </w:r>
      <w:r w:rsidR="00B51EC8">
        <w:t xml:space="preserve"> </w:t>
      </w:r>
      <w:r w:rsidR="00B51EC8" w:rsidRPr="00B51EC8">
        <w:t>38.908</w:t>
      </w:r>
      <w:r w:rsidR="00A614FA">
        <w:t xml:space="preserve"> </w:t>
      </w:r>
      <w:r w:rsidRPr="00B51EC8">
        <w:t>(</w:t>
      </w:r>
      <w:r w:rsidR="00A614FA" w:rsidRPr="00A614FA">
        <w:t>1031078</w:t>
      </w:r>
      <w:r w:rsidR="00A614FA">
        <w:t>, NR_BS_RF_req_evo-Core</w:t>
      </w:r>
      <w:r w:rsidRPr="00B51EC8">
        <w:t>)</w:t>
      </w:r>
      <w:r w:rsidRPr="00B51EC8">
        <w:tab/>
      </w:r>
      <w:r w:rsidRPr="00B51EC8">
        <w:tab/>
      </w:r>
      <w:r w:rsidRPr="00B51EC8">
        <w:tab/>
      </w:r>
      <w:r w:rsidRPr="00B51EC8">
        <w:tab/>
      </w:r>
      <w:r w:rsidRPr="00B51EC8">
        <w:tab/>
      </w:r>
      <w:r w:rsidR="00A614FA">
        <w:tab/>
      </w:r>
      <w:r w:rsidR="005302E6" w:rsidRPr="00B51EC8">
        <w:tab/>
      </w:r>
      <w:r w:rsidRPr="00B51EC8">
        <w:tab/>
      </w:r>
      <w:r w:rsidR="00B51EC8" w:rsidRPr="00B51EC8">
        <w:t>RP-250437</w:t>
      </w:r>
    </w:p>
    <w:p w14:paraId="4949C893" w14:textId="43821978" w:rsidR="005340E4" w:rsidRPr="00B51EC8" w:rsidRDefault="005340E4" w:rsidP="005340E4">
      <w:pPr>
        <w:pStyle w:val="B3"/>
        <w:spacing w:after="0"/>
      </w:pPr>
      <w:r w:rsidRPr="00B51EC8">
        <w:t>-</w:t>
      </w:r>
      <w:r w:rsidRPr="00B51EC8">
        <w:tab/>
        <w:t>Rel-1</w:t>
      </w:r>
      <w:r w:rsidR="00B51EC8" w:rsidRPr="00B51EC8">
        <w:t>9</w:t>
      </w:r>
      <w:r w:rsidRPr="00B51EC8">
        <w:t xml:space="preserve"> RAN</w:t>
      </w:r>
      <w:r w:rsidR="00B51EC8" w:rsidRPr="00B51EC8">
        <w:t>4</w:t>
      </w:r>
      <w:r w:rsidRPr="00B51EC8">
        <w:t xml:space="preserve"> T</w:t>
      </w:r>
      <w:r w:rsidR="00B51EC8" w:rsidRPr="00B51EC8">
        <w:t>R</w:t>
      </w:r>
      <w:r w:rsidRPr="00B51EC8">
        <w:t xml:space="preserve"> </w:t>
      </w:r>
      <w:r w:rsidR="00B51EC8" w:rsidRPr="00B51EC8">
        <w:t>38.922</w:t>
      </w:r>
      <w:r w:rsidR="0035542C">
        <w:t xml:space="preserve"> (</w:t>
      </w:r>
      <w:r w:rsidR="0035542C" w:rsidRPr="0035542C">
        <w:t>1030075</w:t>
      </w:r>
      <w:r w:rsidR="0035542C">
        <w:t xml:space="preserve">, </w:t>
      </w:r>
      <w:r w:rsidR="0035542C" w:rsidRPr="0035542C">
        <w:t>FS_NR_IMT_4400_7125_14800MHz</w:t>
      </w:r>
      <w:r w:rsidR="0035542C">
        <w:t>)</w:t>
      </w:r>
      <w:r w:rsidR="0035542C">
        <w:tab/>
      </w:r>
      <w:r w:rsidR="0035542C">
        <w:tab/>
      </w:r>
      <w:r w:rsidR="0035542C">
        <w:tab/>
      </w:r>
      <w:r w:rsidR="0035542C">
        <w:tab/>
      </w:r>
      <w:r w:rsidRPr="00B51EC8">
        <w:tab/>
      </w:r>
      <w:r w:rsidR="00B51EC8" w:rsidRPr="00B51EC8">
        <w:t>RP-250539</w:t>
      </w:r>
    </w:p>
    <w:p w14:paraId="3B05782F" w14:textId="75D53815" w:rsidR="0082766F" w:rsidRDefault="00FE7C9A" w:rsidP="00FE7C9A">
      <w:pPr>
        <w:pStyle w:val="B2"/>
        <w:spacing w:after="0"/>
      </w:pPr>
      <w:r w:rsidRPr="00B51EC8">
        <w:t>-</w:t>
      </w:r>
      <w:r w:rsidRPr="00B51EC8">
        <w:tab/>
      </w:r>
      <w:r w:rsidR="00BF6945" w:rsidRPr="00B51EC8">
        <w:t>0</w:t>
      </w:r>
      <w:r w:rsidRPr="00B51EC8">
        <w:t xml:space="preserve"> agreed specification version under RAN leadership</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303CFCB0" w14:textId="77777777" w:rsidR="009F16EF" w:rsidRDefault="009F16EF" w:rsidP="009F16EF">
      <w:pPr>
        <w:pStyle w:val="Heading2"/>
      </w:pPr>
      <w:bookmarkStart w:id="56" w:name="_Toc178621063"/>
      <w:bookmarkStart w:id="57" w:name="_Toc61976831"/>
      <w:bookmarkStart w:id="58" w:name="_Toc62413402"/>
      <w:bookmarkStart w:id="59" w:name="_Toc67153080"/>
      <w:bookmarkStart w:id="60" w:name="_Toc195035442"/>
      <w:r>
        <w:lastRenderedPageBreak/>
        <w:t>1</w:t>
      </w:r>
      <w:r>
        <w:tab/>
        <w:t>Opening of the meeting</w:t>
      </w:r>
      <w:bookmarkEnd w:id="56"/>
      <w:bookmarkEnd w:id="60"/>
    </w:p>
    <w:p w14:paraId="71FD5BE4" w14:textId="77777777" w:rsidR="0033354E" w:rsidRDefault="0033354E" w:rsidP="0033354E">
      <w:r>
        <w:t>3GPP TSG RAN Vice-Chair Mr. Ronald Borsato (AT&amp;T) opened the f2f meeting RAN #107 in Incheon, Korea on Wednesday March 12th, 2025 at 9am.</w:t>
      </w:r>
    </w:p>
    <w:p w14:paraId="1FBB3636" w14:textId="08857597" w:rsidR="0033354E" w:rsidRDefault="0033354E" w:rsidP="0033354E">
      <w:r>
        <w:t>On behalf of the host the Telecommunications Technology Association (TTA), Dr. Yousun Kim (Samsung) welcomed the participants to Incheon and explained organisational aspects of the meeting.</w:t>
      </w:r>
    </w:p>
    <w:p w14:paraId="6C1B7D2C" w14:textId="77777777" w:rsidR="0033354E" w:rsidRDefault="0033354E" w:rsidP="0033354E">
      <w:r>
        <w:t>NOTE 1:</w:t>
      </w:r>
      <w:r>
        <w:tab/>
        <w:t xml:space="preserve">The TSG meetings #107 is carried out in a 1 week TSG set up (see RP-131328, RAN/CT at the beginning </w:t>
      </w:r>
      <w:r>
        <w:tab/>
      </w:r>
      <w:r>
        <w:tab/>
      </w:r>
      <w:r>
        <w:tab/>
        <w:t>and SA at the end of the week) with the exception that it is compressed to 3 days.</w:t>
      </w:r>
    </w:p>
    <w:p w14:paraId="759DECBA" w14:textId="7E0EF2DC" w:rsidR="0033354E" w:rsidRDefault="0033354E" w:rsidP="0033354E">
      <w:r>
        <w:t>NOTE 2:</w:t>
      </w:r>
      <w:r>
        <w:tab/>
        <w:t xml:space="preserve">As Dr. Wanshi Chen stepped down as RAN Chair on 14.01.2025 (after a company change), the remaining </w:t>
      </w:r>
      <w:r>
        <w:tab/>
      </w:r>
      <w:r>
        <w:tab/>
      </w:r>
      <w:r>
        <w:tab/>
        <w:t>RAN leadership decided the following (published on 17.01.2025 on the RAN reflector):</w:t>
      </w:r>
    </w:p>
    <w:p w14:paraId="468FA391" w14:textId="77777777" w:rsidR="0033354E" w:rsidRDefault="0033354E" w:rsidP="0033354E">
      <w:r>
        <w:t>- Ronald Borsato (AT&amp;T, ATIS) will chair the 6G WS (jointly chair with the SA/CT Chairs during the joint 6G WS sessions) and RAN#107</w:t>
      </w:r>
    </w:p>
    <w:p w14:paraId="0F82BF3B" w14:textId="77777777" w:rsidR="0033354E" w:rsidRDefault="0033354E" w:rsidP="0033354E">
      <w:r>
        <w:t>- Nan Hu (China Mobile Com. Corporation, CCSA) takes the lead for the creation of the SI update for the RAN plenary study on 6G – "extension of the 6G SI beyond IMT-2030"</w:t>
      </w:r>
    </w:p>
    <w:p w14:paraId="25EEEDD6" w14:textId="77777777" w:rsidR="0033354E" w:rsidRDefault="0033354E" w:rsidP="0033354E">
      <w:r>
        <w:t>- Axel Klatt (Deutsche Telekom AG, ETSI) will jointly chair the 3GPP - O-RAN WS in April 25 with the SA Chair</w:t>
      </w:r>
    </w:p>
    <w:p w14:paraId="5A26F572" w14:textId="77777777" w:rsidR="0033354E" w:rsidRDefault="0033354E" w:rsidP="0033354E">
      <w:r>
        <w:t>- requests related to other meetings/topics: Please send them to all RAN VCs and the RAN secretary</w:t>
      </w:r>
    </w:p>
    <w:p w14:paraId="42658A23" w14:textId="7E9421AF" w:rsidR="009F16EF" w:rsidRDefault="00C049AC" w:rsidP="009F16EF">
      <w:pPr>
        <w:pStyle w:val="Heading2"/>
      </w:pPr>
      <w:bookmarkStart w:id="61" w:name="_Toc178621064"/>
      <w:bookmarkStart w:id="62" w:name="_Toc195035443"/>
      <w:r>
        <w:t>2</w:t>
      </w:r>
      <w:r w:rsidR="009F16EF">
        <w:tab/>
        <w:t>Reminders for usage of IT resources, IPR declaration and antitrust compliance</w:t>
      </w:r>
      <w:bookmarkEnd w:id="61"/>
      <w:bookmarkEnd w:id="62"/>
    </w:p>
    <w:p w14:paraId="780F56DF" w14:textId="77777777" w:rsidR="0022490B" w:rsidRPr="006D7039" w:rsidRDefault="0022490B" w:rsidP="0022490B">
      <w:pPr>
        <w:rPr>
          <w:b/>
          <w:bCs/>
        </w:rPr>
      </w:pPr>
      <w:r w:rsidRPr="006D7039">
        <w:rPr>
          <w:b/>
          <w:bCs/>
        </w:rPr>
        <w:t>IT resources:</w:t>
      </w:r>
    </w:p>
    <w:p w14:paraId="7F84A22B" w14:textId="77777777" w:rsidR="0022490B" w:rsidRDefault="0022490B" w:rsidP="006531DB">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E4E40E3" w14:textId="77777777" w:rsidR="0022490B" w:rsidRDefault="0022490B" w:rsidP="006531DB">
      <w:pPr>
        <w:spacing w:after="0"/>
      </w:pPr>
      <w:r>
        <w:t>Delegates must respect the law of the hosting country, and should not visit prohibited internet sites.</w:t>
      </w:r>
    </w:p>
    <w:p w14:paraId="3B1C0248" w14:textId="77777777" w:rsidR="0022490B" w:rsidRDefault="0022490B" w:rsidP="006531DB">
      <w:pPr>
        <w:spacing w:after="0"/>
      </w:pPr>
      <w:r>
        <w:t>In cases of persistent abuse of the internet bandwidth, MCC may restrict individual’s use of the service.</w:t>
      </w:r>
    </w:p>
    <w:p w14:paraId="3C905860" w14:textId="77777777" w:rsidR="0022490B" w:rsidRDefault="0022490B" w:rsidP="0022490B">
      <w:r>
        <w:t>In particular, the PCG has laid down the following network usage conditions:</w:t>
      </w:r>
    </w:p>
    <w:p w14:paraId="089B3B03" w14:textId="77777777" w:rsidR="0022490B" w:rsidRDefault="0022490B" w:rsidP="0022490B">
      <w:r>
        <w:t>1. Users shall not use the network to engage in illegal activities. This includes activities such as copyright violation, hacking, espionage or any other activity that may be prohibited by local laws.</w:t>
      </w:r>
    </w:p>
    <w:p w14:paraId="4633974A" w14:textId="77777777" w:rsidR="0022490B" w:rsidRDefault="0022490B" w:rsidP="0022490B">
      <w:r>
        <w:t>2. Users shall not engage in non-work-related activities that consume excessive bandwidth or cause significant degradation of the performance of the network.</w:t>
      </w:r>
    </w:p>
    <w:p w14:paraId="443FCA60" w14:textId="77777777" w:rsidR="0022490B" w:rsidRDefault="0022490B" w:rsidP="0022490B">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E438C35" w14:textId="77777777" w:rsidR="0022490B" w:rsidRDefault="0022490B" w:rsidP="0022490B">
      <w:pPr>
        <w:spacing w:after="0"/>
      </w:pPr>
      <w:r>
        <w:t>1.</w:t>
      </w:r>
      <w:r>
        <w:tab/>
        <w:t>DON’T place your WiFi device in ad-hoc mode</w:t>
      </w:r>
    </w:p>
    <w:p w14:paraId="6066A418" w14:textId="77777777" w:rsidR="0022490B" w:rsidRDefault="0022490B" w:rsidP="0022490B">
      <w:pPr>
        <w:spacing w:after="0"/>
      </w:pPr>
      <w:r>
        <w:t>2.</w:t>
      </w:r>
      <w:r>
        <w:tab/>
        <w:t>DON’T set up a personal hotspot in the meeting room</w:t>
      </w:r>
    </w:p>
    <w:p w14:paraId="5CB21A90" w14:textId="77777777" w:rsidR="0022490B" w:rsidRDefault="0022490B" w:rsidP="0022490B">
      <w:pPr>
        <w:spacing w:after="0"/>
      </w:pPr>
      <w:r>
        <w:t>3.</w:t>
      </w:r>
      <w:r>
        <w:tab/>
        <w:t>DO try 802.11a if your WiFi device supports it</w:t>
      </w:r>
    </w:p>
    <w:p w14:paraId="37B1EB18" w14:textId="77777777" w:rsidR="0022490B" w:rsidRDefault="0022490B" w:rsidP="0022490B">
      <w:pPr>
        <w:spacing w:after="0"/>
      </w:pPr>
      <w:r>
        <w:t>4.</w:t>
      </w:r>
      <w:r>
        <w:tab/>
        <w:t>DON’T manually allocate an IP address</w:t>
      </w:r>
    </w:p>
    <w:p w14:paraId="3F94B6F5" w14:textId="77777777" w:rsidR="0022490B" w:rsidRDefault="0022490B" w:rsidP="0022490B">
      <w:pPr>
        <w:spacing w:after="0"/>
      </w:pPr>
      <w:r>
        <w:t>5.</w:t>
      </w:r>
      <w:r>
        <w:tab/>
        <w:t>DON’T be a bandwidth hog by streaming video, playing online games, or downloading huge files</w:t>
      </w:r>
    </w:p>
    <w:p w14:paraId="473BBA88" w14:textId="77777777" w:rsidR="0022490B" w:rsidRDefault="0022490B" w:rsidP="0022490B">
      <w:r>
        <w:t>6.</w:t>
      </w:r>
      <w:r>
        <w:tab/>
        <w:t>DON’T use packet probing software which clogs the local network (e.g., packet sniffers or port scanners)</w:t>
      </w:r>
    </w:p>
    <w:p w14:paraId="596FD1F7" w14:textId="77777777" w:rsidR="0022490B" w:rsidRDefault="0022490B" w:rsidP="0022490B">
      <w:pPr>
        <w:spacing w:after="0"/>
      </w:pPr>
      <w:r>
        <w:t>Based on the report of the PCG ad hoc group on IT improvements:</w:t>
      </w:r>
    </w:p>
    <w:p w14:paraId="31D6D36A" w14:textId="77777777" w:rsidR="0022490B" w:rsidRDefault="0022490B" w:rsidP="0022490B">
      <w:pPr>
        <w:spacing w:after="0"/>
      </w:pPr>
      <w:hyperlink r:id="rId20" w:history="1">
        <w:r w:rsidRPr="006D7039">
          <w:rPr>
            <w:rStyle w:val="Hyperlink"/>
          </w:rPr>
          <w:t>http://www.3gpp.org/ftp/PCG/PCG_27/DOCS/PCG27_13r1.zip</w:t>
        </w:r>
      </w:hyperlink>
    </w:p>
    <w:p w14:paraId="19794574" w14:textId="77777777" w:rsidR="0022490B" w:rsidRDefault="0022490B" w:rsidP="0022490B">
      <w:pPr>
        <w:spacing w:after="0"/>
      </w:pPr>
      <w:r>
        <w:t xml:space="preserve">see also Responsible behaviour under </w:t>
      </w:r>
      <w:hyperlink r:id="rId21" w:history="1">
        <w:r w:rsidRPr="006D7039">
          <w:rPr>
            <w:rStyle w:val="Hyperlink"/>
          </w:rPr>
          <w:t>https://www.3gpp.org/delegates-corner/faqs</w:t>
        </w:r>
      </w:hyperlink>
    </w:p>
    <w:p w14:paraId="5C6A329A" w14:textId="77777777" w:rsidR="0022490B" w:rsidRDefault="0022490B" w:rsidP="0022490B">
      <w:r>
        <w:t>Note: The IT resources section is not applicable to Electronic meetings.</w:t>
      </w:r>
    </w:p>
    <w:p w14:paraId="71243860" w14:textId="77777777" w:rsidR="0022490B" w:rsidRDefault="0022490B" w:rsidP="0022490B">
      <w:pPr>
        <w:spacing w:after="0"/>
      </w:pPr>
    </w:p>
    <w:p w14:paraId="1593B370" w14:textId="77777777" w:rsidR="0022490B" w:rsidRPr="006D7039" w:rsidRDefault="0022490B" w:rsidP="0022490B">
      <w:pPr>
        <w:rPr>
          <w:b/>
          <w:bCs/>
        </w:rPr>
      </w:pPr>
      <w:r w:rsidRPr="006D7039">
        <w:rPr>
          <w:b/>
          <w:bCs/>
        </w:rPr>
        <w:t>IPR declaration:</w:t>
      </w:r>
    </w:p>
    <w:p w14:paraId="5E578D34" w14:textId="77777777" w:rsidR="0022490B" w:rsidRDefault="0022490B" w:rsidP="0022490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D0E299" w14:textId="77777777" w:rsidR="0022490B" w:rsidRDefault="0022490B" w:rsidP="0022490B">
      <w:pPr>
        <w:spacing w:after="0"/>
      </w:pPr>
      <w:r>
        <w:t>The delegates are asked to take note that they are thereby invited:</w:t>
      </w:r>
    </w:p>
    <w:p w14:paraId="6B91F832" w14:textId="77777777" w:rsidR="0022490B" w:rsidRDefault="0022490B" w:rsidP="0022490B">
      <w:pPr>
        <w:spacing w:after="0"/>
      </w:pPr>
      <w:r>
        <w:t>-</w:t>
      </w:r>
      <w:r>
        <w:tab/>
        <w:t>to investigate whether their organization or any other organization owns IPRs which were, or were likely to become Essential in respect of the work of 3GPP.</w:t>
      </w:r>
    </w:p>
    <w:p w14:paraId="59EB9697" w14:textId="77777777" w:rsidR="0022490B" w:rsidRDefault="0022490B" w:rsidP="0022490B">
      <w:pPr>
        <w:spacing w:after="0"/>
      </w:pPr>
      <w:r>
        <w:t>-</w:t>
      </w:r>
      <w:r>
        <w:tab/>
        <w:t>to notify their respective Organizational Partners of all potential IPRs, e.g., for ETSI, by means of the IPR Information Statement and the Licensing declaration forms</w:t>
      </w:r>
    </w:p>
    <w:p w14:paraId="3DFD0595" w14:textId="77777777" w:rsidR="0022490B" w:rsidRDefault="0022490B" w:rsidP="0022490B">
      <w:r>
        <w:t xml:space="preserve">See also </w:t>
      </w:r>
      <w:hyperlink r:id="rId22" w:history="1">
        <w:r w:rsidRPr="00C70649">
          <w:rPr>
            <w:rStyle w:val="Hyperlink"/>
          </w:rPr>
          <w:t>https://www.3gpp.org/about-us/legal-matters/call-for-ipr</w:t>
        </w:r>
      </w:hyperlink>
    </w:p>
    <w:p w14:paraId="2ECC0018" w14:textId="77777777" w:rsidR="0022490B" w:rsidRDefault="0022490B" w:rsidP="0022490B"/>
    <w:p w14:paraId="632C5FD3" w14:textId="77777777" w:rsidR="0022490B" w:rsidRPr="00C70649" w:rsidRDefault="0022490B" w:rsidP="0022490B">
      <w:pPr>
        <w:rPr>
          <w:b/>
          <w:bCs/>
        </w:rPr>
      </w:pPr>
      <w:r w:rsidRPr="00C70649">
        <w:rPr>
          <w:b/>
          <w:bCs/>
        </w:rPr>
        <w:t>Antitrust compliance:</w:t>
      </w:r>
    </w:p>
    <w:p w14:paraId="386509F4" w14:textId="77777777" w:rsidR="0022490B" w:rsidRDefault="0022490B" w:rsidP="0022490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173BA97D" w14:textId="77777777" w:rsidR="0022490B" w:rsidRDefault="0022490B" w:rsidP="0022490B">
      <w:r>
        <w:tab/>
        <w:t xml:space="preserve">Based on </w:t>
      </w:r>
      <w:hyperlink r:id="rId23" w:history="1">
        <w:r w:rsidRPr="00A64C3C">
          <w:rPr>
            <w:rStyle w:val="Hyperlink"/>
          </w:rPr>
          <w:t>https://www.3gpp.org/about-us/legal-matters/statement-regarding-competition-law</w:t>
        </w:r>
      </w:hyperlink>
    </w:p>
    <w:p w14:paraId="114A763F" w14:textId="77777777" w:rsidR="005D2E1E" w:rsidRDefault="005D2E1E" w:rsidP="005D2E1E">
      <w:pPr>
        <w:pStyle w:val="Heading2"/>
      </w:pPr>
      <w:bookmarkStart w:id="63" w:name="_Toc193744112"/>
      <w:bookmarkStart w:id="64" w:name="_Toc195035444"/>
      <w:r>
        <w:t>3</w:t>
      </w:r>
      <w:r>
        <w:tab/>
        <w:t>Approval of the agenda</w:t>
      </w:r>
      <w:bookmarkEnd w:id="63"/>
      <w:bookmarkEnd w:id="64"/>
    </w:p>
    <w:p w14:paraId="70A6FC5E" w14:textId="77777777" w:rsidR="005D2E1E" w:rsidRDefault="005D2E1E" w:rsidP="005D2E1E">
      <w:pPr>
        <w:rPr>
          <w:rFonts w:ascii="Arial" w:hAnsi="Arial" w:cs="Arial"/>
          <w:b/>
          <w:sz w:val="24"/>
        </w:rPr>
      </w:pPr>
      <w:r>
        <w:rPr>
          <w:rFonts w:ascii="Arial" w:hAnsi="Arial" w:cs="Arial"/>
          <w:b/>
          <w:color w:val="0000FF"/>
          <w:sz w:val="24"/>
        </w:rPr>
        <w:t>RP-250001</w:t>
      </w:r>
      <w:r>
        <w:rPr>
          <w:rFonts w:ascii="Arial" w:hAnsi="Arial" w:cs="Arial"/>
          <w:b/>
          <w:color w:val="0000FF"/>
          <w:sz w:val="24"/>
        </w:rPr>
        <w:tab/>
      </w:r>
      <w:r>
        <w:rPr>
          <w:rFonts w:ascii="Arial" w:hAnsi="Arial" w:cs="Arial"/>
          <w:b/>
          <w:sz w:val="24"/>
        </w:rPr>
        <w:t>Agenda for meeting RAN #107 held 12.03.-14.03.2025 in Incheon, Korea</w:t>
      </w:r>
    </w:p>
    <w:p w14:paraId="512C85CD"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3415F9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1C9EF0" w14:textId="77777777" w:rsidR="005D2E1E" w:rsidRDefault="005D2E1E" w:rsidP="005D2E1E">
      <w:pPr>
        <w:rPr>
          <w:rFonts w:ascii="Arial" w:hAnsi="Arial" w:cs="Arial"/>
          <w:b/>
          <w:sz w:val="24"/>
        </w:rPr>
      </w:pPr>
      <w:r>
        <w:rPr>
          <w:rFonts w:ascii="Arial" w:hAnsi="Arial" w:cs="Arial"/>
          <w:b/>
          <w:color w:val="0000FF"/>
          <w:sz w:val="24"/>
        </w:rPr>
        <w:t>RP-250017</w:t>
      </w:r>
      <w:r>
        <w:rPr>
          <w:rFonts w:ascii="Arial" w:hAnsi="Arial" w:cs="Arial"/>
          <w:b/>
          <w:color w:val="0000FF"/>
          <w:sz w:val="24"/>
        </w:rPr>
        <w:tab/>
      </w:r>
      <w:r>
        <w:rPr>
          <w:rFonts w:ascii="Arial" w:hAnsi="Arial" w:cs="Arial"/>
          <w:b/>
          <w:sz w:val="24"/>
        </w:rPr>
        <w:t>Revised agenda for meeting RAN #107 held 12.03.-14.03.2025 in Incheon, Korea</w:t>
      </w:r>
    </w:p>
    <w:p w14:paraId="470A2DE3"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6C8F28F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RP-250637</w:t>
      </w:r>
      <w:r>
        <w:rPr>
          <w:color w:val="993300"/>
          <w:u w:val="single"/>
        </w:rPr>
        <w:t>.</w:t>
      </w:r>
    </w:p>
    <w:p w14:paraId="4B2475B5" w14:textId="77777777" w:rsidR="005D2E1E" w:rsidRDefault="005D2E1E" w:rsidP="005D2E1E">
      <w:pPr>
        <w:rPr>
          <w:rFonts w:ascii="Arial" w:hAnsi="Arial" w:cs="Arial"/>
          <w:b/>
          <w:sz w:val="24"/>
        </w:rPr>
      </w:pPr>
      <w:r>
        <w:rPr>
          <w:rFonts w:ascii="Arial" w:hAnsi="Arial" w:cs="Arial"/>
          <w:b/>
          <w:color w:val="0000FF"/>
          <w:sz w:val="24"/>
        </w:rPr>
        <w:t>RP-250637</w:t>
      </w:r>
      <w:r>
        <w:rPr>
          <w:rFonts w:ascii="Arial" w:hAnsi="Arial" w:cs="Arial"/>
          <w:b/>
          <w:color w:val="0000FF"/>
          <w:sz w:val="24"/>
        </w:rPr>
        <w:tab/>
      </w:r>
      <w:r>
        <w:rPr>
          <w:rFonts w:ascii="Arial" w:hAnsi="Arial" w:cs="Arial"/>
          <w:b/>
          <w:sz w:val="24"/>
        </w:rPr>
        <w:t>Revised agenda for meeting RAN #107 held 12.03.-14.03.2025 in Incheon, Korea</w:t>
      </w:r>
    </w:p>
    <w:p w14:paraId="50C48E13"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1F8B4945" w14:textId="77777777" w:rsidR="005D2E1E" w:rsidRDefault="005D2E1E" w:rsidP="005D2E1E">
      <w:pPr>
        <w:rPr>
          <w:color w:val="808080"/>
        </w:rPr>
      </w:pPr>
      <w:r>
        <w:rPr>
          <w:color w:val="808080"/>
        </w:rPr>
        <w:t>(Replaces RP-250017)</w:t>
      </w:r>
    </w:p>
    <w:p w14:paraId="3D8691C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3D549" w14:textId="77777777" w:rsidR="005D2E1E" w:rsidRDefault="005D2E1E" w:rsidP="005D2E1E">
      <w:pPr>
        <w:pStyle w:val="Heading3"/>
      </w:pPr>
      <w:bookmarkStart w:id="65" w:name="_Toc193744113"/>
      <w:bookmarkStart w:id="66" w:name="_Toc195035445"/>
      <w:r>
        <w:t>3.1</w:t>
      </w:r>
      <w:r>
        <w:tab/>
        <w:t>Elections and technical votings</w:t>
      </w:r>
      <w:bookmarkEnd w:id="65"/>
      <w:bookmarkEnd w:id="66"/>
    </w:p>
    <w:p w14:paraId="3097C9F0" w14:textId="77777777" w:rsidR="005D23D4"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ab/>
        <w:t>RAN #107 will elect 1 new RAN Chair and 3 new RAN Vice-Chairs.</w:t>
      </w:r>
    </w:p>
    <w:p w14:paraId="4A2AB91B" w14:textId="78367F07" w:rsidR="005D23D4"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Details will be announced during RAN #107.</w:t>
      </w:r>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Electronic voting tool: guidance see </w:t>
      </w:r>
      <w:hyperlink r:id="rId24" w:history="1">
        <w:r w:rsidRPr="00A203A2">
          <w:rPr>
            <w:rStyle w:val="Hyperlink"/>
            <w:rFonts w:ascii="Arial" w:hAnsi="Arial" w:cs="Arial"/>
            <w:bCs/>
            <w:szCs w:val="18"/>
          </w:rPr>
          <w:t>https://help.3gpp.org/index.php?title=3GPP_voting_tool</w:t>
        </w:r>
      </w:hyperlink>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Candidatures are requested under: </w:t>
      </w:r>
      <w:hyperlink r:id="rId25" w:history="1">
        <w:r w:rsidRPr="00A203A2">
          <w:rPr>
            <w:rStyle w:val="Hyperlink"/>
            <w:rFonts w:ascii="Arial" w:hAnsi="Arial" w:cs="Arial"/>
            <w:bCs/>
            <w:szCs w:val="18"/>
          </w:rPr>
          <w:t>https://portal.3gpp.org/VotingTool/</w:t>
        </w:r>
      </w:hyperlink>
      <w:r>
        <w:rPr>
          <w:rFonts w:ascii="Arial" w:hAnsi="Arial" w:cs="Arial"/>
          <w:bCs/>
          <w:color w:val="FF0000"/>
          <w:szCs w:val="18"/>
        </w:rPr>
        <w:t xml:space="preserve"> (EOL login required).</w:t>
      </w:r>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3GPP working procedures: see </w:t>
      </w:r>
      <w:hyperlink r:id="rId26" w:history="1">
        <w:r w:rsidRPr="00A203A2">
          <w:rPr>
            <w:rStyle w:val="Hyperlink"/>
            <w:rFonts w:ascii="Arial" w:hAnsi="Arial" w:cs="Arial"/>
            <w:bCs/>
            <w:szCs w:val="18"/>
          </w:rPr>
          <w:t>https://www.3gpp.org/ftp/Information/Working_Procedures</w:t>
        </w:r>
      </w:hyperlink>
    </w:p>
    <w:p w14:paraId="640C0E22" w14:textId="5DB4197D" w:rsidR="005D23D4" w:rsidRPr="00167017"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Remember to consult the voting list and to check in before voting.</w:t>
      </w:r>
    </w:p>
    <w:p w14:paraId="229620C2" w14:textId="72DF0236" w:rsidR="005D2E1E" w:rsidRDefault="005D2E1E" w:rsidP="005D2E1E">
      <w:r>
        <w:lastRenderedPageBreak/>
        <w:t>The elections of the new RAN leadership team (1 Chair + 3 Vice-Chairs) during RAN #107</w:t>
      </w:r>
      <w:r w:rsidR="00FC7E8E">
        <w:t xml:space="preserve"> </w:t>
      </w:r>
      <w:r>
        <w:t>were led by RAN Vice-Chair Mr. Ronald Borsato, AT&amp;T (ATIS)</w:t>
      </w:r>
      <w:r w:rsidR="00FC7E8E">
        <w:t xml:space="preserve"> </w:t>
      </w:r>
      <w:r>
        <w:t>who referred to the latest changes of the 3GPP Working Procedures</w:t>
      </w:r>
      <w:r w:rsidR="00FC7E8E">
        <w:t xml:space="preserve"> </w:t>
      </w:r>
      <w:r>
        <w:t>which were distributed via the TSG RAN email reflector mid Feb.2025.</w:t>
      </w:r>
    </w:p>
    <w:p w14:paraId="74737E73" w14:textId="77777777" w:rsidR="005D2E1E" w:rsidRDefault="005D2E1E" w:rsidP="005D2E1E">
      <w:r>
        <w:t>Candidate for RAN Chair position:</w:t>
      </w:r>
    </w:p>
    <w:p w14:paraId="0DC70907" w14:textId="77777777" w:rsidR="005D2E1E" w:rsidRDefault="005D2E1E" w:rsidP="005D2E1E">
      <w:r>
        <w:t>Dr. Younsun KIM, Samsung Electronics Co. Ltd (TTA), CorpOPD: TTA</w:t>
      </w:r>
    </w:p>
    <w:p w14:paraId="27B1FFC7" w14:textId="77777777" w:rsidR="005D2E1E" w:rsidRDefault="005D2E1E" w:rsidP="005D2E1E">
      <w:r>
        <w:t>Candidates for RAN Vice-Chair position:</w:t>
      </w:r>
    </w:p>
    <w:p w14:paraId="72AE2B8A" w14:textId="77777777" w:rsidR="005D2E1E" w:rsidRDefault="005D2E1E" w:rsidP="005D2E1E">
      <w:r>
        <w:t>Mr. Enrico BURACCHINI, TELECOM ITALIA S.p.A. (ETSI), CorpOPD: ETSI</w:t>
      </w:r>
    </w:p>
    <w:p w14:paraId="1EC93A75" w14:textId="77777777" w:rsidR="005D2E1E" w:rsidRDefault="005D2E1E" w:rsidP="005D2E1E">
      <w:r>
        <w:t>Mr. Jerome VOGEDES, AT&amp;T (ATIS), CorpOPD: ATIS</w:t>
      </w:r>
    </w:p>
    <w:p w14:paraId="28D44E95" w14:textId="77777777" w:rsidR="005D2E1E" w:rsidRDefault="005D2E1E" w:rsidP="005D2E1E">
      <w:r>
        <w:t>Mr. Johan JOHANSSON, MediaTek Inc. (ETSI), CorpOPD: General</w:t>
      </w:r>
    </w:p>
    <w:p w14:paraId="73D766D1" w14:textId="77777777" w:rsidR="005D2E1E" w:rsidRDefault="005D2E1E" w:rsidP="005D2E1E">
      <w:r>
        <w:t>Mr. Xutao ZHOU, vivo Mobile Communication Co. (CCSA), CorpOPD: CCSA</w:t>
      </w:r>
    </w:p>
    <w:p w14:paraId="637C7D85" w14:textId="77777777" w:rsidR="00FC7E8E" w:rsidRDefault="00FC7E8E" w:rsidP="005D2E1E"/>
    <w:p w14:paraId="5AF19070" w14:textId="756ECC25" w:rsidR="005D2E1E" w:rsidRDefault="005D2E1E" w:rsidP="005D2E1E">
      <w:r>
        <w:t>On Wed 12.03.25 morning, RAN Vice-Chair Mr. Ronald Borsato, AT&amp;T (ATIS)</w:t>
      </w:r>
      <w:r w:rsidR="00FC7E8E">
        <w:t xml:space="preserve"> </w:t>
      </w:r>
      <w:r>
        <w:t>asked TSG RAN participants whether there is any other candidate for the RAN Chair position</w:t>
      </w:r>
      <w:r w:rsidR="00FC7E8E">
        <w:t xml:space="preserve"> </w:t>
      </w:r>
      <w:r>
        <w:t>apart from the one indicated above.</w:t>
      </w:r>
    </w:p>
    <w:p w14:paraId="003EFB86" w14:textId="77777777" w:rsidR="005D2E1E" w:rsidRDefault="005D2E1E" w:rsidP="005D2E1E">
      <w:r>
        <w:t xml:space="preserve">No other candidature was raised for the RAN Chair position. </w:t>
      </w:r>
    </w:p>
    <w:p w14:paraId="0B43E733" w14:textId="77777777" w:rsidR="005D2E1E" w:rsidRDefault="005D2E1E" w:rsidP="005D2E1E">
      <w:r>
        <w:t>Dr. Younsun KIM, Samsung Electronics Co. Ltd (TTA), CorpOPD: TTA</w:t>
      </w:r>
    </w:p>
    <w:p w14:paraId="470946C0" w14:textId="77777777" w:rsidR="005D2E1E" w:rsidRDefault="005D2E1E" w:rsidP="005D2E1E">
      <w:r>
        <w:t>was elected as new RAN Chair by acclamation and with applause of TSG RAN delegates.</w:t>
      </w:r>
    </w:p>
    <w:p w14:paraId="635556C2" w14:textId="77777777" w:rsidR="00FC7E8E" w:rsidRDefault="00FC7E8E" w:rsidP="005D2E1E"/>
    <w:p w14:paraId="07748695" w14:textId="14777182" w:rsidR="005D2E1E" w:rsidRDefault="005D2E1E" w:rsidP="005D2E1E">
      <w:r>
        <w:t>Directly afterwards, RAN Vice-Chair Mr. Ronald Borsato, AT&amp;T (ATIS)</w:t>
      </w:r>
      <w:r w:rsidR="00E1493D">
        <w:t xml:space="preserve"> </w:t>
      </w:r>
      <w:r>
        <w:t>asked TSG RAN participants whether there is any other candidate for the RAN Vice-Chair position</w:t>
      </w:r>
      <w:r w:rsidR="00E1493D">
        <w:t xml:space="preserve"> </w:t>
      </w:r>
      <w:r>
        <w:t>apart from the four candidates indicated above.</w:t>
      </w:r>
    </w:p>
    <w:p w14:paraId="1C5BAF2A" w14:textId="77777777" w:rsidR="005D2E1E" w:rsidRDefault="005D2E1E" w:rsidP="005D2E1E">
      <w:r>
        <w:t>No other candidature was raised for the RAN Vice-Chair position.</w:t>
      </w:r>
    </w:p>
    <w:p w14:paraId="002F6C69" w14:textId="4C9CBD3B" w:rsidR="005D2E1E" w:rsidRDefault="005D2E1E" w:rsidP="005D2E1E">
      <w:r>
        <w:t>RAN Vice-Chair Mr. Ronald Borsato, AT&amp;T (ATIS) indicated that he would like</w:t>
      </w:r>
      <w:r w:rsidR="00E1493D">
        <w:t xml:space="preserve"> </w:t>
      </w:r>
      <w:r>
        <w:t>to follow the regional balance requested by the 3GPP Working Procedures</w:t>
      </w:r>
      <w:r w:rsidR="00E1493D">
        <w:t xml:space="preserve"> </w:t>
      </w:r>
      <w:r>
        <w:t>if noone has problems with this.</w:t>
      </w:r>
    </w:p>
    <w:p w14:paraId="691022C0" w14:textId="0CCF35FC" w:rsidR="005D2E1E" w:rsidRDefault="005D2E1E" w:rsidP="005D2E1E">
      <w:r>
        <w:t>ITU region 1: The following 3 candidates withdrew their candidatures from the first</w:t>
      </w:r>
      <w:r w:rsidR="00E1493D">
        <w:t xml:space="preserve"> </w:t>
      </w:r>
      <w:r>
        <w:t>RAN Vice-Chair election:</w:t>
      </w:r>
    </w:p>
    <w:p w14:paraId="2B121EAE" w14:textId="77777777" w:rsidR="005D2E1E" w:rsidRDefault="005D2E1E" w:rsidP="005D2E1E">
      <w:r>
        <w:t>Mr. Jerome VOGEDES, AT&amp;T (ATIS), CorpOPD: ATIS</w:t>
      </w:r>
    </w:p>
    <w:p w14:paraId="712FC782" w14:textId="77777777" w:rsidR="005D2E1E" w:rsidRDefault="005D2E1E" w:rsidP="005D2E1E">
      <w:r>
        <w:t>Mr. Johan JOHANSSON, MediaTek Inc. (ETSI), CorpOPD: General</w:t>
      </w:r>
    </w:p>
    <w:p w14:paraId="5105BF4F" w14:textId="77777777" w:rsidR="005D2E1E" w:rsidRDefault="005D2E1E" w:rsidP="005D2E1E">
      <w:r>
        <w:t>Mr. Xutao ZHOU, vivo Mobile Communication Co. (CCSA), CorpOPD: CCSA</w:t>
      </w:r>
    </w:p>
    <w:p w14:paraId="648927EB" w14:textId="77777777" w:rsidR="005D2E1E" w:rsidRDefault="005D2E1E" w:rsidP="005D2E1E">
      <w:r>
        <w:t>as a consequence</w:t>
      </w:r>
    </w:p>
    <w:p w14:paraId="7CCD43A0" w14:textId="77777777" w:rsidR="005D2E1E" w:rsidRDefault="005D2E1E" w:rsidP="005D2E1E">
      <w:r>
        <w:t>Mr. Enrico BURACCHINI, TELECOM ITALIA S.p.A. (ETSI), CorpOPD: ETSI</w:t>
      </w:r>
    </w:p>
    <w:p w14:paraId="69A8487C" w14:textId="77777777" w:rsidR="005D2E1E" w:rsidRDefault="005D2E1E" w:rsidP="005D2E1E">
      <w:r>
        <w:t>was elected as new RAN Vice-Chair by acclamation and with applause of TSG RAN delegates.</w:t>
      </w:r>
    </w:p>
    <w:p w14:paraId="0C6EA069" w14:textId="77777777" w:rsidR="00E1493D" w:rsidRDefault="00E1493D" w:rsidP="005D2E1E"/>
    <w:p w14:paraId="77F1A485" w14:textId="77777777" w:rsidR="005D2E1E" w:rsidRDefault="005D2E1E" w:rsidP="005D2E1E">
      <w:r>
        <w:t>ITU region 2: The following 3 candidates withdrew their candidatures from the 2nd</w:t>
      </w:r>
    </w:p>
    <w:p w14:paraId="0C417C9A" w14:textId="77777777" w:rsidR="005D2E1E" w:rsidRDefault="005D2E1E" w:rsidP="005D2E1E">
      <w:r>
        <w:t>RAN Vice-Chair election:</w:t>
      </w:r>
    </w:p>
    <w:p w14:paraId="4755E434" w14:textId="77777777" w:rsidR="005D2E1E" w:rsidRDefault="005D2E1E" w:rsidP="005D2E1E">
      <w:r>
        <w:t>Mr. Johan JOHANSSON, MediaTek Inc. (ETSI), CorpOPD: General</w:t>
      </w:r>
    </w:p>
    <w:p w14:paraId="45208AF0" w14:textId="77777777" w:rsidR="005D2E1E" w:rsidRDefault="005D2E1E" w:rsidP="005D2E1E">
      <w:r>
        <w:t>Mr. Xutao ZHOU, vivo Mobile Communication Co. (CCSA), CorpOPD: CCSA</w:t>
      </w:r>
    </w:p>
    <w:p w14:paraId="0C7EF02F" w14:textId="77777777" w:rsidR="005D2E1E" w:rsidRDefault="005D2E1E" w:rsidP="005D2E1E">
      <w:r>
        <w:t>(Mr. Enrico BURACCHINI, TELECOM ITALIA S.p.A. (ETSI), CorpOPD: ETSI is already elected as new RAN Vice-Chair.)</w:t>
      </w:r>
    </w:p>
    <w:p w14:paraId="7CD0EA20" w14:textId="77777777" w:rsidR="005D2E1E" w:rsidRDefault="005D2E1E" w:rsidP="005D2E1E">
      <w:r>
        <w:t>as a consequence</w:t>
      </w:r>
    </w:p>
    <w:p w14:paraId="75B2D086" w14:textId="77777777" w:rsidR="005D2E1E" w:rsidRDefault="005D2E1E" w:rsidP="005D2E1E">
      <w:r>
        <w:lastRenderedPageBreak/>
        <w:t>Mr. Jerome VOGEDES, AT&amp;T (ATIS), CorpOPD: ATIS</w:t>
      </w:r>
    </w:p>
    <w:p w14:paraId="67F68B1B" w14:textId="77777777" w:rsidR="005D2E1E" w:rsidRDefault="005D2E1E" w:rsidP="005D2E1E">
      <w:r>
        <w:t>was elected as new RAN Vice-Chair by acclamation and with applause of TSG RAN delegates.</w:t>
      </w:r>
    </w:p>
    <w:p w14:paraId="7A6D69C3" w14:textId="77777777" w:rsidR="00E1493D" w:rsidRDefault="00E1493D" w:rsidP="005D2E1E"/>
    <w:p w14:paraId="78437055" w14:textId="0B0C8595" w:rsidR="005D2E1E" w:rsidRDefault="005D2E1E" w:rsidP="005D2E1E">
      <w:r>
        <w:t>For ITU region 3 two candidates for the 3rd RAN Vice-Chair position remained:</w:t>
      </w:r>
    </w:p>
    <w:p w14:paraId="4E3971CD" w14:textId="77777777" w:rsidR="005D2E1E" w:rsidRDefault="005D2E1E" w:rsidP="005D2E1E">
      <w:r>
        <w:t>Mr. Johan JOHANSSON, MediaTek Inc. (ETSI), CorpOPD: General</w:t>
      </w:r>
    </w:p>
    <w:p w14:paraId="0CCFA84E" w14:textId="77777777" w:rsidR="005D2E1E" w:rsidRDefault="005D2E1E" w:rsidP="005D2E1E">
      <w:r>
        <w:t>Mr. Xutao ZHOU, vivo Mobile Communication Co. (CCSA), CorpOPD: CCSA</w:t>
      </w:r>
    </w:p>
    <w:p w14:paraId="4B285591" w14:textId="574713C8" w:rsidR="005D2E1E" w:rsidRDefault="005D2E1E" w:rsidP="005D2E1E">
      <w:r>
        <w:t>Therefore an electronic voting via the 3GPP portal was scheduled for Mon 12.03.2025 12:30-14:00 local time in Incheon with only these 2 candidates.</w:t>
      </w:r>
    </w:p>
    <w:p w14:paraId="4C53834A" w14:textId="01C32DE8" w:rsidR="005D2E1E" w:rsidRDefault="005D2E1E" w:rsidP="005D2E1E">
      <w:r>
        <w:t>On Wed Wed 12.03.25  12:30-14:00 local time in Incheon, the first ballot</w:t>
      </w:r>
      <w:r w:rsidR="00E1493D">
        <w:t xml:space="preserve"> </w:t>
      </w:r>
      <w:r>
        <w:t>for the 3rd RAN Vice-Chair was carried out with the following result:</w:t>
      </w:r>
    </w:p>
    <w:p w14:paraId="3AE08ED7" w14:textId="77777777" w:rsidR="005D2E1E" w:rsidRDefault="005D2E1E" w:rsidP="005D2E1E">
      <w:r>
        <w:t>Number of Individual Members with the right to vote: 472.</w:t>
      </w:r>
    </w:p>
    <w:p w14:paraId="207AFDBE" w14:textId="15E54481" w:rsidR="005D2E1E" w:rsidRDefault="005D2E1E" w:rsidP="005D2E1E">
      <w:r>
        <w:t>219 votes in person, 194 votes by proxy and 2 abstentions</w:t>
      </w:r>
      <w:r w:rsidR="00E1493D">
        <w:t xml:space="preserve"> </w:t>
      </w:r>
      <w:r>
        <w:t>so the quorum (69,9153%) was reached and the following result was achieved:</w:t>
      </w:r>
    </w:p>
    <w:p w14:paraId="298E77CA" w14:textId="4032CB63" w:rsidR="005D2E1E" w:rsidRDefault="005D2E1E" w:rsidP="005D2E1E">
      <w:r>
        <w:t>Mr. Johan JOHANSSON, MediaTek Inc. (ETSI), CorpOPD: General</w:t>
      </w:r>
      <w:r w:rsidR="00E1493D">
        <w:tab/>
      </w:r>
      <w:r w:rsidR="00E1493D">
        <w:tab/>
      </w:r>
      <w:r w:rsidR="00E1493D">
        <w:tab/>
      </w:r>
      <w:r w:rsidR="00E1493D">
        <w:tab/>
      </w:r>
      <w:r>
        <w:t>received 175 votes (42,5791%).</w:t>
      </w:r>
    </w:p>
    <w:p w14:paraId="75D6E7FC" w14:textId="5A957E89" w:rsidR="005D2E1E" w:rsidRDefault="005D2E1E" w:rsidP="005D2E1E">
      <w:r>
        <w:t>Mr. Xutao ZHOU, vivo Mobile Communication Co. (CCSA), CorpOPD: CCSA</w:t>
      </w:r>
      <w:r w:rsidR="00E1493D">
        <w:tab/>
      </w:r>
      <w:r>
        <w:t>received 236 votes (57,4209%).</w:t>
      </w:r>
    </w:p>
    <w:p w14:paraId="508E9247" w14:textId="77777777" w:rsidR="005D2E1E" w:rsidRDefault="005D2E1E" w:rsidP="005D2E1E">
      <w:r>
        <w:t>This means none of the 2 candidates got 71% and a 2nd ballot would be required.</w:t>
      </w:r>
    </w:p>
    <w:p w14:paraId="5D9D330B" w14:textId="6E61B615" w:rsidR="005D2E1E" w:rsidRDefault="005D2E1E" w:rsidP="005D2E1E">
      <w:r>
        <w:t>Mr. Johan JOHANSSON, MediaTek Inc. (ETSI), CorpOPD: General</w:t>
      </w:r>
      <w:r w:rsidR="00E1493D">
        <w:t xml:space="preserve"> </w:t>
      </w:r>
      <w:r>
        <w:t>withdrew from a 2nd ballot and congratulated</w:t>
      </w:r>
    </w:p>
    <w:p w14:paraId="72BC0230" w14:textId="77777777" w:rsidR="005D2E1E" w:rsidRDefault="005D2E1E" w:rsidP="005D2E1E">
      <w:r>
        <w:t>Mr. Xutao ZHOU, vivo Mobile Communication Co. (CCSA), CorpOPD: CCSA</w:t>
      </w:r>
    </w:p>
    <w:p w14:paraId="31ACD96F" w14:textId="35932ACE" w:rsidR="005D2E1E" w:rsidRDefault="005D2E1E" w:rsidP="005D2E1E">
      <w:r>
        <w:t>who was then elected as new RAN Vice-Chair by acclamation and with applause of TSG RAN delegates.</w:t>
      </w:r>
    </w:p>
    <w:p w14:paraId="57172135" w14:textId="0498C881" w:rsidR="005D2E1E" w:rsidRDefault="005D2E1E" w:rsidP="005D2E1E">
      <w:r>
        <w:t>RAN Vice-Chair Mr. Ronald Borsato, AT&amp;T (ATIS) thanked all 5 candidates</w:t>
      </w:r>
      <w:r w:rsidR="00E1493D">
        <w:t xml:space="preserve"> </w:t>
      </w:r>
      <w:r>
        <w:t>and congratulated the new RAN leadership team:</w:t>
      </w:r>
    </w:p>
    <w:p w14:paraId="2D61D488" w14:textId="5E9AE160" w:rsidR="005D2E1E" w:rsidRPr="00E1493D" w:rsidRDefault="005D2E1E" w:rsidP="005D2E1E">
      <w:pPr>
        <w:rPr>
          <w:b/>
          <w:bCs/>
        </w:rPr>
      </w:pPr>
      <w:r w:rsidRPr="00E1493D">
        <w:rPr>
          <w:b/>
          <w:bCs/>
        </w:rPr>
        <w:t>RAN Chair:</w:t>
      </w:r>
      <w:r w:rsidRPr="00E1493D">
        <w:rPr>
          <w:b/>
          <w:bCs/>
        </w:rPr>
        <w:tab/>
      </w:r>
      <w:r w:rsidR="00E1493D" w:rsidRPr="00E1493D">
        <w:rPr>
          <w:b/>
          <w:bCs/>
        </w:rPr>
        <w:tab/>
      </w:r>
      <w:r w:rsidR="00E1493D">
        <w:rPr>
          <w:b/>
          <w:bCs/>
        </w:rPr>
        <w:tab/>
      </w:r>
      <w:r w:rsidRPr="00E1493D">
        <w:rPr>
          <w:b/>
          <w:bCs/>
        </w:rPr>
        <w:t>Dr. Younsun KIM, Samsung Electronics Co. Ltd (TTA), CorpOPD: TTA</w:t>
      </w:r>
    </w:p>
    <w:p w14:paraId="1D233CED" w14:textId="76C50C85" w:rsidR="005D2E1E" w:rsidRPr="00E1493D" w:rsidRDefault="005D2E1E" w:rsidP="005D2E1E">
      <w:pPr>
        <w:rPr>
          <w:b/>
          <w:bCs/>
        </w:rPr>
      </w:pPr>
      <w:r w:rsidRPr="00E1493D">
        <w:rPr>
          <w:b/>
          <w:bCs/>
        </w:rPr>
        <w:t>RAN Vice-Chair:</w:t>
      </w:r>
      <w:r w:rsidR="00E1493D" w:rsidRPr="00E1493D">
        <w:rPr>
          <w:b/>
          <w:bCs/>
        </w:rPr>
        <w:tab/>
      </w:r>
      <w:r w:rsidRPr="00E1493D">
        <w:rPr>
          <w:b/>
          <w:bCs/>
        </w:rPr>
        <w:t>Mr. Enrico BURACCHINI, TELECOM ITALIA S.p.A. (ETSI), CorpOPD: ETSI</w:t>
      </w:r>
    </w:p>
    <w:p w14:paraId="6BE50991" w14:textId="007E32B2" w:rsidR="005D2E1E" w:rsidRPr="00E1493D" w:rsidRDefault="005D2E1E" w:rsidP="005D2E1E">
      <w:pPr>
        <w:rPr>
          <w:b/>
          <w:bCs/>
        </w:rPr>
      </w:pPr>
      <w:r w:rsidRPr="00E1493D">
        <w:rPr>
          <w:b/>
          <w:bCs/>
        </w:rPr>
        <w:t>RAN Vice-Chair:</w:t>
      </w:r>
      <w:r w:rsidR="00E1493D" w:rsidRPr="00E1493D">
        <w:rPr>
          <w:b/>
          <w:bCs/>
        </w:rPr>
        <w:tab/>
      </w:r>
      <w:r w:rsidRPr="00E1493D">
        <w:rPr>
          <w:b/>
          <w:bCs/>
        </w:rPr>
        <w:t>Mr. Jerome VOGEDES, AT&amp;T (ATIS), CorpOPD: ATIS</w:t>
      </w:r>
    </w:p>
    <w:p w14:paraId="4CACE5BA" w14:textId="046B8B31" w:rsidR="005D2E1E" w:rsidRPr="00E1493D" w:rsidRDefault="005D2E1E" w:rsidP="005D2E1E">
      <w:pPr>
        <w:rPr>
          <w:b/>
          <w:bCs/>
        </w:rPr>
      </w:pPr>
      <w:r w:rsidRPr="00E1493D">
        <w:rPr>
          <w:b/>
          <w:bCs/>
        </w:rPr>
        <w:t>RAN Vice-Chair:</w:t>
      </w:r>
      <w:r w:rsidR="00E1493D" w:rsidRPr="00E1493D">
        <w:rPr>
          <w:b/>
          <w:bCs/>
        </w:rPr>
        <w:tab/>
      </w:r>
      <w:r w:rsidRPr="00E1493D">
        <w:rPr>
          <w:b/>
          <w:bCs/>
        </w:rPr>
        <w:t>Mr. Xutao ZHOU, vivo Mobile Communication Co. (CCSA), CorpOPD: CCSA</w:t>
      </w:r>
    </w:p>
    <w:p w14:paraId="1FF5F9B2" w14:textId="77777777" w:rsidR="005D2E1E" w:rsidRDefault="005D2E1E" w:rsidP="005D2E1E">
      <w:pPr>
        <w:pStyle w:val="Heading2"/>
      </w:pPr>
      <w:bookmarkStart w:id="67" w:name="_Toc193744114"/>
      <w:bookmarkStart w:id="68" w:name="_Toc195035446"/>
      <w:r>
        <w:t>4</w:t>
      </w:r>
      <w:r>
        <w:tab/>
        <w:t>Approval of the meeting report of TSG RAN #106</w:t>
      </w:r>
      <w:bookmarkEnd w:id="67"/>
      <w:bookmarkEnd w:id="68"/>
    </w:p>
    <w:p w14:paraId="3A78F56F" w14:textId="77777777" w:rsidR="005D2E1E" w:rsidRDefault="005D2E1E" w:rsidP="005D2E1E">
      <w:pPr>
        <w:rPr>
          <w:rFonts w:ascii="Arial" w:hAnsi="Arial" w:cs="Arial"/>
          <w:b/>
          <w:sz w:val="24"/>
        </w:rPr>
      </w:pPr>
      <w:r>
        <w:rPr>
          <w:rFonts w:ascii="Arial" w:hAnsi="Arial" w:cs="Arial"/>
          <w:b/>
          <w:color w:val="0000FF"/>
          <w:sz w:val="24"/>
        </w:rPr>
        <w:t>RP-250002</w:t>
      </w:r>
      <w:r>
        <w:rPr>
          <w:rFonts w:ascii="Arial" w:hAnsi="Arial" w:cs="Arial"/>
          <w:b/>
          <w:color w:val="0000FF"/>
          <w:sz w:val="24"/>
        </w:rPr>
        <w:tab/>
      </w:r>
      <w:r>
        <w:rPr>
          <w:rFonts w:ascii="Arial" w:hAnsi="Arial" w:cs="Arial"/>
          <w:b/>
          <w:sz w:val="24"/>
        </w:rPr>
        <w:t>Draft report of meeting RAN #106 held 09.12.-12.12.2024 in Madrid, Spain</w:t>
      </w:r>
    </w:p>
    <w:p w14:paraId="4D6C800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677C1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RP-250772</w:t>
      </w:r>
      <w:r>
        <w:rPr>
          <w:color w:val="993300"/>
          <w:u w:val="single"/>
        </w:rPr>
        <w:t>.</w:t>
      </w:r>
    </w:p>
    <w:p w14:paraId="4B348CB2" w14:textId="77777777" w:rsidR="005D2E1E" w:rsidRDefault="005D2E1E" w:rsidP="005D2E1E">
      <w:pPr>
        <w:rPr>
          <w:rFonts w:ascii="Arial" w:hAnsi="Arial" w:cs="Arial"/>
          <w:b/>
          <w:sz w:val="24"/>
        </w:rPr>
      </w:pPr>
      <w:r>
        <w:rPr>
          <w:rFonts w:ascii="Arial" w:hAnsi="Arial" w:cs="Arial"/>
          <w:b/>
          <w:color w:val="0000FF"/>
          <w:sz w:val="24"/>
        </w:rPr>
        <w:t>RP-250772</w:t>
      </w:r>
      <w:r>
        <w:rPr>
          <w:rFonts w:ascii="Arial" w:hAnsi="Arial" w:cs="Arial"/>
          <w:b/>
          <w:color w:val="0000FF"/>
          <w:sz w:val="24"/>
        </w:rPr>
        <w:tab/>
      </w:r>
      <w:r>
        <w:rPr>
          <w:rFonts w:ascii="Arial" w:hAnsi="Arial" w:cs="Arial"/>
          <w:b/>
          <w:sz w:val="24"/>
        </w:rPr>
        <w:t>Report of meeting RAN #106 held 09.12.-12.12.2024 in Madrid, Spain</w:t>
      </w:r>
    </w:p>
    <w:p w14:paraId="3A06652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2625C03" w14:textId="77777777" w:rsidR="005D2E1E" w:rsidRDefault="005D2E1E" w:rsidP="005D2E1E">
      <w:pPr>
        <w:rPr>
          <w:color w:val="808080"/>
        </w:rPr>
      </w:pPr>
      <w:r>
        <w:rPr>
          <w:color w:val="808080"/>
        </w:rPr>
        <w:t>(Replaces RP-250002)</w:t>
      </w:r>
    </w:p>
    <w:p w14:paraId="32709B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3E738" w14:textId="77777777" w:rsidR="005D2E1E" w:rsidRDefault="005D2E1E" w:rsidP="005D2E1E">
      <w:pPr>
        <w:pStyle w:val="Heading2"/>
      </w:pPr>
      <w:bookmarkStart w:id="69" w:name="_Toc193744115"/>
      <w:bookmarkStart w:id="70" w:name="_Toc195035447"/>
      <w:r>
        <w:lastRenderedPageBreak/>
        <w:t>5</w:t>
      </w:r>
      <w:r>
        <w:tab/>
        <w:t>RAN WG reports/coordination</w:t>
      </w:r>
      <w:bookmarkEnd w:id="69"/>
      <w:bookmarkEnd w:id="70"/>
    </w:p>
    <w:p w14:paraId="21CA12EE" w14:textId="77777777" w:rsidR="005D2E1E" w:rsidRDefault="005D2E1E" w:rsidP="005D2E1E">
      <w:pPr>
        <w:pStyle w:val="Heading3"/>
      </w:pPr>
      <w:bookmarkStart w:id="71" w:name="_Toc193744116"/>
      <w:bookmarkStart w:id="72" w:name="_Toc195035448"/>
      <w:r>
        <w:t>5.1</w:t>
      </w:r>
      <w:r>
        <w:tab/>
        <w:t>TSG RAN WG1</w:t>
      </w:r>
      <w:bookmarkEnd w:id="71"/>
      <w:bookmarkEnd w:id="72"/>
    </w:p>
    <w:p w14:paraId="60450827" w14:textId="77777777" w:rsidR="005D2E1E" w:rsidRDefault="005D2E1E" w:rsidP="005D2E1E">
      <w:pPr>
        <w:rPr>
          <w:rFonts w:ascii="Arial" w:hAnsi="Arial" w:cs="Arial"/>
          <w:b/>
          <w:sz w:val="24"/>
        </w:rPr>
      </w:pPr>
      <w:r>
        <w:rPr>
          <w:rFonts w:ascii="Arial" w:hAnsi="Arial" w:cs="Arial"/>
          <w:b/>
          <w:color w:val="0000FF"/>
          <w:sz w:val="24"/>
        </w:rPr>
        <w:t>RP-250003</w:t>
      </w:r>
      <w:r>
        <w:rPr>
          <w:rFonts w:ascii="Arial" w:hAnsi="Arial" w:cs="Arial"/>
          <w:b/>
          <w:color w:val="0000FF"/>
          <w:sz w:val="24"/>
        </w:rPr>
        <w:tab/>
      </w:r>
      <w:r>
        <w:rPr>
          <w:rFonts w:ascii="Arial" w:hAnsi="Arial" w:cs="Arial"/>
          <w:b/>
          <w:sz w:val="24"/>
        </w:rPr>
        <w:t>Status Report RAN WG1</w:t>
      </w:r>
    </w:p>
    <w:p w14:paraId="5356BC4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4180B5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7FA7B" w14:textId="77777777" w:rsidR="005D2E1E" w:rsidRDefault="005D2E1E" w:rsidP="005D2E1E">
      <w:pPr>
        <w:rPr>
          <w:rFonts w:ascii="Arial" w:hAnsi="Arial" w:cs="Arial"/>
          <w:b/>
          <w:sz w:val="24"/>
        </w:rPr>
      </w:pPr>
      <w:r>
        <w:rPr>
          <w:rFonts w:ascii="Arial" w:hAnsi="Arial" w:cs="Arial"/>
          <w:b/>
          <w:color w:val="0000FF"/>
          <w:sz w:val="24"/>
        </w:rPr>
        <w:t>RP-250004</w:t>
      </w:r>
      <w:r>
        <w:rPr>
          <w:rFonts w:ascii="Arial" w:hAnsi="Arial" w:cs="Arial"/>
          <w:b/>
          <w:color w:val="0000FF"/>
          <w:sz w:val="24"/>
        </w:rPr>
        <w:tab/>
      </w:r>
      <w:r>
        <w:rPr>
          <w:rFonts w:ascii="Arial" w:hAnsi="Arial" w:cs="Arial"/>
          <w:b/>
          <w:sz w:val="24"/>
        </w:rPr>
        <w:t>List of CRs from RAN WG1</w:t>
      </w:r>
    </w:p>
    <w:p w14:paraId="0A10FA4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85F4F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8819" w14:textId="77777777" w:rsidR="005D2E1E" w:rsidRDefault="005D2E1E" w:rsidP="005D2E1E">
      <w:pPr>
        <w:pStyle w:val="Heading3"/>
      </w:pPr>
      <w:bookmarkStart w:id="73" w:name="_Toc193744117"/>
      <w:bookmarkStart w:id="74" w:name="_Toc195035449"/>
      <w:r>
        <w:t>5.2</w:t>
      </w:r>
      <w:r>
        <w:tab/>
        <w:t>TSG RAN WG2</w:t>
      </w:r>
      <w:bookmarkEnd w:id="73"/>
      <w:bookmarkEnd w:id="74"/>
    </w:p>
    <w:p w14:paraId="02F0D551" w14:textId="77777777" w:rsidR="005D2E1E" w:rsidRDefault="005D2E1E" w:rsidP="005D2E1E">
      <w:pPr>
        <w:rPr>
          <w:rFonts w:ascii="Arial" w:hAnsi="Arial" w:cs="Arial"/>
          <w:b/>
          <w:sz w:val="24"/>
        </w:rPr>
      </w:pPr>
      <w:r>
        <w:rPr>
          <w:rFonts w:ascii="Arial" w:hAnsi="Arial" w:cs="Arial"/>
          <w:b/>
          <w:color w:val="0000FF"/>
          <w:sz w:val="24"/>
        </w:rPr>
        <w:t>RP-250005</w:t>
      </w:r>
      <w:r>
        <w:rPr>
          <w:rFonts w:ascii="Arial" w:hAnsi="Arial" w:cs="Arial"/>
          <w:b/>
          <w:color w:val="0000FF"/>
          <w:sz w:val="24"/>
        </w:rPr>
        <w:tab/>
      </w:r>
      <w:r>
        <w:rPr>
          <w:rFonts w:ascii="Arial" w:hAnsi="Arial" w:cs="Arial"/>
          <w:b/>
          <w:sz w:val="24"/>
        </w:rPr>
        <w:t>Status Report RAN WG2</w:t>
      </w:r>
    </w:p>
    <w:p w14:paraId="6C343AA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2ABBC5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06135" w14:textId="77777777" w:rsidR="005D2E1E" w:rsidRDefault="005D2E1E" w:rsidP="005D2E1E">
      <w:pPr>
        <w:rPr>
          <w:rFonts w:ascii="Arial" w:hAnsi="Arial" w:cs="Arial"/>
          <w:b/>
          <w:sz w:val="24"/>
        </w:rPr>
      </w:pPr>
      <w:r>
        <w:rPr>
          <w:rFonts w:ascii="Arial" w:hAnsi="Arial" w:cs="Arial"/>
          <w:b/>
          <w:color w:val="0000FF"/>
          <w:sz w:val="24"/>
        </w:rPr>
        <w:t>RP-250006</w:t>
      </w:r>
      <w:r>
        <w:rPr>
          <w:rFonts w:ascii="Arial" w:hAnsi="Arial" w:cs="Arial"/>
          <w:b/>
          <w:color w:val="0000FF"/>
          <w:sz w:val="24"/>
        </w:rPr>
        <w:tab/>
      </w:r>
      <w:r>
        <w:rPr>
          <w:rFonts w:ascii="Arial" w:hAnsi="Arial" w:cs="Arial"/>
          <w:b/>
          <w:sz w:val="24"/>
        </w:rPr>
        <w:t>List of CRs from RAN WG2</w:t>
      </w:r>
    </w:p>
    <w:p w14:paraId="23BDDAE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5840060" w14:textId="77777777" w:rsidR="005D2E1E" w:rsidRDefault="005D2E1E" w:rsidP="005D2E1E">
      <w:pPr>
        <w:rPr>
          <w:rFonts w:ascii="Arial" w:hAnsi="Arial" w:cs="Arial"/>
          <w:b/>
        </w:rPr>
      </w:pPr>
      <w:r>
        <w:rPr>
          <w:rFonts w:ascii="Arial" w:hAnsi="Arial" w:cs="Arial"/>
          <w:b/>
        </w:rPr>
        <w:t xml:space="preserve">Discussion: </w:t>
      </w:r>
    </w:p>
    <w:p w14:paraId="740F3F25" w14:textId="77777777" w:rsidR="005D2E1E" w:rsidRDefault="005D2E1E" w:rsidP="005D2E1E">
      <w:r>
        <w:t>see RP-250662 how a CR number duplication was solved for R2-2501602</w:t>
      </w:r>
    </w:p>
    <w:p w14:paraId="07F675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65512" w14:textId="77777777" w:rsidR="005D2E1E" w:rsidRDefault="005D2E1E" w:rsidP="005D2E1E">
      <w:pPr>
        <w:pStyle w:val="Heading3"/>
      </w:pPr>
      <w:bookmarkStart w:id="75" w:name="_Toc193744118"/>
      <w:bookmarkStart w:id="76" w:name="_Toc195035450"/>
      <w:r>
        <w:t>5.3</w:t>
      </w:r>
      <w:r>
        <w:tab/>
        <w:t>TSG RAN WG3</w:t>
      </w:r>
      <w:bookmarkEnd w:id="75"/>
      <w:bookmarkEnd w:id="76"/>
    </w:p>
    <w:p w14:paraId="14CA5CD2" w14:textId="77777777" w:rsidR="005D2E1E" w:rsidRDefault="005D2E1E" w:rsidP="005D2E1E">
      <w:pPr>
        <w:rPr>
          <w:rFonts w:ascii="Arial" w:hAnsi="Arial" w:cs="Arial"/>
          <w:b/>
          <w:sz w:val="24"/>
        </w:rPr>
      </w:pPr>
      <w:r>
        <w:rPr>
          <w:rFonts w:ascii="Arial" w:hAnsi="Arial" w:cs="Arial"/>
          <w:b/>
          <w:color w:val="0000FF"/>
          <w:sz w:val="24"/>
        </w:rPr>
        <w:t>RP-250007</w:t>
      </w:r>
      <w:r>
        <w:rPr>
          <w:rFonts w:ascii="Arial" w:hAnsi="Arial" w:cs="Arial"/>
          <w:b/>
          <w:color w:val="0000FF"/>
          <w:sz w:val="24"/>
        </w:rPr>
        <w:tab/>
      </w:r>
      <w:r>
        <w:rPr>
          <w:rFonts w:ascii="Arial" w:hAnsi="Arial" w:cs="Arial"/>
          <w:b/>
          <w:sz w:val="24"/>
        </w:rPr>
        <w:t>Status Report RAN WG3</w:t>
      </w:r>
    </w:p>
    <w:p w14:paraId="3257B07E"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691AA1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6E9AF" w14:textId="77777777" w:rsidR="005D2E1E" w:rsidRDefault="005D2E1E" w:rsidP="005D2E1E">
      <w:pPr>
        <w:rPr>
          <w:rFonts w:ascii="Arial" w:hAnsi="Arial" w:cs="Arial"/>
          <w:b/>
          <w:sz w:val="24"/>
        </w:rPr>
      </w:pPr>
      <w:r>
        <w:rPr>
          <w:rFonts w:ascii="Arial" w:hAnsi="Arial" w:cs="Arial"/>
          <w:b/>
          <w:color w:val="0000FF"/>
          <w:sz w:val="24"/>
        </w:rPr>
        <w:t>RP-250008</w:t>
      </w:r>
      <w:r>
        <w:rPr>
          <w:rFonts w:ascii="Arial" w:hAnsi="Arial" w:cs="Arial"/>
          <w:b/>
          <w:color w:val="0000FF"/>
          <w:sz w:val="24"/>
        </w:rPr>
        <w:tab/>
      </w:r>
      <w:r>
        <w:rPr>
          <w:rFonts w:ascii="Arial" w:hAnsi="Arial" w:cs="Arial"/>
          <w:b/>
          <w:sz w:val="24"/>
        </w:rPr>
        <w:t>List of CRs from RAN WG3</w:t>
      </w:r>
    </w:p>
    <w:p w14:paraId="475FB55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DBCB17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1A496" w14:textId="77777777" w:rsidR="005D2E1E" w:rsidRDefault="005D2E1E" w:rsidP="005D2E1E">
      <w:pPr>
        <w:pStyle w:val="Heading3"/>
      </w:pPr>
      <w:bookmarkStart w:id="77" w:name="_Toc193744119"/>
      <w:bookmarkStart w:id="78" w:name="_Toc195035451"/>
      <w:r>
        <w:t>5.4</w:t>
      </w:r>
      <w:r>
        <w:tab/>
        <w:t>TSG RAN WG4</w:t>
      </w:r>
      <w:bookmarkEnd w:id="77"/>
      <w:bookmarkEnd w:id="78"/>
    </w:p>
    <w:p w14:paraId="7343CD5B" w14:textId="77777777" w:rsidR="005D2E1E" w:rsidRDefault="005D2E1E" w:rsidP="005D2E1E">
      <w:pPr>
        <w:rPr>
          <w:rFonts w:ascii="Arial" w:hAnsi="Arial" w:cs="Arial"/>
          <w:b/>
          <w:sz w:val="24"/>
        </w:rPr>
      </w:pPr>
      <w:r>
        <w:rPr>
          <w:rFonts w:ascii="Arial" w:hAnsi="Arial" w:cs="Arial"/>
          <w:b/>
          <w:color w:val="0000FF"/>
          <w:sz w:val="24"/>
        </w:rPr>
        <w:t>RP-250009</w:t>
      </w:r>
      <w:r>
        <w:rPr>
          <w:rFonts w:ascii="Arial" w:hAnsi="Arial" w:cs="Arial"/>
          <w:b/>
          <w:color w:val="0000FF"/>
          <w:sz w:val="24"/>
        </w:rPr>
        <w:tab/>
      </w:r>
      <w:r>
        <w:rPr>
          <w:rFonts w:ascii="Arial" w:hAnsi="Arial" w:cs="Arial"/>
          <w:b/>
          <w:sz w:val="24"/>
        </w:rPr>
        <w:t>Status Report RAN WG4</w:t>
      </w:r>
    </w:p>
    <w:p w14:paraId="0B2A051D"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612D0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72401" w14:textId="77777777" w:rsidR="005D2E1E" w:rsidRDefault="005D2E1E" w:rsidP="005D2E1E">
      <w:pPr>
        <w:rPr>
          <w:rFonts w:ascii="Arial" w:hAnsi="Arial" w:cs="Arial"/>
          <w:b/>
          <w:sz w:val="24"/>
        </w:rPr>
      </w:pPr>
      <w:r>
        <w:rPr>
          <w:rFonts w:ascii="Arial" w:hAnsi="Arial" w:cs="Arial"/>
          <w:b/>
          <w:color w:val="0000FF"/>
          <w:sz w:val="24"/>
        </w:rPr>
        <w:lastRenderedPageBreak/>
        <w:t>RP-250010</w:t>
      </w:r>
      <w:r>
        <w:rPr>
          <w:rFonts w:ascii="Arial" w:hAnsi="Arial" w:cs="Arial"/>
          <w:b/>
          <w:color w:val="0000FF"/>
          <w:sz w:val="24"/>
        </w:rPr>
        <w:tab/>
      </w:r>
      <w:r>
        <w:rPr>
          <w:rFonts w:ascii="Arial" w:hAnsi="Arial" w:cs="Arial"/>
          <w:b/>
          <w:sz w:val="24"/>
        </w:rPr>
        <w:t>List of CRs from RAN WG4</w:t>
      </w:r>
    </w:p>
    <w:p w14:paraId="44BD260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76901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91F8E" w14:textId="77777777" w:rsidR="005D2E1E" w:rsidRDefault="005D2E1E" w:rsidP="005D2E1E">
      <w:pPr>
        <w:rPr>
          <w:rFonts w:ascii="Arial" w:hAnsi="Arial" w:cs="Arial"/>
          <w:b/>
          <w:sz w:val="24"/>
        </w:rPr>
      </w:pPr>
      <w:r>
        <w:rPr>
          <w:rFonts w:ascii="Arial" w:hAnsi="Arial" w:cs="Arial"/>
          <w:b/>
          <w:color w:val="0000FF"/>
          <w:sz w:val="24"/>
        </w:rPr>
        <w:t>RP-250109</w:t>
      </w:r>
      <w:r>
        <w:rPr>
          <w:rFonts w:ascii="Arial" w:hAnsi="Arial" w:cs="Arial"/>
          <w:b/>
          <w:color w:val="0000FF"/>
          <w:sz w:val="24"/>
        </w:rPr>
        <w:tab/>
      </w:r>
      <w:r>
        <w:rPr>
          <w:rFonts w:ascii="Arial" w:hAnsi="Arial" w:cs="Arial"/>
          <w:b/>
          <w:sz w:val="24"/>
        </w:rPr>
        <w:t>CA band combination database: progress update and next steps</w:t>
      </w:r>
    </w:p>
    <w:p w14:paraId="7BBC3AC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Nokia</w:t>
      </w:r>
    </w:p>
    <w:p w14:paraId="7F27432C" w14:textId="77777777" w:rsidR="005D2E1E" w:rsidRDefault="005D2E1E" w:rsidP="005D2E1E">
      <w:pPr>
        <w:rPr>
          <w:rFonts w:ascii="Arial" w:hAnsi="Arial" w:cs="Arial"/>
          <w:b/>
        </w:rPr>
      </w:pPr>
      <w:r>
        <w:rPr>
          <w:rFonts w:ascii="Arial" w:hAnsi="Arial" w:cs="Arial"/>
          <w:b/>
        </w:rPr>
        <w:t xml:space="preserve">Discussion: </w:t>
      </w:r>
    </w:p>
    <w:p w14:paraId="2ADE813C" w14:textId="77777777" w:rsidR="005D2E1E" w:rsidRDefault="005D2E1E" w:rsidP="005D2E1E">
      <w:r>
        <w:t>ZTE: also other band combinations should be considered in the future</w:t>
      </w:r>
    </w:p>
    <w:p w14:paraId="3510ABB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89246" w14:textId="77777777" w:rsidR="005D2E1E" w:rsidRDefault="005D2E1E" w:rsidP="005D2E1E">
      <w:pPr>
        <w:pStyle w:val="Heading3"/>
      </w:pPr>
      <w:bookmarkStart w:id="79" w:name="_Toc193744120"/>
      <w:bookmarkStart w:id="80" w:name="_Toc195035452"/>
      <w:r>
        <w:t>5.5</w:t>
      </w:r>
      <w:r>
        <w:tab/>
        <w:t>TSG RAN WG5</w:t>
      </w:r>
      <w:bookmarkEnd w:id="79"/>
      <w:bookmarkEnd w:id="80"/>
    </w:p>
    <w:p w14:paraId="07307EDF" w14:textId="77777777" w:rsidR="005D2E1E" w:rsidRDefault="005D2E1E" w:rsidP="005D2E1E">
      <w:pPr>
        <w:rPr>
          <w:rFonts w:ascii="Arial" w:hAnsi="Arial" w:cs="Arial"/>
          <w:b/>
          <w:sz w:val="24"/>
        </w:rPr>
      </w:pPr>
      <w:r>
        <w:rPr>
          <w:rFonts w:ascii="Arial" w:hAnsi="Arial" w:cs="Arial"/>
          <w:b/>
          <w:color w:val="0000FF"/>
          <w:sz w:val="24"/>
        </w:rPr>
        <w:t>RP-250011</w:t>
      </w:r>
      <w:r>
        <w:rPr>
          <w:rFonts w:ascii="Arial" w:hAnsi="Arial" w:cs="Arial"/>
          <w:b/>
          <w:color w:val="0000FF"/>
          <w:sz w:val="24"/>
        </w:rPr>
        <w:tab/>
      </w:r>
      <w:r>
        <w:rPr>
          <w:rFonts w:ascii="Arial" w:hAnsi="Arial" w:cs="Arial"/>
          <w:b/>
          <w:sz w:val="24"/>
        </w:rPr>
        <w:t>Status Report RAN WG5</w:t>
      </w:r>
    </w:p>
    <w:p w14:paraId="6A7FD2A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44C13F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BCA0A" w14:textId="77777777" w:rsidR="005D2E1E" w:rsidRDefault="005D2E1E" w:rsidP="005D2E1E">
      <w:pPr>
        <w:rPr>
          <w:rFonts w:ascii="Arial" w:hAnsi="Arial" w:cs="Arial"/>
          <w:b/>
          <w:sz w:val="24"/>
        </w:rPr>
      </w:pPr>
      <w:r>
        <w:rPr>
          <w:rFonts w:ascii="Arial" w:hAnsi="Arial" w:cs="Arial"/>
          <w:b/>
          <w:color w:val="0000FF"/>
          <w:sz w:val="24"/>
        </w:rPr>
        <w:t>RP-250012</w:t>
      </w:r>
      <w:r>
        <w:rPr>
          <w:rFonts w:ascii="Arial" w:hAnsi="Arial" w:cs="Arial"/>
          <w:b/>
          <w:color w:val="0000FF"/>
          <w:sz w:val="24"/>
        </w:rPr>
        <w:tab/>
      </w:r>
      <w:r>
        <w:rPr>
          <w:rFonts w:ascii="Arial" w:hAnsi="Arial" w:cs="Arial"/>
          <w:b/>
          <w:sz w:val="24"/>
        </w:rPr>
        <w:t>List of CRs from RAN WG5</w:t>
      </w:r>
    </w:p>
    <w:p w14:paraId="7342C9C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443E9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21512" w14:textId="77777777" w:rsidR="005D2E1E" w:rsidRDefault="005D2E1E" w:rsidP="005D2E1E">
      <w:pPr>
        <w:rPr>
          <w:rFonts w:ascii="Arial" w:hAnsi="Arial" w:cs="Arial"/>
          <w:b/>
          <w:sz w:val="24"/>
        </w:rPr>
      </w:pPr>
      <w:r>
        <w:rPr>
          <w:rFonts w:ascii="Arial" w:hAnsi="Arial" w:cs="Arial"/>
          <w:b/>
          <w:color w:val="0000FF"/>
          <w:sz w:val="24"/>
        </w:rPr>
        <w:t>RP-250013</w:t>
      </w:r>
      <w:r>
        <w:rPr>
          <w:rFonts w:ascii="Arial" w:hAnsi="Arial" w:cs="Arial"/>
          <w:b/>
          <w:color w:val="0000FF"/>
          <w:sz w:val="24"/>
        </w:rPr>
        <w:tab/>
      </w:r>
      <w:r>
        <w:rPr>
          <w:rFonts w:ascii="Arial" w:hAnsi="Arial" w:cs="Arial"/>
          <w:b/>
          <w:sz w:val="24"/>
        </w:rPr>
        <w:t>Status Report MCC TF160 (for approval)</w:t>
      </w:r>
    </w:p>
    <w:p w14:paraId="5F9F239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772424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69B5B" w14:textId="77777777" w:rsidR="005D2E1E" w:rsidRDefault="005D2E1E" w:rsidP="005D2E1E">
      <w:pPr>
        <w:pStyle w:val="Heading2"/>
      </w:pPr>
      <w:bookmarkStart w:id="81" w:name="_Toc193744121"/>
      <w:bookmarkStart w:id="82" w:name="_Toc195035453"/>
      <w:r>
        <w:t>6</w:t>
      </w:r>
      <w:r>
        <w:tab/>
        <w:t>Other coordination matters</w:t>
      </w:r>
      <w:bookmarkEnd w:id="81"/>
      <w:bookmarkEnd w:id="82"/>
    </w:p>
    <w:p w14:paraId="52A2DC15" w14:textId="77777777" w:rsidR="005D2E1E" w:rsidRDefault="005D2E1E" w:rsidP="005D2E1E">
      <w:pPr>
        <w:pStyle w:val="Heading3"/>
      </w:pPr>
      <w:bookmarkStart w:id="83" w:name="_Toc193744122"/>
      <w:bookmarkStart w:id="84" w:name="_Toc195035454"/>
      <w:r>
        <w:t>6.1</w:t>
      </w:r>
      <w:r>
        <w:tab/>
        <w:t>TSG SA/CT</w:t>
      </w:r>
      <w:bookmarkEnd w:id="83"/>
      <w:bookmarkEnd w:id="84"/>
    </w:p>
    <w:p w14:paraId="4CE1EC4B" w14:textId="77777777" w:rsidR="005D2E1E" w:rsidRDefault="005D2E1E" w:rsidP="005D2E1E">
      <w:pPr>
        <w:pStyle w:val="Heading3"/>
      </w:pPr>
      <w:bookmarkStart w:id="85" w:name="_Toc193744123"/>
      <w:bookmarkStart w:id="86" w:name="_Toc195035455"/>
      <w:r>
        <w:t>6.2</w:t>
      </w:r>
      <w:r>
        <w:tab/>
        <w:t>MCC</w:t>
      </w:r>
      <w:bookmarkEnd w:id="85"/>
      <w:bookmarkEnd w:id="86"/>
    </w:p>
    <w:p w14:paraId="1232CAD9" w14:textId="77777777" w:rsidR="005D2E1E" w:rsidRDefault="005D2E1E" w:rsidP="005D2E1E">
      <w:pPr>
        <w:rPr>
          <w:rFonts w:ascii="Arial" w:hAnsi="Arial" w:cs="Arial"/>
          <w:b/>
          <w:sz w:val="24"/>
        </w:rPr>
      </w:pPr>
      <w:r>
        <w:rPr>
          <w:rFonts w:ascii="Arial" w:hAnsi="Arial" w:cs="Arial"/>
          <w:b/>
          <w:color w:val="0000FF"/>
          <w:sz w:val="24"/>
        </w:rPr>
        <w:t>RP-250014</w:t>
      </w:r>
      <w:r>
        <w:rPr>
          <w:rFonts w:ascii="Arial" w:hAnsi="Arial" w:cs="Arial"/>
          <w:b/>
          <w:color w:val="0000FF"/>
          <w:sz w:val="24"/>
        </w:rPr>
        <w:tab/>
      </w:r>
      <w:r>
        <w:rPr>
          <w:rFonts w:ascii="Arial" w:hAnsi="Arial" w:cs="Arial"/>
          <w:b/>
          <w:sz w:val="24"/>
        </w:rPr>
        <w:t>3GPP Support Team Report</w:t>
      </w:r>
    </w:p>
    <w:p w14:paraId="419C92E4"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2EBC072D" w14:textId="77777777" w:rsidR="005D2E1E" w:rsidRDefault="005D2E1E" w:rsidP="005D2E1E">
      <w:pPr>
        <w:rPr>
          <w:rFonts w:ascii="Arial" w:hAnsi="Arial" w:cs="Arial"/>
          <w:b/>
        </w:rPr>
      </w:pPr>
      <w:r>
        <w:rPr>
          <w:rFonts w:ascii="Arial" w:hAnsi="Arial" w:cs="Arial"/>
          <w:b/>
        </w:rPr>
        <w:t xml:space="preserve">Discussion: </w:t>
      </w:r>
    </w:p>
    <w:p w14:paraId="7E6C14B9" w14:textId="77777777" w:rsidR="005D2E1E" w:rsidRDefault="005D2E1E" w:rsidP="005D2E1E">
      <w:r>
        <w:t>BT: slide 17: text says it is going up while it is going down</w:t>
      </w:r>
    </w:p>
    <w:p w14:paraId="1363F313" w14:textId="77777777" w:rsidR="005D2E1E" w:rsidRDefault="005D2E1E" w:rsidP="005D2E1E">
      <w:r>
        <w:t>MCC: text is wrong</w:t>
      </w:r>
    </w:p>
    <w:p w14:paraId="7C70C8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1D447" w14:textId="77777777" w:rsidR="005D2E1E" w:rsidRDefault="005D2E1E" w:rsidP="005D2E1E">
      <w:pPr>
        <w:rPr>
          <w:rFonts w:ascii="Arial" w:hAnsi="Arial" w:cs="Arial"/>
          <w:b/>
          <w:sz w:val="24"/>
        </w:rPr>
      </w:pPr>
      <w:r>
        <w:rPr>
          <w:rFonts w:ascii="Arial" w:hAnsi="Arial" w:cs="Arial"/>
          <w:b/>
          <w:color w:val="0000FF"/>
          <w:sz w:val="24"/>
        </w:rPr>
        <w:t>RP-250016</w:t>
      </w:r>
      <w:r>
        <w:rPr>
          <w:rFonts w:ascii="Arial" w:hAnsi="Arial" w:cs="Arial"/>
          <w:b/>
          <w:color w:val="0000FF"/>
          <w:sz w:val="24"/>
        </w:rPr>
        <w:tab/>
      </w:r>
      <w:r>
        <w:rPr>
          <w:rFonts w:ascii="Arial" w:hAnsi="Arial" w:cs="Arial"/>
          <w:b/>
          <w:sz w:val="24"/>
        </w:rPr>
        <w:t>3GPP Work Plan review at Plenary #107</w:t>
      </w:r>
    </w:p>
    <w:p w14:paraId="45C9648F" w14:textId="77777777" w:rsidR="005D2E1E" w:rsidRDefault="005D2E1E" w:rsidP="005D2E1E">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A23A7B3" w14:textId="77777777" w:rsidR="005D2E1E" w:rsidRDefault="005D2E1E" w:rsidP="005D2E1E">
      <w:pPr>
        <w:rPr>
          <w:rFonts w:ascii="Arial" w:hAnsi="Arial" w:cs="Arial"/>
          <w:b/>
        </w:rPr>
      </w:pPr>
      <w:r>
        <w:rPr>
          <w:rFonts w:ascii="Arial" w:hAnsi="Arial" w:cs="Arial"/>
          <w:b/>
        </w:rPr>
        <w:t xml:space="preserve">Abstract: </w:t>
      </w:r>
    </w:p>
    <w:p w14:paraId="24E5717E" w14:textId="77777777" w:rsidR="005D2E1E" w:rsidRDefault="005D2E1E" w:rsidP="005D2E1E">
      <w:r>
        <w:t>see also CP-250011 and SP-250318</w:t>
      </w:r>
    </w:p>
    <w:p w14:paraId="113FC5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RP-250814</w:t>
      </w:r>
      <w:r>
        <w:rPr>
          <w:color w:val="993300"/>
          <w:u w:val="single"/>
        </w:rPr>
        <w:t>.</w:t>
      </w:r>
    </w:p>
    <w:p w14:paraId="5678E6C9" w14:textId="77777777" w:rsidR="005D2E1E" w:rsidRDefault="005D2E1E" w:rsidP="005D2E1E">
      <w:pPr>
        <w:rPr>
          <w:rFonts w:ascii="Arial" w:hAnsi="Arial" w:cs="Arial"/>
          <w:b/>
          <w:sz w:val="24"/>
        </w:rPr>
      </w:pPr>
      <w:r>
        <w:rPr>
          <w:rFonts w:ascii="Arial" w:hAnsi="Arial" w:cs="Arial"/>
          <w:b/>
          <w:color w:val="0000FF"/>
          <w:sz w:val="24"/>
        </w:rPr>
        <w:t>RP-250814</w:t>
      </w:r>
      <w:r>
        <w:rPr>
          <w:rFonts w:ascii="Arial" w:hAnsi="Arial" w:cs="Arial"/>
          <w:b/>
          <w:color w:val="0000FF"/>
          <w:sz w:val="24"/>
        </w:rPr>
        <w:tab/>
      </w:r>
      <w:r>
        <w:rPr>
          <w:rFonts w:ascii="Arial" w:hAnsi="Arial" w:cs="Arial"/>
          <w:b/>
          <w:sz w:val="24"/>
        </w:rPr>
        <w:t>3GPP Work Plan review at Plenary #107</w:t>
      </w:r>
    </w:p>
    <w:p w14:paraId="773A8847" w14:textId="77777777" w:rsidR="005D2E1E" w:rsidRDefault="005D2E1E" w:rsidP="005D2E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B8B1524" w14:textId="77777777" w:rsidR="005D2E1E" w:rsidRDefault="005D2E1E" w:rsidP="005D2E1E">
      <w:pPr>
        <w:rPr>
          <w:color w:val="808080"/>
        </w:rPr>
      </w:pPr>
      <w:r>
        <w:rPr>
          <w:color w:val="808080"/>
        </w:rPr>
        <w:t>(Replaces RP-250016)</w:t>
      </w:r>
    </w:p>
    <w:p w14:paraId="41B6B79B" w14:textId="77777777" w:rsidR="005D2E1E" w:rsidRDefault="005D2E1E" w:rsidP="005D2E1E">
      <w:pPr>
        <w:rPr>
          <w:rFonts w:ascii="Arial" w:hAnsi="Arial" w:cs="Arial"/>
          <w:b/>
        </w:rPr>
      </w:pPr>
      <w:r>
        <w:rPr>
          <w:rFonts w:ascii="Arial" w:hAnsi="Arial" w:cs="Arial"/>
          <w:b/>
        </w:rPr>
        <w:t xml:space="preserve">Discussion: </w:t>
      </w:r>
    </w:p>
    <w:p w14:paraId="19AE919F" w14:textId="77777777" w:rsidR="005D2E1E" w:rsidRDefault="005D2E1E" w:rsidP="005D2E1E">
      <w:r>
        <w:t>MCC: slide 1 should say "end of meeting version"</w:t>
      </w:r>
    </w:p>
    <w:p w14:paraId="591552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FA61B" w14:textId="77777777" w:rsidR="005D2E1E" w:rsidRDefault="005D2E1E" w:rsidP="005D2E1E">
      <w:pPr>
        <w:rPr>
          <w:rFonts w:ascii="Arial" w:hAnsi="Arial" w:cs="Arial"/>
          <w:b/>
          <w:sz w:val="24"/>
        </w:rPr>
      </w:pPr>
      <w:r>
        <w:rPr>
          <w:rFonts w:ascii="Arial" w:hAnsi="Arial" w:cs="Arial"/>
          <w:b/>
          <w:color w:val="0000FF"/>
          <w:sz w:val="24"/>
        </w:rPr>
        <w:t>RP-250750</w:t>
      </w:r>
      <w:r>
        <w:rPr>
          <w:rFonts w:ascii="Arial" w:hAnsi="Arial" w:cs="Arial"/>
          <w:b/>
          <w:color w:val="0000FF"/>
          <w:sz w:val="24"/>
        </w:rPr>
        <w:tab/>
      </w:r>
      <w:r>
        <w:rPr>
          <w:rFonts w:ascii="Arial" w:hAnsi="Arial" w:cs="Arial"/>
          <w:b/>
          <w:sz w:val="24"/>
        </w:rPr>
        <w:t>MCC contributions to TSG SA and MCC-owned specifications</w:t>
      </w:r>
    </w:p>
    <w:p w14:paraId="67940E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 (Specifications Manager)</w:t>
      </w:r>
    </w:p>
    <w:p w14:paraId="35EB39E6" w14:textId="77777777" w:rsidR="005D2E1E" w:rsidRDefault="005D2E1E" w:rsidP="005D2E1E">
      <w:pPr>
        <w:rPr>
          <w:rFonts w:ascii="Arial" w:hAnsi="Arial" w:cs="Arial"/>
          <w:b/>
        </w:rPr>
      </w:pPr>
      <w:r>
        <w:rPr>
          <w:rFonts w:ascii="Arial" w:hAnsi="Arial" w:cs="Arial"/>
          <w:b/>
        </w:rPr>
        <w:t xml:space="preserve">Abstract: </w:t>
      </w:r>
    </w:p>
    <w:p w14:paraId="1C190319" w14:textId="77777777" w:rsidR="005D2E1E" w:rsidRDefault="005D2E1E" w:rsidP="005D2E1E">
      <w:r>
        <w:t>This contribution provides an overview of the MCC contributions to TSG SA and MCC-owned specifications and includes copies of the contributions as attachments.</w:t>
      </w:r>
    </w:p>
    <w:p w14:paraId="0698A80F" w14:textId="77777777" w:rsidR="005D2E1E" w:rsidRDefault="005D2E1E" w:rsidP="005D2E1E">
      <w:pPr>
        <w:rPr>
          <w:rFonts w:ascii="Arial" w:hAnsi="Arial" w:cs="Arial"/>
          <w:b/>
        </w:rPr>
      </w:pPr>
      <w:r>
        <w:rPr>
          <w:rFonts w:ascii="Arial" w:hAnsi="Arial" w:cs="Arial"/>
          <w:b/>
        </w:rPr>
        <w:t xml:space="preserve">Discussion: </w:t>
      </w:r>
    </w:p>
    <w:p w14:paraId="2973EFFD" w14:textId="77777777" w:rsidR="005D2E1E" w:rsidRDefault="005D2E1E" w:rsidP="005D2E1E">
      <w:r>
        <w:t>MCC: SP-250229 was revised in SP-250414 during SA #107</w:t>
      </w:r>
    </w:p>
    <w:p w14:paraId="5FCA7A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025EB" w14:textId="77777777" w:rsidR="005D2E1E" w:rsidRDefault="005D2E1E" w:rsidP="005D2E1E">
      <w:pPr>
        <w:rPr>
          <w:rFonts w:ascii="Arial" w:hAnsi="Arial" w:cs="Arial"/>
          <w:b/>
          <w:sz w:val="24"/>
        </w:rPr>
      </w:pPr>
      <w:r>
        <w:rPr>
          <w:rFonts w:ascii="Arial" w:hAnsi="Arial" w:cs="Arial"/>
          <w:b/>
          <w:color w:val="0000FF"/>
          <w:sz w:val="24"/>
        </w:rPr>
        <w:t>RP-250758</w:t>
      </w:r>
      <w:r>
        <w:rPr>
          <w:rFonts w:ascii="Arial" w:hAnsi="Arial" w:cs="Arial"/>
          <w:b/>
          <w:color w:val="0000FF"/>
          <w:sz w:val="24"/>
        </w:rPr>
        <w:tab/>
      </w:r>
      <w:r>
        <w:rPr>
          <w:rFonts w:ascii="Arial" w:hAnsi="Arial" w:cs="Arial"/>
          <w:b/>
          <w:sz w:val="24"/>
        </w:rPr>
        <w:tab/>
        <w:t>SA#106 endorsed guidance on WID titles and acronyms</w:t>
      </w:r>
    </w:p>
    <w:p w14:paraId="4D4B8C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665EB176" w14:textId="77777777" w:rsidR="005D2E1E" w:rsidRDefault="005D2E1E" w:rsidP="005D2E1E">
      <w:pPr>
        <w:rPr>
          <w:rFonts w:ascii="Arial" w:hAnsi="Arial" w:cs="Arial"/>
          <w:b/>
        </w:rPr>
      </w:pPr>
      <w:r>
        <w:rPr>
          <w:rFonts w:ascii="Arial" w:hAnsi="Arial" w:cs="Arial"/>
          <w:b/>
        </w:rPr>
        <w:t xml:space="preserve">Discussion: </w:t>
      </w:r>
    </w:p>
    <w:p w14:paraId="59CAE5D1" w14:textId="77777777" w:rsidR="005D2E1E" w:rsidRDefault="005D2E1E" w:rsidP="005D2E1E">
      <w:r>
        <w:t>MCC: need to add /CT in last line of the table in slide 2</w:t>
      </w:r>
    </w:p>
    <w:p w14:paraId="57DF56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RP-250815</w:t>
      </w:r>
      <w:r>
        <w:rPr>
          <w:color w:val="993300"/>
          <w:u w:val="single"/>
        </w:rPr>
        <w:t>.</w:t>
      </w:r>
    </w:p>
    <w:p w14:paraId="2E0AE77B" w14:textId="77777777" w:rsidR="005D2E1E" w:rsidRDefault="005D2E1E" w:rsidP="005D2E1E">
      <w:pPr>
        <w:rPr>
          <w:rFonts w:ascii="Arial" w:hAnsi="Arial" w:cs="Arial"/>
          <w:b/>
          <w:sz w:val="24"/>
        </w:rPr>
      </w:pPr>
      <w:r>
        <w:rPr>
          <w:rFonts w:ascii="Arial" w:hAnsi="Arial" w:cs="Arial"/>
          <w:b/>
          <w:color w:val="0000FF"/>
          <w:sz w:val="24"/>
        </w:rPr>
        <w:t>RP-250815</w:t>
      </w:r>
      <w:r>
        <w:rPr>
          <w:rFonts w:ascii="Arial" w:hAnsi="Arial" w:cs="Arial"/>
          <w:b/>
          <w:color w:val="0000FF"/>
          <w:sz w:val="24"/>
        </w:rPr>
        <w:tab/>
      </w:r>
      <w:r>
        <w:rPr>
          <w:rFonts w:ascii="Arial" w:hAnsi="Arial" w:cs="Arial"/>
          <w:b/>
          <w:sz w:val="24"/>
        </w:rPr>
        <w:tab/>
        <w:t>SA#106 endorsed guidance on WID titles and acronyms</w:t>
      </w:r>
    </w:p>
    <w:p w14:paraId="735F2B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251D7ACE" w14:textId="77777777" w:rsidR="005D2E1E" w:rsidRDefault="005D2E1E" w:rsidP="005D2E1E">
      <w:pPr>
        <w:rPr>
          <w:color w:val="808080"/>
        </w:rPr>
      </w:pPr>
      <w:r>
        <w:rPr>
          <w:color w:val="808080"/>
        </w:rPr>
        <w:t>(Replaces RP-250758)</w:t>
      </w:r>
    </w:p>
    <w:p w14:paraId="76FCEA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C117DF" w14:textId="77777777" w:rsidR="005D2E1E" w:rsidRDefault="005D2E1E" w:rsidP="005D2E1E">
      <w:pPr>
        <w:rPr>
          <w:rFonts w:ascii="Arial" w:hAnsi="Arial" w:cs="Arial"/>
          <w:b/>
          <w:sz w:val="24"/>
        </w:rPr>
      </w:pPr>
      <w:r>
        <w:rPr>
          <w:rFonts w:ascii="Arial" w:hAnsi="Arial" w:cs="Arial"/>
          <w:b/>
          <w:color w:val="0000FF"/>
          <w:sz w:val="24"/>
        </w:rPr>
        <w:t>RP-250759</w:t>
      </w:r>
      <w:r>
        <w:rPr>
          <w:rFonts w:ascii="Arial" w:hAnsi="Arial" w:cs="Arial"/>
          <w:b/>
          <w:color w:val="0000FF"/>
          <w:sz w:val="24"/>
        </w:rPr>
        <w:tab/>
      </w:r>
      <w:r>
        <w:rPr>
          <w:rFonts w:ascii="Arial" w:hAnsi="Arial" w:cs="Arial"/>
          <w:b/>
          <w:sz w:val="24"/>
        </w:rPr>
        <w:t>TR 21.918 v2.1.0 REL-18 description</w:t>
      </w:r>
    </w:p>
    <w:p w14:paraId="0DBD9EA8"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v2.1.0</w:t>
      </w:r>
      <w:r>
        <w:rPr>
          <w:i/>
        </w:rPr>
        <w:br/>
      </w:r>
      <w:r>
        <w:rPr>
          <w:i/>
        </w:rPr>
        <w:tab/>
      </w:r>
      <w:r>
        <w:rPr>
          <w:i/>
        </w:rPr>
        <w:tab/>
      </w:r>
      <w:r>
        <w:rPr>
          <w:i/>
        </w:rPr>
        <w:tab/>
      </w:r>
      <w:r>
        <w:rPr>
          <w:i/>
        </w:rPr>
        <w:tab/>
      </w:r>
      <w:r>
        <w:rPr>
          <w:i/>
        </w:rPr>
        <w:tab/>
        <w:t>Source: ETSI MCC</w:t>
      </w:r>
    </w:p>
    <w:p w14:paraId="3E7C41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RP-250816</w:t>
      </w:r>
      <w:r>
        <w:rPr>
          <w:color w:val="993300"/>
          <w:u w:val="single"/>
        </w:rPr>
        <w:t>.</w:t>
      </w:r>
    </w:p>
    <w:p w14:paraId="3FFA62CA" w14:textId="77777777" w:rsidR="005D2E1E" w:rsidRDefault="005D2E1E" w:rsidP="005D2E1E">
      <w:pPr>
        <w:rPr>
          <w:rFonts w:ascii="Arial" w:hAnsi="Arial" w:cs="Arial"/>
          <w:b/>
          <w:sz w:val="24"/>
        </w:rPr>
      </w:pPr>
      <w:r>
        <w:rPr>
          <w:rFonts w:ascii="Arial" w:hAnsi="Arial" w:cs="Arial"/>
          <w:b/>
          <w:color w:val="0000FF"/>
          <w:sz w:val="24"/>
        </w:rPr>
        <w:t>RP-250816</w:t>
      </w:r>
      <w:r>
        <w:rPr>
          <w:rFonts w:ascii="Arial" w:hAnsi="Arial" w:cs="Arial"/>
          <w:b/>
          <w:color w:val="0000FF"/>
          <w:sz w:val="24"/>
        </w:rPr>
        <w:tab/>
      </w:r>
      <w:r>
        <w:rPr>
          <w:rFonts w:ascii="Arial" w:hAnsi="Arial" w:cs="Arial"/>
          <w:b/>
          <w:sz w:val="24"/>
        </w:rPr>
        <w:t>TR 21.918 v2.2.0 REL-18 description</w:t>
      </w:r>
    </w:p>
    <w:p w14:paraId="03ACA79E" w14:textId="77777777" w:rsidR="005D2E1E" w:rsidRDefault="005D2E1E" w:rsidP="005D2E1E">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v2.2.0</w:t>
      </w:r>
      <w:r>
        <w:rPr>
          <w:i/>
        </w:rPr>
        <w:br/>
      </w:r>
      <w:r>
        <w:rPr>
          <w:i/>
        </w:rPr>
        <w:tab/>
      </w:r>
      <w:r>
        <w:rPr>
          <w:i/>
        </w:rPr>
        <w:tab/>
      </w:r>
      <w:r>
        <w:rPr>
          <w:i/>
        </w:rPr>
        <w:tab/>
      </w:r>
      <w:r>
        <w:rPr>
          <w:i/>
        </w:rPr>
        <w:tab/>
      </w:r>
      <w:r>
        <w:rPr>
          <w:i/>
        </w:rPr>
        <w:tab/>
        <w:t>Source: ETSI MCC</w:t>
      </w:r>
    </w:p>
    <w:p w14:paraId="11A70FC6" w14:textId="77777777" w:rsidR="005D2E1E" w:rsidRDefault="005D2E1E" w:rsidP="005D2E1E">
      <w:pPr>
        <w:rPr>
          <w:color w:val="808080"/>
        </w:rPr>
      </w:pPr>
      <w:r>
        <w:rPr>
          <w:color w:val="808080"/>
        </w:rPr>
        <w:t>(Replaces RP-250759)</w:t>
      </w:r>
    </w:p>
    <w:p w14:paraId="5114DB52" w14:textId="77777777" w:rsidR="005D2E1E" w:rsidRDefault="005D2E1E" w:rsidP="005D2E1E">
      <w:pPr>
        <w:rPr>
          <w:rFonts w:ascii="Arial" w:hAnsi="Arial" w:cs="Arial"/>
          <w:b/>
        </w:rPr>
      </w:pPr>
      <w:r>
        <w:rPr>
          <w:rFonts w:ascii="Arial" w:hAnsi="Arial" w:cs="Arial"/>
          <w:b/>
        </w:rPr>
        <w:t xml:space="preserve">Discussion: </w:t>
      </w:r>
    </w:p>
    <w:p w14:paraId="282EC211" w14:textId="77777777" w:rsidR="005D2E1E" w:rsidRDefault="005D2E1E" w:rsidP="005D2E1E">
      <w:r>
        <w:t>MCC: corrections are still possible (via CRs)</w:t>
      </w:r>
    </w:p>
    <w:p w14:paraId="24D7C1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7DFC4" w14:textId="77777777" w:rsidR="005D2E1E" w:rsidRDefault="005D2E1E" w:rsidP="005D2E1E">
      <w:pPr>
        <w:pStyle w:val="Heading3"/>
      </w:pPr>
      <w:bookmarkStart w:id="87" w:name="_Toc193744124"/>
      <w:bookmarkStart w:id="88" w:name="_Toc195035456"/>
      <w:r>
        <w:t>6.3</w:t>
      </w:r>
      <w:r>
        <w:tab/>
        <w:t>Other groups/activities</w:t>
      </w:r>
      <w:bookmarkEnd w:id="87"/>
      <w:bookmarkEnd w:id="88"/>
    </w:p>
    <w:p w14:paraId="08C00A85" w14:textId="77777777" w:rsidR="005D2E1E" w:rsidRDefault="005D2E1E" w:rsidP="005D2E1E">
      <w:pPr>
        <w:pStyle w:val="Heading2"/>
      </w:pPr>
      <w:bookmarkStart w:id="89" w:name="_Toc193744125"/>
      <w:bookmarkStart w:id="90" w:name="_Toc195035457"/>
      <w:r>
        <w:t>7</w:t>
      </w:r>
      <w:r>
        <w:tab/>
        <w:t>Liaison activities of TSG RAN</w:t>
      </w:r>
      <w:bookmarkEnd w:id="89"/>
      <w:bookmarkEnd w:id="90"/>
    </w:p>
    <w:p w14:paraId="03CFA149" w14:textId="77777777" w:rsidR="00E55E8C" w:rsidRPr="00E97E12" w:rsidRDefault="00E55E8C" w:rsidP="00E55E8C">
      <w:pPr>
        <w:widowControl w:val="0"/>
        <w:tabs>
          <w:tab w:val="left" w:pos="567"/>
        </w:tabs>
        <w:overflowPunct/>
        <w:autoSpaceDE/>
        <w:autoSpaceDN/>
        <w:snapToGrid w:val="0"/>
        <w:spacing w:after="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w:t>
      </w:r>
      <w:r w:rsidRPr="00E97E12">
        <w:rPr>
          <w:rFonts w:ascii="Arial" w:hAnsi="Arial" w:cs="Arial"/>
          <w:bCs/>
          <w:color w:val="FF0000"/>
          <w:szCs w:val="18"/>
        </w:rPr>
        <w:t>This agenda item will only handle LSs not handled elsewhere.</w:t>
      </w:r>
    </w:p>
    <w:p w14:paraId="5758C6CE" w14:textId="77777777" w:rsidR="00E55E8C" w:rsidRDefault="00E55E8C" w:rsidP="005D2E1E"/>
    <w:p w14:paraId="687D66C8" w14:textId="40F395F9" w:rsidR="005D2E1E" w:rsidRDefault="005D2E1E" w:rsidP="005D2E1E">
      <w:pPr>
        <w:rPr>
          <w:rFonts w:ascii="Arial" w:hAnsi="Arial" w:cs="Arial"/>
          <w:b/>
          <w:sz w:val="24"/>
        </w:rPr>
      </w:pPr>
      <w:r>
        <w:rPr>
          <w:rFonts w:ascii="Arial" w:hAnsi="Arial" w:cs="Arial"/>
          <w:b/>
          <w:color w:val="0000FF"/>
          <w:sz w:val="24"/>
        </w:rPr>
        <w:t>RP-250022</w:t>
      </w:r>
      <w:r>
        <w:rPr>
          <w:rFonts w:ascii="Arial" w:hAnsi="Arial" w:cs="Arial"/>
          <w:b/>
          <w:color w:val="0000FF"/>
          <w:sz w:val="24"/>
        </w:rPr>
        <w:tab/>
      </w:r>
      <w:r w:rsidR="00B5313C" w:rsidRPr="00B5313C">
        <w:rPr>
          <w:rFonts w:ascii="Arial" w:hAnsi="Arial" w:cs="Arial"/>
          <w:b/>
          <w:sz w:val="24"/>
        </w:rPr>
        <w:t>LS on Key SDOs on the publication of GR THz 003 and GR THz 004 (ETSI ISG THz(25)00155r1; to: RAN, SA1, Next G Channel Model Alliance, One6G, ETSI TC ERM, ETSI ISG mWT, ETSI ISG RIS, ETSI ISG ISAC, ITU-R SG5, ITU-R SG3, ITU-R WP1A, IMT-2030 6G Promotion Group, COST INTERACT, IEEE 802 LAN/MAN, CCSA TC5, O-RAN Alliance nGRG, WWRF, 5G-ACIA, 5GAA, 6G-IA, ATIS Next G Alliance, NGMN Alliance, GSMA, AWG; cc: -; contact: TU Braunschweig)</w:t>
      </w:r>
    </w:p>
    <w:p w14:paraId="2DDCE9C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ISG THz(25)00155r1, to RAN, SA1, Next G Channel Model Alliance, One6G, ETSI TC ERM, ETSI ISG mWT, ETSI ISG RIS, ETSI ISG ISAC, ITU-R SG5, ITU-R SG3, ITU-R WP1A, IMT-2030 6G Promotion Group, COST INTERACT, IEEE 802 LAN/MAN, CCSA TC5, O-RAN Alliance nGRG, WWRF, 5G-ACIA, 5GAA, cc -</w:t>
      </w:r>
      <w:r>
        <w:rPr>
          <w:i/>
        </w:rPr>
        <w:br/>
      </w:r>
      <w:r>
        <w:rPr>
          <w:i/>
        </w:rPr>
        <w:tab/>
      </w:r>
      <w:r>
        <w:rPr>
          <w:i/>
        </w:rPr>
        <w:tab/>
      </w:r>
      <w:r>
        <w:rPr>
          <w:i/>
        </w:rPr>
        <w:tab/>
      </w:r>
      <w:r>
        <w:rPr>
          <w:i/>
        </w:rPr>
        <w:tab/>
      </w:r>
      <w:r>
        <w:rPr>
          <w:i/>
        </w:rPr>
        <w:tab/>
        <w:t>Source: ETSI ISG THz</w:t>
      </w:r>
    </w:p>
    <w:p w14:paraId="0F01A9C7" w14:textId="77777777" w:rsidR="005D2E1E" w:rsidRDefault="005D2E1E" w:rsidP="005D2E1E">
      <w:pPr>
        <w:rPr>
          <w:rFonts w:ascii="Arial" w:hAnsi="Arial" w:cs="Arial"/>
          <w:b/>
        </w:rPr>
      </w:pPr>
      <w:r>
        <w:rPr>
          <w:rFonts w:ascii="Arial" w:hAnsi="Arial" w:cs="Arial"/>
          <w:b/>
        </w:rPr>
        <w:t xml:space="preserve">Abstract: </w:t>
      </w:r>
    </w:p>
    <w:p w14:paraId="4DDADE08" w14:textId="77777777" w:rsidR="005D2E1E" w:rsidRDefault="005D2E1E" w:rsidP="005D2E1E">
      <w:r>
        <w:t>no explicit RAN action requested</w:t>
      </w:r>
    </w:p>
    <w:p w14:paraId="6084AF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30123" w14:textId="77777777" w:rsidR="005D2E1E" w:rsidRDefault="005D2E1E" w:rsidP="005D2E1E">
      <w:pPr>
        <w:rPr>
          <w:rFonts w:ascii="Arial" w:hAnsi="Arial" w:cs="Arial"/>
          <w:b/>
          <w:sz w:val="24"/>
        </w:rPr>
      </w:pPr>
      <w:r>
        <w:rPr>
          <w:rFonts w:ascii="Arial" w:hAnsi="Arial" w:cs="Arial"/>
          <w:b/>
          <w:color w:val="0000FF"/>
          <w:sz w:val="24"/>
        </w:rPr>
        <w:t>RP-250031</w:t>
      </w:r>
      <w:r>
        <w:rPr>
          <w:rFonts w:ascii="Arial" w:hAnsi="Arial" w:cs="Arial"/>
          <w:b/>
          <w:color w:val="0000FF"/>
          <w:sz w:val="24"/>
        </w:rPr>
        <w:tab/>
      </w:r>
      <w:r>
        <w:rPr>
          <w:rFonts w:ascii="Arial" w:hAnsi="Arial" w:cs="Arial"/>
          <w:b/>
          <w:sz w:val="24"/>
        </w:rPr>
        <w:t>LS on establishment of ETSI Industry Specification Group on Multiple Access Techniques (ETSI ISG MAT) (ETSI_ISG_MAT(25)03002r1; to: RAN; cc: -; contact: BBC)</w:t>
      </w:r>
    </w:p>
    <w:p w14:paraId="6E8F76F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ETSI_ISG_MAT(25)03002r1, to RAN, cc -</w:t>
      </w:r>
      <w:r>
        <w:rPr>
          <w:i/>
        </w:rPr>
        <w:br/>
      </w:r>
      <w:r>
        <w:rPr>
          <w:i/>
        </w:rPr>
        <w:tab/>
      </w:r>
      <w:r>
        <w:rPr>
          <w:i/>
        </w:rPr>
        <w:tab/>
      </w:r>
      <w:r>
        <w:rPr>
          <w:i/>
        </w:rPr>
        <w:tab/>
      </w:r>
      <w:r>
        <w:rPr>
          <w:i/>
        </w:rPr>
        <w:tab/>
      </w:r>
      <w:r>
        <w:rPr>
          <w:i/>
        </w:rPr>
        <w:tab/>
        <w:t>Source: ETSI ISG MAT</w:t>
      </w:r>
    </w:p>
    <w:p w14:paraId="10D437CE" w14:textId="77777777" w:rsidR="005D2E1E" w:rsidRDefault="005D2E1E" w:rsidP="005D2E1E">
      <w:pPr>
        <w:rPr>
          <w:rFonts w:ascii="Arial" w:hAnsi="Arial" w:cs="Arial"/>
          <w:b/>
        </w:rPr>
      </w:pPr>
      <w:r>
        <w:rPr>
          <w:rFonts w:ascii="Arial" w:hAnsi="Arial" w:cs="Arial"/>
          <w:b/>
        </w:rPr>
        <w:t xml:space="preserve">Abstract: </w:t>
      </w:r>
    </w:p>
    <w:p w14:paraId="386D8B5D" w14:textId="77777777" w:rsidR="005D2E1E" w:rsidRDefault="005D2E1E" w:rsidP="005D2E1E">
      <w:r>
        <w:t>RAN action requested</w:t>
      </w:r>
    </w:p>
    <w:p w14:paraId="5D884B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5CF87" w14:textId="77777777" w:rsidR="005D2E1E" w:rsidRDefault="005D2E1E" w:rsidP="005D2E1E">
      <w:pPr>
        <w:rPr>
          <w:rFonts w:ascii="Arial" w:hAnsi="Arial" w:cs="Arial"/>
          <w:b/>
          <w:sz w:val="24"/>
        </w:rPr>
      </w:pPr>
      <w:r>
        <w:rPr>
          <w:rFonts w:ascii="Arial" w:hAnsi="Arial" w:cs="Arial"/>
          <w:b/>
          <w:color w:val="0000FF"/>
          <w:sz w:val="24"/>
        </w:rPr>
        <w:t>RP-250033</w:t>
      </w:r>
      <w:r>
        <w:rPr>
          <w:rFonts w:ascii="Arial" w:hAnsi="Arial" w:cs="Arial"/>
          <w:b/>
          <w:color w:val="0000FF"/>
          <w:sz w:val="24"/>
        </w:rPr>
        <w:tab/>
      </w:r>
      <w:r>
        <w:rPr>
          <w:rFonts w:ascii="Arial" w:hAnsi="Arial" w:cs="Arial"/>
          <w:b/>
          <w:sz w:val="24"/>
        </w:rPr>
        <w:t>LS on ETSI ISG RIS GRs (ETSI_ISG_RIS(25)017007r2; to: RAN, SA, CT; cc: -; contact: Interdigital)</w:t>
      </w:r>
    </w:p>
    <w:p w14:paraId="69E758E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ETSI_ISG_RIS(25)017007r2, to RAN, SA, CT, cc -</w:t>
      </w:r>
      <w:r>
        <w:rPr>
          <w:i/>
        </w:rPr>
        <w:br/>
      </w:r>
      <w:r>
        <w:rPr>
          <w:i/>
        </w:rPr>
        <w:tab/>
      </w:r>
      <w:r>
        <w:rPr>
          <w:i/>
        </w:rPr>
        <w:tab/>
      </w:r>
      <w:r>
        <w:rPr>
          <w:i/>
        </w:rPr>
        <w:tab/>
      </w:r>
      <w:r>
        <w:rPr>
          <w:i/>
        </w:rPr>
        <w:tab/>
      </w:r>
      <w:r>
        <w:rPr>
          <w:i/>
        </w:rPr>
        <w:tab/>
        <w:t>Source: ETSI ISG RIS</w:t>
      </w:r>
    </w:p>
    <w:p w14:paraId="6B49FD6A" w14:textId="77777777" w:rsidR="005D2E1E" w:rsidRDefault="005D2E1E" w:rsidP="005D2E1E">
      <w:pPr>
        <w:rPr>
          <w:rFonts w:ascii="Arial" w:hAnsi="Arial" w:cs="Arial"/>
          <w:b/>
        </w:rPr>
      </w:pPr>
      <w:r>
        <w:rPr>
          <w:rFonts w:ascii="Arial" w:hAnsi="Arial" w:cs="Arial"/>
          <w:b/>
        </w:rPr>
        <w:t xml:space="preserve">Abstract: </w:t>
      </w:r>
    </w:p>
    <w:p w14:paraId="108BBC81" w14:textId="77777777" w:rsidR="005D2E1E" w:rsidRDefault="005D2E1E" w:rsidP="005D2E1E">
      <w:r>
        <w:lastRenderedPageBreak/>
        <w:t>RIS = Reconfigurable Intelligent Surfaces; no explicit RAN action requested</w:t>
      </w:r>
    </w:p>
    <w:p w14:paraId="5BCB510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0E4F8" w14:textId="77777777" w:rsidR="005D2E1E" w:rsidRDefault="005D2E1E" w:rsidP="005D2E1E">
      <w:pPr>
        <w:rPr>
          <w:rFonts w:ascii="Arial" w:hAnsi="Arial" w:cs="Arial"/>
          <w:b/>
          <w:sz w:val="24"/>
        </w:rPr>
      </w:pPr>
      <w:r>
        <w:rPr>
          <w:rFonts w:ascii="Arial" w:hAnsi="Arial" w:cs="Arial"/>
          <w:b/>
          <w:color w:val="0000FF"/>
          <w:sz w:val="24"/>
        </w:rPr>
        <w:t>RP-250034</w:t>
      </w:r>
      <w:r>
        <w:rPr>
          <w:rFonts w:ascii="Arial" w:hAnsi="Arial" w:cs="Arial"/>
          <w:b/>
          <w:color w:val="0000FF"/>
          <w:sz w:val="24"/>
        </w:rPr>
        <w:tab/>
      </w:r>
      <w:r>
        <w:rPr>
          <w:rFonts w:ascii="Arial" w:hAnsi="Arial" w:cs="Arial"/>
          <w:b/>
          <w:sz w:val="24"/>
        </w:rPr>
        <w:t>LS to 3GPP on the new NGMN Publication: ‘Network Architecture Evolution Towards 6G’ (NGMN_LS250219; to: RAN, CT, SA, PCG, ITU-T SG13, ITU-R WP5D, ISSG ETSI; cc: -; contact: Vodafone)</w:t>
      </w:r>
    </w:p>
    <w:p w14:paraId="318CCCFF"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NGMN_LS250219, to RAN, CT, SA, PCG, ITU-T SG13, ITU-R WP5D, ISSG ETSI, cc -</w:t>
      </w:r>
      <w:r>
        <w:rPr>
          <w:i/>
        </w:rPr>
        <w:br/>
      </w:r>
      <w:r>
        <w:rPr>
          <w:i/>
        </w:rPr>
        <w:tab/>
      </w:r>
      <w:r>
        <w:rPr>
          <w:i/>
        </w:rPr>
        <w:tab/>
      </w:r>
      <w:r>
        <w:rPr>
          <w:i/>
        </w:rPr>
        <w:tab/>
      </w:r>
      <w:r>
        <w:rPr>
          <w:i/>
        </w:rPr>
        <w:tab/>
      </w:r>
      <w:r>
        <w:rPr>
          <w:i/>
        </w:rPr>
        <w:tab/>
        <w:t>Source: NGMN</w:t>
      </w:r>
    </w:p>
    <w:p w14:paraId="01A11062" w14:textId="77777777" w:rsidR="005D2E1E" w:rsidRDefault="005D2E1E" w:rsidP="005D2E1E">
      <w:pPr>
        <w:rPr>
          <w:rFonts w:ascii="Arial" w:hAnsi="Arial" w:cs="Arial"/>
          <w:b/>
        </w:rPr>
      </w:pPr>
      <w:r>
        <w:rPr>
          <w:rFonts w:ascii="Arial" w:hAnsi="Arial" w:cs="Arial"/>
          <w:b/>
        </w:rPr>
        <w:t xml:space="preserve">Abstract: </w:t>
      </w:r>
    </w:p>
    <w:p w14:paraId="1AFE267E" w14:textId="77777777" w:rsidR="005D2E1E" w:rsidRDefault="005D2E1E" w:rsidP="005D2E1E">
      <w:r>
        <w:t>no explicit RAN action requested</w:t>
      </w:r>
    </w:p>
    <w:p w14:paraId="23176DAB" w14:textId="77777777" w:rsidR="005D2E1E" w:rsidRDefault="005D2E1E" w:rsidP="005D2E1E">
      <w:pPr>
        <w:rPr>
          <w:rFonts w:ascii="Arial" w:hAnsi="Arial" w:cs="Arial"/>
          <w:b/>
        </w:rPr>
      </w:pPr>
      <w:r>
        <w:rPr>
          <w:rFonts w:ascii="Arial" w:hAnsi="Arial" w:cs="Arial"/>
          <w:b/>
        </w:rPr>
        <w:t xml:space="preserve">Discussion: </w:t>
      </w:r>
    </w:p>
    <w:p w14:paraId="54D6F972" w14:textId="77777777" w:rsidR="005D2E1E" w:rsidRDefault="005D2E1E" w:rsidP="005D2E1E">
      <w:r>
        <w:t>BT: attachment missing</w:t>
      </w:r>
    </w:p>
    <w:p w14:paraId="562C7513" w14:textId="77777777" w:rsidR="005D2E1E" w:rsidRDefault="005D2E1E" w:rsidP="005D2E1E">
      <w:r>
        <w:t>conclusion: withdrawn, see RP-250779 instead</w:t>
      </w:r>
    </w:p>
    <w:p w14:paraId="029436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F0AD6E" w14:textId="77777777" w:rsidR="005D2E1E" w:rsidRDefault="005D2E1E" w:rsidP="005D2E1E">
      <w:pPr>
        <w:rPr>
          <w:rFonts w:ascii="Arial" w:hAnsi="Arial" w:cs="Arial"/>
          <w:b/>
          <w:sz w:val="24"/>
        </w:rPr>
      </w:pPr>
      <w:r>
        <w:rPr>
          <w:rFonts w:ascii="Arial" w:hAnsi="Arial" w:cs="Arial"/>
          <w:b/>
          <w:color w:val="0000FF"/>
          <w:sz w:val="24"/>
        </w:rPr>
        <w:t>RP-250779</w:t>
      </w:r>
      <w:r>
        <w:rPr>
          <w:rFonts w:ascii="Arial" w:hAnsi="Arial" w:cs="Arial"/>
          <w:b/>
          <w:color w:val="0000FF"/>
          <w:sz w:val="24"/>
        </w:rPr>
        <w:tab/>
      </w:r>
      <w:r>
        <w:rPr>
          <w:rFonts w:ascii="Arial" w:hAnsi="Arial" w:cs="Arial"/>
          <w:b/>
          <w:sz w:val="24"/>
        </w:rPr>
        <w:t>LS to 3GPP on the new NGMN Publication: ‘Network Architecture Evolution Towards 6G’ (NGMN_LS250219; to: RAN, CT, SA, PCG, ITU-T SG13, ITU-R WP5D, ISSG ETSI; cc: -; contact: Vodafone)</w:t>
      </w:r>
    </w:p>
    <w:p w14:paraId="4E3A1972"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NGMN_LS250219, to RAN, CT, SA, PCG, ITU-T SG13, ITU-R WP5D, ISSG ETSI, cc -</w:t>
      </w:r>
      <w:r>
        <w:rPr>
          <w:i/>
        </w:rPr>
        <w:br/>
      </w:r>
      <w:r>
        <w:rPr>
          <w:i/>
        </w:rPr>
        <w:tab/>
      </w:r>
      <w:r>
        <w:rPr>
          <w:i/>
        </w:rPr>
        <w:tab/>
      </w:r>
      <w:r>
        <w:rPr>
          <w:i/>
        </w:rPr>
        <w:tab/>
      </w:r>
      <w:r>
        <w:rPr>
          <w:i/>
        </w:rPr>
        <w:tab/>
      </w:r>
      <w:r>
        <w:rPr>
          <w:i/>
        </w:rPr>
        <w:tab/>
        <w:t>Source: NGMN</w:t>
      </w:r>
    </w:p>
    <w:p w14:paraId="25EF1B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DE46" w14:textId="77777777" w:rsidR="005D2E1E" w:rsidRDefault="005D2E1E" w:rsidP="005D2E1E">
      <w:pPr>
        <w:rPr>
          <w:rFonts w:ascii="Arial" w:hAnsi="Arial" w:cs="Arial"/>
          <w:b/>
          <w:sz w:val="24"/>
        </w:rPr>
      </w:pPr>
      <w:r>
        <w:rPr>
          <w:rFonts w:ascii="Arial" w:hAnsi="Arial" w:cs="Arial"/>
          <w:b/>
          <w:color w:val="0000FF"/>
          <w:sz w:val="24"/>
        </w:rPr>
        <w:t>RP-250635</w:t>
      </w:r>
      <w:r>
        <w:rPr>
          <w:rFonts w:ascii="Arial" w:hAnsi="Arial" w:cs="Arial"/>
          <w:b/>
          <w:color w:val="0000FF"/>
          <w:sz w:val="24"/>
        </w:rPr>
        <w:tab/>
      </w:r>
      <w:r>
        <w:rPr>
          <w:rFonts w:ascii="Arial" w:hAnsi="Arial" w:cs="Arial"/>
          <w:b/>
          <w:sz w:val="24"/>
        </w:rPr>
        <w:t>LS on the new NGMN Publication: 'MLOps for Highly Autonomous Network' (NGMN_LS250225; to: SA5, (RAN, SA,) ITU-T SG13, ITU-T SG2, TMF, O-RAN; cc: -; contact: China Mobile)</w:t>
      </w:r>
    </w:p>
    <w:p w14:paraId="05891F11"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NGMN_LS250225, to SA5, (RAN, SA,) ITU-T SG13, ITU-T SG2, TMF, O-RAN, cc -</w:t>
      </w:r>
      <w:r>
        <w:rPr>
          <w:i/>
        </w:rPr>
        <w:br/>
      </w:r>
      <w:r>
        <w:rPr>
          <w:i/>
        </w:rPr>
        <w:tab/>
      </w:r>
      <w:r>
        <w:rPr>
          <w:i/>
        </w:rPr>
        <w:tab/>
      </w:r>
      <w:r>
        <w:rPr>
          <w:i/>
        </w:rPr>
        <w:tab/>
      </w:r>
      <w:r>
        <w:rPr>
          <w:i/>
        </w:rPr>
        <w:tab/>
      </w:r>
      <w:r>
        <w:rPr>
          <w:i/>
        </w:rPr>
        <w:tab/>
        <w:t>Source: NGMN</w:t>
      </w:r>
    </w:p>
    <w:p w14:paraId="78797769" w14:textId="77777777" w:rsidR="005D2E1E" w:rsidRDefault="005D2E1E" w:rsidP="005D2E1E">
      <w:pPr>
        <w:rPr>
          <w:rFonts w:ascii="Arial" w:hAnsi="Arial" w:cs="Arial"/>
          <w:b/>
        </w:rPr>
      </w:pPr>
      <w:r>
        <w:rPr>
          <w:rFonts w:ascii="Arial" w:hAnsi="Arial" w:cs="Arial"/>
          <w:b/>
        </w:rPr>
        <w:t xml:space="preserve">Abstract: </w:t>
      </w:r>
    </w:p>
    <w:p w14:paraId="66E6E5BD" w14:textId="77777777" w:rsidR="005D2E1E" w:rsidRDefault="005D2E1E" w:rsidP="005D2E1E">
      <w:r>
        <w:t>NGMN = Next Generation Mobile Networks Alliance; note: It was requested later to provide this LS also to RAN and SA; no RAN action requested</w:t>
      </w:r>
    </w:p>
    <w:p w14:paraId="4308616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D4273" w14:textId="77777777" w:rsidR="005D2E1E" w:rsidRDefault="005D2E1E" w:rsidP="005D2E1E">
      <w:pPr>
        <w:rPr>
          <w:rFonts w:ascii="Arial" w:hAnsi="Arial" w:cs="Arial"/>
          <w:b/>
          <w:sz w:val="24"/>
        </w:rPr>
      </w:pPr>
      <w:r>
        <w:rPr>
          <w:rFonts w:ascii="Arial" w:hAnsi="Arial" w:cs="Arial"/>
          <w:b/>
          <w:color w:val="0000FF"/>
          <w:sz w:val="24"/>
        </w:rPr>
        <w:t>RP-250030</w:t>
      </w:r>
      <w:r>
        <w:rPr>
          <w:rFonts w:ascii="Arial" w:hAnsi="Arial" w:cs="Arial"/>
          <w:b/>
          <w:color w:val="0000FF"/>
          <w:sz w:val="24"/>
        </w:rPr>
        <w:tab/>
      </w:r>
      <w:r>
        <w:rPr>
          <w:rFonts w:ascii="Arial" w:hAnsi="Arial" w:cs="Arial"/>
          <w:b/>
          <w:sz w:val="24"/>
        </w:rPr>
        <w:t>Reply LS to RP-243316 on AI/ML UE sided data collection (S5-250828; to: RAN, RAN2; cc: SA, SA2, SA3; contact: Intel)</w:t>
      </w:r>
    </w:p>
    <w:p w14:paraId="4D3AF8B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S5-250828, to RAN, RAN2, cc SA, SA2, SA3</w:t>
      </w:r>
      <w:r>
        <w:rPr>
          <w:i/>
        </w:rPr>
        <w:br/>
      </w:r>
      <w:r>
        <w:rPr>
          <w:i/>
        </w:rPr>
        <w:tab/>
      </w:r>
      <w:r>
        <w:rPr>
          <w:i/>
        </w:rPr>
        <w:tab/>
      </w:r>
      <w:r>
        <w:rPr>
          <w:i/>
        </w:rPr>
        <w:tab/>
      </w:r>
      <w:r>
        <w:rPr>
          <w:i/>
        </w:rPr>
        <w:tab/>
      </w:r>
      <w:r>
        <w:rPr>
          <w:i/>
        </w:rPr>
        <w:tab/>
        <w:t>Source: SA5</w:t>
      </w:r>
    </w:p>
    <w:p w14:paraId="6A6359A4" w14:textId="77777777" w:rsidR="005D2E1E" w:rsidRDefault="005D2E1E" w:rsidP="005D2E1E">
      <w:pPr>
        <w:rPr>
          <w:rFonts w:ascii="Arial" w:hAnsi="Arial" w:cs="Arial"/>
          <w:b/>
        </w:rPr>
      </w:pPr>
      <w:r>
        <w:rPr>
          <w:rFonts w:ascii="Arial" w:hAnsi="Arial" w:cs="Arial"/>
          <w:b/>
        </w:rPr>
        <w:t xml:space="preserve">Abstract: </w:t>
      </w:r>
    </w:p>
    <w:p w14:paraId="0072E364" w14:textId="77777777" w:rsidR="005D2E1E" w:rsidRDefault="005D2E1E" w:rsidP="005D2E1E">
      <w:r>
        <w:t>RAN action requested</w:t>
      </w:r>
    </w:p>
    <w:p w14:paraId="528A1BA4" w14:textId="77777777" w:rsidR="005D2E1E" w:rsidRDefault="005D2E1E" w:rsidP="005D2E1E">
      <w:pPr>
        <w:rPr>
          <w:rFonts w:ascii="Arial" w:hAnsi="Arial" w:cs="Arial"/>
          <w:b/>
        </w:rPr>
      </w:pPr>
      <w:r>
        <w:rPr>
          <w:rFonts w:ascii="Arial" w:hAnsi="Arial" w:cs="Arial"/>
          <w:b/>
        </w:rPr>
        <w:t xml:space="preserve">Discussion: </w:t>
      </w:r>
    </w:p>
    <w:p w14:paraId="175331C8" w14:textId="77777777" w:rsidR="005D2E1E" w:rsidRDefault="005D2E1E" w:rsidP="005D2E1E">
      <w:r>
        <w:lastRenderedPageBreak/>
        <w:t>presented by Huawei</w:t>
      </w:r>
    </w:p>
    <w:p w14:paraId="6DA9845E" w14:textId="77777777" w:rsidR="005D2E1E" w:rsidRDefault="005D2E1E" w:rsidP="005D2E1E">
      <w:r>
        <w:t>RAN2 Chair: topic will be discussed anyway in RAN2 and we can answer once the RAN2 discussion happened</w:t>
      </w:r>
    </w:p>
    <w:p w14:paraId="1B480BA1" w14:textId="77777777" w:rsidR="005D2E1E" w:rsidRDefault="005D2E1E" w:rsidP="005D2E1E">
      <w:r>
        <w:t>Apple: issue is now in SA2 and they are discussing it and we should wait for SA2</w:t>
      </w:r>
    </w:p>
    <w:p w14:paraId="35F2CE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27AE" w14:textId="77777777" w:rsidR="005D2E1E" w:rsidRDefault="005D2E1E" w:rsidP="005D2E1E">
      <w:pPr>
        <w:pStyle w:val="Heading2"/>
      </w:pPr>
      <w:bookmarkStart w:id="91" w:name="_Toc193744126"/>
      <w:bookmarkStart w:id="92" w:name="_Toc195035458"/>
      <w:r>
        <w:t>8</w:t>
      </w:r>
      <w:r>
        <w:tab/>
        <w:t>ITU-R ad hoc</w:t>
      </w:r>
      <w:bookmarkEnd w:id="91"/>
      <w:bookmarkEnd w:id="92"/>
    </w:p>
    <w:p w14:paraId="1EEB12CF" w14:textId="77777777" w:rsidR="005D2E1E" w:rsidRDefault="005D2E1E" w:rsidP="005D2E1E">
      <w:pPr>
        <w:pStyle w:val="Heading3"/>
      </w:pPr>
      <w:bookmarkStart w:id="93" w:name="_Toc193744127"/>
      <w:bookmarkStart w:id="94" w:name="_Toc195035459"/>
      <w:r>
        <w:t>8.1</w:t>
      </w:r>
      <w:r>
        <w:tab/>
        <w:t>Status report</w:t>
      </w:r>
      <w:bookmarkEnd w:id="93"/>
      <w:bookmarkEnd w:id="94"/>
    </w:p>
    <w:p w14:paraId="3B3D4573" w14:textId="77777777" w:rsidR="005D2E1E" w:rsidRDefault="005D2E1E" w:rsidP="005D2E1E">
      <w:pPr>
        <w:rPr>
          <w:rFonts w:ascii="Arial" w:hAnsi="Arial" w:cs="Arial"/>
          <w:b/>
          <w:sz w:val="24"/>
        </w:rPr>
      </w:pPr>
      <w:r>
        <w:rPr>
          <w:rFonts w:ascii="Arial" w:hAnsi="Arial" w:cs="Arial"/>
          <w:b/>
          <w:color w:val="0000FF"/>
          <w:sz w:val="24"/>
        </w:rPr>
        <w:t>RP-250015</w:t>
      </w:r>
      <w:r>
        <w:rPr>
          <w:rFonts w:ascii="Arial" w:hAnsi="Arial" w:cs="Arial"/>
          <w:b/>
          <w:color w:val="0000FF"/>
          <w:sz w:val="24"/>
        </w:rPr>
        <w:tab/>
      </w:r>
      <w:r>
        <w:rPr>
          <w:rFonts w:ascii="Arial" w:hAnsi="Arial" w:cs="Arial"/>
          <w:b/>
          <w:sz w:val="24"/>
        </w:rPr>
        <w:t>Status Report ITU-R Ad hoc</w:t>
      </w:r>
    </w:p>
    <w:p w14:paraId="389E13B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2367ED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5487B" w14:textId="77777777" w:rsidR="005D2E1E" w:rsidRDefault="005D2E1E" w:rsidP="005D2E1E">
      <w:pPr>
        <w:pStyle w:val="Heading3"/>
      </w:pPr>
      <w:bookmarkStart w:id="95" w:name="_Toc193744128"/>
      <w:bookmarkStart w:id="96" w:name="_Toc195035460"/>
      <w:r>
        <w:t>8.2</w:t>
      </w:r>
      <w:r>
        <w:tab/>
        <w:t>Documents from/to ITU-R WP5D</w:t>
      </w:r>
      <w:bookmarkEnd w:id="95"/>
      <w:bookmarkEnd w:id="96"/>
    </w:p>
    <w:p w14:paraId="7C8A7996" w14:textId="77777777" w:rsidR="005D2E1E" w:rsidRDefault="005D2E1E" w:rsidP="005D2E1E">
      <w:pPr>
        <w:rPr>
          <w:rFonts w:ascii="Arial" w:hAnsi="Arial" w:cs="Arial"/>
          <w:b/>
          <w:sz w:val="24"/>
        </w:rPr>
      </w:pPr>
      <w:r>
        <w:rPr>
          <w:rFonts w:ascii="Arial" w:hAnsi="Arial" w:cs="Arial"/>
          <w:b/>
          <w:color w:val="0000FF"/>
          <w:sz w:val="24"/>
        </w:rPr>
        <w:t>RP-250632</w:t>
      </w:r>
      <w:r>
        <w:rPr>
          <w:rFonts w:ascii="Arial" w:hAnsi="Arial" w:cs="Arial"/>
          <w:b/>
          <w:color w:val="0000FF"/>
          <w:sz w:val="24"/>
        </w:rPr>
        <w:tab/>
      </w:r>
      <w:r>
        <w:rPr>
          <w:rFonts w:ascii="Arial" w:hAnsi="Arial" w:cs="Arial"/>
          <w:b/>
          <w:sz w:val="24"/>
        </w:rPr>
        <w:t>LS on timing of updates to IMT-2020 Recommendation ITU-R M.2150 and IMT-Advanced Recommendation ITU-R M.2012 after year 2025 (ITUR_WP5D_TEMP_265; to: RAN, SA, PCG, ARIB, ATIS, CCSA, ETSI, TSDSI, TTA, TTC, IEEE, ITRI, WiMAX Forum, DECT Forum, Nufront; cc: -; contact: Counsellor ITU-R SG5)</w:t>
      </w:r>
    </w:p>
    <w:p w14:paraId="676766B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ITUR_WP5D_TEMP_265, to RAN, SA, PCG, ARIB, ATIS, CCSA, ETSI, TSDSI, TTA, TTC, IEEE, ITRI, WiMAX Forum, DECT Forum, Nufront, cc -</w:t>
      </w:r>
      <w:r>
        <w:rPr>
          <w:i/>
        </w:rPr>
        <w:br/>
      </w:r>
      <w:r>
        <w:rPr>
          <w:i/>
        </w:rPr>
        <w:tab/>
      </w:r>
      <w:r>
        <w:rPr>
          <w:i/>
        </w:rPr>
        <w:tab/>
      </w:r>
      <w:r>
        <w:rPr>
          <w:i/>
        </w:rPr>
        <w:tab/>
      </w:r>
      <w:r>
        <w:rPr>
          <w:i/>
        </w:rPr>
        <w:tab/>
      </w:r>
      <w:r>
        <w:rPr>
          <w:i/>
        </w:rPr>
        <w:tab/>
        <w:t>Source: ITU-R WP5D</w:t>
      </w:r>
    </w:p>
    <w:p w14:paraId="04DBE0EF" w14:textId="77777777" w:rsidR="005D2E1E" w:rsidRDefault="005D2E1E" w:rsidP="005D2E1E">
      <w:pPr>
        <w:rPr>
          <w:rFonts w:ascii="Arial" w:hAnsi="Arial" w:cs="Arial"/>
          <w:b/>
        </w:rPr>
      </w:pPr>
      <w:r>
        <w:rPr>
          <w:rFonts w:ascii="Arial" w:hAnsi="Arial" w:cs="Arial"/>
          <w:b/>
        </w:rPr>
        <w:t xml:space="preserve">Abstract: </w:t>
      </w:r>
    </w:p>
    <w:p w14:paraId="0250E6A0" w14:textId="77777777" w:rsidR="005D2E1E" w:rsidRDefault="005D2E1E" w:rsidP="005D2E1E">
      <w:r>
        <w:t>related to future M.2012-8 and M.2150-4 in 2027; no explicit RAN action requested</w:t>
      </w:r>
    </w:p>
    <w:p w14:paraId="74AC4BA2" w14:textId="77777777" w:rsidR="005D2E1E" w:rsidRDefault="005D2E1E" w:rsidP="005D2E1E">
      <w:pPr>
        <w:rPr>
          <w:rFonts w:ascii="Arial" w:hAnsi="Arial" w:cs="Arial"/>
          <w:b/>
        </w:rPr>
      </w:pPr>
      <w:r>
        <w:rPr>
          <w:rFonts w:ascii="Arial" w:hAnsi="Arial" w:cs="Arial"/>
          <w:b/>
        </w:rPr>
        <w:t xml:space="preserve">Discussion: </w:t>
      </w:r>
    </w:p>
    <w:p w14:paraId="10DE78F2" w14:textId="77777777" w:rsidR="005D2E1E" w:rsidRDefault="005D2E1E" w:rsidP="005D2E1E">
      <w:r>
        <w:t>ITU-R AH convenor (Novamint): in Dec.25 we need to approve the answer (that we will contribute), in March 26 2nd contribution; Sep.26/Jan.27: final submission needed; May27: transposed specs needed; Release: REL-20 will not be ready so we will submit REL-19</w:t>
      </w:r>
    </w:p>
    <w:p w14:paraId="41D2A6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RP-250783</w:t>
      </w:r>
      <w:r>
        <w:rPr>
          <w:color w:val="993300"/>
          <w:u w:val="single"/>
        </w:rPr>
        <w:t>.</w:t>
      </w:r>
    </w:p>
    <w:p w14:paraId="4949192B" w14:textId="77777777" w:rsidR="005D2E1E" w:rsidRDefault="005D2E1E" w:rsidP="005D2E1E">
      <w:pPr>
        <w:rPr>
          <w:rFonts w:ascii="Arial" w:hAnsi="Arial" w:cs="Arial"/>
          <w:b/>
          <w:sz w:val="24"/>
        </w:rPr>
      </w:pPr>
      <w:r>
        <w:rPr>
          <w:rFonts w:ascii="Arial" w:hAnsi="Arial" w:cs="Arial"/>
          <w:b/>
          <w:color w:val="0000FF"/>
          <w:sz w:val="24"/>
        </w:rPr>
        <w:t>RP-250636</w:t>
      </w:r>
      <w:r>
        <w:rPr>
          <w:rFonts w:ascii="Arial" w:hAnsi="Arial" w:cs="Arial"/>
          <w:b/>
          <w:color w:val="0000FF"/>
          <w:sz w:val="24"/>
        </w:rPr>
        <w:tab/>
      </w:r>
      <w:r>
        <w:rPr>
          <w:rFonts w:ascii="Arial" w:hAnsi="Arial" w:cs="Arial"/>
          <w:b/>
          <w:sz w:val="24"/>
        </w:rPr>
        <w:t>DRAFT LTI in reply to ITU-R WP5D/TEMP/265 = RP-250632 on timing of updates to IMT-2020 Recommendation ITU-R M.2150 and IMT-Advanced Recommendation ITU-R M.2012 after year 2025 (RT-250004; to: RAN; cc: -; contact: Novamint)</w:t>
      </w:r>
    </w:p>
    <w:p w14:paraId="14575CB7"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RT-250004, to RAN, cc -</w:t>
      </w:r>
      <w:r>
        <w:rPr>
          <w:i/>
        </w:rPr>
        <w:br/>
      </w:r>
      <w:r>
        <w:rPr>
          <w:i/>
        </w:rPr>
        <w:tab/>
      </w:r>
      <w:r>
        <w:rPr>
          <w:i/>
        </w:rPr>
        <w:tab/>
      </w:r>
      <w:r>
        <w:rPr>
          <w:i/>
        </w:rPr>
        <w:tab/>
      </w:r>
      <w:r>
        <w:rPr>
          <w:i/>
        </w:rPr>
        <w:tab/>
      </w:r>
      <w:r>
        <w:rPr>
          <w:i/>
        </w:rPr>
        <w:tab/>
        <w:t>Source: 3GPP ITU-R AH</w:t>
      </w:r>
    </w:p>
    <w:p w14:paraId="768CA701" w14:textId="77777777" w:rsidR="005D2E1E" w:rsidRDefault="005D2E1E" w:rsidP="005D2E1E">
      <w:pPr>
        <w:rPr>
          <w:rFonts w:ascii="Arial" w:hAnsi="Arial" w:cs="Arial"/>
          <w:b/>
        </w:rPr>
      </w:pPr>
      <w:r>
        <w:rPr>
          <w:rFonts w:ascii="Arial" w:hAnsi="Arial" w:cs="Arial"/>
          <w:b/>
        </w:rPr>
        <w:t xml:space="preserve">Abstract: </w:t>
      </w:r>
    </w:p>
    <w:p w14:paraId="0CEFB8FE" w14:textId="77777777" w:rsidR="005D2E1E" w:rsidRDefault="005D2E1E" w:rsidP="005D2E1E">
      <w:r>
        <w:t>RAN action requested</w:t>
      </w:r>
    </w:p>
    <w:p w14:paraId="6398A3D7" w14:textId="77777777" w:rsidR="005D2E1E" w:rsidRDefault="005D2E1E" w:rsidP="005D2E1E">
      <w:pPr>
        <w:rPr>
          <w:rFonts w:ascii="Arial" w:hAnsi="Arial" w:cs="Arial"/>
          <w:b/>
        </w:rPr>
      </w:pPr>
      <w:r>
        <w:rPr>
          <w:rFonts w:ascii="Arial" w:hAnsi="Arial" w:cs="Arial"/>
          <w:b/>
        </w:rPr>
        <w:t xml:space="preserve">Discussion: </w:t>
      </w:r>
    </w:p>
    <w:p w14:paraId="71D25874" w14:textId="77777777" w:rsidR="005D2E1E" w:rsidRDefault="005D2E1E" w:rsidP="005D2E1E">
      <w:r>
        <w:t>3GPP ITU-R AH has prepared this reply to RP-250632 from ITU-R WP5D; the plan is to use this LSin as a basis for an LSout to SA which after review will be provided to PCG and PCG will approve an LSout to ITU-R WP5D</w:t>
      </w:r>
    </w:p>
    <w:p w14:paraId="2D9842D1"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81C53" w14:textId="77777777" w:rsidR="005D2E1E" w:rsidRDefault="005D2E1E" w:rsidP="005D2E1E">
      <w:pPr>
        <w:rPr>
          <w:rFonts w:ascii="Arial" w:hAnsi="Arial" w:cs="Arial"/>
          <w:b/>
          <w:sz w:val="24"/>
        </w:rPr>
      </w:pPr>
      <w:r>
        <w:rPr>
          <w:rFonts w:ascii="Arial" w:hAnsi="Arial" w:cs="Arial"/>
          <w:b/>
          <w:color w:val="0000FF"/>
          <w:sz w:val="24"/>
        </w:rPr>
        <w:t>RP-250783</w:t>
      </w:r>
      <w:r>
        <w:rPr>
          <w:rFonts w:ascii="Arial" w:hAnsi="Arial" w:cs="Arial"/>
          <w:b/>
          <w:color w:val="0000FF"/>
          <w:sz w:val="24"/>
        </w:rPr>
        <w:tab/>
      </w:r>
      <w:r>
        <w:rPr>
          <w:rFonts w:ascii="Arial" w:hAnsi="Arial" w:cs="Arial"/>
          <w:b/>
          <w:sz w:val="24"/>
        </w:rPr>
        <w:t>DRAFT LTI in reply to ITU-R WP5D/TEMP/265 = RP-250632 on timing of updates to IMT-2020 Recommendation ITU-R M.2150 and IMT-Advanced Recommendation ITU-R M.2012 after year 2025 (to: SA; cc: -; contact: Novamint)</w:t>
      </w:r>
    </w:p>
    <w:p w14:paraId="7A73722B"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9EFC98B" w14:textId="77777777" w:rsidR="005D2E1E" w:rsidRDefault="005D2E1E" w:rsidP="005D2E1E">
      <w:pPr>
        <w:rPr>
          <w:rFonts w:ascii="Arial" w:hAnsi="Arial" w:cs="Arial"/>
          <w:b/>
        </w:rPr>
      </w:pPr>
      <w:r>
        <w:rPr>
          <w:rFonts w:ascii="Arial" w:hAnsi="Arial" w:cs="Arial"/>
          <w:b/>
        </w:rPr>
        <w:t xml:space="preserve">Discussion: </w:t>
      </w:r>
    </w:p>
    <w:p w14:paraId="3F139EF4" w14:textId="77777777" w:rsidR="005D2E1E" w:rsidRDefault="005D2E1E" w:rsidP="005D2E1E">
      <w:r>
        <w:t>will be sent to SA #107 for review and from there to PCG for approval before going to ITU-R WP5D;</w:t>
      </w:r>
    </w:p>
    <w:p w14:paraId="6EC5DF17" w14:textId="77777777" w:rsidR="005D2E1E" w:rsidRDefault="005D2E1E" w:rsidP="005D2E1E">
      <w:r>
        <w:t>LS was provided to SA #107 on Thu morning</w:t>
      </w:r>
    </w:p>
    <w:p w14:paraId="380C57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7B534" w14:textId="77777777" w:rsidR="005D2E1E" w:rsidRDefault="005D2E1E" w:rsidP="005D2E1E">
      <w:pPr>
        <w:rPr>
          <w:rFonts w:ascii="Arial" w:hAnsi="Arial" w:cs="Arial"/>
          <w:b/>
          <w:sz w:val="24"/>
        </w:rPr>
      </w:pPr>
      <w:r>
        <w:rPr>
          <w:rFonts w:ascii="Arial" w:hAnsi="Arial" w:cs="Arial"/>
          <w:b/>
          <w:color w:val="0000FF"/>
          <w:sz w:val="24"/>
        </w:rPr>
        <w:t>RP-250633</w:t>
      </w:r>
      <w:r>
        <w:rPr>
          <w:rFonts w:ascii="Arial" w:hAnsi="Arial" w:cs="Arial"/>
          <w:b/>
          <w:color w:val="0000FF"/>
          <w:sz w:val="24"/>
        </w:rPr>
        <w:tab/>
      </w:r>
      <w:r>
        <w:rPr>
          <w:rFonts w:ascii="Arial" w:hAnsi="Arial" w:cs="Arial"/>
          <w:b/>
          <w:sz w:val="24"/>
        </w:rPr>
        <w:t>LS to GCS proponents and transposing organizations of 3GPP 5G-SRIT and 3GPP 5G-RIT on the provision of transposition references and Certification C for draft revision 3 of Recommendation ITU-R M.2150 (ITUR_WP5D_TEMP_214rev1; to: RAN, SA, ARIB, ATIS, CCSA, ETSI, TSDSI, TTA, TTC; cc: ETSI DECT; contact: Counsellor ITU-R SG5)</w:t>
      </w:r>
    </w:p>
    <w:p w14:paraId="276F5D6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ITUR_WP5D_TEMP_214rev1, to RAN, SA, ARIB, ATIS, CCSA, ETSI, TSDSI, TTA, TTC, cc ETSI DECT</w:t>
      </w:r>
      <w:r>
        <w:rPr>
          <w:i/>
        </w:rPr>
        <w:br/>
      </w:r>
      <w:r>
        <w:rPr>
          <w:i/>
        </w:rPr>
        <w:tab/>
      </w:r>
      <w:r>
        <w:rPr>
          <w:i/>
        </w:rPr>
        <w:tab/>
      </w:r>
      <w:r>
        <w:rPr>
          <w:i/>
        </w:rPr>
        <w:tab/>
      </w:r>
      <w:r>
        <w:rPr>
          <w:i/>
        </w:rPr>
        <w:tab/>
      </w:r>
      <w:r>
        <w:rPr>
          <w:i/>
        </w:rPr>
        <w:tab/>
        <w:t>Source: ITU-R WP5D</w:t>
      </w:r>
    </w:p>
    <w:p w14:paraId="765F76F5" w14:textId="77777777" w:rsidR="005D2E1E" w:rsidRDefault="005D2E1E" w:rsidP="005D2E1E">
      <w:pPr>
        <w:rPr>
          <w:rFonts w:ascii="Arial" w:hAnsi="Arial" w:cs="Arial"/>
          <w:b/>
        </w:rPr>
      </w:pPr>
      <w:r>
        <w:rPr>
          <w:rFonts w:ascii="Arial" w:hAnsi="Arial" w:cs="Arial"/>
          <w:b/>
        </w:rPr>
        <w:t xml:space="preserve">Abstract: </w:t>
      </w:r>
    </w:p>
    <w:p w14:paraId="476391D6" w14:textId="77777777" w:rsidR="005D2E1E" w:rsidRDefault="005D2E1E" w:rsidP="005D2E1E">
      <w:r>
        <w:t>related to current M.2150-3; no explicit RAN action requested</w:t>
      </w:r>
    </w:p>
    <w:p w14:paraId="51DE89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CF726" w14:textId="77777777" w:rsidR="005D2E1E" w:rsidRDefault="005D2E1E" w:rsidP="005D2E1E">
      <w:pPr>
        <w:rPr>
          <w:rFonts w:ascii="Arial" w:hAnsi="Arial" w:cs="Arial"/>
          <w:b/>
          <w:sz w:val="24"/>
        </w:rPr>
      </w:pPr>
      <w:r>
        <w:rPr>
          <w:rFonts w:ascii="Arial" w:hAnsi="Arial" w:cs="Arial"/>
          <w:b/>
          <w:color w:val="0000FF"/>
          <w:sz w:val="24"/>
        </w:rPr>
        <w:t>RP-250634</w:t>
      </w:r>
      <w:r>
        <w:rPr>
          <w:rFonts w:ascii="Arial" w:hAnsi="Arial" w:cs="Arial"/>
          <w:b/>
          <w:color w:val="0000FF"/>
          <w:sz w:val="24"/>
        </w:rPr>
        <w:tab/>
      </w:r>
      <w:r>
        <w:rPr>
          <w:rFonts w:ascii="Arial" w:hAnsi="Arial" w:cs="Arial"/>
          <w:b/>
          <w:sz w:val="24"/>
        </w:rPr>
        <w:t>LS to GCS proponents and transposing organizations on the provision of transposition references and Certification C for draft revision 7 of Recommendation ITU-R M.2012 (ITUR_WP5D_TEMP_215rev1; to: RAN, SA, ARIB, ATIS, CCSA, ETSI, TSDSI, TTA, TTC; cc: ETSI DECT; contact: Counsellor ITU-R SG5)</w:t>
      </w:r>
    </w:p>
    <w:p w14:paraId="4682484B"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ITUR_WP5D_TEMP_215rev1, to RAN, SA, ARIB, ATIS, CCSA, ETSI, TSDSI, TTA, TTC, cc ETSI DECT</w:t>
      </w:r>
      <w:r>
        <w:rPr>
          <w:i/>
        </w:rPr>
        <w:br/>
      </w:r>
      <w:r>
        <w:rPr>
          <w:i/>
        </w:rPr>
        <w:tab/>
      </w:r>
      <w:r>
        <w:rPr>
          <w:i/>
        </w:rPr>
        <w:tab/>
      </w:r>
      <w:r>
        <w:rPr>
          <w:i/>
        </w:rPr>
        <w:tab/>
      </w:r>
      <w:r>
        <w:rPr>
          <w:i/>
        </w:rPr>
        <w:tab/>
      </w:r>
      <w:r>
        <w:rPr>
          <w:i/>
        </w:rPr>
        <w:tab/>
        <w:t>Source: ITU-R WP5D</w:t>
      </w:r>
    </w:p>
    <w:p w14:paraId="0F1C36C5" w14:textId="77777777" w:rsidR="005D2E1E" w:rsidRDefault="005D2E1E" w:rsidP="005D2E1E">
      <w:pPr>
        <w:rPr>
          <w:rFonts w:ascii="Arial" w:hAnsi="Arial" w:cs="Arial"/>
          <w:b/>
        </w:rPr>
      </w:pPr>
      <w:r>
        <w:rPr>
          <w:rFonts w:ascii="Arial" w:hAnsi="Arial" w:cs="Arial"/>
          <w:b/>
        </w:rPr>
        <w:t xml:space="preserve">Abstract: </w:t>
      </w:r>
    </w:p>
    <w:p w14:paraId="486DEF05" w14:textId="77777777" w:rsidR="005D2E1E" w:rsidRDefault="005D2E1E" w:rsidP="005D2E1E">
      <w:r>
        <w:t>related to current M.2012-7; no explicit RAN action requested</w:t>
      </w:r>
    </w:p>
    <w:p w14:paraId="3C7769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EE086" w14:textId="77777777" w:rsidR="005D2E1E" w:rsidRDefault="005D2E1E" w:rsidP="005D2E1E">
      <w:pPr>
        <w:pStyle w:val="Heading3"/>
      </w:pPr>
      <w:bookmarkStart w:id="97" w:name="_Toc193744129"/>
      <w:bookmarkStart w:id="98" w:name="_Toc195035461"/>
      <w:r>
        <w:t>8.3</w:t>
      </w:r>
      <w:r>
        <w:tab/>
        <w:t>Documents from/to ITU-R WP5A</w:t>
      </w:r>
      <w:bookmarkEnd w:id="97"/>
      <w:bookmarkEnd w:id="98"/>
    </w:p>
    <w:p w14:paraId="71C847B3" w14:textId="77777777" w:rsidR="005D2E1E" w:rsidRDefault="005D2E1E" w:rsidP="005D2E1E">
      <w:pPr>
        <w:pStyle w:val="Heading3"/>
      </w:pPr>
      <w:bookmarkStart w:id="99" w:name="_Toc193744130"/>
      <w:bookmarkStart w:id="100" w:name="_Toc195035462"/>
      <w:r>
        <w:t>8.4</w:t>
      </w:r>
      <w:r>
        <w:tab/>
        <w:t>Documents from/to ITU-R WP4B</w:t>
      </w:r>
      <w:bookmarkEnd w:id="99"/>
      <w:bookmarkEnd w:id="100"/>
    </w:p>
    <w:p w14:paraId="2B7381C2" w14:textId="77777777" w:rsidR="005D2E1E" w:rsidRDefault="005D2E1E" w:rsidP="005D2E1E">
      <w:pPr>
        <w:pStyle w:val="Heading3"/>
      </w:pPr>
      <w:bookmarkStart w:id="101" w:name="_Toc193744131"/>
      <w:bookmarkStart w:id="102" w:name="_Toc195035463"/>
      <w:r>
        <w:t>8.5</w:t>
      </w:r>
      <w:r>
        <w:tab/>
        <w:t>Documents from/to other ITU groups</w:t>
      </w:r>
      <w:bookmarkEnd w:id="101"/>
      <w:bookmarkEnd w:id="102"/>
    </w:p>
    <w:p w14:paraId="0945C054" w14:textId="5D1FC227" w:rsidR="005D2E1E" w:rsidRDefault="005D2E1E" w:rsidP="005D2E1E">
      <w:pPr>
        <w:rPr>
          <w:rFonts w:ascii="Arial" w:hAnsi="Arial" w:cs="Arial"/>
          <w:b/>
          <w:sz w:val="24"/>
        </w:rPr>
      </w:pPr>
      <w:r>
        <w:rPr>
          <w:rFonts w:ascii="Arial" w:hAnsi="Arial" w:cs="Arial"/>
          <w:b/>
          <w:color w:val="0000FF"/>
          <w:sz w:val="24"/>
        </w:rPr>
        <w:t>RP-250018</w:t>
      </w:r>
      <w:r>
        <w:rPr>
          <w:rFonts w:ascii="Arial" w:hAnsi="Arial" w:cs="Arial"/>
          <w:b/>
          <w:color w:val="0000FF"/>
          <w:sz w:val="24"/>
        </w:rPr>
        <w:tab/>
      </w:r>
      <w:r w:rsidR="00F002D3" w:rsidRPr="00F002D3">
        <w:rPr>
          <w:rFonts w:ascii="Arial" w:hAnsi="Arial" w:cs="Arial"/>
          <w:b/>
          <w:sz w:val="24"/>
        </w:rPr>
        <w:t xml:space="preserve">LS on Technical and operational characteristics of the fixed service applications operating in the frequency range 450-1 000 GHz (ITUR_WP5C/TEMP/46; </w:t>
      </w:r>
      <w:r w:rsidR="00F002D3" w:rsidRPr="00F002D3">
        <w:rPr>
          <w:rFonts w:ascii="Arial" w:hAnsi="Arial" w:cs="Arial"/>
          <w:b/>
          <w:sz w:val="24"/>
        </w:rPr>
        <w:lastRenderedPageBreak/>
        <w:t>to: RAN, ARIB, AWG, CCSA, ETSI, HEXA-X, IEC, IEEE, Next G Alliance, TTA, WWRF, 6G Flagship, 6G-IA, 6G Platform; cc: -; contact: Counsellor ITU-R SG5)</w:t>
      </w:r>
    </w:p>
    <w:p w14:paraId="53F0099E"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ITUR_WP5C_TEMP_46, to RAN, ARIB, AWG, CCSA, ETSI, HEXA-X, IEC, IEEE, Next G Alliance, TTA, WWRF, 6G Flagship, 6G-IA, 6G Platform, cc -</w:t>
      </w:r>
      <w:r>
        <w:rPr>
          <w:i/>
        </w:rPr>
        <w:br/>
      </w:r>
      <w:r>
        <w:rPr>
          <w:i/>
        </w:rPr>
        <w:tab/>
      </w:r>
      <w:r>
        <w:rPr>
          <w:i/>
        </w:rPr>
        <w:tab/>
      </w:r>
      <w:r>
        <w:rPr>
          <w:i/>
        </w:rPr>
        <w:tab/>
      </w:r>
      <w:r>
        <w:rPr>
          <w:i/>
        </w:rPr>
        <w:tab/>
      </w:r>
      <w:r>
        <w:rPr>
          <w:i/>
        </w:rPr>
        <w:tab/>
        <w:t>Source: ITU-R WP5C</w:t>
      </w:r>
    </w:p>
    <w:p w14:paraId="3AADC798" w14:textId="77777777" w:rsidR="005D2E1E" w:rsidRDefault="005D2E1E" w:rsidP="005D2E1E">
      <w:pPr>
        <w:rPr>
          <w:rFonts w:ascii="Arial" w:hAnsi="Arial" w:cs="Arial"/>
          <w:b/>
        </w:rPr>
      </w:pPr>
      <w:r>
        <w:rPr>
          <w:rFonts w:ascii="Arial" w:hAnsi="Arial" w:cs="Arial"/>
          <w:b/>
        </w:rPr>
        <w:t xml:space="preserve">Abstract: </w:t>
      </w:r>
    </w:p>
    <w:p w14:paraId="37CED9DA" w14:textId="77777777" w:rsidR="005D2E1E" w:rsidRDefault="005D2E1E" w:rsidP="005D2E1E">
      <w:r>
        <w:t>no explicit RAN action requested</w:t>
      </w:r>
    </w:p>
    <w:p w14:paraId="15884C8D" w14:textId="77777777" w:rsidR="005D2E1E" w:rsidRDefault="005D2E1E" w:rsidP="005D2E1E">
      <w:pPr>
        <w:rPr>
          <w:rFonts w:ascii="Arial" w:hAnsi="Arial" w:cs="Arial"/>
          <w:b/>
        </w:rPr>
      </w:pPr>
      <w:r>
        <w:rPr>
          <w:rFonts w:ascii="Arial" w:hAnsi="Arial" w:cs="Arial"/>
          <w:b/>
        </w:rPr>
        <w:t xml:space="preserve">Discussion: </w:t>
      </w:r>
    </w:p>
    <w:p w14:paraId="28ED7439" w14:textId="77777777" w:rsidR="005D2E1E" w:rsidRDefault="005D2E1E" w:rsidP="005D2E1E">
      <w:r>
        <w:t>ITU-R AH convenor (Novamint): 3GPP is currently not working on this frequency range</w:t>
      </w:r>
    </w:p>
    <w:p w14:paraId="38906E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0A148" w14:textId="166BAF98" w:rsidR="005D2E1E" w:rsidRDefault="005D2E1E" w:rsidP="005D2E1E">
      <w:pPr>
        <w:rPr>
          <w:rFonts w:ascii="Arial" w:hAnsi="Arial" w:cs="Arial"/>
          <w:b/>
          <w:sz w:val="24"/>
        </w:rPr>
      </w:pPr>
      <w:r>
        <w:rPr>
          <w:rFonts w:ascii="Arial" w:hAnsi="Arial" w:cs="Arial"/>
          <w:b/>
          <w:color w:val="0000FF"/>
          <w:sz w:val="24"/>
        </w:rPr>
        <w:t>RP-250019</w:t>
      </w:r>
      <w:r>
        <w:rPr>
          <w:rFonts w:ascii="Arial" w:hAnsi="Arial" w:cs="Arial"/>
          <w:b/>
          <w:color w:val="0000FF"/>
          <w:sz w:val="24"/>
        </w:rPr>
        <w:tab/>
      </w:r>
      <w:r w:rsidR="006B0FBE" w:rsidRPr="006B0FBE">
        <w:rPr>
          <w:rFonts w:ascii="Arial" w:hAnsi="Arial" w:cs="Arial"/>
          <w:b/>
          <w:sz w:val="24"/>
        </w:rPr>
        <w:t>LS on information about agreement of draft Technical Report ITU-T YSTR.Ambient-IoT "Analysis on requirements and use cases of ambient power-enabled IoT" and initiation of new draft Recommendation ITU-T Y.Ambient-IoT "Requirements and capabilities of Ambient power-enabled Internet of Things" (ITU_T_SG2-LS34; to: RAN, SA, ISO/IEC JTC1/SC31, GS1 EPCglobal, IEEE 802.11 Ambient Power (AMP) TIG/SG; cc: -; contact: ETRI)</w:t>
      </w:r>
    </w:p>
    <w:p w14:paraId="056800A1"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ITU_T_SG2-LS34, to RAN, SA, ISO/IEC JTC1/SC31, GS1 EPCglobal, IEEE 802.11 Ambient Power (AMP) TIG/SG, cc -</w:t>
      </w:r>
      <w:r>
        <w:rPr>
          <w:i/>
        </w:rPr>
        <w:br/>
      </w:r>
      <w:r>
        <w:rPr>
          <w:i/>
        </w:rPr>
        <w:tab/>
      </w:r>
      <w:r>
        <w:rPr>
          <w:i/>
        </w:rPr>
        <w:tab/>
      </w:r>
      <w:r>
        <w:rPr>
          <w:i/>
        </w:rPr>
        <w:tab/>
      </w:r>
      <w:r>
        <w:rPr>
          <w:i/>
        </w:rPr>
        <w:tab/>
      </w:r>
      <w:r>
        <w:rPr>
          <w:i/>
        </w:rPr>
        <w:tab/>
        <w:t>Source: ITU-T SG20</w:t>
      </w:r>
    </w:p>
    <w:p w14:paraId="01ECE02E" w14:textId="77777777" w:rsidR="005D2E1E" w:rsidRDefault="005D2E1E" w:rsidP="005D2E1E">
      <w:pPr>
        <w:rPr>
          <w:rFonts w:ascii="Arial" w:hAnsi="Arial" w:cs="Arial"/>
          <w:b/>
        </w:rPr>
      </w:pPr>
      <w:r>
        <w:rPr>
          <w:rFonts w:ascii="Arial" w:hAnsi="Arial" w:cs="Arial"/>
          <w:b/>
        </w:rPr>
        <w:t xml:space="preserve">Abstract: </w:t>
      </w:r>
    </w:p>
    <w:p w14:paraId="77610752" w14:textId="77777777" w:rsidR="005D2E1E" w:rsidRDefault="005D2E1E" w:rsidP="005D2E1E">
      <w:r>
        <w:t>no explicit RAN action requested; see also AI 9.3.1.7</w:t>
      </w:r>
    </w:p>
    <w:p w14:paraId="6062C0FC" w14:textId="77777777" w:rsidR="005D2E1E" w:rsidRDefault="005D2E1E" w:rsidP="005D2E1E">
      <w:pPr>
        <w:rPr>
          <w:rFonts w:ascii="Arial" w:hAnsi="Arial" w:cs="Arial"/>
          <w:b/>
        </w:rPr>
      </w:pPr>
      <w:r>
        <w:rPr>
          <w:rFonts w:ascii="Arial" w:hAnsi="Arial" w:cs="Arial"/>
          <w:b/>
        </w:rPr>
        <w:t xml:space="preserve">Discussion: </w:t>
      </w:r>
    </w:p>
    <w:p w14:paraId="47927F8E" w14:textId="77777777" w:rsidR="005D2E1E" w:rsidRDefault="005D2E1E" w:rsidP="005D2E1E">
      <w:r>
        <w:t>ITU-R AH convenor (Novamint): suggests to note the LS (without LS reply)</w:t>
      </w:r>
    </w:p>
    <w:p w14:paraId="5A3435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B94C0" w14:textId="77777777" w:rsidR="005D2E1E" w:rsidRDefault="005D2E1E" w:rsidP="005D2E1E">
      <w:pPr>
        <w:rPr>
          <w:rFonts w:ascii="Arial" w:hAnsi="Arial" w:cs="Arial"/>
          <w:b/>
          <w:sz w:val="24"/>
        </w:rPr>
      </w:pPr>
      <w:r>
        <w:rPr>
          <w:rFonts w:ascii="Arial" w:hAnsi="Arial" w:cs="Arial"/>
          <w:b/>
          <w:color w:val="0000FF"/>
          <w:sz w:val="24"/>
        </w:rPr>
        <w:t>RP-250020</w:t>
      </w:r>
      <w:r>
        <w:rPr>
          <w:rFonts w:ascii="Arial" w:hAnsi="Arial" w:cs="Arial"/>
          <w:b/>
          <w:color w:val="0000FF"/>
          <w:sz w:val="24"/>
        </w:rPr>
        <w:tab/>
      </w:r>
      <w:r>
        <w:rPr>
          <w:rFonts w:ascii="Arial" w:hAnsi="Arial" w:cs="Arial"/>
          <w:b/>
          <w:sz w:val="24"/>
        </w:rPr>
        <w:t>LS on initiation of the new draft Recommendation ITU-T Y.EBM-fra "A capability framework of Energy Battery Monitoring Based on Ambient power-enabled Internet of Things" (ITU_T_SG20-LS36; to: RAN, SA1; cc: -; contact: ETRI)</w:t>
      </w:r>
    </w:p>
    <w:p w14:paraId="1186430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ITU_T_SG20-LS36, to RAN, SA1, cc -</w:t>
      </w:r>
      <w:r>
        <w:rPr>
          <w:i/>
        </w:rPr>
        <w:br/>
      </w:r>
      <w:r>
        <w:rPr>
          <w:i/>
        </w:rPr>
        <w:tab/>
      </w:r>
      <w:r>
        <w:rPr>
          <w:i/>
        </w:rPr>
        <w:tab/>
      </w:r>
      <w:r>
        <w:rPr>
          <w:i/>
        </w:rPr>
        <w:tab/>
      </w:r>
      <w:r>
        <w:rPr>
          <w:i/>
        </w:rPr>
        <w:tab/>
      </w:r>
      <w:r>
        <w:rPr>
          <w:i/>
        </w:rPr>
        <w:tab/>
        <w:t>Source: ITU-T SG20</w:t>
      </w:r>
    </w:p>
    <w:p w14:paraId="66C501C8" w14:textId="77777777" w:rsidR="005D2E1E" w:rsidRDefault="005D2E1E" w:rsidP="005D2E1E">
      <w:pPr>
        <w:rPr>
          <w:rFonts w:ascii="Arial" w:hAnsi="Arial" w:cs="Arial"/>
          <w:b/>
        </w:rPr>
      </w:pPr>
      <w:r>
        <w:rPr>
          <w:rFonts w:ascii="Arial" w:hAnsi="Arial" w:cs="Arial"/>
          <w:b/>
        </w:rPr>
        <w:t xml:space="preserve">Abstract: </w:t>
      </w:r>
    </w:p>
    <w:p w14:paraId="2EE24AFF" w14:textId="77777777" w:rsidR="005D2E1E" w:rsidRDefault="005D2E1E" w:rsidP="005D2E1E">
      <w:r>
        <w:t>no explicit RAN action requested; see also AI 9.3.1.7</w:t>
      </w:r>
    </w:p>
    <w:p w14:paraId="3A63DD59" w14:textId="77777777" w:rsidR="005D2E1E" w:rsidRDefault="005D2E1E" w:rsidP="005D2E1E">
      <w:pPr>
        <w:rPr>
          <w:rFonts w:ascii="Arial" w:hAnsi="Arial" w:cs="Arial"/>
          <w:b/>
        </w:rPr>
      </w:pPr>
      <w:r>
        <w:rPr>
          <w:rFonts w:ascii="Arial" w:hAnsi="Arial" w:cs="Arial"/>
          <w:b/>
        </w:rPr>
        <w:t xml:space="preserve">Discussion: </w:t>
      </w:r>
    </w:p>
    <w:p w14:paraId="242F6877" w14:textId="77777777" w:rsidR="005D2E1E" w:rsidRDefault="005D2E1E" w:rsidP="005D2E1E">
      <w:r>
        <w:t>ITU-R AH convenor (Novamint): suggests to note the LS (without LS reply)</w:t>
      </w:r>
    </w:p>
    <w:p w14:paraId="49C75B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DEECF" w14:textId="77777777" w:rsidR="005D2E1E" w:rsidRDefault="005D2E1E" w:rsidP="005D2E1E">
      <w:pPr>
        <w:rPr>
          <w:rFonts w:ascii="Arial" w:hAnsi="Arial" w:cs="Arial"/>
          <w:b/>
          <w:sz w:val="24"/>
        </w:rPr>
      </w:pPr>
      <w:r>
        <w:rPr>
          <w:rFonts w:ascii="Arial" w:hAnsi="Arial" w:cs="Arial"/>
          <w:b/>
          <w:color w:val="0000FF"/>
          <w:sz w:val="24"/>
        </w:rPr>
        <w:t>RP-250768</w:t>
      </w:r>
      <w:r>
        <w:rPr>
          <w:rFonts w:ascii="Arial" w:hAnsi="Arial" w:cs="Arial"/>
          <w:b/>
          <w:color w:val="0000FF"/>
          <w:sz w:val="24"/>
        </w:rPr>
        <w:tab/>
      </w:r>
      <w:r>
        <w:rPr>
          <w:rFonts w:ascii="Arial" w:hAnsi="Arial" w:cs="Arial"/>
          <w:b/>
          <w:sz w:val="24"/>
        </w:rPr>
        <w:t>LS on Invitation to update the information in the IMT-2020 and beyond roadmap (ITUT_JCA-IMT2020-LS16; to: RAN, CT, SA, ITU-T SGs, ITU-R SG5, ITU-D SG2, BBF, ETSI ISGs, GSMA, IEEE 802.1, IEEE Future Networks Initiative, IEEE 1914, IETF, MEF Forum, NGNM, OASIS, oneM2M,  Linux Foundation, ONAP, OSSDN, SCF, TM Forum, TTA, TSDSI; cc: -; contact: China Unicom)</w:t>
      </w:r>
    </w:p>
    <w:p w14:paraId="318F1C3E" w14:textId="77777777" w:rsidR="005D2E1E" w:rsidRDefault="005D2E1E" w:rsidP="005D2E1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ITUT_JCA-IMT2020-LS16, to RAN, CT, SA, ITU-T SGs, ITU-R SG5, ITU-D SG2, BBF, ETSI ISGs, GSMA, IEEE 802.1, IEEE Future Networks Initiative, IEEE 1914, IETF, MEF Forum, NGNM, OASIS, oneM2M,  Linux Foundation, ONAP, OSSDN, SCF, TM Forum, TTA, TSDSI, cc -</w:t>
      </w:r>
      <w:r>
        <w:rPr>
          <w:i/>
        </w:rPr>
        <w:br/>
      </w:r>
      <w:r>
        <w:rPr>
          <w:i/>
        </w:rPr>
        <w:tab/>
      </w:r>
      <w:r>
        <w:rPr>
          <w:i/>
        </w:rPr>
        <w:tab/>
      </w:r>
      <w:r>
        <w:rPr>
          <w:i/>
        </w:rPr>
        <w:tab/>
      </w:r>
      <w:r>
        <w:rPr>
          <w:i/>
        </w:rPr>
        <w:tab/>
      </w:r>
      <w:r>
        <w:rPr>
          <w:i/>
        </w:rPr>
        <w:tab/>
        <w:t>Source: ITU-T JCA IMT-2020</w:t>
      </w:r>
    </w:p>
    <w:p w14:paraId="5A3B5455" w14:textId="77777777" w:rsidR="005D2E1E" w:rsidRDefault="005D2E1E" w:rsidP="005D2E1E">
      <w:pPr>
        <w:rPr>
          <w:rFonts w:ascii="Arial" w:hAnsi="Arial" w:cs="Arial"/>
          <w:b/>
        </w:rPr>
      </w:pPr>
      <w:r>
        <w:rPr>
          <w:rFonts w:ascii="Arial" w:hAnsi="Arial" w:cs="Arial"/>
          <w:b/>
        </w:rPr>
        <w:t xml:space="preserve">Abstract: </w:t>
      </w:r>
    </w:p>
    <w:p w14:paraId="311F383E" w14:textId="77777777" w:rsidR="005D2E1E" w:rsidRDefault="005D2E1E" w:rsidP="005D2E1E">
      <w:r>
        <w:t>JCA = Joint Coordination Activity; no explicit RAN action requested</w:t>
      </w:r>
    </w:p>
    <w:p w14:paraId="15BD6390" w14:textId="77777777" w:rsidR="005D2E1E" w:rsidRDefault="005D2E1E" w:rsidP="005D2E1E">
      <w:pPr>
        <w:rPr>
          <w:rFonts w:ascii="Arial" w:hAnsi="Arial" w:cs="Arial"/>
          <w:b/>
        </w:rPr>
      </w:pPr>
      <w:r>
        <w:rPr>
          <w:rFonts w:ascii="Arial" w:hAnsi="Arial" w:cs="Arial"/>
          <w:b/>
        </w:rPr>
        <w:t xml:space="preserve">Discussion: </w:t>
      </w:r>
    </w:p>
    <w:p w14:paraId="1DA15844" w14:textId="77777777" w:rsidR="005D2E1E" w:rsidRDefault="005D2E1E" w:rsidP="005D2E1E">
      <w:r>
        <w:t>ITU-R AH convenor (Novamint): suggests to note the LS (without LS reply)</w:t>
      </w:r>
    </w:p>
    <w:p w14:paraId="51C3F1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49E4D" w14:textId="77777777" w:rsidR="005D2E1E" w:rsidRDefault="005D2E1E" w:rsidP="005D2E1E">
      <w:pPr>
        <w:pStyle w:val="Heading2"/>
      </w:pPr>
      <w:bookmarkStart w:id="103" w:name="_Toc193744132"/>
      <w:bookmarkStart w:id="104" w:name="_Toc195035464"/>
      <w:r>
        <w:t>9</w:t>
      </w:r>
      <w:r>
        <w:tab/>
        <w:t>NR</w:t>
      </w:r>
      <w:bookmarkEnd w:id="103"/>
      <w:bookmarkEnd w:id="104"/>
    </w:p>
    <w:p w14:paraId="525DD7CD" w14:textId="77777777" w:rsidR="00E55E8C" w:rsidRDefault="00E55E8C" w:rsidP="00E55E8C">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 xml:space="preserve">NOTE: This agenda item covers </w:t>
      </w:r>
      <w:r>
        <w:rPr>
          <w:rFonts w:ascii="Arial" w:hAnsi="Arial" w:cs="Arial"/>
          <w:bCs/>
          <w:color w:val="FF0000"/>
          <w:szCs w:val="18"/>
        </w:rPr>
        <w:t xml:space="preserve">open/closed REL-19 NR </w:t>
      </w:r>
      <w:r w:rsidRPr="00E97E12">
        <w:rPr>
          <w:rFonts w:ascii="Arial" w:hAnsi="Arial" w:cs="Arial"/>
          <w:bCs/>
          <w:color w:val="FF0000"/>
          <w:szCs w:val="18"/>
        </w:rPr>
        <w:t>WIs/SIs</w:t>
      </w:r>
      <w:r>
        <w:rPr>
          <w:rFonts w:ascii="Arial" w:hAnsi="Arial" w:cs="Arial"/>
          <w:bCs/>
          <w:color w:val="FF0000"/>
          <w:szCs w:val="18"/>
        </w:rPr>
        <w:t xml:space="preserve"> and new REL-19 NR WIs/SIs. </w:t>
      </w:r>
      <w:r w:rsidRPr="00E97E12">
        <w:rPr>
          <w:rFonts w:ascii="Arial" w:hAnsi="Arial" w:cs="Arial"/>
          <w:bCs/>
          <w:color w:val="FF0000"/>
          <w:szCs w:val="18"/>
        </w:rPr>
        <w:t>NR UE conformance aspects are covered under AI 13 and</w:t>
      </w:r>
      <w:r>
        <w:rPr>
          <w:rFonts w:ascii="Arial" w:hAnsi="Arial" w:cs="Arial"/>
          <w:bCs/>
          <w:color w:val="FF0000"/>
          <w:szCs w:val="18"/>
        </w:rPr>
        <w:br/>
      </w:r>
      <w:r w:rsidRPr="00E97E12">
        <w:rPr>
          <w:rFonts w:ascii="Arial" w:hAnsi="Arial" w:cs="Arial"/>
          <w:bCs/>
          <w:color w:val="FF0000"/>
          <w:szCs w:val="18"/>
        </w:rPr>
        <w:t>maintenance of closed REL-14</w:t>
      </w:r>
      <w:r>
        <w:rPr>
          <w:rFonts w:ascii="Arial" w:hAnsi="Arial" w:cs="Arial"/>
          <w:bCs/>
          <w:color w:val="FF0000"/>
          <w:szCs w:val="18"/>
        </w:rPr>
        <w:t>/15/16/17/18</w:t>
      </w:r>
      <w:r w:rsidRPr="00E97E12">
        <w:rPr>
          <w:rFonts w:ascii="Arial" w:hAnsi="Arial" w:cs="Arial"/>
          <w:bCs/>
          <w:color w:val="FF0000"/>
          <w:szCs w:val="18"/>
        </w:rPr>
        <w:t xml:space="preserve"> </w:t>
      </w:r>
      <w:r>
        <w:rPr>
          <w:rFonts w:ascii="Arial" w:hAnsi="Arial" w:cs="Arial"/>
          <w:bCs/>
          <w:color w:val="FF0000"/>
          <w:szCs w:val="18"/>
        </w:rPr>
        <w:t>WIs/</w:t>
      </w:r>
      <w:r w:rsidRPr="00E97E12">
        <w:rPr>
          <w:rFonts w:ascii="Arial" w:hAnsi="Arial" w:cs="Arial"/>
          <w:bCs/>
          <w:color w:val="FF0000"/>
          <w:szCs w:val="18"/>
        </w:rPr>
        <w:t>SIs is covered under AI 14.</w:t>
      </w:r>
    </w:p>
    <w:p w14:paraId="54DC4A47" w14:textId="77777777" w:rsidR="005D2E1E" w:rsidRDefault="005D2E1E" w:rsidP="005D2E1E">
      <w:pPr>
        <w:pStyle w:val="Heading3"/>
      </w:pPr>
      <w:bookmarkStart w:id="105" w:name="_Toc193744133"/>
      <w:bookmarkStart w:id="106" w:name="_Toc195035465"/>
      <w:r>
        <w:t>9.1</w:t>
      </w:r>
      <w:r>
        <w:tab/>
        <w:t>New WI/SI proposals for NR</w:t>
      </w:r>
      <w:bookmarkEnd w:id="105"/>
      <w:bookmarkEnd w:id="106"/>
    </w:p>
    <w:p w14:paraId="08CA53C0" w14:textId="77777777" w:rsidR="00E55E8C" w:rsidRPr="00C560D0" w:rsidRDefault="00E55E8C" w:rsidP="00E55E8C">
      <w:pPr>
        <w:keepLines/>
        <w:widowControl w:val="0"/>
        <w:tabs>
          <w:tab w:val="left" w:pos="567"/>
        </w:tabs>
        <w:overflowPunct/>
        <w:autoSpaceDE/>
        <w:autoSpaceDN/>
        <w:snapToGrid w:val="0"/>
        <w:spacing w:after="120"/>
        <w:ind w:left="680" w:hanging="680"/>
        <w:textAlignment w:val="auto"/>
        <w:rPr>
          <w:rFonts w:ascii="Arial" w:hAnsi="Arial" w:cs="Arial"/>
          <w:color w:val="FF0000"/>
          <w:lang w:val="en-US"/>
        </w:rPr>
      </w:pPr>
      <w:r w:rsidRPr="00E97E12">
        <w:rPr>
          <w:rFonts w:ascii="Arial" w:hAnsi="Arial" w:cs="Arial"/>
          <w:bCs/>
          <w:color w:val="FF0000"/>
          <w:szCs w:val="18"/>
        </w:rPr>
        <w:t>NOTE:</w:t>
      </w:r>
      <w:r>
        <w:rPr>
          <w:rFonts w:ascii="Arial" w:hAnsi="Arial" w:cs="Arial"/>
          <w:bCs/>
          <w:color w:val="FF0000"/>
          <w:szCs w:val="18"/>
        </w:rPr>
        <w:t xml:space="preserve"> RAN #102 in Dec.23 has frozen REL-18 freeze, i.e. no new REL-18 WIs/SIs anymore please.</w:t>
      </w:r>
      <w:r>
        <w:rPr>
          <w:rFonts w:ascii="Arial" w:hAnsi="Arial" w:cs="Arial"/>
          <w:bCs/>
          <w:color w:val="FF0000"/>
          <w:szCs w:val="18"/>
        </w:rPr>
        <w:br/>
        <w:t>RAN #102 has approved the REL-19 package of RAN1/2/3 led SIs and WIs.</w:t>
      </w:r>
      <w:r>
        <w:rPr>
          <w:rFonts w:ascii="Arial" w:hAnsi="Arial" w:cs="Arial"/>
          <w:bCs/>
          <w:color w:val="FF0000"/>
          <w:szCs w:val="18"/>
        </w:rPr>
        <w:br/>
        <w:t>RAN #103 has approved non-spectrum related REL-19 WIs/SIs led by RAN4.</w:t>
      </w:r>
      <w:r>
        <w:rPr>
          <w:rFonts w:ascii="Arial" w:hAnsi="Arial" w:cs="Arial"/>
          <w:bCs/>
          <w:color w:val="FF0000"/>
          <w:szCs w:val="18"/>
        </w:rPr>
        <w:br/>
        <w:t>RAN #104 has approved spectrum related REL-19 WIs/SIs led by RAN4.</w:t>
      </w:r>
      <w:r>
        <w:rPr>
          <w:rFonts w:ascii="Arial" w:hAnsi="Arial" w:cs="Arial"/>
          <w:bCs/>
          <w:color w:val="FF0000"/>
          <w:szCs w:val="18"/>
        </w:rPr>
        <w:br/>
        <w:t>RAN #105 has considered some late REL-19 WIs.</w:t>
      </w:r>
      <w:r>
        <w:rPr>
          <w:rFonts w:ascii="Arial" w:hAnsi="Arial" w:cs="Arial"/>
          <w:bCs/>
          <w:color w:val="FF0000"/>
          <w:szCs w:val="18"/>
        </w:rPr>
        <w:br/>
      </w:r>
      <w:r>
        <w:rPr>
          <w:rFonts w:ascii="Arial" w:hAnsi="Arial" w:cs="Arial"/>
          <w:color w:val="FF0000"/>
          <w:lang w:val="en-US"/>
        </w:rPr>
        <w:t xml:space="preserve">As endorsed in RP-240019, based on commercial needs, and Rel-19 progress, additional new but smaller RAN4-led projects may be further discussed and approved at a later stage of Rel-19. This has happened at RAN #106. </w:t>
      </w:r>
      <w:r>
        <w:rPr>
          <w:rFonts w:ascii="Arial" w:hAnsi="Arial" w:cs="Arial"/>
          <w:bCs/>
          <w:color w:val="FF0000"/>
          <w:szCs w:val="18"/>
        </w:rPr>
        <w:t xml:space="preserve">Therefore </w:t>
      </w:r>
      <w:r w:rsidRPr="005E6157">
        <w:rPr>
          <w:rFonts w:ascii="Arial" w:hAnsi="Arial" w:cs="Arial"/>
          <w:bCs/>
          <w:color w:val="FF0000"/>
          <w:szCs w:val="18"/>
        </w:rPr>
        <w:t>the space, if any, for new WI/SI proposals is very limited.</w:t>
      </w:r>
      <w:r>
        <w:rPr>
          <w:rFonts w:ascii="Arial" w:hAnsi="Arial" w:cs="Arial"/>
          <w:color w:val="FF0000"/>
          <w:lang w:val="en-US"/>
        </w:rPr>
        <w:br/>
        <w:t>RAN1 work for REL-19 WIs has to complete in June 25 and RAN2/3/4 work has to complete at the REL-19 freeze in Sep.25. REL-19 SIs have to complete by Sep.25 or they will be shifted to REL-20.</w:t>
      </w:r>
    </w:p>
    <w:p w14:paraId="10928801" w14:textId="77777777" w:rsidR="005D2E1E" w:rsidRDefault="005D2E1E" w:rsidP="005D2E1E">
      <w:pPr>
        <w:pStyle w:val="Heading4"/>
      </w:pPr>
      <w:bookmarkStart w:id="107" w:name="_Toc193744134"/>
      <w:bookmarkStart w:id="108" w:name="_Toc195035466"/>
      <w:r>
        <w:t>9.1.1</w:t>
      </w:r>
      <w:r>
        <w:tab/>
        <w:t>Proposals led by RAN1</w:t>
      </w:r>
      <w:bookmarkEnd w:id="107"/>
      <w:bookmarkEnd w:id="108"/>
    </w:p>
    <w:p w14:paraId="607856BE" w14:textId="77777777" w:rsidR="005D2E1E" w:rsidRDefault="005D2E1E" w:rsidP="005D2E1E">
      <w:pPr>
        <w:pStyle w:val="Heading4"/>
      </w:pPr>
      <w:bookmarkStart w:id="109" w:name="_Toc193744135"/>
      <w:bookmarkStart w:id="110" w:name="_Toc195035467"/>
      <w:r>
        <w:t>9.1.2</w:t>
      </w:r>
      <w:r>
        <w:tab/>
        <w:t>Proposals led by RAN2</w:t>
      </w:r>
      <w:bookmarkEnd w:id="109"/>
      <w:bookmarkEnd w:id="110"/>
    </w:p>
    <w:p w14:paraId="03A4A2B3" w14:textId="77777777" w:rsidR="005D2E1E" w:rsidRDefault="005D2E1E" w:rsidP="005D2E1E">
      <w:pPr>
        <w:pStyle w:val="Heading4"/>
      </w:pPr>
      <w:bookmarkStart w:id="111" w:name="_Toc193744136"/>
      <w:bookmarkStart w:id="112" w:name="_Toc195035468"/>
      <w:r>
        <w:t>9.1.3</w:t>
      </w:r>
      <w:r>
        <w:tab/>
        <w:t>Proposals led by RAN3</w:t>
      </w:r>
      <w:bookmarkEnd w:id="111"/>
      <w:bookmarkEnd w:id="112"/>
    </w:p>
    <w:p w14:paraId="5E02612D" w14:textId="77777777" w:rsidR="005D2E1E" w:rsidRDefault="005D2E1E" w:rsidP="005D2E1E">
      <w:pPr>
        <w:pStyle w:val="Heading4"/>
      </w:pPr>
      <w:bookmarkStart w:id="113" w:name="_Toc193744137"/>
      <w:bookmarkStart w:id="114" w:name="_Toc195035469"/>
      <w:r>
        <w:t>9.1.4</w:t>
      </w:r>
      <w:r>
        <w:tab/>
        <w:t>Proposals led by RAN4 (not spectrum related)</w:t>
      </w:r>
      <w:bookmarkEnd w:id="113"/>
      <w:bookmarkEnd w:id="114"/>
    </w:p>
    <w:p w14:paraId="1C56E560" w14:textId="77777777" w:rsidR="005D2E1E" w:rsidRDefault="005D2E1E" w:rsidP="005D2E1E">
      <w:pPr>
        <w:pStyle w:val="Heading4"/>
      </w:pPr>
      <w:bookmarkStart w:id="115" w:name="_Toc193744138"/>
      <w:bookmarkStart w:id="116" w:name="_Toc195035470"/>
      <w:r>
        <w:t>9.1.5</w:t>
      </w:r>
      <w:r>
        <w:tab/>
        <w:t>Proposals led by RAN4 (spectrum related)</w:t>
      </w:r>
      <w:bookmarkEnd w:id="115"/>
      <w:bookmarkEnd w:id="116"/>
    </w:p>
    <w:p w14:paraId="4CAA482D" w14:textId="77777777" w:rsidR="005D2E1E" w:rsidRDefault="005D2E1E" w:rsidP="005D2E1E">
      <w:pPr>
        <w:rPr>
          <w:rFonts w:ascii="Arial" w:hAnsi="Arial" w:cs="Arial"/>
          <w:b/>
          <w:sz w:val="24"/>
        </w:rPr>
      </w:pPr>
      <w:r>
        <w:rPr>
          <w:rFonts w:ascii="Arial" w:hAnsi="Arial" w:cs="Arial"/>
          <w:b/>
          <w:color w:val="0000FF"/>
          <w:sz w:val="24"/>
        </w:rPr>
        <w:t>RP-250131</w:t>
      </w:r>
      <w:r>
        <w:rPr>
          <w:rFonts w:ascii="Arial" w:hAnsi="Arial" w:cs="Arial"/>
          <w:b/>
          <w:color w:val="0000FF"/>
          <w:sz w:val="24"/>
        </w:rPr>
        <w:tab/>
      </w:r>
      <w:r>
        <w:rPr>
          <w:rFonts w:ascii="Arial" w:hAnsi="Arial" w:cs="Arial"/>
          <w:b/>
          <w:sz w:val="24"/>
        </w:rPr>
        <w:t>New WID on Introduction of NR TDD 4.9GHz Band for US Operation</w:t>
      </w:r>
    </w:p>
    <w:p w14:paraId="3B9FB7F2"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Fujitsu Limited</w:t>
      </w:r>
    </w:p>
    <w:p w14:paraId="79609155" w14:textId="77777777" w:rsidR="005D2E1E" w:rsidRDefault="005D2E1E" w:rsidP="005D2E1E">
      <w:pPr>
        <w:rPr>
          <w:rFonts w:ascii="Arial" w:hAnsi="Arial" w:cs="Arial"/>
          <w:b/>
        </w:rPr>
      </w:pPr>
      <w:r>
        <w:rPr>
          <w:rFonts w:ascii="Arial" w:hAnsi="Arial" w:cs="Arial"/>
          <w:b/>
        </w:rPr>
        <w:t xml:space="preserve">Discussion: </w:t>
      </w:r>
    </w:p>
    <w:p w14:paraId="08B46298" w14:textId="77777777" w:rsidR="005D2E1E" w:rsidRDefault="005D2E1E" w:rsidP="005D2E1E">
      <w:r>
        <w:t>FirstNet: we would like to be added as supporting company for this WID</w:t>
      </w:r>
    </w:p>
    <w:p w14:paraId="0B370650" w14:textId="77777777" w:rsidR="005D2E1E" w:rsidRDefault="005D2E1E" w:rsidP="005D2E1E">
      <w:r>
        <w:t>CATT: we do not really need to introduce a new band (there are bands existing)</w:t>
      </w:r>
    </w:p>
    <w:p w14:paraId="58F9DB2A" w14:textId="77777777" w:rsidR="005D2E1E" w:rsidRDefault="005D2E1E" w:rsidP="005D2E1E">
      <w:r>
        <w:t>Fujitsu: too many UE types in existing band so more complex</w:t>
      </w:r>
    </w:p>
    <w:p w14:paraId="0459CBA1" w14:textId="77777777" w:rsidR="005D2E1E" w:rsidRDefault="005D2E1E" w:rsidP="005D2E1E">
      <w:r>
        <w:t>OPPO: had same view as CATT</w:t>
      </w:r>
    </w:p>
    <w:p w14:paraId="03E58C26" w14:textId="77777777" w:rsidR="005D2E1E" w:rsidRDefault="005D2E1E" w:rsidP="005D2E1E">
      <w:r>
        <w:lastRenderedPageBreak/>
        <w:t>T-Mobile: some litigation in US regarding this band so looking at the RAN4 workpload we better wait with approving the WI</w:t>
      </w:r>
    </w:p>
    <w:p w14:paraId="183E4B2C" w14:textId="77777777" w:rsidR="005D2E1E" w:rsidRDefault="005D2E1E" w:rsidP="005D2E1E">
      <w:r>
        <w:t>ZTE: same view as T-Mobile</w:t>
      </w:r>
    </w:p>
    <w:p w14:paraId="28D6A7C2" w14:textId="77777777" w:rsidR="005D2E1E" w:rsidRDefault="005D2E1E" w:rsidP="005D2E1E">
      <w:r>
        <w:t>KT: no operator supporting this WI</w:t>
      </w:r>
    </w:p>
    <w:p w14:paraId="4DEE8FF9" w14:textId="77777777" w:rsidR="005D2E1E" w:rsidRDefault="005D2E1E" w:rsidP="005D2E1E">
      <w:r>
        <w:t>FirstNet: band could be for public safety use</w:t>
      </w:r>
    </w:p>
    <w:p w14:paraId="54161CC5" w14:textId="77777777" w:rsidR="005D2E1E" w:rsidRDefault="005D2E1E" w:rsidP="005D2E1E">
      <w:r>
        <w:t>Charter: also suggests to wait with approval of the WI</w:t>
      </w:r>
    </w:p>
    <w:p w14:paraId="6F5A9F2F" w14:textId="77777777" w:rsidR="005D2E1E" w:rsidRDefault="005D2E1E" w:rsidP="005D2E1E">
      <w:r>
        <w:t>Ericsson: would see to move it forward since litigation is rather related to band management which is not relevant for RAN4</w:t>
      </w:r>
    </w:p>
    <w:p w14:paraId="600CFCD0" w14:textId="77777777" w:rsidR="005D2E1E" w:rsidRDefault="005D2E1E" w:rsidP="005D2E1E">
      <w:r>
        <w:t>Qualcomm: supports to start the WI</w:t>
      </w:r>
    </w:p>
    <w:p w14:paraId="6D4BA9E7" w14:textId="77777777" w:rsidR="005D2E1E" w:rsidRDefault="005D2E1E" w:rsidP="005D2E1E">
      <w:r>
        <w:t>RAN VC (AT&amp;T): suggests some offline discussion</w:t>
      </w:r>
    </w:p>
    <w:p w14:paraId="0AC1FACF" w14:textId="77777777" w:rsidR="005D2E1E" w:rsidRDefault="005D2E1E" w:rsidP="005D2E1E">
      <w:r>
        <w:t>conclusion: not pursued after handling RP-250807</w:t>
      </w:r>
    </w:p>
    <w:p w14:paraId="4EBF7C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0FF95A" w14:textId="77777777" w:rsidR="005D2E1E" w:rsidRDefault="005D2E1E" w:rsidP="005D2E1E">
      <w:pPr>
        <w:rPr>
          <w:rFonts w:ascii="Arial" w:hAnsi="Arial" w:cs="Arial"/>
          <w:b/>
          <w:sz w:val="24"/>
        </w:rPr>
      </w:pPr>
      <w:r>
        <w:rPr>
          <w:rFonts w:ascii="Arial" w:hAnsi="Arial" w:cs="Arial"/>
          <w:b/>
          <w:color w:val="0000FF"/>
          <w:sz w:val="24"/>
        </w:rPr>
        <w:t>RP-250804</w:t>
      </w:r>
      <w:r>
        <w:rPr>
          <w:rFonts w:ascii="Arial" w:hAnsi="Arial" w:cs="Arial"/>
          <w:b/>
          <w:color w:val="0000FF"/>
          <w:sz w:val="24"/>
        </w:rPr>
        <w:tab/>
      </w:r>
      <w:r>
        <w:rPr>
          <w:rFonts w:ascii="Arial" w:hAnsi="Arial" w:cs="Arial"/>
          <w:b/>
          <w:sz w:val="24"/>
        </w:rPr>
        <w:t>Way forward on 4.9GHz new band for US</w:t>
      </w:r>
    </w:p>
    <w:p w14:paraId="36DDBCB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739CF20C" w14:textId="77777777" w:rsidR="005D2E1E" w:rsidRDefault="005D2E1E" w:rsidP="005D2E1E">
      <w:pPr>
        <w:rPr>
          <w:rFonts w:ascii="Arial" w:hAnsi="Arial" w:cs="Arial"/>
          <w:b/>
        </w:rPr>
      </w:pPr>
      <w:r>
        <w:rPr>
          <w:rFonts w:ascii="Arial" w:hAnsi="Arial" w:cs="Arial"/>
          <w:b/>
        </w:rPr>
        <w:t xml:space="preserve">Discussion: </w:t>
      </w:r>
    </w:p>
    <w:p w14:paraId="66FE9A16" w14:textId="77777777" w:rsidR="005D2E1E" w:rsidRDefault="005D2E1E" w:rsidP="005D2E1E">
      <w:r>
        <w:t>T-Mobile: supports option 3</w:t>
      </w:r>
    </w:p>
    <w:p w14:paraId="506A3534" w14:textId="77777777" w:rsidR="005D2E1E" w:rsidRDefault="005D2E1E" w:rsidP="005D2E1E">
      <w:r>
        <w:t>Fujitsu: for option 1</w:t>
      </w:r>
    </w:p>
    <w:p w14:paraId="1587E55C" w14:textId="77777777" w:rsidR="005D2E1E" w:rsidRDefault="005D2E1E" w:rsidP="005D2E1E">
      <w:r>
        <w:t>AT&amp;T: strongly supports option 1 to start the work</w:t>
      </w:r>
    </w:p>
    <w:p w14:paraId="1976A941" w14:textId="77777777" w:rsidR="005D2E1E" w:rsidRDefault="005D2E1E" w:rsidP="005D2E1E">
      <w:r>
        <w:t>Ericsson: also for option 1</w:t>
      </w:r>
    </w:p>
    <w:p w14:paraId="7847EA3E" w14:textId="77777777" w:rsidR="005D2E1E" w:rsidRDefault="005D2E1E" w:rsidP="005D2E1E">
      <w:r>
        <w:t>Anterix: exclusion zones on upper part, power reduction on lower part considered?</w:t>
      </w:r>
    </w:p>
    <w:p w14:paraId="79F23F3C" w14:textId="77777777" w:rsidR="005D2E1E" w:rsidRDefault="005D2E1E" w:rsidP="005D2E1E">
      <w:r>
        <w:t>FirstNet: supports option 1</w:t>
      </w:r>
    </w:p>
    <w:p w14:paraId="5D70E498" w14:textId="77777777" w:rsidR="005D2E1E" w:rsidRDefault="005D2E1E" w:rsidP="005D2E1E">
      <w:r>
        <w:t>Qualcomm: option 1 is reasonable</w:t>
      </w:r>
    </w:p>
    <w:p w14:paraId="4EFE888A" w14:textId="77777777" w:rsidR="005D2E1E" w:rsidRDefault="005D2E1E" w:rsidP="005D2E1E">
      <w:r>
        <w:t>Verizon: better to wait (option 3)</w:t>
      </w:r>
    </w:p>
    <w:p w14:paraId="15C8F080" w14:textId="77777777" w:rsidR="005D2E1E" w:rsidRDefault="005D2E1E" w:rsidP="005D2E1E">
      <w:r>
        <w:t xml:space="preserve">AT&amp;T: band is defined by FCC, wait? for what?; having a checkpoint at RAN #109 is fine; but there is no reason why this should not start </w:t>
      </w:r>
    </w:p>
    <w:p w14:paraId="58BF1439" w14:textId="77777777" w:rsidR="005D2E1E" w:rsidRDefault="005D2E1E" w:rsidP="005D2E1E">
      <w:r>
        <w:t>Charter: if there are regulatory changes, then RAN4 would have to redo the work and RAN4 can not afford this at the moment</w:t>
      </w:r>
    </w:p>
    <w:p w14:paraId="3577B19D" w14:textId="77777777" w:rsidR="005D2E1E" w:rsidRDefault="005D2E1E" w:rsidP="005D2E1E">
      <w:r>
        <w:t>T-Mobile: supports Charter</w:t>
      </w:r>
    </w:p>
    <w:p w14:paraId="4BE5A4E2" w14:textId="77777777" w:rsidR="005D2E1E" w:rsidRDefault="005D2E1E" w:rsidP="005D2E1E">
      <w:r>
        <w:t>AT&amp;T: we have the regulations in place, any changes of this is speculation; there is strong support of public safety</w:t>
      </w:r>
    </w:p>
    <w:p w14:paraId="43F34B91" w14:textId="77777777" w:rsidR="005D2E1E" w:rsidRDefault="005D2E1E" w:rsidP="005D2E1E">
      <w:r>
        <w:t xml:space="preserve">T-Mobile: bands could be introduced in a REL-independent way; </w:t>
      </w:r>
    </w:p>
    <w:p w14:paraId="67A6CEDE" w14:textId="77777777" w:rsidR="005D2E1E" w:rsidRDefault="005D2E1E" w:rsidP="005D2E1E">
      <w:r>
        <w:t>RAN VC (AT&amp;T): option 3 may be jeopardizing completion of the WI in REL-19; any objection to consider option 1?</w:t>
      </w:r>
    </w:p>
    <w:p w14:paraId="055B08A6" w14:textId="77777777" w:rsidR="005D2E1E" w:rsidRDefault="005D2E1E" w:rsidP="005D2E1E">
      <w:r>
        <w:t>sustained objection from T-Mobile, Verizon, Charter</w:t>
      </w:r>
    </w:p>
    <w:p w14:paraId="10676E4C" w14:textId="77777777" w:rsidR="005D2E1E" w:rsidRDefault="005D2E1E" w:rsidP="005D2E1E">
      <w:r>
        <w:t>RAN VC (AT&amp;T): if we go for option 3, plan is to approve the WI at RAN #108 (incl. regulatory changes) and we could grant an exception to still complete in REL-19</w:t>
      </w:r>
    </w:p>
    <w:p w14:paraId="6AFF109B" w14:textId="77777777" w:rsidR="005D2E1E" w:rsidRDefault="005D2E1E" w:rsidP="005D2E1E">
      <w:r>
        <w:t>T-Mobile, Verizon, Charter: are ok with this</w:t>
      </w:r>
    </w:p>
    <w:p w14:paraId="562CF0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RP-250807</w:t>
      </w:r>
      <w:r>
        <w:rPr>
          <w:color w:val="993300"/>
          <w:u w:val="single"/>
        </w:rPr>
        <w:t>.</w:t>
      </w:r>
    </w:p>
    <w:p w14:paraId="15168216" w14:textId="77777777" w:rsidR="005D2E1E" w:rsidRDefault="005D2E1E" w:rsidP="005D2E1E">
      <w:pPr>
        <w:rPr>
          <w:rFonts w:ascii="Arial" w:hAnsi="Arial" w:cs="Arial"/>
          <w:b/>
          <w:sz w:val="24"/>
        </w:rPr>
      </w:pPr>
      <w:r>
        <w:rPr>
          <w:rFonts w:ascii="Arial" w:hAnsi="Arial" w:cs="Arial"/>
          <w:b/>
          <w:color w:val="0000FF"/>
          <w:sz w:val="24"/>
        </w:rPr>
        <w:lastRenderedPageBreak/>
        <w:t>RP-250807</w:t>
      </w:r>
      <w:r>
        <w:rPr>
          <w:rFonts w:ascii="Arial" w:hAnsi="Arial" w:cs="Arial"/>
          <w:b/>
          <w:color w:val="0000FF"/>
          <w:sz w:val="24"/>
        </w:rPr>
        <w:tab/>
      </w:r>
      <w:r>
        <w:rPr>
          <w:rFonts w:ascii="Arial" w:hAnsi="Arial" w:cs="Arial"/>
          <w:b/>
          <w:sz w:val="24"/>
        </w:rPr>
        <w:t>Way forward on 4.9GHz new band for US</w:t>
      </w:r>
    </w:p>
    <w:p w14:paraId="1B8946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7C5FCBE4" w14:textId="77777777" w:rsidR="005D2E1E" w:rsidRDefault="005D2E1E" w:rsidP="005D2E1E">
      <w:pPr>
        <w:rPr>
          <w:color w:val="808080"/>
        </w:rPr>
      </w:pPr>
      <w:r>
        <w:rPr>
          <w:color w:val="808080"/>
        </w:rPr>
        <w:t>(Replaces RP-250804)</w:t>
      </w:r>
    </w:p>
    <w:p w14:paraId="021DD3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3B4E2C" w14:textId="77777777" w:rsidR="005D2E1E" w:rsidRDefault="005D2E1E" w:rsidP="005D2E1E">
      <w:pPr>
        <w:pStyle w:val="Heading3"/>
      </w:pPr>
      <w:bookmarkStart w:id="117" w:name="_Toc193744139"/>
      <w:bookmarkStart w:id="118" w:name="_Toc195035471"/>
      <w:r>
        <w:t>9.2</w:t>
      </w:r>
      <w:r>
        <w:tab/>
        <w:t>Open REL-19 NR or NR+LTE SIs</w:t>
      </w:r>
      <w:bookmarkEnd w:id="117"/>
      <w:bookmarkEnd w:id="118"/>
    </w:p>
    <w:p w14:paraId="4A4C29E2"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72D26AB2" w14:textId="77777777" w:rsidR="005D2E1E" w:rsidRDefault="005D2E1E" w:rsidP="005D2E1E">
      <w:pPr>
        <w:pStyle w:val="Heading4"/>
      </w:pPr>
      <w:bookmarkStart w:id="119" w:name="_Toc193744140"/>
      <w:bookmarkStart w:id="120" w:name="_Toc195035472"/>
      <w:r>
        <w:t>9.2.1</w:t>
      </w:r>
      <w:r>
        <w:tab/>
        <w:t>Study on channel modelling enhancements for 7-24GHz for NR [RAN1 SI: FS_NR_7_24GHz_CHmod]</w:t>
      </w:r>
      <w:bookmarkEnd w:id="119"/>
      <w:bookmarkEnd w:id="120"/>
    </w:p>
    <w:p w14:paraId="0D541864" w14:textId="77777777" w:rsidR="005D2E1E" w:rsidRDefault="005D2E1E" w:rsidP="005D2E1E">
      <w:pPr>
        <w:rPr>
          <w:rFonts w:ascii="Arial" w:hAnsi="Arial" w:cs="Arial"/>
          <w:b/>
          <w:sz w:val="24"/>
        </w:rPr>
      </w:pPr>
      <w:r>
        <w:rPr>
          <w:rFonts w:ascii="Arial" w:hAnsi="Arial" w:cs="Arial"/>
          <w:b/>
          <w:color w:val="0000FF"/>
          <w:sz w:val="24"/>
        </w:rPr>
        <w:t>RP-250066</w:t>
      </w:r>
      <w:r>
        <w:rPr>
          <w:rFonts w:ascii="Arial" w:hAnsi="Arial" w:cs="Arial"/>
          <w:b/>
          <w:color w:val="0000FF"/>
          <w:sz w:val="24"/>
        </w:rPr>
        <w:tab/>
      </w:r>
      <w:r>
        <w:rPr>
          <w:rFonts w:ascii="Arial" w:hAnsi="Arial" w:cs="Arial"/>
          <w:b/>
          <w:sz w:val="24"/>
        </w:rPr>
        <w:t>Status Report of Study on channel modelling enhancements for 7-24GHz for NR</w:t>
      </w:r>
    </w:p>
    <w:p w14:paraId="6E38733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 Corporation</w:t>
      </w:r>
    </w:p>
    <w:p w14:paraId="06A807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20325" w14:textId="77777777" w:rsidR="005D2E1E" w:rsidRDefault="005D2E1E" w:rsidP="005D2E1E">
      <w:pPr>
        <w:pStyle w:val="Heading4"/>
      </w:pPr>
      <w:bookmarkStart w:id="121" w:name="_Toc193744141"/>
      <w:bookmarkStart w:id="122" w:name="_Toc195035473"/>
      <w:r>
        <w:t>9.2.2</w:t>
      </w:r>
      <w:r>
        <w:tab/>
        <w:t>Study on channel modelling for ISAC for NR [RAN1 SI: FS_Sensing_NR]</w:t>
      </w:r>
      <w:bookmarkEnd w:id="121"/>
      <w:bookmarkEnd w:id="122"/>
    </w:p>
    <w:p w14:paraId="3A7F9130" w14:textId="77777777" w:rsidR="005D2E1E" w:rsidRDefault="005D2E1E" w:rsidP="005D2E1E">
      <w:pPr>
        <w:rPr>
          <w:rFonts w:ascii="Arial" w:hAnsi="Arial" w:cs="Arial"/>
          <w:b/>
          <w:sz w:val="24"/>
        </w:rPr>
      </w:pPr>
      <w:r>
        <w:rPr>
          <w:rFonts w:ascii="Arial" w:hAnsi="Arial" w:cs="Arial"/>
          <w:b/>
          <w:color w:val="0000FF"/>
          <w:sz w:val="24"/>
        </w:rPr>
        <w:t>RP-250021</w:t>
      </w:r>
      <w:r>
        <w:rPr>
          <w:rFonts w:ascii="Arial" w:hAnsi="Arial" w:cs="Arial"/>
          <w:b/>
          <w:color w:val="0000FF"/>
          <w:sz w:val="24"/>
        </w:rPr>
        <w:tab/>
      </w:r>
      <w:r>
        <w:rPr>
          <w:rFonts w:ascii="Arial" w:hAnsi="Arial" w:cs="Arial"/>
          <w:b/>
          <w:sz w:val="24"/>
        </w:rPr>
        <w:t>LS on Availability of Group Reports from ETSI ISAC ISG on use cases and channel models (ETSI ISG ISC(25)000032r3; to: RAN, RAN1; cc: -; contact: Interdigital)</w:t>
      </w:r>
    </w:p>
    <w:p w14:paraId="4AF1A3E5"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ISG ISC(25)000032r3, to RAN, RAN1, cc -</w:t>
      </w:r>
      <w:r>
        <w:rPr>
          <w:i/>
        </w:rPr>
        <w:br/>
      </w:r>
      <w:r>
        <w:rPr>
          <w:i/>
        </w:rPr>
        <w:tab/>
      </w:r>
      <w:r>
        <w:rPr>
          <w:i/>
        </w:rPr>
        <w:tab/>
      </w:r>
      <w:r>
        <w:rPr>
          <w:i/>
        </w:rPr>
        <w:tab/>
      </w:r>
      <w:r>
        <w:rPr>
          <w:i/>
        </w:rPr>
        <w:tab/>
      </w:r>
      <w:r>
        <w:rPr>
          <w:i/>
        </w:rPr>
        <w:tab/>
        <w:t>Source: ETSI ISG ISAC</w:t>
      </w:r>
    </w:p>
    <w:p w14:paraId="332970A4" w14:textId="77777777" w:rsidR="005D2E1E" w:rsidRDefault="005D2E1E" w:rsidP="005D2E1E">
      <w:pPr>
        <w:rPr>
          <w:rFonts w:ascii="Arial" w:hAnsi="Arial" w:cs="Arial"/>
          <w:b/>
        </w:rPr>
      </w:pPr>
      <w:r>
        <w:rPr>
          <w:rFonts w:ascii="Arial" w:hAnsi="Arial" w:cs="Arial"/>
          <w:b/>
        </w:rPr>
        <w:t xml:space="preserve">Abstract: </w:t>
      </w:r>
    </w:p>
    <w:p w14:paraId="57D3255C" w14:textId="77777777" w:rsidR="005D2E1E" w:rsidRDefault="005D2E1E" w:rsidP="005D2E1E">
      <w:r>
        <w:t>no explicit RAN action requested</w:t>
      </w:r>
    </w:p>
    <w:p w14:paraId="5A4D15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B7D4B" w14:textId="77777777" w:rsidR="005D2E1E" w:rsidRDefault="005D2E1E" w:rsidP="005D2E1E">
      <w:pPr>
        <w:rPr>
          <w:rFonts w:ascii="Arial" w:hAnsi="Arial" w:cs="Arial"/>
          <w:b/>
          <w:sz w:val="24"/>
        </w:rPr>
      </w:pPr>
      <w:r>
        <w:rPr>
          <w:rFonts w:ascii="Arial" w:hAnsi="Arial" w:cs="Arial"/>
          <w:b/>
          <w:color w:val="0000FF"/>
          <w:sz w:val="24"/>
        </w:rPr>
        <w:t>RP-250192</w:t>
      </w:r>
      <w:r>
        <w:rPr>
          <w:rFonts w:ascii="Arial" w:hAnsi="Arial" w:cs="Arial"/>
          <w:b/>
          <w:color w:val="0000FF"/>
          <w:sz w:val="24"/>
        </w:rPr>
        <w:tab/>
      </w:r>
      <w:r>
        <w:rPr>
          <w:rFonts w:ascii="Arial" w:hAnsi="Arial" w:cs="Arial"/>
          <w:b/>
          <w:sz w:val="24"/>
        </w:rPr>
        <w:t xml:space="preserve">View on ISAC Channel Modeling for NR </w:t>
      </w:r>
    </w:p>
    <w:p w14:paraId="1D129C3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6DFE8D2A" w14:textId="77777777" w:rsidR="005D2E1E" w:rsidRDefault="005D2E1E" w:rsidP="005D2E1E">
      <w:pPr>
        <w:rPr>
          <w:rFonts w:ascii="Arial" w:hAnsi="Arial" w:cs="Arial"/>
          <w:b/>
        </w:rPr>
      </w:pPr>
      <w:r>
        <w:rPr>
          <w:rFonts w:ascii="Arial" w:hAnsi="Arial" w:cs="Arial"/>
          <w:b/>
        </w:rPr>
        <w:t xml:space="preserve">Discussion: </w:t>
      </w:r>
    </w:p>
    <w:p w14:paraId="597A7925" w14:textId="77777777" w:rsidR="005D2E1E" w:rsidRDefault="005D2E1E" w:rsidP="005D2E1E">
      <w:r>
        <w:t>Xiaomi: progress of the SI is on track</w:t>
      </w:r>
    </w:p>
    <w:p w14:paraId="4A866811" w14:textId="77777777" w:rsidR="005D2E1E" w:rsidRDefault="005D2E1E" w:rsidP="005D2E1E">
      <w:r>
        <w:t>Samsung: thinks we can complete the SI in time</w:t>
      </w:r>
    </w:p>
    <w:p w14:paraId="21533609" w14:textId="77777777" w:rsidR="005D2E1E" w:rsidRDefault="005D2E1E" w:rsidP="005D2E1E">
      <w:r>
        <w:t>Intel: sensing is important part of 6G and we do not want to cut corners here</w:t>
      </w:r>
    </w:p>
    <w:p w14:paraId="104CB34A" w14:textId="77777777" w:rsidR="005D2E1E" w:rsidRDefault="005D2E1E" w:rsidP="005D2E1E">
      <w:r>
        <w:t>ZTE: same view as Xiaomi and Samsung, no need to take conclusions here</w:t>
      </w:r>
    </w:p>
    <w:p w14:paraId="6986E450" w14:textId="77777777" w:rsidR="005D2E1E" w:rsidRDefault="005D2E1E" w:rsidP="005D2E1E">
      <w:r>
        <w:t>Futurewei: there are still some risks but nothing to be done here, leave this to RAN1</w:t>
      </w:r>
    </w:p>
    <w:p w14:paraId="76F1C75F" w14:textId="77777777" w:rsidR="005D2E1E" w:rsidRDefault="005D2E1E" w:rsidP="005D2E1E">
      <w:r>
        <w:t>RAN VC (AT&amp;T): it seems we can let RAN1 do their work</w:t>
      </w:r>
    </w:p>
    <w:p w14:paraId="347A80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E75D8" w14:textId="77777777" w:rsidR="005D2E1E" w:rsidRDefault="005D2E1E" w:rsidP="005D2E1E">
      <w:pPr>
        <w:rPr>
          <w:rFonts w:ascii="Arial" w:hAnsi="Arial" w:cs="Arial"/>
          <w:b/>
          <w:sz w:val="24"/>
        </w:rPr>
      </w:pPr>
      <w:r>
        <w:rPr>
          <w:rFonts w:ascii="Arial" w:hAnsi="Arial" w:cs="Arial"/>
          <w:b/>
          <w:color w:val="0000FF"/>
          <w:sz w:val="24"/>
        </w:rPr>
        <w:t>RP-250241</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0C1BD6E8"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23104A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EC1B7" w14:textId="77777777" w:rsidR="005D2E1E" w:rsidRDefault="005D2E1E" w:rsidP="005D2E1E">
      <w:pPr>
        <w:pStyle w:val="Heading4"/>
      </w:pPr>
      <w:bookmarkStart w:id="123" w:name="_Toc193744142"/>
      <w:bookmarkStart w:id="124" w:name="_Toc195035474"/>
      <w:r>
        <w:t>9.2.3</w:t>
      </w:r>
      <w:r>
        <w:tab/>
        <w:t>Study on AI/ML for NR air interface Phase 2 [New RAN1 SI: FS_NR_AIML_air_Ph2]</w:t>
      </w:r>
      <w:bookmarkEnd w:id="123"/>
      <w:bookmarkEnd w:id="124"/>
    </w:p>
    <w:p w14:paraId="1364DCE9" w14:textId="77777777" w:rsidR="00E21187" w:rsidRPr="00C4216E"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4216E">
        <w:rPr>
          <w:rFonts w:ascii="Arial" w:hAnsi="Arial" w:cs="Arial"/>
          <w:bCs/>
          <w:color w:val="FF0000"/>
          <w:szCs w:val="18"/>
        </w:rPr>
        <w:t>NOTE: Any overlap with REL-19 WI NR_AIML_air (see AI 9.3.</w:t>
      </w:r>
      <w:r>
        <w:rPr>
          <w:rFonts w:ascii="Arial" w:hAnsi="Arial" w:cs="Arial"/>
          <w:bCs/>
          <w:color w:val="FF0000"/>
          <w:szCs w:val="18"/>
        </w:rPr>
        <w:t>1.3</w:t>
      </w:r>
      <w:r w:rsidRPr="00C4216E">
        <w:rPr>
          <w:rFonts w:ascii="Arial" w:hAnsi="Arial" w:cs="Arial"/>
          <w:bCs/>
          <w:color w:val="FF0000"/>
          <w:szCs w:val="18"/>
        </w:rPr>
        <w:t>) has to be avoided.</w:t>
      </w:r>
    </w:p>
    <w:p w14:paraId="0438D58B" w14:textId="77777777" w:rsidR="00E21187" w:rsidRDefault="00E21187" w:rsidP="005D2E1E"/>
    <w:p w14:paraId="1E11AFF3" w14:textId="77777777" w:rsidR="005D2E1E" w:rsidRDefault="005D2E1E" w:rsidP="005D2E1E">
      <w:pPr>
        <w:rPr>
          <w:rFonts w:ascii="Arial" w:hAnsi="Arial" w:cs="Arial"/>
          <w:b/>
          <w:sz w:val="24"/>
        </w:rPr>
      </w:pPr>
      <w:r>
        <w:rPr>
          <w:rFonts w:ascii="Arial" w:hAnsi="Arial" w:cs="Arial"/>
          <w:b/>
          <w:color w:val="0000FF"/>
          <w:sz w:val="24"/>
        </w:rPr>
        <w:t>RP-250307</w:t>
      </w:r>
      <w:r>
        <w:rPr>
          <w:rFonts w:ascii="Arial" w:hAnsi="Arial" w:cs="Arial"/>
          <w:b/>
          <w:color w:val="0000FF"/>
          <w:sz w:val="24"/>
        </w:rPr>
        <w:tab/>
      </w:r>
      <w:r>
        <w:rPr>
          <w:rFonts w:ascii="Arial" w:hAnsi="Arial" w:cs="Arial"/>
          <w:b/>
          <w:sz w:val="24"/>
        </w:rPr>
        <w:t>Status report for SI Study on AI/ML for NR air interface phase  2</w:t>
      </w:r>
    </w:p>
    <w:p w14:paraId="2797C33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Innovation Center Inc</w:t>
      </w:r>
    </w:p>
    <w:p w14:paraId="0427CD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59284" w14:textId="77777777" w:rsidR="005D2E1E" w:rsidRDefault="005D2E1E" w:rsidP="005D2E1E">
      <w:pPr>
        <w:rPr>
          <w:rFonts w:ascii="Arial" w:hAnsi="Arial" w:cs="Arial"/>
          <w:b/>
          <w:sz w:val="24"/>
        </w:rPr>
      </w:pPr>
      <w:r>
        <w:rPr>
          <w:rFonts w:ascii="Arial" w:hAnsi="Arial" w:cs="Arial"/>
          <w:b/>
          <w:color w:val="0000FF"/>
          <w:sz w:val="24"/>
        </w:rPr>
        <w:t>RP-250308</w:t>
      </w:r>
      <w:r>
        <w:rPr>
          <w:rFonts w:ascii="Arial" w:hAnsi="Arial" w:cs="Arial"/>
          <w:b/>
          <w:color w:val="0000FF"/>
          <w:sz w:val="24"/>
        </w:rPr>
        <w:tab/>
      </w:r>
      <w:r>
        <w:rPr>
          <w:rFonts w:ascii="Arial" w:hAnsi="Arial" w:cs="Arial"/>
          <w:b/>
          <w:sz w:val="24"/>
        </w:rPr>
        <w:t>Revised SID for Study on AI/ML for NR air interface phase 2</w:t>
      </w:r>
    </w:p>
    <w:p w14:paraId="04A28941"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Innovation Center Inc</w:t>
      </w:r>
    </w:p>
    <w:p w14:paraId="6A7838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A9EAB" w14:textId="77777777" w:rsidR="005D2E1E" w:rsidRDefault="005D2E1E" w:rsidP="005D2E1E">
      <w:pPr>
        <w:pStyle w:val="Heading4"/>
      </w:pPr>
      <w:bookmarkStart w:id="125" w:name="_Toc193744143"/>
      <w:bookmarkStart w:id="126" w:name="_Toc195035475"/>
      <w:r>
        <w:t>9.2.4</w:t>
      </w:r>
      <w:r>
        <w:tab/>
        <w:t>Study on AI/ML for mobility in NR [RAN2 SI: FS_NR_AIML_Mob]</w:t>
      </w:r>
      <w:bookmarkEnd w:id="125"/>
      <w:bookmarkEnd w:id="126"/>
    </w:p>
    <w:p w14:paraId="2F75C117" w14:textId="77777777" w:rsidR="005D2E1E" w:rsidRDefault="005D2E1E" w:rsidP="005D2E1E">
      <w:pPr>
        <w:rPr>
          <w:rFonts w:ascii="Arial" w:hAnsi="Arial" w:cs="Arial"/>
          <w:b/>
          <w:sz w:val="24"/>
        </w:rPr>
      </w:pPr>
      <w:r>
        <w:rPr>
          <w:rFonts w:ascii="Arial" w:hAnsi="Arial" w:cs="Arial"/>
          <w:b/>
          <w:color w:val="0000FF"/>
          <w:sz w:val="24"/>
        </w:rPr>
        <w:t>RP-250168</w:t>
      </w:r>
      <w:r>
        <w:rPr>
          <w:rFonts w:ascii="Arial" w:hAnsi="Arial" w:cs="Arial"/>
          <w:b/>
          <w:color w:val="0000FF"/>
          <w:sz w:val="24"/>
        </w:rPr>
        <w:tab/>
      </w:r>
      <w:r>
        <w:rPr>
          <w:rFonts w:ascii="Arial" w:hAnsi="Arial" w:cs="Arial"/>
          <w:b/>
          <w:sz w:val="24"/>
        </w:rPr>
        <w:t>Status report for SID AI mobility in NR</w:t>
      </w:r>
    </w:p>
    <w:p w14:paraId="537D675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0CF19813" w14:textId="77777777" w:rsidR="005D2E1E" w:rsidRDefault="005D2E1E" w:rsidP="005D2E1E">
      <w:pPr>
        <w:rPr>
          <w:rFonts w:ascii="Arial" w:hAnsi="Arial" w:cs="Arial"/>
          <w:b/>
        </w:rPr>
      </w:pPr>
      <w:r>
        <w:rPr>
          <w:rFonts w:ascii="Arial" w:hAnsi="Arial" w:cs="Arial"/>
          <w:b/>
        </w:rPr>
        <w:t xml:space="preserve">Discussion: </w:t>
      </w:r>
    </w:p>
    <w:p w14:paraId="2B63B7DE" w14:textId="77777777" w:rsidR="005D2E1E" w:rsidRDefault="005D2E1E" w:rsidP="005D2E1E">
      <w:r>
        <w:t>MCC: late submission; % complete shall only have integer values</w:t>
      </w:r>
    </w:p>
    <w:p w14:paraId="2B9184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RP-250756</w:t>
      </w:r>
      <w:r>
        <w:rPr>
          <w:color w:val="993300"/>
          <w:u w:val="single"/>
        </w:rPr>
        <w:t>.</w:t>
      </w:r>
    </w:p>
    <w:p w14:paraId="0895464C" w14:textId="77777777" w:rsidR="005D2E1E" w:rsidRDefault="005D2E1E" w:rsidP="005D2E1E">
      <w:pPr>
        <w:rPr>
          <w:rFonts w:ascii="Arial" w:hAnsi="Arial" w:cs="Arial"/>
          <w:b/>
          <w:sz w:val="24"/>
        </w:rPr>
      </w:pPr>
      <w:r>
        <w:rPr>
          <w:rFonts w:ascii="Arial" w:hAnsi="Arial" w:cs="Arial"/>
          <w:b/>
          <w:color w:val="0000FF"/>
          <w:sz w:val="24"/>
        </w:rPr>
        <w:t>RP-250756</w:t>
      </w:r>
      <w:r>
        <w:rPr>
          <w:rFonts w:ascii="Arial" w:hAnsi="Arial" w:cs="Arial"/>
          <w:b/>
          <w:color w:val="0000FF"/>
          <w:sz w:val="24"/>
        </w:rPr>
        <w:tab/>
      </w:r>
      <w:r>
        <w:rPr>
          <w:rFonts w:ascii="Arial" w:hAnsi="Arial" w:cs="Arial"/>
          <w:b/>
          <w:sz w:val="24"/>
        </w:rPr>
        <w:t>Status report for SID AI mobility in NR</w:t>
      </w:r>
    </w:p>
    <w:p w14:paraId="61B687A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327E2A45" w14:textId="77777777" w:rsidR="005D2E1E" w:rsidRDefault="005D2E1E" w:rsidP="005D2E1E">
      <w:pPr>
        <w:rPr>
          <w:color w:val="808080"/>
        </w:rPr>
      </w:pPr>
      <w:r>
        <w:rPr>
          <w:color w:val="808080"/>
        </w:rPr>
        <w:t>(Replaces RP-250168)</w:t>
      </w:r>
    </w:p>
    <w:p w14:paraId="2D28596E" w14:textId="77777777" w:rsidR="005D2E1E" w:rsidRDefault="005D2E1E" w:rsidP="005D2E1E">
      <w:pPr>
        <w:rPr>
          <w:rFonts w:ascii="Arial" w:hAnsi="Arial" w:cs="Arial"/>
          <w:b/>
        </w:rPr>
      </w:pPr>
      <w:r>
        <w:rPr>
          <w:rFonts w:ascii="Arial" w:hAnsi="Arial" w:cs="Arial"/>
          <w:b/>
        </w:rPr>
        <w:t xml:space="preserve">Discussion: </w:t>
      </w:r>
    </w:p>
    <w:p w14:paraId="7FFBABEC" w14:textId="77777777" w:rsidR="005D2E1E" w:rsidRDefault="005D2E1E" w:rsidP="005D2E1E">
      <w:r>
        <w:t>MCC: late submission</w:t>
      </w:r>
    </w:p>
    <w:p w14:paraId="74FF6A34" w14:textId="77777777" w:rsidR="005D2E1E" w:rsidRDefault="005D2E1E" w:rsidP="005D2E1E">
      <w:r>
        <w:t>RAN VC (AT&amp;T): is RAN4 chair ok with this?</w:t>
      </w:r>
    </w:p>
    <w:p w14:paraId="059A3545" w14:textId="77777777" w:rsidR="005D2E1E" w:rsidRDefault="005D2E1E" w:rsidP="005D2E1E">
      <w:r>
        <w:t>OPPO: requests increase from 0.5 to 1.5 TUs</w:t>
      </w:r>
    </w:p>
    <w:p w14:paraId="07FA4C98" w14:textId="77777777" w:rsidR="005D2E1E" w:rsidRDefault="005D2E1E" w:rsidP="005D2E1E">
      <w:r>
        <w:t>MCC: next time please make it clear in the Excel table because it does not indicate that it was 0.5</w:t>
      </w:r>
    </w:p>
    <w:p w14:paraId="2859235C" w14:textId="77777777" w:rsidR="005D2E1E" w:rsidRDefault="005D2E1E" w:rsidP="005D2E1E">
      <w:r>
        <w:t>RAN4 chair: is suggesting to go with 1 (will no longer be Chair in the future but thinks 1.5 is too much for RAN4</w:t>
      </w:r>
    </w:p>
    <w:p w14:paraId="7EAE467A" w14:textId="77777777" w:rsidR="005D2E1E" w:rsidRDefault="005D2E1E" w:rsidP="005D2E1E">
      <w:r>
        <w:t>conclusion: TU increase will be set to 1.0 for coming RAN4 meetings</w:t>
      </w:r>
    </w:p>
    <w:p w14:paraId="7ED2B0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RP-250808</w:t>
      </w:r>
      <w:r>
        <w:rPr>
          <w:color w:val="993300"/>
          <w:u w:val="single"/>
        </w:rPr>
        <w:t>.</w:t>
      </w:r>
    </w:p>
    <w:p w14:paraId="73BCAF7E" w14:textId="77777777" w:rsidR="005D2E1E" w:rsidRDefault="005D2E1E" w:rsidP="005D2E1E">
      <w:pPr>
        <w:rPr>
          <w:rFonts w:ascii="Arial" w:hAnsi="Arial" w:cs="Arial"/>
          <w:b/>
          <w:sz w:val="24"/>
        </w:rPr>
      </w:pPr>
      <w:r>
        <w:rPr>
          <w:rFonts w:ascii="Arial" w:hAnsi="Arial" w:cs="Arial"/>
          <w:b/>
          <w:color w:val="0000FF"/>
          <w:sz w:val="24"/>
        </w:rPr>
        <w:t>RP-250808</w:t>
      </w:r>
      <w:r>
        <w:rPr>
          <w:rFonts w:ascii="Arial" w:hAnsi="Arial" w:cs="Arial"/>
          <w:b/>
          <w:color w:val="0000FF"/>
          <w:sz w:val="24"/>
        </w:rPr>
        <w:tab/>
      </w:r>
      <w:r>
        <w:rPr>
          <w:rFonts w:ascii="Arial" w:hAnsi="Arial" w:cs="Arial"/>
          <w:b/>
          <w:sz w:val="24"/>
        </w:rPr>
        <w:t>Status report for SID AI mobility in NR</w:t>
      </w:r>
    </w:p>
    <w:p w14:paraId="28A5613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OPPO</w:t>
      </w:r>
    </w:p>
    <w:p w14:paraId="6B8E8EB5" w14:textId="77777777" w:rsidR="005D2E1E" w:rsidRDefault="005D2E1E" w:rsidP="005D2E1E">
      <w:pPr>
        <w:rPr>
          <w:color w:val="808080"/>
        </w:rPr>
      </w:pPr>
      <w:r>
        <w:rPr>
          <w:color w:val="808080"/>
        </w:rPr>
        <w:lastRenderedPageBreak/>
        <w:t>(Replaces RP-250756)</w:t>
      </w:r>
    </w:p>
    <w:p w14:paraId="5705A3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D88FF" w14:textId="77777777" w:rsidR="005D2E1E" w:rsidRDefault="005D2E1E" w:rsidP="005D2E1E">
      <w:pPr>
        <w:rPr>
          <w:rFonts w:ascii="Arial" w:hAnsi="Arial" w:cs="Arial"/>
          <w:b/>
          <w:sz w:val="24"/>
        </w:rPr>
      </w:pPr>
      <w:r>
        <w:rPr>
          <w:rFonts w:ascii="Arial" w:hAnsi="Arial" w:cs="Arial"/>
          <w:b/>
          <w:color w:val="0000FF"/>
          <w:sz w:val="24"/>
        </w:rPr>
        <w:t>RP-250478</w:t>
      </w:r>
      <w:r>
        <w:rPr>
          <w:rFonts w:ascii="Arial" w:hAnsi="Arial" w:cs="Arial"/>
          <w:b/>
          <w:color w:val="0000FF"/>
          <w:sz w:val="24"/>
        </w:rPr>
        <w:tab/>
      </w:r>
      <w:r>
        <w:rPr>
          <w:rFonts w:ascii="Arial" w:hAnsi="Arial" w:cs="Arial"/>
          <w:b/>
          <w:sz w:val="24"/>
        </w:rPr>
        <w:t>On AI/ML Mobility: RLF prediction</w:t>
      </w:r>
    </w:p>
    <w:p w14:paraId="1B2D5B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3615844D" w14:textId="77777777" w:rsidR="005D2E1E" w:rsidRDefault="005D2E1E" w:rsidP="005D2E1E">
      <w:pPr>
        <w:rPr>
          <w:rFonts w:ascii="Arial" w:hAnsi="Arial" w:cs="Arial"/>
          <w:b/>
        </w:rPr>
      </w:pPr>
      <w:r>
        <w:rPr>
          <w:rFonts w:ascii="Arial" w:hAnsi="Arial" w:cs="Arial"/>
          <w:b/>
        </w:rPr>
        <w:t xml:space="preserve">Abstract: </w:t>
      </w:r>
    </w:p>
    <w:p w14:paraId="72814F31" w14:textId="77777777" w:rsidR="005D2E1E" w:rsidRDefault="005D2E1E" w:rsidP="005D2E1E">
      <w:r>
        <w:t>Removing RLF prediction from the scope following WG decision</w:t>
      </w:r>
    </w:p>
    <w:p w14:paraId="65C8071B" w14:textId="77777777" w:rsidR="005D2E1E" w:rsidRDefault="005D2E1E" w:rsidP="005D2E1E">
      <w:pPr>
        <w:rPr>
          <w:rFonts w:ascii="Arial" w:hAnsi="Arial" w:cs="Arial"/>
          <w:b/>
        </w:rPr>
      </w:pPr>
      <w:r>
        <w:rPr>
          <w:rFonts w:ascii="Arial" w:hAnsi="Arial" w:cs="Arial"/>
          <w:b/>
        </w:rPr>
        <w:t xml:space="preserve">Discussion: </w:t>
      </w:r>
    </w:p>
    <w:p w14:paraId="45C57DD6" w14:textId="77777777" w:rsidR="005D2E1E" w:rsidRDefault="005D2E1E" w:rsidP="005D2E1E">
      <w:r>
        <w:t>Proposal: Remove the objective of HO failure/RLF prediction (UE sided model) [RAN2] from Rel-19 Study on AI/ML for Mobility.</w:t>
      </w:r>
    </w:p>
    <w:p w14:paraId="44794B37" w14:textId="77777777" w:rsidR="005D2E1E" w:rsidRDefault="005D2E1E" w:rsidP="005D2E1E">
      <w:r>
        <w:t>OPPO: for HO failure ok but for RLF case it is questionable</w:t>
      </w:r>
    </w:p>
    <w:p w14:paraId="7C4759F7" w14:textId="77777777" w:rsidR="005D2E1E" w:rsidRDefault="005D2E1E" w:rsidP="005D2E1E">
      <w:r>
        <w:t>Apple: prefers to leave this on the SID</w:t>
      </w:r>
    </w:p>
    <w:p w14:paraId="58534287" w14:textId="77777777" w:rsidR="005D2E1E" w:rsidRDefault="005D2E1E" w:rsidP="005D2E1E">
      <w:r>
        <w:t>vivo: agrees with Apple</w:t>
      </w:r>
    </w:p>
    <w:p w14:paraId="0D2C212B" w14:textId="77777777" w:rsidR="005D2E1E" w:rsidRDefault="005D2E1E" w:rsidP="005D2E1E">
      <w:r>
        <w:t>ZTE: no need to update the SID</w:t>
      </w:r>
    </w:p>
    <w:p w14:paraId="71012637" w14:textId="77777777" w:rsidR="005D2E1E" w:rsidRDefault="005D2E1E" w:rsidP="005D2E1E">
      <w:r>
        <w:t>RAN2 chair: we did analyze it and will have a conclusion but it will not be proposed for normative work</w:t>
      </w:r>
    </w:p>
    <w:p w14:paraId="542403A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C8791" w14:textId="77777777" w:rsidR="005D2E1E" w:rsidRDefault="005D2E1E" w:rsidP="005D2E1E">
      <w:pPr>
        <w:pStyle w:val="Heading4"/>
      </w:pPr>
      <w:bookmarkStart w:id="127" w:name="_Toc193744144"/>
      <w:bookmarkStart w:id="128" w:name="_Toc195035476"/>
      <w:r>
        <w:t>9.2.5</w:t>
      </w:r>
      <w:r>
        <w:tab/>
        <w:t>Study on spatial channel model for demodulation perf. req. for NR [RAN4 SI: FS_NR_demod_SCM]</w:t>
      </w:r>
      <w:bookmarkEnd w:id="127"/>
      <w:bookmarkEnd w:id="128"/>
    </w:p>
    <w:p w14:paraId="69D9891C" w14:textId="77777777" w:rsidR="005D2E1E" w:rsidRDefault="005D2E1E" w:rsidP="005D2E1E">
      <w:pPr>
        <w:rPr>
          <w:rFonts w:ascii="Arial" w:hAnsi="Arial" w:cs="Arial"/>
          <w:b/>
          <w:sz w:val="24"/>
        </w:rPr>
      </w:pPr>
      <w:r>
        <w:rPr>
          <w:rFonts w:ascii="Arial" w:hAnsi="Arial" w:cs="Arial"/>
          <w:b/>
          <w:color w:val="0000FF"/>
          <w:sz w:val="24"/>
        </w:rPr>
        <w:t>RP-250146</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596DE34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67B59234" w14:textId="77777777" w:rsidR="005D2E1E" w:rsidRDefault="005D2E1E" w:rsidP="005D2E1E">
      <w:pPr>
        <w:rPr>
          <w:rFonts w:ascii="Arial" w:hAnsi="Arial" w:cs="Arial"/>
          <w:b/>
        </w:rPr>
      </w:pPr>
      <w:r>
        <w:rPr>
          <w:rFonts w:ascii="Arial" w:hAnsi="Arial" w:cs="Arial"/>
          <w:b/>
        </w:rPr>
        <w:t xml:space="preserve">Discussion: </w:t>
      </w:r>
    </w:p>
    <w:p w14:paraId="3BB6CC8D" w14:textId="77777777" w:rsidR="005D2E1E" w:rsidRDefault="005D2E1E" w:rsidP="005D2E1E">
      <w:r>
        <w:t>MCC: status report RP-250146 reports target date June 25 which contradicts revised WID RP-250577 which claims Sep.25</w:t>
      </w:r>
    </w:p>
    <w:p w14:paraId="6ED21A22" w14:textId="77777777" w:rsidR="005D2E1E" w:rsidRDefault="005D2E1E" w:rsidP="005D2E1E">
      <w:r>
        <w:t>Nokia: Sep.25 is correct</w:t>
      </w:r>
    </w:p>
    <w:p w14:paraId="0D416D2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RP-250791</w:t>
      </w:r>
      <w:r>
        <w:rPr>
          <w:color w:val="993300"/>
          <w:u w:val="single"/>
        </w:rPr>
        <w:t>.</w:t>
      </w:r>
    </w:p>
    <w:p w14:paraId="22066E08" w14:textId="77777777" w:rsidR="005D2E1E" w:rsidRDefault="005D2E1E" w:rsidP="005D2E1E">
      <w:pPr>
        <w:rPr>
          <w:rFonts w:ascii="Arial" w:hAnsi="Arial" w:cs="Arial"/>
          <w:b/>
          <w:sz w:val="24"/>
        </w:rPr>
      </w:pPr>
      <w:r>
        <w:rPr>
          <w:rFonts w:ascii="Arial" w:hAnsi="Arial" w:cs="Arial"/>
          <w:b/>
          <w:color w:val="0000FF"/>
          <w:sz w:val="24"/>
        </w:rPr>
        <w:t>RP-250791</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6BB7E71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Nokia</w:t>
      </w:r>
    </w:p>
    <w:p w14:paraId="09297AC9" w14:textId="77777777" w:rsidR="005D2E1E" w:rsidRDefault="005D2E1E" w:rsidP="005D2E1E">
      <w:pPr>
        <w:rPr>
          <w:color w:val="808080"/>
        </w:rPr>
      </w:pPr>
      <w:r>
        <w:rPr>
          <w:color w:val="808080"/>
        </w:rPr>
        <w:t>(Replaces RP-250146)</w:t>
      </w:r>
    </w:p>
    <w:p w14:paraId="1758164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C662" w14:textId="77777777" w:rsidR="005D2E1E" w:rsidRDefault="005D2E1E" w:rsidP="005D2E1E">
      <w:pPr>
        <w:rPr>
          <w:rFonts w:ascii="Arial" w:hAnsi="Arial" w:cs="Arial"/>
          <w:b/>
          <w:sz w:val="24"/>
        </w:rPr>
      </w:pPr>
      <w:r>
        <w:rPr>
          <w:rFonts w:ascii="Arial" w:hAnsi="Arial" w:cs="Arial"/>
          <w:b/>
          <w:color w:val="0000FF"/>
          <w:sz w:val="24"/>
        </w:rPr>
        <w:t>RP-250577</w:t>
      </w:r>
      <w:r>
        <w:rPr>
          <w:rFonts w:ascii="Arial" w:hAnsi="Arial" w:cs="Arial"/>
          <w:b/>
          <w:color w:val="0000FF"/>
          <w:sz w:val="24"/>
        </w:rPr>
        <w:tab/>
      </w:r>
      <w:r>
        <w:rPr>
          <w:rFonts w:ascii="Arial" w:hAnsi="Arial" w:cs="Arial"/>
          <w:b/>
          <w:sz w:val="24"/>
        </w:rPr>
        <w:t>Revised SID: Study on spatial channel model for demodulation performance requirements</w:t>
      </w:r>
    </w:p>
    <w:p w14:paraId="1A79605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3D72A38E" w14:textId="77777777" w:rsidR="005D2E1E" w:rsidRDefault="005D2E1E" w:rsidP="005D2E1E">
      <w:pPr>
        <w:rPr>
          <w:color w:val="808080"/>
        </w:rPr>
      </w:pPr>
      <w:r>
        <w:rPr>
          <w:color w:val="808080"/>
        </w:rPr>
        <w:t>(Replaces RP-241610)</w:t>
      </w:r>
    </w:p>
    <w:p w14:paraId="71F95B45" w14:textId="77777777" w:rsidR="005D2E1E" w:rsidRDefault="005D2E1E" w:rsidP="005D2E1E">
      <w:pPr>
        <w:rPr>
          <w:rFonts w:ascii="Arial" w:hAnsi="Arial" w:cs="Arial"/>
          <w:b/>
        </w:rPr>
      </w:pPr>
      <w:r>
        <w:rPr>
          <w:rFonts w:ascii="Arial" w:hAnsi="Arial" w:cs="Arial"/>
          <w:b/>
        </w:rPr>
        <w:lastRenderedPageBreak/>
        <w:t xml:space="preserve">Discussion: </w:t>
      </w:r>
    </w:p>
    <w:p w14:paraId="062F5A5C" w14:textId="77777777" w:rsidR="005D2E1E" w:rsidRDefault="005D2E1E" w:rsidP="005D2E1E">
      <w:r>
        <w:t>MCC: status report RP-250146 reports target date June 25 which contradicts revised WID RP-250577 which claims Sep.25</w:t>
      </w:r>
    </w:p>
    <w:p w14:paraId="61AA2B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C056F" w14:textId="77777777" w:rsidR="005D2E1E" w:rsidRDefault="005D2E1E" w:rsidP="005D2E1E">
      <w:pPr>
        <w:pStyle w:val="Heading4"/>
      </w:pPr>
      <w:bookmarkStart w:id="129" w:name="_Toc193744145"/>
      <w:bookmarkStart w:id="130" w:name="_Toc195035477"/>
      <w:r>
        <w:t>9.2.6</w:t>
      </w:r>
      <w:r>
        <w:tab/>
        <w:t>Study on NR FR2 OTA testing Phase 3 [RAN4 SI: FS_NR_FR2_OTA_Ph3]</w:t>
      </w:r>
      <w:bookmarkEnd w:id="129"/>
      <w:bookmarkEnd w:id="130"/>
    </w:p>
    <w:p w14:paraId="777952B4" w14:textId="77777777" w:rsidR="005D2E1E" w:rsidRDefault="005D2E1E" w:rsidP="005D2E1E">
      <w:pPr>
        <w:rPr>
          <w:rFonts w:ascii="Arial" w:hAnsi="Arial" w:cs="Arial"/>
          <w:b/>
          <w:sz w:val="24"/>
        </w:rPr>
      </w:pPr>
      <w:r>
        <w:rPr>
          <w:rFonts w:ascii="Arial" w:hAnsi="Arial" w:cs="Arial"/>
          <w:b/>
          <w:color w:val="0000FF"/>
          <w:sz w:val="24"/>
        </w:rPr>
        <w:t>RP-250334</w:t>
      </w:r>
      <w:r>
        <w:rPr>
          <w:rFonts w:ascii="Arial" w:hAnsi="Arial" w:cs="Arial"/>
          <w:b/>
          <w:color w:val="0000FF"/>
          <w:sz w:val="24"/>
        </w:rPr>
        <w:tab/>
      </w:r>
      <w:r>
        <w:rPr>
          <w:rFonts w:ascii="Arial" w:hAnsi="Arial" w:cs="Arial"/>
          <w:b/>
          <w:sz w:val="24"/>
        </w:rPr>
        <w:t>Status Report for Study on NR frequency range 2 (FR2) OTA (Over the Air) testing Phase 3</w:t>
      </w:r>
    </w:p>
    <w:p w14:paraId="0466CC5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6BAC0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1BC6C" w14:textId="77777777" w:rsidR="005D2E1E" w:rsidRDefault="005D2E1E" w:rsidP="005D2E1E">
      <w:pPr>
        <w:rPr>
          <w:rFonts w:ascii="Arial" w:hAnsi="Arial" w:cs="Arial"/>
          <w:b/>
          <w:sz w:val="24"/>
        </w:rPr>
      </w:pPr>
      <w:r>
        <w:rPr>
          <w:rFonts w:ascii="Arial" w:hAnsi="Arial" w:cs="Arial"/>
          <w:b/>
          <w:color w:val="0000FF"/>
          <w:sz w:val="24"/>
        </w:rPr>
        <w:t>RP-250640</w:t>
      </w:r>
      <w:r>
        <w:rPr>
          <w:rFonts w:ascii="Arial" w:hAnsi="Arial" w:cs="Arial"/>
          <w:b/>
          <w:color w:val="0000FF"/>
          <w:sz w:val="24"/>
        </w:rPr>
        <w:tab/>
      </w:r>
      <w:r>
        <w:rPr>
          <w:rFonts w:ascii="Arial" w:hAnsi="Arial" w:cs="Arial"/>
          <w:b/>
          <w:sz w:val="24"/>
        </w:rPr>
        <w:t>Revised SID: Study on NR frequency range 2 (FR2) OTA (Over the Air) testing Phase 3</w:t>
      </w:r>
    </w:p>
    <w:p w14:paraId="0D267572"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Eutelsat Group</w:t>
      </w:r>
    </w:p>
    <w:p w14:paraId="177453C8" w14:textId="77777777" w:rsidR="005D2E1E" w:rsidRDefault="005D2E1E" w:rsidP="005D2E1E">
      <w:pPr>
        <w:rPr>
          <w:rFonts w:ascii="Arial" w:hAnsi="Arial" w:cs="Arial"/>
          <w:b/>
        </w:rPr>
      </w:pPr>
      <w:r>
        <w:rPr>
          <w:rFonts w:ascii="Arial" w:hAnsi="Arial" w:cs="Arial"/>
          <w:b/>
        </w:rPr>
        <w:t xml:space="preserve">Discussion: </w:t>
      </w:r>
    </w:p>
    <w:p w14:paraId="64BEF06D" w14:textId="77777777" w:rsidR="005D2E1E" w:rsidRDefault="005D2E1E" w:rsidP="005D2E1E">
      <w:r>
        <w:t>Note: No further upscoping in REL-19 will be considered.</w:t>
      </w:r>
    </w:p>
    <w:p w14:paraId="0C1A7E76" w14:textId="77777777" w:rsidR="005D2E1E" w:rsidRDefault="005D2E1E" w:rsidP="005D2E1E">
      <w:r>
        <w:t>MCC: target date would shift the SI from REL-19 to REL-20 and target date of this revised SID (Dec.25) contradicts target date in status report RP-250334; rapporteur of WI FS_NR_FR2_OTA_Ph3 is Qualcomm</w:t>
      </w:r>
    </w:p>
    <w:p w14:paraId="6F7227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6A8D" w14:textId="77777777" w:rsidR="005D2E1E" w:rsidRDefault="005D2E1E" w:rsidP="005D2E1E">
      <w:pPr>
        <w:pStyle w:val="Heading4"/>
      </w:pPr>
      <w:bookmarkStart w:id="131" w:name="_Toc193744146"/>
      <w:bookmarkStart w:id="132" w:name="_Toc195035478"/>
      <w:r>
        <w:t>9.2.7</w:t>
      </w:r>
      <w:r>
        <w:tab/>
        <w:t>Study on IMT parameters for NR for 4400 to 4800MHz, 7125 to 8400MHz and 14800 to 15350MHz [RAN4 SI: FS_NR_IMT_4400_7125_14800MHz]</w:t>
      </w:r>
      <w:bookmarkEnd w:id="131"/>
      <w:bookmarkEnd w:id="132"/>
    </w:p>
    <w:p w14:paraId="6BFA4CCE" w14:textId="77777777" w:rsidR="005D2E1E" w:rsidRDefault="005D2E1E" w:rsidP="005D2E1E">
      <w:pPr>
        <w:rPr>
          <w:rFonts w:ascii="Arial" w:hAnsi="Arial" w:cs="Arial"/>
          <w:b/>
          <w:sz w:val="24"/>
        </w:rPr>
      </w:pPr>
      <w:r>
        <w:rPr>
          <w:rFonts w:ascii="Arial" w:hAnsi="Arial" w:cs="Arial"/>
          <w:b/>
          <w:color w:val="0000FF"/>
          <w:sz w:val="24"/>
        </w:rPr>
        <w:t>RP-250027</w:t>
      </w:r>
      <w:r>
        <w:rPr>
          <w:rFonts w:ascii="Arial" w:hAnsi="Arial" w:cs="Arial"/>
          <w:b/>
          <w:color w:val="0000FF"/>
          <w:sz w:val="24"/>
        </w:rPr>
        <w:tab/>
      </w:r>
      <w:r>
        <w:rPr>
          <w:rFonts w:ascii="Arial" w:hAnsi="Arial" w:cs="Arial"/>
          <w:b/>
          <w:sz w:val="24"/>
        </w:rPr>
        <w:t>Reply LS to RAN4 on Parameters for 14 800 to 15 350 MHz of terrestrial component of IMT for sharing and compatibility studies in preparation for WRC-27 (ITUR_WP5D_TEMP_273edited; to: RAN4; cc: -; contact: Counsellor ITU-R SG5)</w:t>
      </w:r>
    </w:p>
    <w:p w14:paraId="7C6173C4"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ITUR_WP5D_TEMP_273edited, to RAN4, cc -</w:t>
      </w:r>
      <w:r>
        <w:rPr>
          <w:i/>
        </w:rPr>
        <w:br/>
      </w:r>
      <w:r>
        <w:rPr>
          <w:i/>
        </w:rPr>
        <w:tab/>
      </w:r>
      <w:r>
        <w:rPr>
          <w:i/>
        </w:rPr>
        <w:tab/>
      </w:r>
      <w:r>
        <w:rPr>
          <w:i/>
        </w:rPr>
        <w:tab/>
      </w:r>
      <w:r>
        <w:rPr>
          <w:i/>
        </w:rPr>
        <w:tab/>
      </w:r>
      <w:r>
        <w:rPr>
          <w:i/>
        </w:rPr>
        <w:tab/>
        <w:t>Source: ITU-R WP5D</w:t>
      </w:r>
    </w:p>
    <w:p w14:paraId="41A32D00" w14:textId="77777777" w:rsidR="005D2E1E" w:rsidRDefault="005D2E1E" w:rsidP="005D2E1E">
      <w:pPr>
        <w:rPr>
          <w:rFonts w:ascii="Arial" w:hAnsi="Arial" w:cs="Arial"/>
          <w:b/>
        </w:rPr>
      </w:pPr>
      <w:r>
        <w:rPr>
          <w:rFonts w:ascii="Arial" w:hAnsi="Arial" w:cs="Arial"/>
          <w:b/>
        </w:rPr>
        <w:t xml:space="preserve">Abstract: </w:t>
      </w:r>
    </w:p>
    <w:p w14:paraId="2C022A26" w14:textId="77777777" w:rsidR="005D2E1E" w:rsidRDefault="005D2E1E" w:rsidP="005D2E1E">
      <w:r>
        <w:t>Note: LS ITUR_WP5D_TEMP_273edited was not provided to/cc RAN but it is provided to RAN #107 as information in connection with LSin R4-2503015 = RP-250028;</w:t>
      </w:r>
    </w:p>
    <w:p w14:paraId="6A17C2C7" w14:textId="77777777" w:rsidR="005D2E1E" w:rsidRDefault="005D2E1E" w:rsidP="005D2E1E">
      <w:r>
        <w:t>no RAN action requested</w:t>
      </w:r>
    </w:p>
    <w:p w14:paraId="2C98375E" w14:textId="77777777" w:rsidR="005D2E1E" w:rsidRDefault="005D2E1E" w:rsidP="005D2E1E">
      <w:pPr>
        <w:rPr>
          <w:rFonts w:ascii="Arial" w:hAnsi="Arial" w:cs="Arial"/>
          <w:b/>
        </w:rPr>
      </w:pPr>
      <w:r>
        <w:rPr>
          <w:rFonts w:ascii="Arial" w:hAnsi="Arial" w:cs="Arial"/>
          <w:b/>
        </w:rPr>
        <w:t xml:space="preserve">Discussion: </w:t>
      </w:r>
    </w:p>
    <w:p w14:paraId="6690DA47" w14:textId="77777777" w:rsidR="005D2E1E" w:rsidRDefault="005D2E1E" w:rsidP="005D2E1E">
      <w:r>
        <w:t>handled in ITU-R AH session</w:t>
      </w:r>
    </w:p>
    <w:p w14:paraId="5E12BA6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RP-250086</w:t>
      </w:r>
      <w:r>
        <w:rPr>
          <w:color w:val="993300"/>
          <w:u w:val="single"/>
        </w:rPr>
        <w:t>.</w:t>
      </w:r>
    </w:p>
    <w:p w14:paraId="0F8698E7" w14:textId="77777777" w:rsidR="005D2E1E" w:rsidRDefault="005D2E1E" w:rsidP="005D2E1E">
      <w:pPr>
        <w:rPr>
          <w:rFonts w:ascii="Arial" w:hAnsi="Arial" w:cs="Arial"/>
          <w:b/>
          <w:sz w:val="24"/>
        </w:rPr>
      </w:pPr>
      <w:r>
        <w:rPr>
          <w:rFonts w:ascii="Arial" w:hAnsi="Arial" w:cs="Arial"/>
          <w:b/>
          <w:color w:val="0000FF"/>
          <w:sz w:val="24"/>
        </w:rPr>
        <w:t>RP-250028</w:t>
      </w:r>
      <w:r>
        <w:rPr>
          <w:rFonts w:ascii="Arial" w:hAnsi="Arial" w:cs="Arial"/>
          <w:b/>
          <w:color w:val="0000FF"/>
          <w:sz w:val="24"/>
        </w:rPr>
        <w:tab/>
      </w:r>
      <w:r>
        <w:rPr>
          <w:rFonts w:ascii="Arial" w:hAnsi="Arial" w:cs="Arial"/>
          <w:b/>
          <w:sz w:val="24"/>
        </w:rPr>
        <w:t>Reply LS to ITUR_WP5D_TEMP_273edited = RP-250027 on Parameters for 14800 to 15350 MHz of terrestrial component of IMT for sharing and compatibility studies in preparation for WRC-27 (R4-2503015; to: RAN; cc: -; contact: Nokia)</w:t>
      </w:r>
    </w:p>
    <w:p w14:paraId="39A49D5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R4-2503015, to RAN, cc -</w:t>
      </w:r>
      <w:r>
        <w:rPr>
          <w:i/>
        </w:rPr>
        <w:br/>
      </w:r>
      <w:r>
        <w:rPr>
          <w:i/>
        </w:rPr>
        <w:tab/>
      </w:r>
      <w:r>
        <w:rPr>
          <w:i/>
        </w:rPr>
        <w:tab/>
      </w:r>
      <w:r>
        <w:rPr>
          <w:i/>
        </w:rPr>
        <w:tab/>
      </w:r>
      <w:r>
        <w:rPr>
          <w:i/>
        </w:rPr>
        <w:tab/>
      </w:r>
      <w:r>
        <w:rPr>
          <w:i/>
        </w:rPr>
        <w:tab/>
        <w:t>Source: RAN4</w:t>
      </w:r>
    </w:p>
    <w:p w14:paraId="7B3456F6" w14:textId="77777777" w:rsidR="005D2E1E" w:rsidRDefault="005D2E1E" w:rsidP="005D2E1E">
      <w:pPr>
        <w:rPr>
          <w:rFonts w:ascii="Arial" w:hAnsi="Arial" w:cs="Arial"/>
          <w:b/>
        </w:rPr>
      </w:pPr>
      <w:r>
        <w:rPr>
          <w:rFonts w:ascii="Arial" w:hAnsi="Arial" w:cs="Arial"/>
          <w:b/>
        </w:rPr>
        <w:lastRenderedPageBreak/>
        <w:t xml:space="preserve">Abstract: </w:t>
      </w:r>
    </w:p>
    <w:p w14:paraId="21F90518" w14:textId="77777777" w:rsidR="005D2E1E" w:rsidRDefault="005D2E1E" w:rsidP="005D2E1E">
      <w:r>
        <w:t>LS ITUR_WP5D_TEMP_273(edited) = RP-250027 was not sent to/cc RAN; RAN action requested (includes a draft LSout to ITU-R WP5D)</w:t>
      </w:r>
    </w:p>
    <w:p w14:paraId="69452895" w14:textId="77777777" w:rsidR="005D2E1E" w:rsidRDefault="005D2E1E" w:rsidP="005D2E1E">
      <w:pPr>
        <w:rPr>
          <w:rFonts w:ascii="Arial" w:hAnsi="Arial" w:cs="Arial"/>
          <w:b/>
        </w:rPr>
      </w:pPr>
      <w:r>
        <w:rPr>
          <w:rFonts w:ascii="Arial" w:hAnsi="Arial" w:cs="Arial"/>
          <w:b/>
        </w:rPr>
        <w:t xml:space="preserve">Discussion: </w:t>
      </w:r>
    </w:p>
    <w:p w14:paraId="1D32C52E" w14:textId="77777777" w:rsidR="005D2E1E" w:rsidRDefault="005D2E1E" w:rsidP="005D2E1E">
      <w:r>
        <w:t>handled in ITU-R AH session; attachment was transferred in an LSout in RP-250086</w:t>
      </w:r>
    </w:p>
    <w:p w14:paraId="3FC3428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7C66" w14:textId="77777777" w:rsidR="005D2E1E" w:rsidRDefault="005D2E1E" w:rsidP="005D2E1E">
      <w:pPr>
        <w:rPr>
          <w:rFonts w:ascii="Arial" w:hAnsi="Arial" w:cs="Arial"/>
          <w:b/>
          <w:sz w:val="24"/>
        </w:rPr>
      </w:pPr>
      <w:r>
        <w:rPr>
          <w:rFonts w:ascii="Arial" w:hAnsi="Arial" w:cs="Arial"/>
          <w:b/>
          <w:color w:val="0000FF"/>
          <w:sz w:val="24"/>
        </w:rPr>
        <w:t>RP-250086</w:t>
      </w:r>
      <w:r>
        <w:rPr>
          <w:rFonts w:ascii="Arial" w:hAnsi="Arial" w:cs="Arial"/>
          <w:b/>
          <w:color w:val="0000FF"/>
          <w:sz w:val="24"/>
        </w:rPr>
        <w:tab/>
      </w:r>
      <w:r>
        <w:rPr>
          <w:rFonts w:ascii="Arial" w:hAnsi="Arial" w:cs="Arial"/>
          <w:b/>
          <w:sz w:val="24"/>
        </w:rPr>
        <w:t>Reply LS to ITUR_WP5D_TEMP_273edited = RP-250027 on Parameters for 14800 to 15350 MHz of terrestrial component of IMT for sharing and compatibility studies in preparation for WRC-27 (to: ITU-R WP5D; cc: RAN4; contact: Nokia)</w:t>
      </w:r>
    </w:p>
    <w:p w14:paraId="3F40229B"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RAN4</w:t>
      </w:r>
      <w:r>
        <w:rPr>
          <w:i/>
        </w:rPr>
        <w:br/>
      </w:r>
      <w:r>
        <w:rPr>
          <w:i/>
        </w:rPr>
        <w:tab/>
      </w:r>
      <w:r>
        <w:rPr>
          <w:i/>
        </w:rPr>
        <w:tab/>
      </w:r>
      <w:r>
        <w:rPr>
          <w:i/>
        </w:rPr>
        <w:tab/>
      </w:r>
      <w:r>
        <w:rPr>
          <w:i/>
        </w:rPr>
        <w:tab/>
      </w:r>
      <w:r>
        <w:rPr>
          <w:i/>
        </w:rPr>
        <w:tab/>
        <w:t>Source: RAN</w:t>
      </w:r>
    </w:p>
    <w:p w14:paraId="1A7C6E13" w14:textId="77777777" w:rsidR="005D2E1E" w:rsidRDefault="005D2E1E" w:rsidP="005D2E1E">
      <w:pPr>
        <w:rPr>
          <w:rFonts w:ascii="Arial" w:hAnsi="Arial" w:cs="Arial"/>
          <w:b/>
        </w:rPr>
      </w:pPr>
      <w:r>
        <w:rPr>
          <w:rFonts w:ascii="Arial" w:hAnsi="Arial" w:cs="Arial"/>
          <w:b/>
        </w:rPr>
        <w:t xml:space="preserve">Abstract: </w:t>
      </w:r>
    </w:p>
    <w:p w14:paraId="3297999B" w14:textId="77777777" w:rsidR="005D2E1E" w:rsidRDefault="005D2E1E" w:rsidP="005D2E1E">
      <w:r>
        <w:t>3GPP RAN WG4 asks ITU-R WP 5D to consider the updates provided in this LS Reply for 14800 to 15350 MHz.</w:t>
      </w:r>
    </w:p>
    <w:p w14:paraId="7CECACD1" w14:textId="77777777" w:rsidR="005D2E1E" w:rsidRDefault="005D2E1E" w:rsidP="005D2E1E">
      <w:pPr>
        <w:rPr>
          <w:rFonts w:ascii="Arial" w:hAnsi="Arial" w:cs="Arial"/>
          <w:b/>
        </w:rPr>
      </w:pPr>
      <w:r>
        <w:rPr>
          <w:rFonts w:ascii="Arial" w:hAnsi="Arial" w:cs="Arial"/>
          <w:b/>
        </w:rPr>
        <w:t xml:space="preserve">Discussion: </w:t>
      </w:r>
    </w:p>
    <w:p w14:paraId="1EAEC224" w14:textId="77777777" w:rsidR="005D2E1E" w:rsidRDefault="005D2E1E" w:rsidP="005D2E1E">
      <w:r>
        <w:t>moved from AI 8.2 to AI 9.2.7; handled in ITU-R AH session; contents is in line with RP-250028;</w:t>
      </w:r>
    </w:p>
    <w:p w14:paraId="315AAE6E" w14:textId="77777777" w:rsidR="005D2E1E" w:rsidRDefault="005D2E1E" w:rsidP="005D2E1E">
      <w:r>
        <w:t>MCC: it seems Nokia assumed already that RAN will not comment on this LS as the LS says already source: RAN;</w:t>
      </w:r>
    </w:p>
    <w:p w14:paraId="7EE27325" w14:textId="77777777" w:rsidR="005D2E1E" w:rsidRDefault="005D2E1E" w:rsidP="005D2E1E">
      <w:r>
        <w:t>Vodafone: date of next meeting is from RAN4 and not from RAN;</w:t>
      </w:r>
    </w:p>
    <w:p w14:paraId="506853B1" w14:textId="77777777" w:rsidR="005D2E1E" w:rsidRDefault="005D2E1E" w:rsidP="005D2E1E">
      <w:r>
        <w:t xml:space="preserve">ITU-R AH convenor (Novamint): is ok to leave the RAN4 date there (although next ITU-R WP5D meeting is anyway just in June 25); </w:t>
      </w:r>
    </w:p>
    <w:p w14:paraId="4D5F93E1" w14:textId="77777777" w:rsidR="005D2E1E" w:rsidRDefault="005D2E1E" w:rsidP="005D2E1E">
      <w:r>
        <w:t>the LS will need to be sent out directly to ITU-R WP5D without review in SA/PCG as it is RAN specific</w:t>
      </w:r>
    </w:p>
    <w:p w14:paraId="66B8EBC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98D8D" w14:textId="77777777" w:rsidR="005D2E1E" w:rsidRDefault="005D2E1E" w:rsidP="005D2E1E">
      <w:pPr>
        <w:rPr>
          <w:rFonts w:ascii="Arial" w:hAnsi="Arial" w:cs="Arial"/>
          <w:b/>
          <w:sz w:val="24"/>
        </w:rPr>
      </w:pPr>
      <w:r>
        <w:rPr>
          <w:rFonts w:ascii="Arial" w:hAnsi="Arial" w:cs="Arial"/>
          <w:b/>
          <w:color w:val="0000FF"/>
          <w:sz w:val="24"/>
        </w:rPr>
        <w:t>RP-250538</w:t>
      </w:r>
      <w:r>
        <w:rPr>
          <w:rFonts w:ascii="Arial" w:hAnsi="Arial" w:cs="Arial"/>
          <w:b/>
          <w:color w:val="0000FF"/>
          <w:sz w:val="24"/>
        </w:rPr>
        <w:tab/>
      </w:r>
      <w:r>
        <w:rPr>
          <w:rFonts w:ascii="Arial" w:hAnsi="Arial" w:cs="Arial"/>
          <w:b/>
          <w:sz w:val="24"/>
        </w:rPr>
        <w:t>Status report for Study on IMT parameters for NR for 4400 to 4800 MHz, 7125 to 8400 MHz and 14800 to 15350 MHz</w:t>
      </w:r>
    </w:p>
    <w:p w14:paraId="3DF841C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780023D1" w14:textId="77777777" w:rsidR="005D2E1E" w:rsidRDefault="005D2E1E" w:rsidP="005D2E1E">
      <w:pPr>
        <w:rPr>
          <w:rFonts w:ascii="Arial" w:hAnsi="Arial" w:cs="Arial"/>
          <w:b/>
        </w:rPr>
      </w:pPr>
      <w:r>
        <w:rPr>
          <w:rFonts w:ascii="Arial" w:hAnsi="Arial" w:cs="Arial"/>
          <w:b/>
        </w:rPr>
        <w:t xml:space="preserve">Discussion: </w:t>
      </w:r>
    </w:p>
    <w:p w14:paraId="386AEF6E" w14:textId="77777777" w:rsidR="005D2E1E" w:rsidRDefault="005D2E1E" w:rsidP="005D2E1E">
      <w:r>
        <w:t>conclusion: SI is completed</w:t>
      </w:r>
    </w:p>
    <w:p w14:paraId="797015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3449" w14:textId="77777777" w:rsidR="005D2E1E" w:rsidRDefault="005D2E1E" w:rsidP="005D2E1E">
      <w:pPr>
        <w:rPr>
          <w:rFonts w:ascii="Arial" w:hAnsi="Arial" w:cs="Arial"/>
          <w:b/>
          <w:sz w:val="24"/>
        </w:rPr>
      </w:pPr>
      <w:r>
        <w:rPr>
          <w:rFonts w:ascii="Arial" w:hAnsi="Arial" w:cs="Arial"/>
          <w:b/>
          <w:color w:val="0000FF"/>
          <w:sz w:val="24"/>
        </w:rPr>
        <w:t>RP-250539</w:t>
      </w:r>
      <w:r>
        <w:rPr>
          <w:rFonts w:ascii="Arial" w:hAnsi="Arial" w:cs="Arial"/>
          <w:b/>
          <w:color w:val="0000FF"/>
          <w:sz w:val="24"/>
        </w:rPr>
        <w:tab/>
      </w:r>
      <w:r>
        <w:rPr>
          <w:rFonts w:ascii="Arial" w:hAnsi="Arial" w:cs="Arial"/>
          <w:b/>
          <w:sz w:val="24"/>
        </w:rPr>
        <w:t>TR 38.922 v2.0.0: Study on International Mobile Telecommunications (IMT) parameters for 4400 - 4800 MHz, 7125 - 8400 MHz and 14800 - 15350 MHz</w:t>
      </w:r>
    </w:p>
    <w:p w14:paraId="3659BBD9" w14:textId="77777777" w:rsidR="005D2E1E" w:rsidRDefault="005D2E1E" w:rsidP="005D2E1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38.922 v2.0.0</w:t>
      </w:r>
      <w:r>
        <w:rPr>
          <w:i/>
        </w:rPr>
        <w:br/>
      </w:r>
      <w:r>
        <w:rPr>
          <w:i/>
        </w:rPr>
        <w:tab/>
      </w:r>
      <w:r>
        <w:rPr>
          <w:i/>
        </w:rPr>
        <w:tab/>
      </w:r>
      <w:r>
        <w:rPr>
          <w:i/>
        </w:rPr>
        <w:tab/>
      </w:r>
      <w:r>
        <w:rPr>
          <w:i/>
        </w:rPr>
        <w:tab/>
      </w:r>
      <w:r>
        <w:rPr>
          <w:i/>
        </w:rPr>
        <w:tab/>
        <w:t>Source: Ericsson</w:t>
      </w:r>
    </w:p>
    <w:p w14:paraId="2B8839D1" w14:textId="77777777" w:rsidR="005D2E1E" w:rsidRDefault="005D2E1E" w:rsidP="005D2E1E">
      <w:pPr>
        <w:rPr>
          <w:rFonts w:ascii="Arial" w:hAnsi="Arial" w:cs="Arial"/>
          <w:b/>
        </w:rPr>
      </w:pPr>
      <w:r>
        <w:rPr>
          <w:rFonts w:ascii="Arial" w:hAnsi="Arial" w:cs="Arial"/>
          <w:b/>
        </w:rPr>
        <w:t xml:space="preserve">Abstract: </w:t>
      </w:r>
    </w:p>
    <w:p w14:paraId="241ED36E" w14:textId="77777777" w:rsidR="005D2E1E" w:rsidRDefault="005D2E1E" w:rsidP="005D2E1E">
      <w:r>
        <w:t>RAN4 TR 38.922 is provided for approval (TR was noted in RP-242945 at RAN #106)</w:t>
      </w:r>
    </w:p>
    <w:p w14:paraId="4DA1E7E5" w14:textId="77777777" w:rsidR="005D2E1E" w:rsidRDefault="005D2E1E" w:rsidP="005D2E1E">
      <w:pPr>
        <w:rPr>
          <w:rFonts w:ascii="Arial" w:hAnsi="Arial" w:cs="Arial"/>
          <w:b/>
        </w:rPr>
      </w:pPr>
      <w:r>
        <w:rPr>
          <w:rFonts w:ascii="Arial" w:hAnsi="Arial" w:cs="Arial"/>
          <w:b/>
        </w:rPr>
        <w:t xml:space="preserve">Discussion: </w:t>
      </w:r>
    </w:p>
    <w:p w14:paraId="574A1A3A" w14:textId="77777777" w:rsidR="005D2E1E" w:rsidRDefault="005D2E1E" w:rsidP="005D2E1E">
      <w:r>
        <w:t>MCC: references to Tdocs are forbidden in external TRs</w:t>
      </w:r>
    </w:p>
    <w:p w14:paraId="50DCFB56" w14:textId="77777777" w:rsidR="005D2E1E" w:rsidRDefault="005D2E1E" w:rsidP="005D2E1E">
      <w:r>
        <w:t>NEC: also includes a reference to an internal TR</w:t>
      </w:r>
    </w:p>
    <w:p w14:paraId="48A2EB08" w14:textId="77777777" w:rsidR="005D2E1E" w:rsidRDefault="005D2E1E" w:rsidP="005D2E1E">
      <w:r>
        <w:lastRenderedPageBreak/>
        <w:t>conclusion: MCC will check with rapporteur how to address these issues (either solving it in v19.0.0 or a future CR)</w:t>
      </w:r>
    </w:p>
    <w:p w14:paraId="2D1F75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C9FE5" w14:textId="77777777" w:rsidR="005D2E1E" w:rsidRDefault="005D2E1E" w:rsidP="005D2E1E">
      <w:pPr>
        <w:pStyle w:val="Heading4"/>
      </w:pPr>
      <w:bookmarkStart w:id="133" w:name="_Toc193744147"/>
      <w:bookmarkStart w:id="134" w:name="_Toc195035479"/>
      <w:r>
        <w:t>9.2.8</w:t>
      </w:r>
      <w:r>
        <w:tab/>
        <w:t>Study on NR FR1 DL fragmented carriers [RAN4 SI: FS_NR_FR1_DL_Frag_Carrier]</w:t>
      </w:r>
      <w:bookmarkEnd w:id="133"/>
      <w:bookmarkEnd w:id="134"/>
    </w:p>
    <w:p w14:paraId="6CEEDD2B" w14:textId="77777777" w:rsidR="005D2E1E" w:rsidRDefault="005D2E1E" w:rsidP="005D2E1E">
      <w:pPr>
        <w:rPr>
          <w:rFonts w:ascii="Arial" w:hAnsi="Arial" w:cs="Arial"/>
          <w:b/>
          <w:sz w:val="24"/>
        </w:rPr>
      </w:pPr>
      <w:r>
        <w:rPr>
          <w:rFonts w:ascii="Arial" w:hAnsi="Arial" w:cs="Arial"/>
          <w:b/>
          <w:color w:val="0000FF"/>
          <w:sz w:val="24"/>
        </w:rPr>
        <w:t>RP-250469</w:t>
      </w:r>
      <w:r>
        <w:rPr>
          <w:rFonts w:ascii="Arial" w:hAnsi="Arial" w:cs="Arial"/>
          <w:b/>
          <w:color w:val="0000FF"/>
          <w:sz w:val="24"/>
        </w:rPr>
        <w:tab/>
      </w:r>
      <w:r>
        <w:rPr>
          <w:rFonts w:ascii="Arial" w:hAnsi="Arial" w:cs="Arial"/>
          <w:b/>
          <w:sz w:val="24"/>
        </w:rPr>
        <w:t>Status Report: Study on NR FR1 DL fragmented carriers</w:t>
      </w:r>
    </w:p>
    <w:p w14:paraId="22A7B7A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173E47D5" w14:textId="77777777" w:rsidR="005D2E1E" w:rsidRDefault="005D2E1E" w:rsidP="005D2E1E">
      <w:pPr>
        <w:rPr>
          <w:rFonts w:ascii="Arial" w:hAnsi="Arial" w:cs="Arial"/>
          <w:b/>
        </w:rPr>
      </w:pPr>
      <w:r>
        <w:rPr>
          <w:rFonts w:ascii="Arial" w:hAnsi="Arial" w:cs="Arial"/>
          <w:b/>
        </w:rPr>
        <w:t xml:space="preserve">Discussion: </w:t>
      </w:r>
    </w:p>
    <w:p w14:paraId="4B568401" w14:textId="77777777" w:rsidR="005D2E1E" w:rsidRDefault="005D2E1E" w:rsidP="005D2E1E">
      <w:r>
        <w:t>MCC: late submission</w:t>
      </w:r>
    </w:p>
    <w:p w14:paraId="5112FB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7B4AA" w14:textId="77777777" w:rsidR="005D2E1E" w:rsidRDefault="005D2E1E" w:rsidP="005D2E1E">
      <w:pPr>
        <w:pStyle w:val="Heading3"/>
      </w:pPr>
      <w:bookmarkStart w:id="135" w:name="_Toc193744148"/>
      <w:bookmarkStart w:id="136" w:name="_Toc195035480"/>
      <w:r>
        <w:t>9.3</w:t>
      </w:r>
      <w:r>
        <w:tab/>
        <w:t>Open REL-19 NR or NR+LTE WIs (not spectrum related)</w:t>
      </w:r>
      <w:bookmarkEnd w:id="135"/>
      <w:bookmarkEnd w:id="136"/>
    </w:p>
    <w:p w14:paraId="43A47DC9"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209D7346" w14:textId="77777777" w:rsidR="005D2E1E" w:rsidRDefault="005D2E1E" w:rsidP="005D2E1E">
      <w:pPr>
        <w:pStyle w:val="Heading4"/>
      </w:pPr>
      <w:bookmarkStart w:id="137" w:name="_Toc193744149"/>
      <w:bookmarkStart w:id="138" w:name="_Toc195035481"/>
      <w:r>
        <w:t>9.3.1</w:t>
      </w:r>
      <w:r>
        <w:tab/>
        <w:t>Related to RAN1 led WIs</w:t>
      </w:r>
      <w:bookmarkEnd w:id="137"/>
      <w:bookmarkEnd w:id="138"/>
    </w:p>
    <w:p w14:paraId="535BFF19" w14:textId="77777777" w:rsidR="005D2E1E" w:rsidRDefault="005D2E1E" w:rsidP="005D2E1E">
      <w:pPr>
        <w:pStyle w:val="Heading5"/>
      </w:pPr>
      <w:bookmarkStart w:id="139" w:name="_Toc193744150"/>
      <w:bookmarkStart w:id="140" w:name="_Toc195035482"/>
      <w:r>
        <w:t>9.3.1.1</w:t>
      </w:r>
      <w:r>
        <w:tab/>
        <w:t>NR MIMO Phase 5 [RAN1 WI: NR_MIMO_Ph5]</w:t>
      </w:r>
      <w:bookmarkEnd w:id="139"/>
      <w:bookmarkEnd w:id="140"/>
    </w:p>
    <w:p w14:paraId="0B56448B" w14:textId="77777777" w:rsidR="005D2E1E" w:rsidRDefault="005D2E1E" w:rsidP="005D2E1E">
      <w:pPr>
        <w:rPr>
          <w:rFonts w:ascii="Arial" w:hAnsi="Arial" w:cs="Arial"/>
          <w:b/>
          <w:sz w:val="24"/>
        </w:rPr>
      </w:pPr>
      <w:r>
        <w:rPr>
          <w:rFonts w:ascii="Arial" w:hAnsi="Arial" w:cs="Arial"/>
          <w:b/>
          <w:color w:val="0000FF"/>
          <w:sz w:val="24"/>
        </w:rPr>
        <w:t>RP-250053</w:t>
      </w:r>
      <w:r>
        <w:rPr>
          <w:rFonts w:ascii="Arial" w:hAnsi="Arial" w:cs="Arial"/>
          <w:b/>
          <w:color w:val="0000FF"/>
          <w:sz w:val="24"/>
        </w:rPr>
        <w:tab/>
      </w:r>
      <w:r>
        <w:rPr>
          <w:rFonts w:ascii="Arial" w:hAnsi="Arial" w:cs="Arial"/>
          <w:b/>
          <w:sz w:val="24"/>
        </w:rPr>
        <w:t>Status Report to TSG: NR MIMO Phase 5</w:t>
      </w:r>
    </w:p>
    <w:p w14:paraId="07902F8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17C66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8CE87" w14:textId="77777777" w:rsidR="005D2E1E" w:rsidRDefault="005D2E1E" w:rsidP="005D2E1E">
      <w:pPr>
        <w:pStyle w:val="Heading5"/>
      </w:pPr>
      <w:bookmarkStart w:id="141" w:name="_Toc193744151"/>
      <w:bookmarkStart w:id="142" w:name="_Toc195035483"/>
      <w:r>
        <w:t>9.3.1.2</w:t>
      </w:r>
      <w:r>
        <w:tab/>
        <w:t>Evolution of NR duplex operation: SBFD [RAN1 WI: NR_duplex_evo]</w:t>
      </w:r>
      <w:bookmarkEnd w:id="141"/>
      <w:bookmarkEnd w:id="142"/>
    </w:p>
    <w:p w14:paraId="2197EDCE" w14:textId="77777777" w:rsidR="005D2E1E" w:rsidRDefault="005D2E1E" w:rsidP="005D2E1E">
      <w:pPr>
        <w:rPr>
          <w:rFonts w:ascii="Arial" w:hAnsi="Arial" w:cs="Arial"/>
          <w:b/>
          <w:sz w:val="24"/>
        </w:rPr>
      </w:pPr>
      <w:r>
        <w:rPr>
          <w:rFonts w:ascii="Arial" w:hAnsi="Arial" w:cs="Arial"/>
          <w:b/>
          <w:color w:val="0000FF"/>
          <w:sz w:val="24"/>
        </w:rPr>
        <w:t>RP-250490</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5C8ACCB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3DCF4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B99EC" w14:textId="77777777" w:rsidR="005D2E1E" w:rsidRDefault="005D2E1E" w:rsidP="005D2E1E">
      <w:pPr>
        <w:rPr>
          <w:rFonts w:ascii="Arial" w:hAnsi="Arial" w:cs="Arial"/>
          <w:b/>
          <w:sz w:val="24"/>
        </w:rPr>
      </w:pPr>
      <w:r>
        <w:rPr>
          <w:rFonts w:ascii="Arial" w:hAnsi="Arial" w:cs="Arial"/>
          <w:b/>
          <w:color w:val="0000FF"/>
          <w:sz w:val="24"/>
        </w:rPr>
        <w:t>RP-250521</w:t>
      </w:r>
      <w:r>
        <w:rPr>
          <w:rFonts w:ascii="Arial" w:hAnsi="Arial" w:cs="Arial"/>
          <w:b/>
          <w:color w:val="0000FF"/>
          <w:sz w:val="24"/>
        </w:rPr>
        <w:tab/>
      </w:r>
      <w:r>
        <w:rPr>
          <w:rFonts w:ascii="Arial" w:hAnsi="Arial" w:cs="Arial"/>
          <w:b/>
          <w:sz w:val="24"/>
        </w:rPr>
        <w:t>Enhancements to support Inter-UE CLI across gNBs</w:t>
      </w:r>
    </w:p>
    <w:p w14:paraId="2C9CCE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 Qualcomm, Fraunhofer HHI</w:t>
      </w:r>
    </w:p>
    <w:p w14:paraId="16AE9196" w14:textId="77777777" w:rsidR="005D2E1E" w:rsidRDefault="005D2E1E" w:rsidP="005D2E1E">
      <w:pPr>
        <w:rPr>
          <w:rFonts w:ascii="Arial" w:hAnsi="Arial" w:cs="Arial"/>
          <w:b/>
        </w:rPr>
      </w:pPr>
      <w:r>
        <w:rPr>
          <w:rFonts w:ascii="Arial" w:hAnsi="Arial" w:cs="Arial"/>
          <w:b/>
        </w:rPr>
        <w:t xml:space="preserve">Discussion: </w:t>
      </w:r>
    </w:p>
    <w:p w14:paraId="4213DE57" w14:textId="77777777" w:rsidR="005D2E1E" w:rsidRDefault="005D2E1E" w:rsidP="005D2E1E">
      <w:r>
        <w:t>NEC: was handled last time and was decided that it is an upscoping and so we should not handle it again</w:t>
      </w:r>
    </w:p>
    <w:p w14:paraId="0F4587F3" w14:textId="77777777" w:rsidR="005D2E1E" w:rsidRDefault="005D2E1E" w:rsidP="005D2E1E">
      <w:r>
        <w:t>Charter: does not agree that it is upscoping</w:t>
      </w:r>
    </w:p>
    <w:p w14:paraId="797D2EAB" w14:textId="77777777" w:rsidR="005D2E1E" w:rsidRDefault="005D2E1E" w:rsidP="005D2E1E">
      <w:r>
        <w:t>Xiaomi: it is upscoping</w:t>
      </w:r>
    </w:p>
    <w:p w14:paraId="52745B91" w14:textId="77777777" w:rsidR="005D2E1E" w:rsidRDefault="005D2E1E" w:rsidP="005D2E1E">
      <w:r>
        <w:t>CATT: was discussed in WGs and was not agreed and should not be discussed here</w:t>
      </w:r>
    </w:p>
    <w:p w14:paraId="54E9B6D8" w14:textId="77777777" w:rsidR="005D2E1E" w:rsidRDefault="005D2E1E" w:rsidP="005D2E1E">
      <w:r>
        <w:t>RAN VC (AT&amp;T): conclusion from RAN1 was it is upscoping</w:t>
      </w:r>
    </w:p>
    <w:p w14:paraId="25186F43" w14:textId="77777777" w:rsidR="005D2E1E" w:rsidRDefault="005D2E1E" w:rsidP="005D2E1E">
      <w:r>
        <w:t>RAN3 Chair (ZTE): should not extend the scope for REL-19</w:t>
      </w:r>
    </w:p>
    <w:p w14:paraId="35711B4E" w14:textId="77777777" w:rsidR="005D2E1E" w:rsidRDefault="005D2E1E" w:rsidP="005D2E1E">
      <w:r>
        <w:t>RAN VC (AT&amp;T): feel free to reconsider this for REL-20</w:t>
      </w:r>
    </w:p>
    <w:p w14:paraId="4F31617E" w14:textId="77777777" w:rsidR="005D2E1E" w:rsidRDefault="005D2E1E" w:rsidP="005D2E1E">
      <w:r>
        <w:lastRenderedPageBreak/>
        <w:t>Charter: sees a risk if we do not look at it now</w:t>
      </w:r>
    </w:p>
    <w:p w14:paraId="3475F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4B412" w14:textId="77777777" w:rsidR="005D2E1E" w:rsidRDefault="005D2E1E" w:rsidP="005D2E1E">
      <w:pPr>
        <w:rPr>
          <w:rFonts w:ascii="Arial" w:hAnsi="Arial" w:cs="Arial"/>
          <w:b/>
          <w:sz w:val="24"/>
        </w:rPr>
      </w:pPr>
      <w:r>
        <w:rPr>
          <w:rFonts w:ascii="Arial" w:hAnsi="Arial" w:cs="Arial"/>
          <w:b/>
          <w:color w:val="0000FF"/>
          <w:sz w:val="24"/>
        </w:rPr>
        <w:t>RP-250328</w:t>
      </w:r>
      <w:r>
        <w:rPr>
          <w:rFonts w:ascii="Arial" w:hAnsi="Arial" w:cs="Arial"/>
          <w:b/>
          <w:color w:val="0000FF"/>
          <w:sz w:val="24"/>
        </w:rPr>
        <w:tab/>
      </w:r>
      <w:r>
        <w:rPr>
          <w:rFonts w:ascii="Arial" w:hAnsi="Arial" w:cs="Arial"/>
          <w:b/>
          <w:sz w:val="24"/>
        </w:rPr>
        <w:t>Revised WID: Evolution of NR duplex operation: Sub-band full duplex (SBFD)</w:t>
      </w:r>
    </w:p>
    <w:p w14:paraId="79FCE7FC"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Charter Communications</w:t>
      </w:r>
    </w:p>
    <w:p w14:paraId="765C9964" w14:textId="77777777" w:rsidR="005D2E1E" w:rsidRDefault="005D2E1E" w:rsidP="005D2E1E">
      <w:pPr>
        <w:rPr>
          <w:color w:val="808080"/>
        </w:rPr>
      </w:pPr>
      <w:r>
        <w:rPr>
          <w:color w:val="808080"/>
        </w:rPr>
        <w:t>(Replaces RP-241614)</w:t>
      </w:r>
    </w:p>
    <w:p w14:paraId="5975926E" w14:textId="77777777" w:rsidR="005D2E1E" w:rsidRDefault="005D2E1E" w:rsidP="005D2E1E">
      <w:pPr>
        <w:rPr>
          <w:rFonts w:ascii="Arial" w:hAnsi="Arial" w:cs="Arial"/>
          <w:b/>
        </w:rPr>
      </w:pPr>
      <w:r>
        <w:rPr>
          <w:rFonts w:ascii="Arial" w:hAnsi="Arial" w:cs="Arial"/>
          <w:b/>
        </w:rPr>
        <w:t xml:space="preserve">Discussion: </w:t>
      </w:r>
    </w:p>
    <w:p w14:paraId="0E7F5E9B" w14:textId="77777777" w:rsidR="005D2E1E" w:rsidRDefault="005D2E1E" w:rsidP="005D2E1E">
      <w:r>
        <w:t>MCC: objectives updates; rapporteur of NR_duplex_evo is Huawei; note: same proposal was rejected at RAN #106 in RP-242772 due to upscoping</w:t>
      </w:r>
    </w:p>
    <w:p w14:paraId="475D0F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1D7F94" w14:textId="77777777" w:rsidR="005D2E1E" w:rsidRDefault="005D2E1E" w:rsidP="005D2E1E">
      <w:pPr>
        <w:pStyle w:val="Heading5"/>
      </w:pPr>
      <w:bookmarkStart w:id="143" w:name="_Toc193744152"/>
      <w:bookmarkStart w:id="144" w:name="_Toc195035484"/>
      <w:r>
        <w:t>9.3.1.3</w:t>
      </w:r>
      <w:r>
        <w:tab/>
        <w:t>AI/ML for NR air interface [RAN1 WI: NR_AIML_air]</w:t>
      </w:r>
      <w:bookmarkEnd w:id="143"/>
      <w:bookmarkEnd w:id="144"/>
    </w:p>
    <w:p w14:paraId="7EB43F5B" w14:textId="77777777" w:rsidR="005D2E1E" w:rsidRDefault="005D2E1E" w:rsidP="005D2E1E">
      <w:pPr>
        <w:rPr>
          <w:rFonts w:ascii="Arial" w:hAnsi="Arial" w:cs="Arial"/>
          <w:b/>
          <w:sz w:val="24"/>
        </w:rPr>
      </w:pPr>
      <w:r>
        <w:rPr>
          <w:rFonts w:ascii="Arial" w:hAnsi="Arial" w:cs="Arial"/>
          <w:b/>
          <w:color w:val="0000FF"/>
          <w:sz w:val="24"/>
        </w:rPr>
        <w:t>RP-250310</w:t>
      </w:r>
      <w:r>
        <w:rPr>
          <w:rFonts w:ascii="Arial" w:hAnsi="Arial" w:cs="Arial"/>
          <w:b/>
          <w:color w:val="0000FF"/>
          <w:sz w:val="24"/>
        </w:rPr>
        <w:tab/>
      </w:r>
      <w:r>
        <w:rPr>
          <w:rFonts w:ascii="Arial" w:hAnsi="Arial" w:cs="Arial"/>
          <w:b/>
          <w:sz w:val="24"/>
        </w:rPr>
        <w:t>Status report for WI on AI/ML for NR air interface</w:t>
      </w:r>
    </w:p>
    <w:p w14:paraId="63EF8A2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Innovation Center Inc</w:t>
      </w:r>
    </w:p>
    <w:p w14:paraId="779403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1D0AB" w14:textId="77777777" w:rsidR="005D2E1E" w:rsidRDefault="005D2E1E" w:rsidP="005D2E1E">
      <w:pPr>
        <w:rPr>
          <w:rFonts w:ascii="Arial" w:hAnsi="Arial" w:cs="Arial"/>
          <w:b/>
          <w:sz w:val="24"/>
        </w:rPr>
      </w:pPr>
      <w:r>
        <w:rPr>
          <w:rFonts w:ascii="Arial" w:hAnsi="Arial" w:cs="Arial"/>
          <w:b/>
          <w:color w:val="0000FF"/>
          <w:sz w:val="24"/>
        </w:rPr>
        <w:t>RP-250344</w:t>
      </w:r>
      <w:r>
        <w:rPr>
          <w:rFonts w:ascii="Arial" w:hAnsi="Arial" w:cs="Arial"/>
          <w:b/>
          <w:color w:val="0000FF"/>
          <w:sz w:val="24"/>
        </w:rPr>
        <w:tab/>
      </w:r>
      <w:r>
        <w:rPr>
          <w:rFonts w:ascii="Arial" w:hAnsi="Arial" w:cs="Arial"/>
          <w:b/>
          <w:sz w:val="24"/>
        </w:rPr>
        <w:t>On the Scope of Rel-19 AI/ML Positioning</w:t>
      </w:r>
    </w:p>
    <w:p w14:paraId="51BEE7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3C3AF88" w14:textId="77777777" w:rsidR="005D2E1E" w:rsidRDefault="005D2E1E" w:rsidP="005D2E1E">
      <w:pPr>
        <w:rPr>
          <w:rFonts w:ascii="Arial" w:hAnsi="Arial" w:cs="Arial"/>
          <w:b/>
        </w:rPr>
      </w:pPr>
      <w:r>
        <w:rPr>
          <w:rFonts w:ascii="Arial" w:hAnsi="Arial" w:cs="Arial"/>
          <w:b/>
        </w:rPr>
        <w:t xml:space="preserve">Discussion: </w:t>
      </w:r>
    </w:p>
    <w:p w14:paraId="2531B752" w14:textId="77777777" w:rsidR="005D2E1E" w:rsidRDefault="005D2E1E" w:rsidP="005D2E1E">
      <w:r>
        <w:t>Proposal 1: Remove 2nd priority issues from the WID</w:t>
      </w:r>
    </w:p>
    <w:p w14:paraId="7F528021" w14:textId="77777777" w:rsidR="005D2E1E" w:rsidRDefault="005D2E1E" w:rsidP="005D2E1E">
      <w:r>
        <w:t>NEC: has a related Tdoc in RP-250769</w:t>
      </w:r>
    </w:p>
    <w:p w14:paraId="1B0A6CCC" w14:textId="77777777" w:rsidR="005D2E1E" w:rsidRDefault="005D2E1E" w:rsidP="005D2E1E">
      <w:r>
        <w:t>Apple: supports the proposal</w:t>
      </w:r>
    </w:p>
    <w:p w14:paraId="79FC9CDB" w14:textId="77777777" w:rsidR="005D2E1E" w:rsidRDefault="005D2E1E" w:rsidP="005D2E1E">
      <w:r>
        <w:t>Intel: agrees to remove</w:t>
      </w:r>
    </w:p>
    <w:p w14:paraId="6B1A7A16" w14:textId="77777777" w:rsidR="005D2E1E" w:rsidRDefault="005D2E1E" w:rsidP="005D2E1E">
      <w:r>
        <w:t>Xiaomi: same view as Interdigital</w:t>
      </w:r>
    </w:p>
    <w:p w14:paraId="71CA99FF" w14:textId="77777777" w:rsidR="005D2E1E" w:rsidRDefault="005D2E1E" w:rsidP="005D2E1E">
      <w:r>
        <w:t>conclusion: proposal 1 is endorsed</w:t>
      </w:r>
    </w:p>
    <w:p w14:paraId="0482BD2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F6234" w14:textId="77777777" w:rsidR="005D2E1E" w:rsidRDefault="005D2E1E" w:rsidP="005D2E1E">
      <w:pPr>
        <w:rPr>
          <w:rFonts w:ascii="Arial" w:hAnsi="Arial" w:cs="Arial"/>
          <w:b/>
          <w:sz w:val="24"/>
        </w:rPr>
      </w:pPr>
      <w:r>
        <w:rPr>
          <w:rFonts w:ascii="Arial" w:hAnsi="Arial" w:cs="Arial"/>
          <w:b/>
          <w:color w:val="0000FF"/>
          <w:sz w:val="24"/>
        </w:rPr>
        <w:t>RP-250769</w:t>
      </w:r>
      <w:r>
        <w:rPr>
          <w:rFonts w:ascii="Arial" w:hAnsi="Arial" w:cs="Arial"/>
          <w:b/>
          <w:color w:val="0000FF"/>
          <w:sz w:val="24"/>
        </w:rPr>
        <w:tab/>
      </w:r>
      <w:r>
        <w:rPr>
          <w:rFonts w:ascii="Arial" w:hAnsi="Arial" w:cs="Arial"/>
          <w:b/>
          <w:sz w:val="24"/>
        </w:rPr>
        <w:t>Way forward on AI/ML for 2nd priority cases</w:t>
      </w:r>
    </w:p>
    <w:p w14:paraId="4B8720F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NEC, KT Corp, China Unicom, Sharp, Vivo</w:t>
      </w:r>
    </w:p>
    <w:p w14:paraId="1A0930F3" w14:textId="77777777" w:rsidR="005D2E1E" w:rsidRDefault="005D2E1E" w:rsidP="005D2E1E">
      <w:pPr>
        <w:rPr>
          <w:rFonts w:ascii="Arial" w:hAnsi="Arial" w:cs="Arial"/>
          <w:b/>
        </w:rPr>
      </w:pPr>
      <w:r>
        <w:rPr>
          <w:rFonts w:ascii="Arial" w:hAnsi="Arial" w:cs="Arial"/>
          <w:b/>
        </w:rPr>
        <w:t xml:space="preserve">Abstract: </w:t>
      </w:r>
    </w:p>
    <w:p w14:paraId="6DA7A61A" w14:textId="77777777" w:rsidR="005D2E1E" w:rsidRDefault="005D2E1E" w:rsidP="005D2E1E">
      <w:r>
        <w:t>proposed way forward in response to the ideas proposed in RP-250344 and RP-250489</w:t>
      </w:r>
    </w:p>
    <w:p w14:paraId="539C2CC1" w14:textId="77777777" w:rsidR="005D2E1E" w:rsidRDefault="005D2E1E" w:rsidP="005D2E1E">
      <w:pPr>
        <w:rPr>
          <w:rFonts w:ascii="Arial" w:hAnsi="Arial" w:cs="Arial"/>
          <w:b/>
        </w:rPr>
      </w:pPr>
      <w:r>
        <w:rPr>
          <w:rFonts w:ascii="Arial" w:hAnsi="Arial" w:cs="Arial"/>
          <w:b/>
        </w:rPr>
        <w:t xml:space="preserve">Discussion: </w:t>
      </w:r>
    </w:p>
    <w:p w14:paraId="296DC4F3" w14:textId="77777777" w:rsidR="005D2E1E" w:rsidRDefault="005D2E1E" w:rsidP="005D2E1E">
      <w:r>
        <w:t>late Tdoc</w:t>
      </w:r>
    </w:p>
    <w:p w14:paraId="73297A23" w14:textId="77777777" w:rsidR="005D2E1E" w:rsidRDefault="005D2E1E" w:rsidP="005D2E1E">
      <w:r>
        <w:t>RAN1 Chair: we should not mix REL-19 with REL-20, the question to be solved here is to remove it from REL-19</w:t>
      </w:r>
    </w:p>
    <w:p w14:paraId="193F8515" w14:textId="77777777" w:rsidR="005D2E1E" w:rsidRDefault="005D2E1E" w:rsidP="005D2E1E">
      <w:r>
        <w:t>RAN2 Chair: we have discussed it for 9 months, we have not progressed on prio 1 topic so it will be impossible to get this done for prio 2, so we should remove it</w:t>
      </w:r>
    </w:p>
    <w:p w14:paraId="34E12D8D" w14:textId="77777777" w:rsidR="005D2E1E" w:rsidRDefault="005D2E1E" w:rsidP="005D2E1E">
      <w:r>
        <w:lastRenderedPageBreak/>
        <w:t>RAN3 Chair: agrees to remove the 2nd priority issues from the WID</w:t>
      </w:r>
    </w:p>
    <w:p w14:paraId="3D9D5988" w14:textId="77777777" w:rsidR="005D2E1E" w:rsidRDefault="005D2E1E" w:rsidP="005D2E1E">
      <w:r>
        <w:t>RAN1 VC: we will not spend more time on this in RAN1</w:t>
      </w:r>
    </w:p>
    <w:p w14:paraId="58809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F8F74" w14:textId="77777777" w:rsidR="005D2E1E" w:rsidRDefault="005D2E1E" w:rsidP="005D2E1E">
      <w:pPr>
        <w:rPr>
          <w:rFonts w:ascii="Arial" w:hAnsi="Arial" w:cs="Arial"/>
          <w:b/>
          <w:sz w:val="24"/>
        </w:rPr>
      </w:pPr>
      <w:r>
        <w:rPr>
          <w:rFonts w:ascii="Arial" w:hAnsi="Arial" w:cs="Arial"/>
          <w:b/>
          <w:color w:val="0000FF"/>
          <w:sz w:val="24"/>
        </w:rPr>
        <w:t>RP-250489</w:t>
      </w:r>
      <w:r>
        <w:rPr>
          <w:rFonts w:ascii="Arial" w:hAnsi="Arial" w:cs="Arial"/>
          <w:b/>
          <w:color w:val="0000FF"/>
          <w:sz w:val="24"/>
        </w:rPr>
        <w:tab/>
      </w:r>
      <w:r>
        <w:rPr>
          <w:rFonts w:ascii="Arial" w:hAnsi="Arial" w:cs="Arial"/>
          <w:b/>
          <w:sz w:val="24"/>
        </w:rPr>
        <w:t>Updates for R19 AIML PHY</w:t>
      </w:r>
    </w:p>
    <w:p w14:paraId="6DDF3EB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875C9B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79BFD" w14:textId="77777777" w:rsidR="005D2E1E" w:rsidRDefault="005D2E1E" w:rsidP="005D2E1E">
      <w:pPr>
        <w:rPr>
          <w:rFonts w:ascii="Arial" w:hAnsi="Arial" w:cs="Arial"/>
          <w:b/>
          <w:sz w:val="24"/>
        </w:rPr>
      </w:pPr>
      <w:r>
        <w:rPr>
          <w:rFonts w:ascii="Arial" w:hAnsi="Arial" w:cs="Arial"/>
          <w:b/>
          <w:color w:val="0000FF"/>
          <w:sz w:val="24"/>
        </w:rPr>
        <w:t>RP-250311</w:t>
      </w:r>
      <w:r>
        <w:rPr>
          <w:rFonts w:ascii="Arial" w:hAnsi="Arial" w:cs="Arial"/>
          <w:b/>
          <w:color w:val="0000FF"/>
          <w:sz w:val="24"/>
        </w:rPr>
        <w:tab/>
      </w:r>
      <w:r>
        <w:rPr>
          <w:rFonts w:ascii="Arial" w:hAnsi="Arial" w:cs="Arial"/>
          <w:b/>
          <w:sz w:val="24"/>
        </w:rPr>
        <w:t>Revised WID on AI/ML for NR air interface</w:t>
      </w:r>
    </w:p>
    <w:p w14:paraId="09B80916"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Innovation Center Inc</w:t>
      </w:r>
    </w:p>
    <w:p w14:paraId="7441521A" w14:textId="77777777" w:rsidR="005D2E1E" w:rsidRDefault="005D2E1E" w:rsidP="005D2E1E">
      <w:pPr>
        <w:rPr>
          <w:rFonts w:ascii="Arial" w:hAnsi="Arial" w:cs="Arial"/>
          <w:b/>
        </w:rPr>
      </w:pPr>
      <w:r>
        <w:rPr>
          <w:rFonts w:ascii="Arial" w:hAnsi="Arial" w:cs="Arial"/>
          <w:b/>
        </w:rPr>
        <w:t xml:space="preserve">Abstract: </w:t>
      </w:r>
    </w:p>
    <w:p w14:paraId="08F7A9BB" w14:textId="77777777" w:rsidR="005D2E1E" w:rsidRDefault="005D2E1E" w:rsidP="005D2E1E">
      <w:r>
        <w:t>Brief description of document content.</w:t>
      </w:r>
    </w:p>
    <w:p w14:paraId="20372F32" w14:textId="77777777" w:rsidR="005D2E1E" w:rsidRDefault="005D2E1E" w:rsidP="005D2E1E">
      <w:pPr>
        <w:rPr>
          <w:rFonts w:ascii="Arial" w:hAnsi="Arial" w:cs="Arial"/>
          <w:b/>
        </w:rPr>
      </w:pPr>
      <w:r>
        <w:rPr>
          <w:rFonts w:ascii="Arial" w:hAnsi="Arial" w:cs="Arial"/>
          <w:b/>
        </w:rPr>
        <w:t xml:space="preserve">Discussion: </w:t>
      </w:r>
    </w:p>
    <w:p w14:paraId="001A56DA" w14:textId="77777777" w:rsidR="005D2E1E" w:rsidRDefault="005D2E1E" w:rsidP="005D2E1E">
      <w:r>
        <w:t>MCC: bigger addition in Perf. part objectives</w:t>
      </w:r>
    </w:p>
    <w:p w14:paraId="0D8299D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RP-250773</w:t>
      </w:r>
      <w:r>
        <w:rPr>
          <w:color w:val="993300"/>
          <w:u w:val="single"/>
        </w:rPr>
        <w:t>.</w:t>
      </w:r>
    </w:p>
    <w:p w14:paraId="66540912" w14:textId="77777777" w:rsidR="005D2E1E" w:rsidRDefault="005D2E1E" w:rsidP="005D2E1E">
      <w:pPr>
        <w:rPr>
          <w:rFonts w:ascii="Arial" w:hAnsi="Arial" w:cs="Arial"/>
          <w:b/>
          <w:sz w:val="24"/>
        </w:rPr>
      </w:pPr>
      <w:r>
        <w:rPr>
          <w:rFonts w:ascii="Arial" w:hAnsi="Arial" w:cs="Arial"/>
          <w:b/>
          <w:color w:val="0000FF"/>
          <w:sz w:val="24"/>
        </w:rPr>
        <w:t>RP-250773</w:t>
      </w:r>
      <w:r>
        <w:rPr>
          <w:rFonts w:ascii="Arial" w:hAnsi="Arial" w:cs="Arial"/>
          <w:b/>
          <w:color w:val="0000FF"/>
          <w:sz w:val="24"/>
        </w:rPr>
        <w:tab/>
      </w:r>
      <w:r>
        <w:rPr>
          <w:rFonts w:ascii="Arial" w:hAnsi="Arial" w:cs="Arial"/>
          <w:b/>
          <w:sz w:val="24"/>
        </w:rPr>
        <w:t>Revised WID on AI/ML for NR air interface</w:t>
      </w:r>
    </w:p>
    <w:p w14:paraId="40ECE27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Innovation Center Inc</w:t>
      </w:r>
    </w:p>
    <w:p w14:paraId="5AB7F279" w14:textId="77777777" w:rsidR="005D2E1E" w:rsidRDefault="005D2E1E" w:rsidP="005D2E1E">
      <w:pPr>
        <w:rPr>
          <w:color w:val="808080"/>
        </w:rPr>
      </w:pPr>
      <w:r>
        <w:rPr>
          <w:color w:val="808080"/>
        </w:rPr>
        <w:t>(Replaces RP-250311)</w:t>
      </w:r>
    </w:p>
    <w:p w14:paraId="5DDDFB99" w14:textId="77777777" w:rsidR="005D2E1E" w:rsidRDefault="005D2E1E" w:rsidP="005D2E1E">
      <w:pPr>
        <w:rPr>
          <w:rFonts w:ascii="Arial" w:hAnsi="Arial" w:cs="Arial"/>
          <w:b/>
        </w:rPr>
      </w:pPr>
      <w:r>
        <w:rPr>
          <w:rFonts w:ascii="Arial" w:hAnsi="Arial" w:cs="Arial"/>
          <w:b/>
        </w:rPr>
        <w:t xml:space="preserve">Discussion: </w:t>
      </w:r>
    </w:p>
    <w:p w14:paraId="280A0F26" w14:textId="77777777" w:rsidR="005D2E1E" w:rsidRDefault="005D2E1E" w:rsidP="005D2E1E">
      <w:r>
        <w:t>Qualcomm: testability was moved from SI to WI</w:t>
      </w:r>
    </w:p>
    <w:p w14:paraId="24F3F43B" w14:textId="77777777" w:rsidR="005D2E1E" w:rsidRDefault="005D2E1E" w:rsidP="005D2E1E">
      <w:r>
        <w:t>OPPO: there was no consensus about the added part</w:t>
      </w:r>
    </w:p>
    <w:p w14:paraId="3DED4397" w14:textId="77777777" w:rsidR="005D2E1E" w:rsidRDefault="005D2E1E" w:rsidP="005D2E1E">
      <w:r>
        <w:t>Ericsson: SI is about 2-sided model, WI is about 1-sided model</w:t>
      </w:r>
    </w:p>
    <w:p w14:paraId="5246CE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RP-250792</w:t>
      </w:r>
      <w:r>
        <w:rPr>
          <w:color w:val="993300"/>
          <w:u w:val="single"/>
        </w:rPr>
        <w:t>.</w:t>
      </w:r>
    </w:p>
    <w:p w14:paraId="017190A4" w14:textId="77777777" w:rsidR="005D2E1E" w:rsidRDefault="005D2E1E" w:rsidP="005D2E1E">
      <w:pPr>
        <w:rPr>
          <w:rFonts w:ascii="Arial" w:hAnsi="Arial" w:cs="Arial"/>
          <w:b/>
          <w:sz w:val="24"/>
        </w:rPr>
      </w:pPr>
      <w:r>
        <w:rPr>
          <w:rFonts w:ascii="Arial" w:hAnsi="Arial" w:cs="Arial"/>
          <w:b/>
          <w:color w:val="0000FF"/>
          <w:sz w:val="24"/>
        </w:rPr>
        <w:t>RP-250792</w:t>
      </w:r>
      <w:r>
        <w:rPr>
          <w:rFonts w:ascii="Arial" w:hAnsi="Arial" w:cs="Arial"/>
          <w:b/>
          <w:color w:val="0000FF"/>
          <w:sz w:val="24"/>
        </w:rPr>
        <w:tab/>
      </w:r>
      <w:r>
        <w:rPr>
          <w:rFonts w:ascii="Arial" w:hAnsi="Arial" w:cs="Arial"/>
          <w:b/>
          <w:sz w:val="24"/>
        </w:rPr>
        <w:t>Revised WID on AI/ML for NR air interface</w:t>
      </w:r>
    </w:p>
    <w:p w14:paraId="7CC6A61C"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Innovation Center Inc</w:t>
      </w:r>
    </w:p>
    <w:p w14:paraId="6BDF8BC3" w14:textId="77777777" w:rsidR="005D2E1E" w:rsidRDefault="005D2E1E" w:rsidP="005D2E1E">
      <w:pPr>
        <w:rPr>
          <w:color w:val="808080"/>
        </w:rPr>
      </w:pPr>
      <w:r>
        <w:rPr>
          <w:color w:val="808080"/>
        </w:rPr>
        <w:t>(Replaces RP-250773)</w:t>
      </w:r>
    </w:p>
    <w:p w14:paraId="7A01AC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3A3A9" w14:textId="77777777" w:rsidR="005D2E1E" w:rsidRDefault="005D2E1E" w:rsidP="005D2E1E">
      <w:pPr>
        <w:pStyle w:val="Heading5"/>
      </w:pPr>
      <w:bookmarkStart w:id="145" w:name="_Toc193744153"/>
      <w:bookmarkStart w:id="146" w:name="_Toc195035485"/>
      <w:r>
        <w:t>9.3.1.4</w:t>
      </w:r>
      <w:r>
        <w:tab/>
        <w:t>Low-power wake-up signal and receiver for NR (LP-WUS/WUR) [RAN1 WI: NR_LPWUS]</w:t>
      </w:r>
      <w:bookmarkEnd w:id="145"/>
      <w:bookmarkEnd w:id="146"/>
    </w:p>
    <w:p w14:paraId="16EA594C" w14:textId="77777777" w:rsidR="005D2E1E" w:rsidRDefault="005D2E1E" w:rsidP="005D2E1E">
      <w:pPr>
        <w:rPr>
          <w:rFonts w:ascii="Arial" w:hAnsi="Arial" w:cs="Arial"/>
          <w:b/>
          <w:sz w:val="24"/>
        </w:rPr>
      </w:pPr>
      <w:r>
        <w:rPr>
          <w:rFonts w:ascii="Arial" w:hAnsi="Arial" w:cs="Arial"/>
          <w:b/>
          <w:color w:val="0000FF"/>
          <w:sz w:val="24"/>
        </w:rPr>
        <w:t>RP-250194</w:t>
      </w:r>
      <w:r>
        <w:rPr>
          <w:rFonts w:ascii="Arial" w:hAnsi="Arial" w:cs="Arial"/>
          <w:b/>
          <w:color w:val="0000FF"/>
          <w:sz w:val="24"/>
        </w:rPr>
        <w:tab/>
      </w:r>
      <w:r>
        <w:rPr>
          <w:rFonts w:ascii="Arial" w:hAnsi="Arial" w:cs="Arial"/>
          <w:b/>
          <w:sz w:val="24"/>
        </w:rPr>
        <w:t>Status report for WI: Low-power wake-up signal and receiver for NR (LP-WUS/WUR); rapporteurs: vivo, NTT DOCOMO</w:t>
      </w:r>
    </w:p>
    <w:p w14:paraId="3770765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NTT DOCOMO</w:t>
      </w:r>
    </w:p>
    <w:p w14:paraId="707927F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E532A" w14:textId="77777777" w:rsidR="005D2E1E" w:rsidRDefault="005D2E1E" w:rsidP="005D2E1E">
      <w:pPr>
        <w:pStyle w:val="Heading5"/>
      </w:pPr>
      <w:bookmarkStart w:id="147" w:name="_Toc193744154"/>
      <w:bookmarkStart w:id="148" w:name="_Toc195035486"/>
      <w:r>
        <w:lastRenderedPageBreak/>
        <w:t>9.3.1.5</w:t>
      </w:r>
      <w:r>
        <w:tab/>
        <w:t>Enhancements of Network energy savings for NR [RAN1 WI: Netw_Energy_NR_enh]</w:t>
      </w:r>
      <w:bookmarkEnd w:id="147"/>
      <w:bookmarkEnd w:id="148"/>
    </w:p>
    <w:p w14:paraId="21C973F6" w14:textId="77777777" w:rsidR="005D2E1E" w:rsidRDefault="005D2E1E" w:rsidP="005D2E1E">
      <w:pPr>
        <w:rPr>
          <w:rFonts w:ascii="Arial" w:hAnsi="Arial" w:cs="Arial"/>
          <w:b/>
          <w:sz w:val="24"/>
        </w:rPr>
      </w:pPr>
      <w:r>
        <w:rPr>
          <w:rFonts w:ascii="Arial" w:hAnsi="Arial" w:cs="Arial"/>
          <w:b/>
          <w:color w:val="0000FF"/>
          <w:sz w:val="24"/>
        </w:rPr>
        <w:t>RP-250342</w:t>
      </w:r>
      <w:r>
        <w:rPr>
          <w:rFonts w:ascii="Arial" w:hAnsi="Arial" w:cs="Arial"/>
          <w:b/>
          <w:color w:val="0000FF"/>
          <w:sz w:val="24"/>
        </w:rPr>
        <w:tab/>
      </w:r>
      <w:r>
        <w:rPr>
          <w:rFonts w:ascii="Arial" w:hAnsi="Arial" w:cs="Arial"/>
          <w:b/>
          <w:sz w:val="24"/>
        </w:rPr>
        <w:t>Status report for WI: Enhancements of network energy savings for NR</w:t>
      </w:r>
    </w:p>
    <w:p w14:paraId="4872680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680DAF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755D9" w14:textId="77777777" w:rsidR="005D2E1E" w:rsidRDefault="005D2E1E" w:rsidP="005D2E1E">
      <w:pPr>
        <w:rPr>
          <w:rFonts w:ascii="Arial" w:hAnsi="Arial" w:cs="Arial"/>
          <w:b/>
          <w:sz w:val="24"/>
        </w:rPr>
      </w:pPr>
      <w:r>
        <w:rPr>
          <w:rFonts w:ascii="Arial" w:hAnsi="Arial" w:cs="Arial"/>
          <w:b/>
          <w:color w:val="0000FF"/>
          <w:sz w:val="24"/>
        </w:rPr>
        <w:t>RP-250343</w:t>
      </w:r>
      <w:r>
        <w:rPr>
          <w:rFonts w:ascii="Arial" w:hAnsi="Arial" w:cs="Arial"/>
          <w:b/>
          <w:color w:val="0000FF"/>
          <w:sz w:val="24"/>
        </w:rPr>
        <w:tab/>
      </w:r>
      <w:r>
        <w:rPr>
          <w:rFonts w:ascii="Arial" w:hAnsi="Arial" w:cs="Arial"/>
          <w:b/>
          <w:sz w:val="24"/>
        </w:rPr>
        <w:t>Revised WID on enhancements of network energy savings for NR</w:t>
      </w:r>
    </w:p>
    <w:p w14:paraId="64755E9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Apple</w:t>
      </w:r>
    </w:p>
    <w:p w14:paraId="05BBA5C0" w14:textId="77777777" w:rsidR="005D2E1E" w:rsidRDefault="005D2E1E" w:rsidP="005D2E1E">
      <w:pPr>
        <w:rPr>
          <w:rFonts w:ascii="Arial" w:hAnsi="Arial" w:cs="Arial"/>
          <w:b/>
        </w:rPr>
      </w:pPr>
      <w:r>
        <w:rPr>
          <w:rFonts w:ascii="Arial" w:hAnsi="Arial" w:cs="Arial"/>
          <w:b/>
        </w:rPr>
        <w:t xml:space="preserve">Abstract: </w:t>
      </w:r>
    </w:p>
    <w:p w14:paraId="0AD25BC5" w14:textId="77777777" w:rsidR="005D2E1E" w:rsidRDefault="005D2E1E" w:rsidP="005D2E1E">
      <w:r>
        <w:t>last approved WID: RP-242354, update to reflect additional impacted TS/TR (38.304, 38.401)</w:t>
      </w:r>
    </w:p>
    <w:p w14:paraId="43173DB4" w14:textId="77777777" w:rsidR="005D2E1E" w:rsidRDefault="005D2E1E" w:rsidP="005D2E1E">
      <w:pPr>
        <w:rPr>
          <w:rFonts w:ascii="Arial" w:hAnsi="Arial" w:cs="Arial"/>
          <w:b/>
        </w:rPr>
      </w:pPr>
      <w:r>
        <w:rPr>
          <w:rFonts w:ascii="Arial" w:hAnsi="Arial" w:cs="Arial"/>
          <w:b/>
        </w:rPr>
        <w:t xml:space="preserve">Discussion: </w:t>
      </w:r>
    </w:p>
    <w:p w14:paraId="6DA6F183" w14:textId="77777777" w:rsidR="005D2E1E" w:rsidRDefault="005D2E1E" w:rsidP="005D2E1E">
      <w:r>
        <w:t>MCC: addition of 38.304 and 38.401 as affected specs</w:t>
      </w:r>
    </w:p>
    <w:p w14:paraId="388C27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7FFE8" w14:textId="77777777" w:rsidR="005D2E1E" w:rsidRDefault="005D2E1E" w:rsidP="005D2E1E">
      <w:pPr>
        <w:pStyle w:val="Heading5"/>
      </w:pPr>
      <w:bookmarkStart w:id="149" w:name="_Toc193744155"/>
      <w:bookmarkStart w:id="150" w:name="_Toc195035487"/>
      <w:r>
        <w:t>9.3.1.6</w:t>
      </w:r>
      <w:r>
        <w:tab/>
        <w:t>Core part: Multi-carrier enhancements for NR Phase 2 [RAN1 WI: NR_MC_enh2-Core]</w:t>
      </w:r>
      <w:bookmarkEnd w:id="149"/>
      <w:bookmarkEnd w:id="150"/>
    </w:p>
    <w:p w14:paraId="408153A1" w14:textId="77777777" w:rsidR="005D2E1E" w:rsidRDefault="005D2E1E" w:rsidP="005D2E1E">
      <w:pPr>
        <w:rPr>
          <w:rFonts w:ascii="Arial" w:hAnsi="Arial" w:cs="Arial"/>
          <w:b/>
          <w:sz w:val="24"/>
        </w:rPr>
      </w:pPr>
      <w:r>
        <w:rPr>
          <w:rFonts w:ascii="Arial" w:hAnsi="Arial" w:cs="Arial"/>
          <w:b/>
          <w:color w:val="0000FF"/>
          <w:sz w:val="24"/>
        </w:rPr>
        <w:t>RP-250413</w:t>
      </w:r>
      <w:r>
        <w:rPr>
          <w:rFonts w:ascii="Arial" w:hAnsi="Arial" w:cs="Arial"/>
          <w:b/>
          <w:color w:val="0000FF"/>
          <w:sz w:val="24"/>
        </w:rPr>
        <w:tab/>
      </w:r>
      <w:r>
        <w:rPr>
          <w:rFonts w:ascii="Arial" w:hAnsi="Arial" w:cs="Arial"/>
          <w:b/>
          <w:sz w:val="24"/>
        </w:rPr>
        <w:t>Status report for WI Cor part: Rel-19 Multi-carrier enhancements</w:t>
      </w:r>
    </w:p>
    <w:p w14:paraId="3C72142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Lenovo (Rapporteur)</w:t>
      </w:r>
    </w:p>
    <w:p w14:paraId="7F7B7BF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EEF12" w14:textId="77777777" w:rsidR="005D2E1E" w:rsidRDefault="005D2E1E" w:rsidP="005D2E1E">
      <w:pPr>
        <w:pStyle w:val="Heading5"/>
      </w:pPr>
      <w:bookmarkStart w:id="151" w:name="_Toc193744156"/>
      <w:bookmarkStart w:id="152" w:name="_Toc195035488"/>
      <w:r>
        <w:t>9.3.1.7</w:t>
      </w:r>
      <w:r>
        <w:tab/>
        <w:t>Solutions for Ambient IoT in NR [New RAN1 WI: Ambient_IoT_Solutions]</w:t>
      </w:r>
      <w:bookmarkEnd w:id="151"/>
      <w:bookmarkEnd w:id="152"/>
    </w:p>
    <w:p w14:paraId="52365EA1" w14:textId="77777777" w:rsidR="005D2E1E" w:rsidRDefault="005D2E1E" w:rsidP="005D2E1E">
      <w:pPr>
        <w:rPr>
          <w:rFonts w:ascii="Arial" w:hAnsi="Arial" w:cs="Arial"/>
          <w:b/>
          <w:sz w:val="24"/>
        </w:rPr>
      </w:pPr>
      <w:r>
        <w:rPr>
          <w:rFonts w:ascii="Arial" w:hAnsi="Arial" w:cs="Arial"/>
          <w:b/>
          <w:color w:val="0000FF"/>
          <w:sz w:val="24"/>
        </w:rPr>
        <w:t>RP-250029</w:t>
      </w:r>
      <w:r>
        <w:rPr>
          <w:rFonts w:ascii="Arial" w:hAnsi="Arial" w:cs="Arial"/>
          <w:b/>
          <w:color w:val="0000FF"/>
          <w:sz w:val="24"/>
        </w:rPr>
        <w:tab/>
      </w:r>
      <w:r>
        <w:rPr>
          <w:rFonts w:ascii="Arial" w:hAnsi="Arial" w:cs="Arial"/>
          <w:b/>
          <w:sz w:val="24"/>
        </w:rPr>
        <w:t>Reply LS to S2-2413035 = RP-243194 on A-IoT Conclusions in SA WG2 (S5-250680; to: SA2, RAN3; cc: RAN, SA; contact: China Unicom)</w:t>
      </w:r>
    </w:p>
    <w:p w14:paraId="0AD91F35"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S5-250680, to SA2, RAN3, cc RAN, SA</w:t>
      </w:r>
      <w:r>
        <w:rPr>
          <w:i/>
        </w:rPr>
        <w:br/>
      </w:r>
      <w:r>
        <w:rPr>
          <w:i/>
        </w:rPr>
        <w:tab/>
      </w:r>
      <w:r>
        <w:rPr>
          <w:i/>
        </w:rPr>
        <w:tab/>
      </w:r>
      <w:r>
        <w:rPr>
          <w:i/>
        </w:rPr>
        <w:tab/>
      </w:r>
      <w:r>
        <w:rPr>
          <w:i/>
        </w:rPr>
        <w:tab/>
      </w:r>
      <w:r>
        <w:rPr>
          <w:i/>
        </w:rPr>
        <w:tab/>
        <w:t>Source: SA5</w:t>
      </w:r>
    </w:p>
    <w:p w14:paraId="468EEA21" w14:textId="77777777" w:rsidR="005D2E1E" w:rsidRDefault="005D2E1E" w:rsidP="005D2E1E">
      <w:pPr>
        <w:rPr>
          <w:rFonts w:ascii="Arial" w:hAnsi="Arial" w:cs="Arial"/>
          <w:b/>
        </w:rPr>
      </w:pPr>
      <w:r>
        <w:rPr>
          <w:rFonts w:ascii="Arial" w:hAnsi="Arial" w:cs="Arial"/>
          <w:b/>
        </w:rPr>
        <w:t xml:space="preserve">Abstract: </w:t>
      </w:r>
    </w:p>
    <w:p w14:paraId="73B8BE77" w14:textId="77777777" w:rsidR="005D2E1E" w:rsidRDefault="005D2E1E" w:rsidP="005D2E1E">
      <w:r>
        <w:t>no RAN action requested</w:t>
      </w:r>
    </w:p>
    <w:p w14:paraId="116FCA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CE0D2" w14:textId="77777777" w:rsidR="005D2E1E" w:rsidRDefault="005D2E1E" w:rsidP="005D2E1E">
      <w:pPr>
        <w:rPr>
          <w:rFonts w:ascii="Arial" w:hAnsi="Arial" w:cs="Arial"/>
          <w:b/>
          <w:sz w:val="24"/>
        </w:rPr>
      </w:pPr>
      <w:r>
        <w:rPr>
          <w:rFonts w:ascii="Arial" w:hAnsi="Arial" w:cs="Arial"/>
          <w:b/>
          <w:color w:val="0000FF"/>
          <w:sz w:val="24"/>
        </w:rPr>
        <w:t>RP-250267</w:t>
      </w:r>
      <w:r>
        <w:rPr>
          <w:rFonts w:ascii="Arial" w:hAnsi="Arial" w:cs="Arial"/>
          <w:b/>
          <w:color w:val="0000FF"/>
          <w:sz w:val="24"/>
        </w:rPr>
        <w:tab/>
      </w:r>
      <w:r>
        <w:rPr>
          <w:rFonts w:ascii="Arial" w:hAnsi="Arial" w:cs="Arial"/>
          <w:b/>
          <w:sz w:val="24"/>
        </w:rPr>
        <w:t>Status report for Solutions for Ambient IoT (Internet of Things) in NR</w:t>
      </w:r>
    </w:p>
    <w:p w14:paraId="6B39870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8FE9806" w14:textId="77777777" w:rsidR="005D2E1E" w:rsidRDefault="005D2E1E" w:rsidP="005D2E1E">
      <w:pPr>
        <w:rPr>
          <w:rFonts w:ascii="Arial" w:hAnsi="Arial" w:cs="Arial"/>
          <w:b/>
        </w:rPr>
      </w:pPr>
      <w:r>
        <w:rPr>
          <w:rFonts w:ascii="Arial" w:hAnsi="Arial" w:cs="Arial"/>
          <w:b/>
        </w:rPr>
        <w:t xml:space="preserve">Discussion: </w:t>
      </w:r>
    </w:p>
    <w:p w14:paraId="7A1AEEB9" w14:textId="77777777" w:rsidR="005D2E1E" w:rsidRDefault="005D2E1E" w:rsidP="005D2E1E">
      <w:r>
        <w:t>CMCC: due to the latest progress of SA2 and SA3, the remaining issues of RAN2 part need to be updated</w:t>
      </w:r>
    </w:p>
    <w:p w14:paraId="764539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RP-250757</w:t>
      </w:r>
      <w:r>
        <w:rPr>
          <w:color w:val="993300"/>
          <w:u w:val="single"/>
        </w:rPr>
        <w:t>.</w:t>
      </w:r>
    </w:p>
    <w:p w14:paraId="58BCAF82" w14:textId="77777777" w:rsidR="005D2E1E" w:rsidRDefault="005D2E1E" w:rsidP="005D2E1E">
      <w:pPr>
        <w:rPr>
          <w:rFonts w:ascii="Arial" w:hAnsi="Arial" w:cs="Arial"/>
          <w:b/>
          <w:sz w:val="24"/>
        </w:rPr>
      </w:pPr>
      <w:r>
        <w:rPr>
          <w:rFonts w:ascii="Arial" w:hAnsi="Arial" w:cs="Arial"/>
          <w:b/>
          <w:color w:val="0000FF"/>
          <w:sz w:val="24"/>
        </w:rPr>
        <w:t>RP-250757</w:t>
      </w:r>
      <w:r>
        <w:rPr>
          <w:rFonts w:ascii="Arial" w:hAnsi="Arial" w:cs="Arial"/>
          <w:b/>
          <w:color w:val="0000FF"/>
          <w:sz w:val="24"/>
        </w:rPr>
        <w:tab/>
      </w:r>
      <w:r>
        <w:rPr>
          <w:rFonts w:ascii="Arial" w:hAnsi="Arial" w:cs="Arial"/>
          <w:b/>
          <w:sz w:val="24"/>
        </w:rPr>
        <w:t>Status report for Solutions for Ambient IoT (Internet of Things) in NR</w:t>
      </w:r>
    </w:p>
    <w:p w14:paraId="59A5E25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BEA2FAD" w14:textId="77777777" w:rsidR="005D2E1E" w:rsidRDefault="005D2E1E" w:rsidP="005D2E1E">
      <w:pPr>
        <w:rPr>
          <w:color w:val="808080"/>
        </w:rPr>
      </w:pPr>
      <w:r>
        <w:rPr>
          <w:color w:val="808080"/>
        </w:rPr>
        <w:lastRenderedPageBreak/>
        <w:t>(Replaces RP-250267)</w:t>
      </w:r>
    </w:p>
    <w:p w14:paraId="7233DF87" w14:textId="77777777" w:rsidR="005D2E1E" w:rsidRDefault="005D2E1E" w:rsidP="005D2E1E">
      <w:pPr>
        <w:rPr>
          <w:rFonts w:ascii="Arial" w:hAnsi="Arial" w:cs="Arial"/>
          <w:b/>
        </w:rPr>
      </w:pPr>
      <w:r>
        <w:rPr>
          <w:rFonts w:ascii="Arial" w:hAnsi="Arial" w:cs="Arial"/>
          <w:b/>
        </w:rPr>
        <w:t xml:space="preserve">Discussion: </w:t>
      </w:r>
    </w:p>
    <w:p w14:paraId="4B133C86" w14:textId="77777777" w:rsidR="005D2E1E" w:rsidRDefault="005D2E1E" w:rsidP="005D2E1E">
      <w:r>
        <w:t>MCC: late submission</w:t>
      </w:r>
    </w:p>
    <w:p w14:paraId="3C05AB89" w14:textId="77777777" w:rsidR="005D2E1E" w:rsidRDefault="005D2E1E" w:rsidP="005D2E1E">
      <w:r>
        <w:t>RAN VC (AT&amp;T): what was changed?</w:t>
      </w:r>
    </w:p>
    <w:p w14:paraId="40926BDB" w14:textId="77777777" w:rsidR="005D2E1E" w:rsidRDefault="005D2E1E" w:rsidP="005D2E1E">
      <w:r>
        <w:t>CMCC: open issues for RAN2 updated</w:t>
      </w:r>
    </w:p>
    <w:p w14:paraId="4C4076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21FA5" w14:textId="77777777" w:rsidR="005D2E1E" w:rsidRDefault="005D2E1E" w:rsidP="005D2E1E">
      <w:pPr>
        <w:rPr>
          <w:rFonts w:ascii="Arial" w:hAnsi="Arial" w:cs="Arial"/>
          <w:b/>
          <w:sz w:val="24"/>
        </w:rPr>
      </w:pPr>
      <w:r>
        <w:rPr>
          <w:rFonts w:ascii="Arial" w:hAnsi="Arial" w:cs="Arial"/>
          <w:b/>
          <w:color w:val="0000FF"/>
          <w:sz w:val="24"/>
        </w:rPr>
        <w:t>RP-250071</w:t>
      </w:r>
      <w:r>
        <w:rPr>
          <w:rFonts w:ascii="Arial" w:hAnsi="Arial" w:cs="Arial"/>
          <w:b/>
          <w:color w:val="0000FF"/>
          <w:sz w:val="24"/>
        </w:rPr>
        <w:tab/>
      </w:r>
      <w:r>
        <w:rPr>
          <w:rFonts w:ascii="Arial" w:hAnsi="Arial" w:cs="Arial"/>
          <w:b/>
          <w:sz w:val="24"/>
        </w:rPr>
        <w:t>Clarification for scope in Solutions for Ambient IoT</w:t>
      </w:r>
    </w:p>
    <w:p w14:paraId="4C84D67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2508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13057" w14:textId="77777777" w:rsidR="005D2E1E" w:rsidRDefault="005D2E1E" w:rsidP="005D2E1E">
      <w:pPr>
        <w:rPr>
          <w:rFonts w:ascii="Arial" w:hAnsi="Arial" w:cs="Arial"/>
          <w:b/>
          <w:sz w:val="24"/>
        </w:rPr>
      </w:pPr>
      <w:r>
        <w:rPr>
          <w:rFonts w:ascii="Arial" w:hAnsi="Arial" w:cs="Arial"/>
          <w:b/>
          <w:color w:val="0000FF"/>
          <w:sz w:val="24"/>
        </w:rPr>
        <w:t>RP-250170</w:t>
      </w:r>
      <w:r>
        <w:rPr>
          <w:rFonts w:ascii="Arial" w:hAnsi="Arial" w:cs="Arial"/>
          <w:b/>
          <w:color w:val="0000FF"/>
          <w:sz w:val="24"/>
        </w:rPr>
        <w:tab/>
      </w:r>
      <w:r>
        <w:rPr>
          <w:rFonts w:ascii="Arial" w:hAnsi="Arial" w:cs="Arial"/>
          <w:b/>
          <w:sz w:val="24"/>
        </w:rPr>
        <w:t>Discussion on A-IoT normative work in Rel-19</w:t>
      </w:r>
    </w:p>
    <w:p w14:paraId="76386C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DAEC2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A09C" w14:textId="77777777" w:rsidR="005D2E1E" w:rsidRDefault="005D2E1E" w:rsidP="005D2E1E">
      <w:pPr>
        <w:rPr>
          <w:rFonts w:ascii="Arial" w:hAnsi="Arial" w:cs="Arial"/>
          <w:b/>
          <w:sz w:val="24"/>
        </w:rPr>
      </w:pPr>
      <w:r>
        <w:rPr>
          <w:rFonts w:ascii="Arial" w:hAnsi="Arial" w:cs="Arial"/>
          <w:b/>
          <w:color w:val="0000FF"/>
          <w:sz w:val="24"/>
        </w:rPr>
        <w:t>RP-250215</w:t>
      </w:r>
      <w:r>
        <w:rPr>
          <w:rFonts w:ascii="Arial" w:hAnsi="Arial" w:cs="Arial"/>
          <w:b/>
          <w:color w:val="0000FF"/>
          <w:sz w:val="24"/>
        </w:rPr>
        <w:tab/>
      </w:r>
      <w:r>
        <w:rPr>
          <w:rFonts w:ascii="Arial" w:hAnsi="Arial" w:cs="Arial"/>
          <w:b/>
          <w:sz w:val="24"/>
        </w:rPr>
        <w:t>Discussion on the scope of Rel-19 Ambient IoT Work Item</w:t>
      </w:r>
    </w:p>
    <w:p w14:paraId="1CE6611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D2819E1" w14:textId="77777777" w:rsidR="005D2E1E" w:rsidRDefault="005D2E1E" w:rsidP="005D2E1E">
      <w:pPr>
        <w:rPr>
          <w:rFonts w:ascii="Arial" w:hAnsi="Arial" w:cs="Arial"/>
          <w:b/>
        </w:rPr>
      </w:pPr>
      <w:r>
        <w:rPr>
          <w:rFonts w:ascii="Arial" w:hAnsi="Arial" w:cs="Arial"/>
          <w:b/>
        </w:rPr>
        <w:t xml:space="preserve">Discussion: </w:t>
      </w:r>
    </w:p>
    <w:p w14:paraId="1675BB1C" w14:textId="77777777" w:rsidR="005D2E1E" w:rsidRDefault="005D2E1E" w:rsidP="005D2E1E">
      <w:r>
        <w:t>Proposal: Do not support "No FEC" or "code rate 1 for Rel 19 Ambient IoT D2R"</w:t>
      </w:r>
    </w:p>
    <w:p w14:paraId="3D97EA01" w14:textId="77777777" w:rsidR="005D2E1E" w:rsidRDefault="005D2E1E" w:rsidP="005D2E1E">
      <w:r>
        <w:t>OPPO: will not help to increase peak data rate</w:t>
      </w:r>
    </w:p>
    <w:p w14:paraId="07F8F11F" w14:textId="77777777" w:rsidR="005D2E1E" w:rsidRDefault="005D2E1E" w:rsidP="005D2E1E">
      <w:r>
        <w:t>CMCC: is not clear in the WID, there is a strong need to increase the peak data rate; complexity/how to achieve this is more up to WG</w:t>
      </w:r>
    </w:p>
    <w:p w14:paraId="7446F40C" w14:textId="77777777" w:rsidR="005D2E1E" w:rsidRDefault="005D2E1E" w:rsidP="005D2E1E">
      <w:r>
        <w:t>Samsung: "no FEC" is not in the scope of the WID</w:t>
      </w:r>
    </w:p>
    <w:p w14:paraId="610D5CA1" w14:textId="77777777" w:rsidR="005D2E1E" w:rsidRDefault="005D2E1E" w:rsidP="005D2E1E">
      <w:r>
        <w:t>Futurewei: "no FEC" is in the TR so question is whether to have a different coding rate; it is in the scope and should be supported</w:t>
      </w:r>
    </w:p>
    <w:p w14:paraId="58A77875" w14:textId="77777777" w:rsidR="005D2E1E" w:rsidRDefault="005D2E1E" w:rsidP="005D2E1E">
      <w:r>
        <w:t>RAN VC (AT&amp;T): asks RAN1 VC (Huawei) to lead an offline discussion (in afternoon coffee break)</w:t>
      </w:r>
    </w:p>
    <w:p w14:paraId="2BC516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C025E" w14:textId="77777777" w:rsidR="005D2E1E" w:rsidRDefault="005D2E1E" w:rsidP="005D2E1E">
      <w:pPr>
        <w:rPr>
          <w:rFonts w:ascii="Arial" w:hAnsi="Arial" w:cs="Arial"/>
          <w:b/>
          <w:sz w:val="24"/>
        </w:rPr>
      </w:pPr>
      <w:r>
        <w:rPr>
          <w:rFonts w:ascii="Arial" w:hAnsi="Arial" w:cs="Arial"/>
          <w:b/>
          <w:color w:val="0000FF"/>
          <w:sz w:val="24"/>
        </w:rPr>
        <w:t>RP-250269</w:t>
      </w:r>
      <w:r>
        <w:rPr>
          <w:rFonts w:ascii="Arial" w:hAnsi="Arial" w:cs="Arial"/>
          <w:b/>
          <w:color w:val="0000FF"/>
          <w:sz w:val="24"/>
        </w:rPr>
        <w:tab/>
      </w:r>
      <w:r>
        <w:rPr>
          <w:rFonts w:ascii="Arial" w:hAnsi="Arial" w:cs="Arial"/>
          <w:b/>
          <w:sz w:val="24"/>
        </w:rPr>
        <w:t>Clarification on the scope of Ambient loT WID</w:t>
      </w:r>
    </w:p>
    <w:p w14:paraId="3EC3AC5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Huawei, HiSilicon, Spreadtrum</w:t>
      </w:r>
    </w:p>
    <w:p w14:paraId="73B63C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EA021" w14:textId="77777777" w:rsidR="005D2E1E" w:rsidRDefault="005D2E1E" w:rsidP="005D2E1E">
      <w:pPr>
        <w:rPr>
          <w:rFonts w:ascii="Arial" w:hAnsi="Arial" w:cs="Arial"/>
          <w:b/>
          <w:sz w:val="24"/>
        </w:rPr>
      </w:pPr>
      <w:r>
        <w:rPr>
          <w:rFonts w:ascii="Arial" w:hAnsi="Arial" w:cs="Arial"/>
          <w:b/>
          <w:color w:val="0000FF"/>
          <w:sz w:val="24"/>
        </w:rPr>
        <w:t>RP-250290</w:t>
      </w:r>
      <w:r>
        <w:rPr>
          <w:rFonts w:ascii="Arial" w:hAnsi="Arial" w:cs="Arial"/>
          <w:b/>
          <w:color w:val="0000FF"/>
          <w:sz w:val="24"/>
        </w:rPr>
        <w:tab/>
      </w:r>
      <w:r>
        <w:rPr>
          <w:rFonts w:ascii="Arial" w:hAnsi="Arial" w:cs="Arial"/>
          <w:b/>
          <w:sz w:val="24"/>
        </w:rPr>
        <w:t>Scope discussion on Ambient IoT</w:t>
      </w:r>
    </w:p>
    <w:p w14:paraId="4A91EBD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5B10F5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E3A54" w14:textId="77777777" w:rsidR="005D2E1E" w:rsidRDefault="005D2E1E" w:rsidP="005D2E1E">
      <w:pPr>
        <w:rPr>
          <w:rFonts w:ascii="Arial" w:hAnsi="Arial" w:cs="Arial"/>
          <w:b/>
          <w:sz w:val="24"/>
        </w:rPr>
      </w:pPr>
      <w:r>
        <w:rPr>
          <w:rFonts w:ascii="Arial" w:hAnsi="Arial" w:cs="Arial"/>
          <w:b/>
          <w:color w:val="0000FF"/>
          <w:sz w:val="24"/>
        </w:rPr>
        <w:t>RP-250294</w:t>
      </w:r>
      <w:r>
        <w:rPr>
          <w:rFonts w:ascii="Arial" w:hAnsi="Arial" w:cs="Arial"/>
          <w:b/>
          <w:color w:val="0000FF"/>
          <w:sz w:val="24"/>
        </w:rPr>
        <w:tab/>
      </w:r>
      <w:r>
        <w:rPr>
          <w:rFonts w:ascii="Arial" w:hAnsi="Arial" w:cs="Arial"/>
          <w:b/>
          <w:sz w:val="24"/>
        </w:rPr>
        <w:t>Separate Specifications for A-IoT</w:t>
      </w:r>
    </w:p>
    <w:p w14:paraId="1B0076B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7BD822C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AF846" w14:textId="77777777" w:rsidR="005D2E1E" w:rsidRDefault="005D2E1E" w:rsidP="005D2E1E">
      <w:pPr>
        <w:rPr>
          <w:rFonts w:ascii="Arial" w:hAnsi="Arial" w:cs="Arial"/>
          <w:b/>
          <w:sz w:val="24"/>
        </w:rPr>
      </w:pPr>
      <w:r>
        <w:rPr>
          <w:rFonts w:ascii="Arial" w:hAnsi="Arial" w:cs="Arial"/>
          <w:b/>
          <w:color w:val="0000FF"/>
          <w:sz w:val="24"/>
        </w:rPr>
        <w:t>RP-250319</w:t>
      </w:r>
      <w:r>
        <w:rPr>
          <w:rFonts w:ascii="Arial" w:hAnsi="Arial" w:cs="Arial"/>
          <w:b/>
          <w:color w:val="0000FF"/>
          <w:sz w:val="24"/>
        </w:rPr>
        <w:tab/>
      </w:r>
      <w:r>
        <w:rPr>
          <w:rFonts w:ascii="Arial" w:hAnsi="Arial" w:cs="Arial"/>
          <w:b/>
          <w:sz w:val="24"/>
        </w:rPr>
        <w:t>Scope of Rel-19 Ambient IoT</w:t>
      </w:r>
    </w:p>
    <w:p w14:paraId="78D3501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B4B1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BC8AE" w14:textId="77777777" w:rsidR="005D2E1E" w:rsidRDefault="005D2E1E" w:rsidP="005D2E1E">
      <w:pPr>
        <w:rPr>
          <w:rFonts w:ascii="Arial" w:hAnsi="Arial" w:cs="Arial"/>
          <w:b/>
          <w:sz w:val="24"/>
        </w:rPr>
      </w:pPr>
      <w:r>
        <w:rPr>
          <w:rFonts w:ascii="Arial" w:hAnsi="Arial" w:cs="Arial"/>
          <w:b/>
          <w:color w:val="0000FF"/>
          <w:sz w:val="24"/>
        </w:rPr>
        <w:t>RP-250455</w:t>
      </w:r>
      <w:r>
        <w:rPr>
          <w:rFonts w:ascii="Arial" w:hAnsi="Arial" w:cs="Arial"/>
          <w:b/>
          <w:color w:val="0000FF"/>
          <w:sz w:val="24"/>
        </w:rPr>
        <w:tab/>
      </w:r>
      <w:r>
        <w:rPr>
          <w:rFonts w:ascii="Arial" w:hAnsi="Arial" w:cs="Arial"/>
          <w:b/>
          <w:sz w:val="24"/>
        </w:rPr>
        <w:t>Rel-19 Ambient IoT WI specifications and other issues</w:t>
      </w:r>
    </w:p>
    <w:p w14:paraId="771EBB5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105C375" w14:textId="77777777" w:rsidR="005D2E1E" w:rsidRDefault="005D2E1E" w:rsidP="005D2E1E">
      <w:pPr>
        <w:rPr>
          <w:rFonts w:ascii="Arial" w:hAnsi="Arial" w:cs="Arial"/>
          <w:b/>
        </w:rPr>
      </w:pPr>
      <w:r>
        <w:rPr>
          <w:rFonts w:ascii="Arial" w:hAnsi="Arial" w:cs="Arial"/>
          <w:b/>
        </w:rPr>
        <w:t xml:space="preserve">Discussion: </w:t>
      </w:r>
    </w:p>
    <w:p w14:paraId="05284B08" w14:textId="77777777" w:rsidR="005D2E1E" w:rsidRDefault="005D2E1E" w:rsidP="005D2E1E">
      <w:r>
        <w:t>Proposal 1: Either existing or new 38-series RAN1 specifications are deemed suitable for A-IoT. If existing specifications are not used, there should preferably be just one single new TS in RAN1.</w:t>
      </w:r>
    </w:p>
    <w:p w14:paraId="75D31831" w14:textId="77777777" w:rsidR="005D2E1E" w:rsidRDefault="005D2E1E" w:rsidP="005D2E1E">
      <w:r>
        <w:t>•</w:t>
      </w:r>
      <w:r>
        <w:tab/>
        <w:t>If existing NR specifications are used, it is preferred that editors primarily arrange A IoT in separated sections, similar to NB-IoT and sidelink.</w:t>
      </w:r>
    </w:p>
    <w:p w14:paraId="3E540909" w14:textId="77777777" w:rsidR="005D2E1E" w:rsidRDefault="005D2E1E" w:rsidP="005D2E1E">
      <w:r>
        <w:t>Ericsson: supports new specs</w:t>
      </w:r>
    </w:p>
    <w:p w14:paraId="38EB7437" w14:textId="77777777" w:rsidR="005D2E1E" w:rsidRDefault="005D2E1E" w:rsidP="005D2E1E">
      <w:r>
        <w:t>ZTE: cleaner to have existing specs in RAN1, we could have either existing 38.321 (with separate section) or new spec</w:t>
      </w:r>
    </w:p>
    <w:p w14:paraId="3BD62292" w14:textId="77777777" w:rsidR="005D2E1E" w:rsidRDefault="005D2E1E" w:rsidP="005D2E1E">
      <w:r>
        <w:t>Vodafone: for RAN2 MAC spec it would be better to have a separate spec</w:t>
      </w:r>
    </w:p>
    <w:p w14:paraId="20F9048C" w14:textId="77777777" w:rsidR="005D2E1E" w:rsidRDefault="005D2E1E" w:rsidP="005D2E1E">
      <w:r>
        <w:t>DT: we should also have separate specs for RAN3 (see our input RP-250294)</w:t>
      </w:r>
    </w:p>
    <w:p w14:paraId="0C30299B" w14:textId="77777777" w:rsidR="005D2E1E" w:rsidRDefault="005D2E1E" w:rsidP="005D2E1E">
      <w:r>
        <w:t>Qualcomm: prefers new specs per WG in 38 series</w:t>
      </w:r>
    </w:p>
    <w:p w14:paraId="2EB8E25F" w14:textId="77777777" w:rsidR="005D2E1E" w:rsidRDefault="005D2E1E" w:rsidP="005D2E1E">
      <w:r>
        <w:t>RAN1 Chair: both using existing specs or new specs will work, but prefers to take a decisions at RAN #107; has a preference for new specs</w:t>
      </w:r>
    </w:p>
    <w:p w14:paraId="05D11FCC" w14:textId="77777777" w:rsidR="005D2E1E" w:rsidRDefault="005D2E1E" w:rsidP="005D2E1E">
      <w:r>
        <w:t>RAN2 Chair: both works (38.321 or new spec) but would also like to have a decision at RAN #107</w:t>
      </w:r>
    </w:p>
    <w:p w14:paraId="42BD7AF3" w14:textId="77777777" w:rsidR="005D2E1E" w:rsidRDefault="005D2E1E" w:rsidP="005D2E1E">
      <w:r>
        <w:t>RAN3 Chair: preference in RAN3 is to use the existing spec</w:t>
      </w:r>
    </w:p>
    <w:p w14:paraId="7A228BB3" w14:textId="77777777" w:rsidR="005D2E1E" w:rsidRDefault="005D2E1E" w:rsidP="005D2E1E">
      <w:r>
        <w:t>RAN VC (AT&amp;T): suggests to take new specs for RAN1 and RAN2</w:t>
      </w:r>
    </w:p>
    <w:p w14:paraId="1A56408D" w14:textId="77777777" w:rsidR="005D2E1E" w:rsidRDefault="005D2E1E" w:rsidP="005D2E1E">
      <w:r>
        <w:t>Futurewei: intermediate UEs will touch existing specs, so separate sections may be a way forward; if we go for separate spec prefers to have only 1 spec in RAN1</w:t>
      </w:r>
    </w:p>
    <w:p w14:paraId="79F711B3" w14:textId="77777777" w:rsidR="005D2E1E" w:rsidRDefault="005D2E1E" w:rsidP="005D2E1E">
      <w:r>
        <w:t>vivo: when we look at future REL-20, then new specs will be more difficult</w:t>
      </w:r>
    </w:p>
    <w:p w14:paraId="166EEDE0" w14:textId="77777777" w:rsidR="005D2E1E" w:rsidRDefault="005D2E1E" w:rsidP="005D2E1E">
      <w:r>
        <w:t>RAN2 chair: will be not only 1 spec, stage 2 impacted and RRC in REL-20;</w:t>
      </w:r>
    </w:p>
    <w:p w14:paraId="38A868F1" w14:textId="77777777" w:rsidR="005D2E1E" w:rsidRDefault="005D2E1E" w:rsidP="005D2E1E">
      <w:r>
        <w:t>for stage 2 RAN2 prefers existing 38.300</w:t>
      </w:r>
    </w:p>
    <w:p w14:paraId="2FCEB2BA" w14:textId="77777777" w:rsidR="005D2E1E" w:rsidRDefault="005D2E1E" w:rsidP="005D2E1E">
      <w:r>
        <w:t>RAN VC (DT): but should be separate section in 38.300; would be good in RAN3 to also consider a new spec</w:t>
      </w:r>
    </w:p>
    <w:p w14:paraId="27AB66DC" w14:textId="77777777" w:rsidR="005D2E1E" w:rsidRDefault="005D2E1E" w:rsidP="005D2E1E">
      <w:r>
        <w:t>RAN VC (AT&amp;T): preference for 1 new RAN1 spec? 19</w:t>
      </w:r>
    </w:p>
    <w:p w14:paraId="7595BEDD" w14:textId="77777777" w:rsidR="005D2E1E" w:rsidRDefault="005D2E1E" w:rsidP="005D2E1E">
      <w:r>
        <w:t>RAN VC (AT&amp;T): existing spec for RAN1? 10</w:t>
      </w:r>
    </w:p>
    <w:p w14:paraId="0CC8264A" w14:textId="77777777" w:rsidR="005D2E1E" w:rsidRDefault="005D2E1E" w:rsidP="005D2E1E">
      <w:r>
        <w:t>RAN VC (AT&amp;T): preference for new MAC spec? 19</w:t>
      </w:r>
    </w:p>
    <w:p w14:paraId="75719E0D" w14:textId="77777777" w:rsidR="005D2E1E" w:rsidRDefault="005D2E1E" w:rsidP="005D2E1E">
      <w:r>
        <w:t>RAN VC (AT&amp;T): existing 38.321? 6</w:t>
      </w:r>
    </w:p>
    <w:p w14:paraId="22C94944" w14:textId="77777777" w:rsidR="005D2E1E" w:rsidRDefault="005D2E1E" w:rsidP="005D2E1E">
      <w:r>
        <w:t>conclusion: 1 new RAN1 spec in 38 series, new RAN2 spec for MAC in 38 series, for 38.300 we will have a separate section; RAN3 will continue with existing 38.413</w:t>
      </w:r>
    </w:p>
    <w:p w14:paraId="1F0C88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EA48D" w14:textId="77777777" w:rsidR="005D2E1E" w:rsidRDefault="005D2E1E" w:rsidP="005D2E1E">
      <w:pPr>
        <w:rPr>
          <w:rFonts w:ascii="Arial" w:hAnsi="Arial" w:cs="Arial"/>
          <w:b/>
          <w:sz w:val="24"/>
        </w:rPr>
      </w:pPr>
      <w:r>
        <w:rPr>
          <w:rFonts w:ascii="Arial" w:hAnsi="Arial" w:cs="Arial"/>
          <w:b/>
          <w:color w:val="0000FF"/>
          <w:sz w:val="24"/>
        </w:rPr>
        <w:t>RP-250544</w:t>
      </w:r>
      <w:r>
        <w:rPr>
          <w:rFonts w:ascii="Arial" w:hAnsi="Arial" w:cs="Arial"/>
          <w:b/>
          <w:color w:val="0000FF"/>
          <w:sz w:val="24"/>
        </w:rPr>
        <w:tab/>
      </w:r>
      <w:r>
        <w:rPr>
          <w:rFonts w:ascii="Arial" w:hAnsi="Arial" w:cs="Arial"/>
          <w:b/>
          <w:sz w:val="24"/>
        </w:rPr>
        <w:t>Discussion on A-IoT in Rel-19</w:t>
      </w:r>
    </w:p>
    <w:p w14:paraId="642B79A1"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2E60F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C63B4" w14:textId="77777777" w:rsidR="005D2E1E" w:rsidRDefault="005D2E1E" w:rsidP="005D2E1E">
      <w:pPr>
        <w:rPr>
          <w:rFonts w:ascii="Arial" w:hAnsi="Arial" w:cs="Arial"/>
          <w:b/>
          <w:sz w:val="24"/>
        </w:rPr>
      </w:pPr>
      <w:r>
        <w:rPr>
          <w:rFonts w:ascii="Arial" w:hAnsi="Arial" w:cs="Arial"/>
          <w:b/>
          <w:color w:val="0000FF"/>
          <w:sz w:val="24"/>
        </w:rPr>
        <w:t>RP-250777</w:t>
      </w:r>
      <w:r>
        <w:rPr>
          <w:rFonts w:ascii="Arial" w:hAnsi="Arial" w:cs="Arial"/>
          <w:b/>
          <w:color w:val="0000FF"/>
          <w:sz w:val="24"/>
        </w:rPr>
        <w:tab/>
      </w:r>
      <w:r>
        <w:rPr>
          <w:rFonts w:ascii="Arial" w:hAnsi="Arial" w:cs="Arial"/>
          <w:b/>
          <w:sz w:val="24"/>
        </w:rPr>
        <w:t>Moderator's summary on A-IoT WID scope clarification</w:t>
      </w:r>
    </w:p>
    <w:p w14:paraId="4DB9ECFF"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(Huawei)</w:t>
      </w:r>
    </w:p>
    <w:p w14:paraId="70C5CF2C" w14:textId="77777777" w:rsidR="005D2E1E" w:rsidRDefault="005D2E1E" w:rsidP="005D2E1E">
      <w:pPr>
        <w:rPr>
          <w:rFonts w:ascii="Arial" w:hAnsi="Arial" w:cs="Arial"/>
          <w:b/>
        </w:rPr>
      </w:pPr>
      <w:r>
        <w:rPr>
          <w:rFonts w:ascii="Arial" w:hAnsi="Arial" w:cs="Arial"/>
          <w:b/>
        </w:rPr>
        <w:t xml:space="preserve">Abstract: </w:t>
      </w:r>
    </w:p>
    <w:p w14:paraId="6FA9B155" w14:textId="77777777" w:rsidR="005D2E1E" w:rsidRDefault="005D2E1E" w:rsidP="005D2E1E">
      <w:r>
        <w:t>offline discussion will handle RP-250215, 0071, 0269, 0455, 0544</w:t>
      </w:r>
    </w:p>
    <w:p w14:paraId="5C050EE0" w14:textId="77777777" w:rsidR="005D2E1E" w:rsidRDefault="005D2E1E" w:rsidP="005D2E1E">
      <w:pPr>
        <w:rPr>
          <w:rFonts w:ascii="Arial" w:hAnsi="Arial" w:cs="Arial"/>
          <w:b/>
        </w:rPr>
      </w:pPr>
      <w:r>
        <w:rPr>
          <w:rFonts w:ascii="Arial" w:hAnsi="Arial" w:cs="Arial"/>
          <w:b/>
        </w:rPr>
        <w:t xml:space="preserve">Discussion: </w:t>
      </w:r>
    </w:p>
    <w:p w14:paraId="49189119" w14:textId="77777777" w:rsidR="005D2E1E" w:rsidRDefault="005D2E1E" w:rsidP="005D2E1E">
      <w:r>
        <w:t>RAN1 VC (Huawei): rapporteur has a WID revision and we can come back to it later</w:t>
      </w:r>
    </w:p>
    <w:p w14:paraId="4E8351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04CE1" w14:textId="77777777" w:rsidR="005D2E1E" w:rsidRDefault="005D2E1E" w:rsidP="005D2E1E">
      <w:pPr>
        <w:rPr>
          <w:rFonts w:ascii="Arial" w:hAnsi="Arial" w:cs="Arial"/>
          <w:b/>
          <w:sz w:val="24"/>
        </w:rPr>
      </w:pPr>
      <w:r>
        <w:rPr>
          <w:rFonts w:ascii="Arial" w:hAnsi="Arial" w:cs="Arial"/>
          <w:b/>
          <w:color w:val="0000FF"/>
          <w:sz w:val="24"/>
        </w:rPr>
        <w:t>RP-250268</w:t>
      </w:r>
      <w:r>
        <w:rPr>
          <w:rFonts w:ascii="Arial" w:hAnsi="Arial" w:cs="Arial"/>
          <w:b/>
          <w:color w:val="0000FF"/>
          <w:sz w:val="24"/>
        </w:rPr>
        <w:tab/>
      </w:r>
      <w:r>
        <w:rPr>
          <w:rFonts w:ascii="Arial" w:hAnsi="Arial" w:cs="Arial"/>
          <w:b/>
          <w:sz w:val="24"/>
        </w:rPr>
        <w:t>Revised WID: Solutions for Ambient IoT (Internet of Things) in NR</w:t>
      </w:r>
    </w:p>
    <w:p w14:paraId="382224A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10E547D5" w14:textId="77777777" w:rsidR="005D2E1E" w:rsidRDefault="005D2E1E" w:rsidP="005D2E1E">
      <w:pPr>
        <w:rPr>
          <w:rFonts w:ascii="Arial" w:hAnsi="Arial" w:cs="Arial"/>
          <w:b/>
        </w:rPr>
      </w:pPr>
      <w:r>
        <w:rPr>
          <w:rFonts w:ascii="Arial" w:hAnsi="Arial" w:cs="Arial"/>
          <w:b/>
        </w:rPr>
        <w:t xml:space="preserve">Discussion: </w:t>
      </w:r>
    </w:p>
    <w:p w14:paraId="47016117" w14:textId="77777777" w:rsidR="005D2E1E" w:rsidRDefault="005D2E1E" w:rsidP="005D2E1E">
      <w:r>
        <w:t>MCC: first new spec can not be created by 2 different WIs Ambient_IoT_Solutions-Core and Ambient_IoT_Solutions-Perf; apart from this, it would also mean to shift the Core part target date to RAN #111 (March 26) and with this the whole WI Ambient_IoT_Solutions from REL-19 to REL-20</w:t>
      </w:r>
    </w:p>
    <w:p w14:paraId="1AF677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RP-250776</w:t>
      </w:r>
      <w:r>
        <w:rPr>
          <w:color w:val="993300"/>
          <w:u w:val="single"/>
        </w:rPr>
        <w:t>.</w:t>
      </w:r>
    </w:p>
    <w:p w14:paraId="7C4DF39D" w14:textId="77777777" w:rsidR="005D2E1E" w:rsidRDefault="005D2E1E" w:rsidP="005D2E1E">
      <w:pPr>
        <w:rPr>
          <w:rFonts w:ascii="Arial" w:hAnsi="Arial" w:cs="Arial"/>
          <w:b/>
          <w:sz w:val="24"/>
        </w:rPr>
      </w:pPr>
      <w:r>
        <w:rPr>
          <w:rFonts w:ascii="Arial" w:hAnsi="Arial" w:cs="Arial"/>
          <w:b/>
          <w:color w:val="0000FF"/>
          <w:sz w:val="24"/>
        </w:rPr>
        <w:t>RP-250776</w:t>
      </w:r>
      <w:r>
        <w:rPr>
          <w:rFonts w:ascii="Arial" w:hAnsi="Arial" w:cs="Arial"/>
          <w:b/>
          <w:color w:val="0000FF"/>
          <w:sz w:val="24"/>
        </w:rPr>
        <w:tab/>
      </w:r>
      <w:r>
        <w:rPr>
          <w:rFonts w:ascii="Arial" w:hAnsi="Arial" w:cs="Arial"/>
          <w:b/>
          <w:sz w:val="24"/>
        </w:rPr>
        <w:t>Revised WID: Solutions for Ambient IoT (Internet of Things) in NR</w:t>
      </w:r>
    </w:p>
    <w:p w14:paraId="5587BD27"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53706964" w14:textId="77777777" w:rsidR="005D2E1E" w:rsidRDefault="005D2E1E" w:rsidP="005D2E1E">
      <w:pPr>
        <w:rPr>
          <w:color w:val="808080"/>
        </w:rPr>
      </w:pPr>
      <w:r>
        <w:rPr>
          <w:color w:val="808080"/>
        </w:rPr>
        <w:t>(Replaces RP-250268)</w:t>
      </w:r>
    </w:p>
    <w:p w14:paraId="1A881492" w14:textId="77777777" w:rsidR="005D2E1E" w:rsidRDefault="005D2E1E" w:rsidP="005D2E1E">
      <w:pPr>
        <w:rPr>
          <w:rFonts w:ascii="Arial" w:hAnsi="Arial" w:cs="Arial"/>
          <w:b/>
        </w:rPr>
      </w:pPr>
      <w:r>
        <w:rPr>
          <w:rFonts w:ascii="Arial" w:hAnsi="Arial" w:cs="Arial"/>
          <w:b/>
        </w:rPr>
        <w:t xml:space="preserve">Discussion: </w:t>
      </w:r>
    </w:p>
    <w:p w14:paraId="7189E673" w14:textId="77777777" w:rsidR="005D2E1E" w:rsidRDefault="005D2E1E" w:rsidP="005D2E1E">
      <w:r>
        <w:t>MCC: WGs of first new TSs missing, rapporteurs for all new TSs missing</w:t>
      </w:r>
    </w:p>
    <w:p w14:paraId="525AB992" w14:textId="77777777" w:rsidR="005D2E1E" w:rsidRDefault="005D2E1E" w:rsidP="005D2E1E">
      <w:r>
        <w:t>Spreadtrum: remove "specification" from new RAN1 and RAN2 TS</w:t>
      </w:r>
    </w:p>
    <w:p w14:paraId="7D8DF02D" w14:textId="77777777" w:rsidR="005D2E1E" w:rsidRDefault="005D2E1E" w:rsidP="005D2E1E">
      <w:r>
        <w:t>CMCC: 38.201, 38.202 should also be removed?</w:t>
      </w:r>
    </w:p>
    <w:p w14:paraId="4943DBE5" w14:textId="77777777" w:rsidR="005D2E1E" w:rsidRDefault="005D2E1E" w:rsidP="005D2E1E">
      <w:r>
        <w:t>Futurewei: should be kept separate</w:t>
      </w:r>
    </w:p>
    <w:p w14:paraId="4B57A93F" w14:textId="77777777" w:rsidR="005D2E1E" w:rsidRDefault="005D2E1E" w:rsidP="005D2E1E">
      <w:r>
        <w:t>OPPO: agrees with Futurewei</w:t>
      </w:r>
    </w:p>
    <w:p w14:paraId="7D04B38B" w14:textId="77777777" w:rsidR="005D2E1E" w:rsidRDefault="005D2E1E" w:rsidP="005D2E1E">
      <w:r>
        <w:t>Panasonic: suggests to keep 38.201 and remove 38.202 (is interaction with physical layer)</w:t>
      </w:r>
    </w:p>
    <w:p w14:paraId="3868DDA6" w14:textId="77777777" w:rsidR="005D2E1E" w:rsidRDefault="005D2E1E" w:rsidP="005D2E1E">
      <w:r>
        <w:t>Huawei: keep them listed and we can still revise next time if needed</w:t>
      </w:r>
    </w:p>
    <w:p w14:paraId="2A0BF0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RP-250796</w:t>
      </w:r>
      <w:r>
        <w:rPr>
          <w:color w:val="993300"/>
          <w:u w:val="single"/>
        </w:rPr>
        <w:t>.</w:t>
      </w:r>
    </w:p>
    <w:p w14:paraId="2712D472" w14:textId="77777777" w:rsidR="005D2E1E" w:rsidRDefault="005D2E1E" w:rsidP="005D2E1E">
      <w:pPr>
        <w:rPr>
          <w:rFonts w:ascii="Arial" w:hAnsi="Arial" w:cs="Arial"/>
          <w:b/>
          <w:sz w:val="24"/>
        </w:rPr>
      </w:pPr>
      <w:r>
        <w:rPr>
          <w:rFonts w:ascii="Arial" w:hAnsi="Arial" w:cs="Arial"/>
          <w:b/>
          <w:color w:val="0000FF"/>
          <w:sz w:val="24"/>
        </w:rPr>
        <w:t>RP-250796</w:t>
      </w:r>
      <w:r>
        <w:rPr>
          <w:rFonts w:ascii="Arial" w:hAnsi="Arial" w:cs="Arial"/>
          <w:b/>
          <w:color w:val="0000FF"/>
          <w:sz w:val="24"/>
        </w:rPr>
        <w:tab/>
      </w:r>
      <w:r>
        <w:rPr>
          <w:rFonts w:ascii="Arial" w:hAnsi="Arial" w:cs="Arial"/>
          <w:b/>
          <w:sz w:val="24"/>
        </w:rPr>
        <w:t>Revised WID: Solutions for Ambient IoT (Internet of Things) in NR</w:t>
      </w:r>
    </w:p>
    <w:p w14:paraId="186CED4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25D6E0A2" w14:textId="77777777" w:rsidR="005D2E1E" w:rsidRDefault="005D2E1E" w:rsidP="005D2E1E">
      <w:pPr>
        <w:rPr>
          <w:color w:val="808080"/>
        </w:rPr>
      </w:pPr>
      <w:r>
        <w:rPr>
          <w:color w:val="808080"/>
        </w:rPr>
        <w:t>(Replaces RP-250776)</w:t>
      </w:r>
    </w:p>
    <w:p w14:paraId="3F7470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2B3A5" w14:textId="77777777" w:rsidR="005D2E1E" w:rsidRDefault="005D2E1E" w:rsidP="005D2E1E">
      <w:pPr>
        <w:pStyle w:val="Heading4"/>
      </w:pPr>
      <w:bookmarkStart w:id="153" w:name="_Toc193744157"/>
      <w:bookmarkStart w:id="154" w:name="_Toc195035489"/>
      <w:r>
        <w:lastRenderedPageBreak/>
        <w:t>9.3.2</w:t>
      </w:r>
      <w:r>
        <w:tab/>
        <w:t>Related to RAN2 led WIs</w:t>
      </w:r>
      <w:bookmarkEnd w:id="153"/>
      <w:bookmarkEnd w:id="154"/>
    </w:p>
    <w:p w14:paraId="7582C03E" w14:textId="77777777" w:rsidR="005D2E1E" w:rsidRDefault="005D2E1E" w:rsidP="005D2E1E">
      <w:pPr>
        <w:pStyle w:val="Heading5"/>
      </w:pPr>
      <w:bookmarkStart w:id="155" w:name="_Toc193744158"/>
      <w:bookmarkStart w:id="156" w:name="_Toc195035490"/>
      <w:r>
        <w:t>9.3.2.1</w:t>
      </w:r>
      <w:r>
        <w:tab/>
        <w:t>NR mobility enhancements Phase 4 [RAN2 WI: NR_Mob_Ph4]</w:t>
      </w:r>
      <w:bookmarkEnd w:id="155"/>
      <w:bookmarkEnd w:id="156"/>
    </w:p>
    <w:p w14:paraId="3415FBBE" w14:textId="77777777" w:rsidR="005D2E1E" w:rsidRDefault="005D2E1E" w:rsidP="005D2E1E">
      <w:pPr>
        <w:rPr>
          <w:rFonts w:ascii="Arial" w:hAnsi="Arial" w:cs="Arial"/>
          <w:b/>
          <w:sz w:val="24"/>
        </w:rPr>
      </w:pPr>
      <w:r>
        <w:rPr>
          <w:rFonts w:ascii="Arial" w:hAnsi="Arial" w:cs="Arial"/>
          <w:b/>
          <w:color w:val="0000FF"/>
          <w:sz w:val="24"/>
        </w:rPr>
        <w:t>RP-250338</w:t>
      </w:r>
      <w:r>
        <w:rPr>
          <w:rFonts w:ascii="Arial" w:hAnsi="Arial" w:cs="Arial"/>
          <w:b/>
          <w:color w:val="0000FF"/>
          <w:sz w:val="24"/>
        </w:rPr>
        <w:tab/>
      </w:r>
      <w:r>
        <w:rPr>
          <w:rFonts w:ascii="Arial" w:hAnsi="Arial" w:cs="Arial"/>
          <w:b/>
          <w:sz w:val="24"/>
        </w:rPr>
        <w:t>Status Report for Work Item: NR mobility enhancements Phase 4 (rapporteur: Apple)</w:t>
      </w:r>
    </w:p>
    <w:p w14:paraId="4A676D2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D470A6" w14:textId="77777777" w:rsidR="005D2E1E" w:rsidRDefault="005D2E1E" w:rsidP="005D2E1E">
      <w:pPr>
        <w:rPr>
          <w:rFonts w:ascii="Arial" w:hAnsi="Arial" w:cs="Arial"/>
          <w:b/>
        </w:rPr>
      </w:pPr>
      <w:r>
        <w:rPr>
          <w:rFonts w:ascii="Arial" w:hAnsi="Arial" w:cs="Arial"/>
          <w:b/>
        </w:rPr>
        <w:t xml:space="preserve">Abstract: </w:t>
      </w:r>
    </w:p>
    <w:p w14:paraId="7CF28291" w14:textId="77777777" w:rsidR="005D2E1E" w:rsidRDefault="005D2E1E" w:rsidP="005D2E1E">
      <w:r>
        <w:t>Core 65%; Perf 0%</w:t>
      </w:r>
    </w:p>
    <w:p w14:paraId="7E87F5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FED3A" w14:textId="77777777" w:rsidR="005D2E1E" w:rsidRDefault="005D2E1E" w:rsidP="005D2E1E">
      <w:pPr>
        <w:rPr>
          <w:rFonts w:ascii="Arial" w:hAnsi="Arial" w:cs="Arial"/>
          <w:b/>
          <w:sz w:val="24"/>
        </w:rPr>
      </w:pPr>
      <w:r>
        <w:rPr>
          <w:rFonts w:ascii="Arial" w:hAnsi="Arial" w:cs="Arial"/>
          <w:b/>
          <w:color w:val="0000FF"/>
          <w:sz w:val="24"/>
        </w:rPr>
        <w:t>RP-250158</w:t>
      </w:r>
      <w:r>
        <w:rPr>
          <w:rFonts w:ascii="Arial" w:hAnsi="Arial" w:cs="Arial"/>
          <w:b/>
          <w:color w:val="0000FF"/>
          <w:sz w:val="24"/>
        </w:rPr>
        <w:tab/>
      </w:r>
      <w:r>
        <w:rPr>
          <w:rFonts w:ascii="Arial" w:hAnsi="Arial" w:cs="Arial"/>
          <w:b/>
          <w:sz w:val="24"/>
        </w:rPr>
        <w:t>Discussion on check-point of Mobility phase4</w:t>
      </w:r>
    </w:p>
    <w:p w14:paraId="03CCA2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C79B62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E2A39" w14:textId="77777777" w:rsidR="005D2E1E" w:rsidRDefault="005D2E1E" w:rsidP="005D2E1E">
      <w:pPr>
        <w:rPr>
          <w:rFonts w:ascii="Arial" w:hAnsi="Arial" w:cs="Arial"/>
          <w:b/>
          <w:sz w:val="24"/>
        </w:rPr>
      </w:pPr>
      <w:r>
        <w:rPr>
          <w:rFonts w:ascii="Arial" w:hAnsi="Arial" w:cs="Arial"/>
          <w:b/>
          <w:color w:val="0000FF"/>
          <w:sz w:val="24"/>
        </w:rPr>
        <w:t>RP-250270</w:t>
      </w:r>
      <w:r>
        <w:rPr>
          <w:rFonts w:ascii="Arial" w:hAnsi="Arial" w:cs="Arial"/>
          <w:b/>
          <w:color w:val="0000FF"/>
          <w:sz w:val="24"/>
        </w:rPr>
        <w:tab/>
      </w:r>
      <w:r>
        <w:rPr>
          <w:rFonts w:ascii="Arial" w:hAnsi="Arial" w:cs="Arial"/>
          <w:b/>
          <w:sz w:val="24"/>
        </w:rPr>
        <w:t>Views on  scope of Rel 19 mobility enhancements</w:t>
      </w:r>
    </w:p>
    <w:p w14:paraId="05B692B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265C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30FC6" w14:textId="77777777" w:rsidR="005D2E1E" w:rsidRDefault="005D2E1E" w:rsidP="005D2E1E">
      <w:pPr>
        <w:rPr>
          <w:rFonts w:ascii="Arial" w:hAnsi="Arial" w:cs="Arial"/>
          <w:b/>
          <w:sz w:val="24"/>
        </w:rPr>
      </w:pPr>
      <w:r>
        <w:rPr>
          <w:rFonts w:ascii="Arial" w:hAnsi="Arial" w:cs="Arial"/>
          <w:b/>
          <w:color w:val="0000FF"/>
          <w:sz w:val="24"/>
        </w:rPr>
        <w:t>RP-250340</w:t>
      </w:r>
      <w:r>
        <w:rPr>
          <w:rFonts w:ascii="Arial" w:hAnsi="Arial" w:cs="Arial"/>
          <w:b/>
          <w:color w:val="0000FF"/>
          <w:sz w:val="24"/>
        </w:rPr>
        <w:tab/>
      </w:r>
      <w:r>
        <w:rPr>
          <w:rFonts w:ascii="Arial" w:hAnsi="Arial" w:cs="Arial"/>
          <w:b/>
          <w:sz w:val="24"/>
        </w:rPr>
        <w:t>Discussion on rel-19 mobility enhancements WID revision</w:t>
      </w:r>
    </w:p>
    <w:p w14:paraId="1040D6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China Telecom</w:t>
      </w:r>
    </w:p>
    <w:p w14:paraId="2275AA37" w14:textId="77777777" w:rsidR="005D2E1E" w:rsidRDefault="005D2E1E" w:rsidP="005D2E1E">
      <w:pPr>
        <w:rPr>
          <w:rFonts w:ascii="Arial" w:hAnsi="Arial" w:cs="Arial"/>
          <w:b/>
        </w:rPr>
      </w:pPr>
      <w:r>
        <w:rPr>
          <w:rFonts w:ascii="Arial" w:hAnsi="Arial" w:cs="Arial"/>
          <w:b/>
        </w:rPr>
        <w:t xml:space="preserve">Discussion: </w:t>
      </w:r>
    </w:p>
    <w:p w14:paraId="170FC96A" w14:textId="77777777" w:rsidR="005D2E1E" w:rsidRDefault="005D2E1E" w:rsidP="005D2E1E">
      <w:r>
        <w:t>Proposal 1: Do NOT increase the scope of Conditional LTM sub-objective in Rel-19 Mobility Enhancements work-item. Remove the checkpoint accordingly.</w:t>
      </w:r>
    </w:p>
    <w:p w14:paraId="53AE9B48" w14:textId="77777777" w:rsidR="005D2E1E" w:rsidRDefault="005D2E1E" w:rsidP="005D2E1E">
      <w:r>
        <w:t>Xiaomi: agrees with Apple</w:t>
      </w:r>
    </w:p>
    <w:p w14:paraId="6C8806B3" w14:textId="77777777" w:rsidR="005D2E1E" w:rsidRDefault="005D2E1E" w:rsidP="005D2E1E">
      <w:r>
        <w:t>LG: supports Apple proposal</w:t>
      </w:r>
    </w:p>
    <w:p w14:paraId="3975F04C" w14:textId="77777777" w:rsidR="005D2E1E" w:rsidRDefault="005D2E1E" w:rsidP="005D2E1E">
      <w:r>
        <w:t>ZTE: from RAN2 point of view there is nothing to be done</w:t>
      </w:r>
    </w:p>
    <w:p w14:paraId="7C906368" w14:textId="77777777" w:rsidR="005D2E1E" w:rsidRDefault="005D2E1E" w:rsidP="005D2E1E">
      <w:r>
        <w:t>RAN2 Chair: mobility WI is already overloaded so no upscoping possible</w:t>
      </w:r>
    </w:p>
    <w:p w14:paraId="4A4277C7" w14:textId="77777777" w:rsidR="005D2E1E" w:rsidRDefault="005D2E1E" w:rsidP="005D2E1E">
      <w:r>
        <w:t>RAN VC (AT&amp;T): any objection to go with the Apple proposal to not increase work for RAN2 and RAN4? None</w:t>
      </w:r>
    </w:p>
    <w:p w14:paraId="72F9F5D1" w14:textId="77777777" w:rsidR="005D2E1E" w:rsidRDefault="005D2E1E" w:rsidP="005D2E1E">
      <w:r>
        <w:t>conclusion: proposal 1 is endorsed</w:t>
      </w:r>
    </w:p>
    <w:p w14:paraId="7A583BA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6334A" w14:textId="77777777" w:rsidR="005D2E1E" w:rsidRDefault="005D2E1E" w:rsidP="005D2E1E">
      <w:pPr>
        <w:rPr>
          <w:rFonts w:ascii="Arial" w:hAnsi="Arial" w:cs="Arial"/>
          <w:b/>
          <w:sz w:val="24"/>
        </w:rPr>
      </w:pPr>
      <w:r>
        <w:rPr>
          <w:rFonts w:ascii="Arial" w:hAnsi="Arial" w:cs="Arial"/>
          <w:b/>
          <w:color w:val="0000FF"/>
          <w:sz w:val="24"/>
        </w:rPr>
        <w:t>RP-250416</w:t>
      </w:r>
      <w:r>
        <w:rPr>
          <w:rFonts w:ascii="Arial" w:hAnsi="Arial" w:cs="Arial"/>
          <w:b/>
          <w:color w:val="0000FF"/>
          <w:sz w:val="24"/>
        </w:rPr>
        <w:tab/>
      </w:r>
      <w:r>
        <w:rPr>
          <w:rFonts w:ascii="Arial" w:hAnsi="Arial" w:cs="Arial"/>
          <w:b/>
          <w:sz w:val="24"/>
        </w:rPr>
        <w:t>Conditional LTM for DC case</w:t>
      </w:r>
    </w:p>
    <w:p w14:paraId="711A76D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1F4D476F" w14:textId="77777777" w:rsidR="005D2E1E" w:rsidRDefault="005D2E1E" w:rsidP="005D2E1E">
      <w:pPr>
        <w:rPr>
          <w:rFonts w:ascii="Arial" w:hAnsi="Arial" w:cs="Arial"/>
          <w:b/>
        </w:rPr>
      </w:pPr>
      <w:r>
        <w:rPr>
          <w:rFonts w:ascii="Arial" w:hAnsi="Arial" w:cs="Arial"/>
          <w:b/>
        </w:rPr>
        <w:t xml:space="preserve">Discussion: </w:t>
      </w:r>
    </w:p>
    <w:p w14:paraId="72BA2B96" w14:textId="77777777" w:rsidR="005D2E1E" w:rsidRDefault="005D2E1E" w:rsidP="005D2E1E">
      <w:r>
        <w:t>Proposal 1: Conditional Intra-CU SCG LTM can be supported in Rel-19 only if the current mechanisms for Rel-18 Intra-SN SCG LTM and Rel-19 MCG CLTM can be reused without additional enhancement.</w:t>
      </w:r>
    </w:p>
    <w:p w14:paraId="6B2717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E373C" w14:textId="77777777" w:rsidR="005D2E1E" w:rsidRDefault="005D2E1E" w:rsidP="005D2E1E">
      <w:pPr>
        <w:rPr>
          <w:rFonts w:ascii="Arial" w:hAnsi="Arial" w:cs="Arial"/>
          <w:b/>
          <w:sz w:val="24"/>
        </w:rPr>
      </w:pPr>
      <w:r>
        <w:rPr>
          <w:rFonts w:ascii="Arial" w:hAnsi="Arial" w:cs="Arial"/>
          <w:b/>
          <w:color w:val="0000FF"/>
          <w:sz w:val="24"/>
        </w:rPr>
        <w:lastRenderedPageBreak/>
        <w:t>RP-250520</w:t>
      </w:r>
      <w:r>
        <w:rPr>
          <w:rFonts w:ascii="Arial" w:hAnsi="Arial" w:cs="Arial"/>
          <w:b/>
          <w:color w:val="0000FF"/>
          <w:sz w:val="24"/>
        </w:rPr>
        <w:tab/>
      </w:r>
      <w:r>
        <w:rPr>
          <w:rFonts w:ascii="Arial" w:hAnsi="Arial" w:cs="Arial"/>
          <w:b/>
          <w:sz w:val="24"/>
        </w:rPr>
        <w:t>Discussion on the checkpoint for NR mobility enhancements Phase 4</w:t>
      </w:r>
    </w:p>
    <w:p w14:paraId="7D59E4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A469D8" w14:textId="77777777" w:rsidR="005D2E1E" w:rsidRDefault="005D2E1E" w:rsidP="005D2E1E">
      <w:pPr>
        <w:rPr>
          <w:rFonts w:ascii="Arial" w:hAnsi="Arial" w:cs="Arial"/>
          <w:b/>
        </w:rPr>
      </w:pPr>
      <w:r>
        <w:rPr>
          <w:rFonts w:ascii="Arial" w:hAnsi="Arial" w:cs="Arial"/>
          <w:b/>
        </w:rPr>
        <w:t xml:space="preserve">Abstract: </w:t>
      </w:r>
    </w:p>
    <w:p w14:paraId="4A7D8BC3" w14:textId="77777777" w:rsidR="005D2E1E" w:rsidRDefault="005D2E1E" w:rsidP="005D2E1E">
      <w:r>
        <w:t>CATTs 'view on the checkpoint for NR mobility enhancements phase 4</w:t>
      </w:r>
    </w:p>
    <w:p w14:paraId="4D67A143" w14:textId="77777777" w:rsidR="005D2E1E" w:rsidRDefault="005D2E1E" w:rsidP="005D2E1E">
      <w:pPr>
        <w:rPr>
          <w:rFonts w:ascii="Arial" w:hAnsi="Arial" w:cs="Arial"/>
          <w:b/>
        </w:rPr>
      </w:pPr>
      <w:r>
        <w:rPr>
          <w:rFonts w:ascii="Arial" w:hAnsi="Arial" w:cs="Arial"/>
          <w:b/>
        </w:rPr>
        <w:t xml:space="preserve">Discussion: </w:t>
      </w:r>
    </w:p>
    <w:p w14:paraId="1BA276FC" w14:textId="77777777" w:rsidR="005D2E1E" w:rsidRDefault="005D2E1E" w:rsidP="005D2E1E">
      <w:r>
        <w:t>Proposal 1: In Rel-19, only support the conditional intra-CU MCG LTM with SN unchanged in DC case. No extra case is supported.</w:t>
      </w:r>
    </w:p>
    <w:p w14:paraId="42BB6DC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E2E2D" w14:textId="77777777" w:rsidR="005D2E1E" w:rsidRDefault="005D2E1E" w:rsidP="005D2E1E">
      <w:pPr>
        <w:rPr>
          <w:rFonts w:ascii="Arial" w:hAnsi="Arial" w:cs="Arial"/>
          <w:b/>
          <w:sz w:val="24"/>
        </w:rPr>
      </w:pPr>
      <w:r>
        <w:rPr>
          <w:rFonts w:ascii="Arial" w:hAnsi="Arial" w:cs="Arial"/>
          <w:b/>
          <w:color w:val="0000FF"/>
          <w:sz w:val="24"/>
        </w:rPr>
        <w:t>RP-250339</w:t>
      </w:r>
      <w:r>
        <w:rPr>
          <w:rFonts w:ascii="Arial" w:hAnsi="Arial" w:cs="Arial"/>
          <w:b/>
          <w:color w:val="0000FF"/>
          <w:sz w:val="24"/>
        </w:rPr>
        <w:tab/>
      </w:r>
      <w:r>
        <w:rPr>
          <w:rFonts w:ascii="Arial" w:hAnsi="Arial" w:cs="Arial"/>
          <w:b/>
          <w:sz w:val="24"/>
        </w:rPr>
        <w:t>Revised Work Item: NR mobility enhancements Phase 4</w:t>
      </w:r>
    </w:p>
    <w:p w14:paraId="3CEE3C8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1A93F7A2" w14:textId="77777777" w:rsidR="005D2E1E" w:rsidRDefault="005D2E1E" w:rsidP="005D2E1E">
      <w:pPr>
        <w:rPr>
          <w:rFonts w:ascii="Arial" w:hAnsi="Arial" w:cs="Arial"/>
          <w:b/>
        </w:rPr>
      </w:pPr>
      <w:r>
        <w:rPr>
          <w:rFonts w:ascii="Arial" w:hAnsi="Arial" w:cs="Arial"/>
          <w:b/>
        </w:rPr>
        <w:t xml:space="preserve">Abstract: </w:t>
      </w:r>
    </w:p>
    <w:p w14:paraId="398FC25E" w14:textId="77777777" w:rsidR="005D2E1E" w:rsidRDefault="005D2E1E" w:rsidP="005D2E1E">
      <w:r>
        <w:t>minor WID revision (remove checkpoint)</w:t>
      </w:r>
    </w:p>
    <w:p w14:paraId="5B2052AF" w14:textId="77777777" w:rsidR="005D2E1E" w:rsidRDefault="005D2E1E" w:rsidP="005D2E1E">
      <w:pPr>
        <w:rPr>
          <w:rFonts w:ascii="Arial" w:hAnsi="Arial" w:cs="Arial"/>
          <w:b/>
        </w:rPr>
      </w:pPr>
      <w:r>
        <w:rPr>
          <w:rFonts w:ascii="Arial" w:hAnsi="Arial" w:cs="Arial"/>
          <w:b/>
        </w:rPr>
        <w:t xml:space="preserve">Discussion: </w:t>
      </w:r>
    </w:p>
    <w:p w14:paraId="0210E8CE" w14:textId="77777777" w:rsidR="005D2E1E" w:rsidRDefault="005D2E1E" w:rsidP="005D2E1E">
      <w:r>
        <w:t>MCC: removal of checkpoint from objectives</w:t>
      </w:r>
    </w:p>
    <w:p w14:paraId="5DBFE985" w14:textId="77777777" w:rsidR="005D2E1E" w:rsidRDefault="005D2E1E" w:rsidP="005D2E1E">
      <w:r>
        <w:t>RAN VC (AT&amp;T): seems to be in line with our decision of RP-250340</w:t>
      </w:r>
    </w:p>
    <w:p w14:paraId="266E867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A147E" w14:textId="77777777" w:rsidR="005D2E1E" w:rsidRDefault="005D2E1E" w:rsidP="005D2E1E">
      <w:pPr>
        <w:pStyle w:val="Heading5"/>
      </w:pPr>
      <w:bookmarkStart w:id="157" w:name="_Toc193744159"/>
      <w:bookmarkStart w:id="158" w:name="_Toc195035491"/>
      <w:r>
        <w:t>9.3.2.2</w:t>
      </w:r>
      <w:r>
        <w:tab/>
        <w:t>NTN for NR Phase 3 [RAN2 WI: NR_NTN_Ph3]</w:t>
      </w:r>
      <w:bookmarkEnd w:id="157"/>
      <w:bookmarkEnd w:id="158"/>
    </w:p>
    <w:p w14:paraId="5E61109F" w14:textId="77777777" w:rsidR="005D2E1E" w:rsidRDefault="005D2E1E" w:rsidP="005D2E1E">
      <w:pPr>
        <w:rPr>
          <w:rFonts w:ascii="Arial" w:hAnsi="Arial" w:cs="Arial"/>
          <w:b/>
          <w:sz w:val="24"/>
        </w:rPr>
      </w:pPr>
      <w:r>
        <w:rPr>
          <w:rFonts w:ascii="Arial" w:hAnsi="Arial" w:cs="Arial"/>
          <w:b/>
          <w:color w:val="0000FF"/>
          <w:sz w:val="24"/>
        </w:rPr>
        <w:t>RP-250041</w:t>
      </w:r>
      <w:r>
        <w:rPr>
          <w:rFonts w:ascii="Arial" w:hAnsi="Arial" w:cs="Arial"/>
          <w:b/>
          <w:color w:val="0000FF"/>
          <w:sz w:val="24"/>
        </w:rPr>
        <w:tab/>
      </w:r>
      <w:r>
        <w:rPr>
          <w:rFonts w:ascii="Arial" w:hAnsi="Arial" w:cs="Arial"/>
          <w:b/>
          <w:sz w:val="24"/>
        </w:rPr>
        <w:t>Status report for WID: Non-Terrestrial Networks (NTN) for NR Phase 3</w:t>
      </w:r>
    </w:p>
    <w:p w14:paraId="4CC77E8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C4CCD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3D37A" w14:textId="77777777" w:rsidR="005D2E1E" w:rsidRDefault="005D2E1E" w:rsidP="005D2E1E">
      <w:pPr>
        <w:pStyle w:val="Heading5"/>
      </w:pPr>
      <w:bookmarkStart w:id="159" w:name="_Toc193744160"/>
      <w:bookmarkStart w:id="160" w:name="_Toc195035492"/>
      <w:r>
        <w:t>9.3.2.3</w:t>
      </w:r>
      <w:r>
        <w:tab/>
        <w:t>XR for NR Phase 3 [RAN2 WI: NR_XR_Ph3]</w:t>
      </w:r>
      <w:bookmarkEnd w:id="159"/>
      <w:bookmarkEnd w:id="160"/>
    </w:p>
    <w:p w14:paraId="15B4C20B" w14:textId="77777777" w:rsidR="005D2E1E" w:rsidRDefault="005D2E1E" w:rsidP="005D2E1E">
      <w:pPr>
        <w:rPr>
          <w:rFonts w:ascii="Arial" w:hAnsi="Arial" w:cs="Arial"/>
          <w:b/>
          <w:sz w:val="24"/>
        </w:rPr>
      </w:pPr>
      <w:r>
        <w:rPr>
          <w:rFonts w:ascii="Arial" w:hAnsi="Arial" w:cs="Arial"/>
          <w:b/>
          <w:color w:val="0000FF"/>
          <w:sz w:val="24"/>
        </w:rPr>
        <w:t>RP-250106</w:t>
      </w:r>
      <w:r>
        <w:rPr>
          <w:rFonts w:ascii="Arial" w:hAnsi="Arial" w:cs="Arial"/>
          <w:b/>
          <w:color w:val="0000FF"/>
          <w:sz w:val="24"/>
        </w:rPr>
        <w:tab/>
      </w:r>
      <w:r>
        <w:rPr>
          <w:rFonts w:ascii="Arial" w:hAnsi="Arial" w:cs="Arial"/>
          <w:b/>
          <w:sz w:val="24"/>
        </w:rPr>
        <w:t>Status Report for XR (eXtended Reality) for NR Phase 3</w:t>
      </w:r>
    </w:p>
    <w:p w14:paraId="5284E7D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Qualcomm (Rapporteurs)</w:t>
      </w:r>
    </w:p>
    <w:p w14:paraId="4FBF77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66E22" w14:textId="77777777" w:rsidR="005D2E1E" w:rsidRDefault="005D2E1E" w:rsidP="005D2E1E">
      <w:pPr>
        <w:rPr>
          <w:rFonts w:ascii="Arial" w:hAnsi="Arial" w:cs="Arial"/>
          <w:b/>
          <w:sz w:val="24"/>
        </w:rPr>
      </w:pPr>
      <w:r>
        <w:rPr>
          <w:rFonts w:ascii="Arial" w:hAnsi="Arial" w:cs="Arial"/>
          <w:b/>
          <w:color w:val="0000FF"/>
          <w:sz w:val="24"/>
        </w:rPr>
        <w:t>RP-250175</w:t>
      </w:r>
      <w:r>
        <w:rPr>
          <w:rFonts w:ascii="Arial" w:hAnsi="Arial" w:cs="Arial"/>
          <w:b/>
          <w:color w:val="0000FF"/>
          <w:sz w:val="24"/>
        </w:rPr>
        <w:tab/>
      </w:r>
      <w:r>
        <w:rPr>
          <w:rFonts w:ascii="Arial" w:hAnsi="Arial" w:cs="Arial"/>
          <w:b/>
          <w:sz w:val="24"/>
        </w:rPr>
        <w:t>Discussion on checkpoints for Rel-19 XR</w:t>
      </w:r>
    </w:p>
    <w:p w14:paraId="31CC1C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E5F77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5AE94" w14:textId="77777777" w:rsidR="005D2E1E" w:rsidRDefault="005D2E1E" w:rsidP="005D2E1E">
      <w:pPr>
        <w:rPr>
          <w:rFonts w:ascii="Arial" w:hAnsi="Arial" w:cs="Arial"/>
          <w:b/>
          <w:sz w:val="24"/>
        </w:rPr>
      </w:pPr>
      <w:r>
        <w:rPr>
          <w:rFonts w:ascii="Arial" w:hAnsi="Arial" w:cs="Arial"/>
          <w:b/>
          <w:color w:val="0000FF"/>
          <w:sz w:val="24"/>
        </w:rPr>
        <w:t>RP-250220</w:t>
      </w:r>
      <w:r>
        <w:rPr>
          <w:rFonts w:ascii="Arial" w:hAnsi="Arial" w:cs="Arial"/>
          <w:b/>
          <w:color w:val="0000FF"/>
          <w:sz w:val="24"/>
        </w:rPr>
        <w:tab/>
      </w:r>
      <w:r>
        <w:rPr>
          <w:rFonts w:ascii="Arial" w:hAnsi="Arial" w:cs="Arial"/>
          <w:b/>
          <w:sz w:val="24"/>
        </w:rPr>
        <w:t>Discussion on checkpoints for Rel-19 XR</w:t>
      </w:r>
    </w:p>
    <w:p w14:paraId="368729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7A4558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3D850" w14:textId="77777777" w:rsidR="005D2E1E" w:rsidRDefault="005D2E1E" w:rsidP="005D2E1E">
      <w:pPr>
        <w:rPr>
          <w:rFonts w:ascii="Arial" w:hAnsi="Arial" w:cs="Arial"/>
          <w:b/>
          <w:sz w:val="24"/>
        </w:rPr>
      </w:pPr>
      <w:r>
        <w:rPr>
          <w:rFonts w:ascii="Arial" w:hAnsi="Arial" w:cs="Arial"/>
          <w:b/>
          <w:color w:val="0000FF"/>
          <w:sz w:val="24"/>
        </w:rPr>
        <w:lastRenderedPageBreak/>
        <w:t>RP-250545</w:t>
      </w:r>
      <w:r>
        <w:rPr>
          <w:rFonts w:ascii="Arial" w:hAnsi="Arial" w:cs="Arial"/>
          <w:b/>
          <w:color w:val="0000FF"/>
          <w:sz w:val="24"/>
        </w:rPr>
        <w:tab/>
      </w:r>
      <w:r>
        <w:rPr>
          <w:rFonts w:ascii="Arial" w:hAnsi="Arial" w:cs="Arial"/>
          <w:b/>
          <w:sz w:val="24"/>
        </w:rPr>
        <w:t>Discussion on Rel-19 XR enhancements</w:t>
      </w:r>
    </w:p>
    <w:p w14:paraId="189E508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C8502C0" w14:textId="77777777" w:rsidR="005D2E1E" w:rsidRDefault="005D2E1E" w:rsidP="005D2E1E">
      <w:pPr>
        <w:rPr>
          <w:rFonts w:ascii="Arial" w:hAnsi="Arial" w:cs="Arial"/>
          <w:b/>
        </w:rPr>
      </w:pPr>
      <w:r>
        <w:rPr>
          <w:rFonts w:ascii="Arial" w:hAnsi="Arial" w:cs="Arial"/>
          <w:b/>
        </w:rPr>
        <w:t xml:space="preserve">Discussion: </w:t>
      </w:r>
    </w:p>
    <w:p w14:paraId="65C724D6" w14:textId="77777777" w:rsidR="005D2E1E" w:rsidRDefault="005D2E1E" w:rsidP="005D2E1E">
      <w:r>
        <w:t>Proposal 1: Based on the agreements in SA2 and RAN2, the work on multi-modality awareness in RAN can start with TUs allocated (i.e., 0.5 TU per RAN3 meeting) for the corresponding work in RAN3 from Q2, 2025.</w:t>
      </w:r>
    </w:p>
    <w:p w14:paraId="23DD2293" w14:textId="77777777" w:rsidR="005D2E1E" w:rsidRDefault="005D2E1E" w:rsidP="005D2E1E">
      <w:r>
        <w:t xml:space="preserve">Proposal 2: Modify the existing objective for RAN based XR rate control to support RAN3 work. </w:t>
      </w:r>
    </w:p>
    <w:p w14:paraId="75842C67" w14:textId="77777777" w:rsidR="005D2E1E" w:rsidRDefault="005D2E1E" w:rsidP="005D2E1E">
      <w:r>
        <w:t>Proposal 3: Add the following objective for normative work on XR in Rel-19 [RAN3]:</w:t>
      </w:r>
    </w:p>
    <w:p w14:paraId="6AA864CD" w14:textId="77777777" w:rsidR="005D2E1E" w:rsidRDefault="005D2E1E" w:rsidP="005D2E1E">
      <w:r>
        <w:t>-</w:t>
      </w:r>
      <w:r>
        <w:tab/>
        <w:t>Support PDU Set Information Marking without QoS parameters;</w:t>
      </w:r>
    </w:p>
    <w:p w14:paraId="592FF033" w14:textId="77777777" w:rsidR="005D2E1E" w:rsidRDefault="005D2E1E" w:rsidP="005D2E1E">
      <w:r>
        <w:t>-</w:t>
      </w:r>
      <w:r>
        <w:tab/>
        <w:t>Identify signalling impacts to support of time to next burst/burst size information and exposure of available data rate to CN, if any.</w:t>
      </w:r>
    </w:p>
    <w:p w14:paraId="1F1ECBAA" w14:textId="77777777" w:rsidR="005D2E1E" w:rsidRDefault="005D2E1E" w:rsidP="005D2E1E">
      <w:r>
        <w:t>-</w:t>
      </w:r>
      <w:r>
        <w:tab/>
        <w:t>Signaling support towards multi-modality awareness.</w:t>
      </w:r>
    </w:p>
    <w:p w14:paraId="7B780B4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495ED" w14:textId="77777777" w:rsidR="005D2E1E" w:rsidRDefault="005D2E1E" w:rsidP="005D2E1E">
      <w:pPr>
        <w:rPr>
          <w:rFonts w:ascii="Arial" w:hAnsi="Arial" w:cs="Arial"/>
          <w:b/>
          <w:sz w:val="24"/>
        </w:rPr>
      </w:pPr>
      <w:r>
        <w:rPr>
          <w:rFonts w:ascii="Arial" w:hAnsi="Arial" w:cs="Arial"/>
          <w:b/>
          <w:color w:val="0000FF"/>
          <w:sz w:val="24"/>
        </w:rPr>
        <w:t>RP-250778</w:t>
      </w:r>
      <w:r>
        <w:rPr>
          <w:rFonts w:ascii="Arial" w:hAnsi="Arial" w:cs="Arial"/>
          <w:b/>
          <w:color w:val="0000FF"/>
          <w:sz w:val="24"/>
        </w:rPr>
        <w:tab/>
      </w:r>
      <w:r>
        <w:rPr>
          <w:rFonts w:ascii="Arial" w:hAnsi="Arial" w:cs="Arial"/>
          <w:b/>
          <w:sz w:val="24"/>
        </w:rPr>
        <w:t>Way forward for XR Release 19 WI revisions discussion</w:t>
      </w:r>
    </w:p>
    <w:p w14:paraId="130892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F16CB8" w14:textId="77777777" w:rsidR="005D2E1E" w:rsidRDefault="005D2E1E" w:rsidP="005D2E1E">
      <w:pPr>
        <w:rPr>
          <w:rFonts w:ascii="Arial" w:hAnsi="Arial" w:cs="Arial"/>
          <w:b/>
        </w:rPr>
      </w:pPr>
      <w:r>
        <w:rPr>
          <w:rFonts w:ascii="Arial" w:hAnsi="Arial" w:cs="Arial"/>
          <w:b/>
        </w:rPr>
        <w:t xml:space="preserve">Abstract: </w:t>
      </w:r>
    </w:p>
    <w:p w14:paraId="2AE49A73" w14:textId="77777777" w:rsidR="005D2E1E" w:rsidRDefault="005D2E1E" w:rsidP="005D2E1E">
      <w:r>
        <w:t>related to RP-250545</w:t>
      </w:r>
    </w:p>
    <w:p w14:paraId="1F05EBD2" w14:textId="77777777" w:rsidR="005D2E1E" w:rsidRDefault="005D2E1E" w:rsidP="005D2E1E">
      <w:pPr>
        <w:rPr>
          <w:rFonts w:ascii="Arial" w:hAnsi="Arial" w:cs="Arial"/>
          <w:b/>
        </w:rPr>
      </w:pPr>
      <w:r>
        <w:rPr>
          <w:rFonts w:ascii="Arial" w:hAnsi="Arial" w:cs="Arial"/>
          <w:b/>
        </w:rPr>
        <w:t xml:space="preserve">Discussion: </w:t>
      </w:r>
    </w:p>
    <w:p w14:paraId="41349A0D" w14:textId="77777777" w:rsidR="005D2E1E" w:rsidRDefault="005D2E1E" w:rsidP="005D2E1E">
      <w:r>
        <w:t>RAN3 chair: only 0.5 TU available from RAN3</w:t>
      </w:r>
    </w:p>
    <w:p w14:paraId="1A06B87F" w14:textId="77777777" w:rsidR="005D2E1E" w:rsidRDefault="005D2E1E" w:rsidP="005D2E1E">
      <w:r>
        <w:t>conclusion: proposals 1,2,3 are endorsed</w:t>
      </w:r>
    </w:p>
    <w:p w14:paraId="0EE0967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8FACB" w14:textId="77777777" w:rsidR="005D2E1E" w:rsidRDefault="005D2E1E" w:rsidP="005D2E1E">
      <w:pPr>
        <w:rPr>
          <w:rFonts w:ascii="Arial" w:hAnsi="Arial" w:cs="Arial"/>
          <w:b/>
          <w:sz w:val="24"/>
        </w:rPr>
      </w:pPr>
      <w:r>
        <w:rPr>
          <w:rFonts w:ascii="Arial" w:hAnsi="Arial" w:cs="Arial"/>
          <w:b/>
          <w:color w:val="0000FF"/>
          <w:sz w:val="24"/>
        </w:rPr>
        <w:t>RP-250421</w:t>
      </w:r>
      <w:r>
        <w:rPr>
          <w:rFonts w:ascii="Arial" w:hAnsi="Arial" w:cs="Arial"/>
          <w:b/>
          <w:color w:val="0000FF"/>
          <w:sz w:val="24"/>
        </w:rPr>
        <w:tab/>
      </w:r>
      <w:r>
        <w:rPr>
          <w:rFonts w:ascii="Arial" w:hAnsi="Arial" w:cs="Arial"/>
          <w:b/>
          <w:sz w:val="24"/>
        </w:rPr>
        <w:t>Rel-19 XR</w:t>
      </w:r>
    </w:p>
    <w:p w14:paraId="62BA13F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9DAD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0F4E6" w14:textId="77777777" w:rsidR="005D2E1E" w:rsidRDefault="005D2E1E" w:rsidP="005D2E1E">
      <w:pPr>
        <w:rPr>
          <w:rFonts w:ascii="Arial" w:hAnsi="Arial" w:cs="Arial"/>
          <w:b/>
          <w:sz w:val="24"/>
        </w:rPr>
      </w:pPr>
      <w:r>
        <w:rPr>
          <w:rFonts w:ascii="Arial" w:hAnsi="Arial" w:cs="Arial"/>
          <w:b/>
          <w:color w:val="0000FF"/>
          <w:sz w:val="24"/>
        </w:rPr>
        <w:t>RP-250534</w:t>
      </w:r>
      <w:r>
        <w:rPr>
          <w:rFonts w:ascii="Arial" w:hAnsi="Arial" w:cs="Arial"/>
          <w:b/>
          <w:color w:val="0000FF"/>
          <w:sz w:val="24"/>
        </w:rPr>
        <w:tab/>
      </w:r>
      <w:r>
        <w:rPr>
          <w:rFonts w:ascii="Arial" w:hAnsi="Arial" w:cs="Arial"/>
          <w:b/>
          <w:sz w:val="24"/>
        </w:rPr>
        <w:t>Discussion on Rel-19 XR</w:t>
      </w:r>
    </w:p>
    <w:p w14:paraId="008FD7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95688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D675C" w14:textId="77777777" w:rsidR="005D2E1E" w:rsidRDefault="005D2E1E" w:rsidP="005D2E1E">
      <w:pPr>
        <w:rPr>
          <w:rFonts w:ascii="Arial" w:hAnsi="Arial" w:cs="Arial"/>
          <w:b/>
          <w:sz w:val="24"/>
        </w:rPr>
      </w:pPr>
      <w:r>
        <w:rPr>
          <w:rFonts w:ascii="Arial" w:hAnsi="Arial" w:cs="Arial"/>
          <w:b/>
          <w:color w:val="0000FF"/>
          <w:sz w:val="24"/>
        </w:rPr>
        <w:t>RP-250195</w:t>
      </w:r>
      <w:r>
        <w:rPr>
          <w:rFonts w:ascii="Arial" w:hAnsi="Arial" w:cs="Arial"/>
          <w:b/>
          <w:color w:val="0000FF"/>
          <w:sz w:val="24"/>
        </w:rPr>
        <w:tab/>
      </w:r>
      <w:r>
        <w:rPr>
          <w:rFonts w:ascii="Arial" w:hAnsi="Arial" w:cs="Arial"/>
          <w:b/>
          <w:sz w:val="24"/>
        </w:rPr>
        <w:t>Discussion on Rel-19 XR WID</w:t>
      </w:r>
    </w:p>
    <w:p w14:paraId="383339F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443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1E17C" w14:textId="77777777" w:rsidR="005D2E1E" w:rsidRDefault="005D2E1E" w:rsidP="005D2E1E">
      <w:pPr>
        <w:rPr>
          <w:rFonts w:ascii="Arial" w:hAnsi="Arial" w:cs="Arial"/>
          <w:b/>
          <w:sz w:val="24"/>
        </w:rPr>
      </w:pPr>
      <w:r>
        <w:rPr>
          <w:rFonts w:ascii="Arial" w:hAnsi="Arial" w:cs="Arial"/>
          <w:b/>
          <w:color w:val="0000FF"/>
          <w:sz w:val="24"/>
        </w:rPr>
        <w:t>RP-250531</w:t>
      </w:r>
      <w:r>
        <w:rPr>
          <w:rFonts w:ascii="Arial" w:hAnsi="Arial" w:cs="Arial"/>
          <w:b/>
          <w:color w:val="0000FF"/>
          <w:sz w:val="24"/>
        </w:rPr>
        <w:tab/>
      </w:r>
      <w:r>
        <w:rPr>
          <w:rFonts w:ascii="Arial" w:hAnsi="Arial" w:cs="Arial"/>
          <w:b/>
          <w:sz w:val="24"/>
        </w:rPr>
        <w:t>Check point and WID update proposal for R19 XR WI</w:t>
      </w:r>
    </w:p>
    <w:p w14:paraId="216448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F2D44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CFFDE" w14:textId="77777777" w:rsidR="005D2E1E" w:rsidRDefault="005D2E1E" w:rsidP="005D2E1E">
      <w:pPr>
        <w:rPr>
          <w:rFonts w:ascii="Arial" w:hAnsi="Arial" w:cs="Arial"/>
          <w:b/>
          <w:sz w:val="24"/>
        </w:rPr>
      </w:pPr>
      <w:r>
        <w:rPr>
          <w:rFonts w:ascii="Arial" w:hAnsi="Arial" w:cs="Arial"/>
          <w:b/>
          <w:color w:val="0000FF"/>
          <w:sz w:val="24"/>
        </w:rPr>
        <w:lastRenderedPageBreak/>
        <w:t>RP-250107</w:t>
      </w:r>
      <w:r>
        <w:rPr>
          <w:rFonts w:ascii="Arial" w:hAnsi="Arial" w:cs="Arial"/>
          <w:b/>
          <w:color w:val="0000FF"/>
          <w:sz w:val="24"/>
        </w:rPr>
        <w:tab/>
      </w:r>
      <w:r>
        <w:rPr>
          <w:rFonts w:ascii="Arial" w:hAnsi="Arial" w:cs="Arial"/>
          <w:b/>
          <w:sz w:val="24"/>
        </w:rPr>
        <w:t>Revised WID: XR (eXtended Reality) for NR Phase 3</w:t>
      </w:r>
    </w:p>
    <w:p w14:paraId="55E0A52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 (Rapporteurs)</w:t>
      </w:r>
    </w:p>
    <w:p w14:paraId="262D1AF8" w14:textId="77777777" w:rsidR="005D2E1E" w:rsidRDefault="005D2E1E" w:rsidP="005D2E1E">
      <w:pPr>
        <w:rPr>
          <w:color w:val="808080"/>
        </w:rPr>
      </w:pPr>
      <w:r>
        <w:rPr>
          <w:color w:val="808080"/>
        </w:rPr>
        <w:t>(Replaces RP-243318)</w:t>
      </w:r>
    </w:p>
    <w:p w14:paraId="2B706659" w14:textId="77777777" w:rsidR="005D2E1E" w:rsidRDefault="005D2E1E" w:rsidP="005D2E1E">
      <w:pPr>
        <w:rPr>
          <w:rFonts w:ascii="Arial" w:hAnsi="Arial" w:cs="Arial"/>
          <w:b/>
        </w:rPr>
      </w:pPr>
      <w:r>
        <w:rPr>
          <w:rFonts w:ascii="Arial" w:hAnsi="Arial" w:cs="Arial"/>
          <w:b/>
        </w:rPr>
        <w:t xml:space="preserve">Discussion: </w:t>
      </w:r>
    </w:p>
    <w:p w14:paraId="12133E66" w14:textId="77777777" w:rsidR="005D2E1E" w:rsidRDefault="005D2E1E" w:rsidP="005D2E1E">
      <w:r>
        <w:t>Nokia: TUs were updated as well</w:t>
      </w:r>
    </w:p>
    <w:p w14:paraId="074D8F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E1718" w14:textId="77777777" w:rsidR="005D2E1E" w:rsidRDefault="005D2E1E" w:rsidP="005D2E1E">
      <w:pPr>
        <w:pStyle w:val="Heading5"/>
      </w:pPr>
      <w:bookmarkStart w:id="161" w:name="_Toc193744161"/>
      <w:bookmarkStart w:id="162" w:name="_Toc195035493"/>
      <w:r>
        <w:t>9.3.2.4</w:t>
      </w:r>
      <w:r>
        <w:tab/>
        <w:t>Core part: NR sidelink multi-hop relay [RAN2 WI: NR_SL_relay_multihop-Core]</w:t>
      </w:r>
      <w:bookmarkEnd w:id="161"/>
      <w:bookmarkEnd w:id="162"/>
    </w:p>
    <w:p w14:paraId="1148C312" w14:textId="77777777" w:rsidR="005D2E1E" w:rsidRDefault="005D2E1E" w:rsidP="005D2E1E">
      <w:pPr>
        <w:rPr>
          <w:rFonts w:ascii="Arial" w:hAnsi="Arial" w:cs="Arial"/>
          <w:b/>
          <w:sz w:val="24"/>
        </w:rPr>
      </w:pPr>
      <w:r>
        <w:rPr>
          <w:rFonts w:ascii="Arial" w:hAnsi="Arial" w:cs="Arial"/>
          <w:b/>
          <w:color w:val="0000FF"/>
          <w:sz w:val="24"/>
        </w:rPr>
        <w:t>RP-250187</w:t>
      </w:r>
      <w:r>
        <w:rPr>
          <w:rFonts w:ascii="Arial" w:hAnsi="Arial" w:cs="Arial"/>
          <w:b/>
          <w:color w:val="0000FF"/>
          <w:sz w:val="24"/>
        </w:rPr>
        <w:tab/>
      </w:r>
      <w:r>
        <w:rPr>
          <w:rFonts w:ascii="Arial" w:hAnsi="Arial" w:cs="Arial"/>
          <w:b/>
          <w:sz w:val="24"/>
        </w:rPr>
        <w:t>Status report for WI Core part: NR sidelink multi-hop relay</w:t>
      </w:r>
    </w:p>
    <w:p w14:paraId="2F704AB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01EF9C7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21B01" w14:textId="77777777" w:rsidR="005D2E1E" w:rsidRDefault="005D2E1E" w:rsidP="005D2E1E">
      <w:pPr>
        <w:rPr>
          <w:rFonts w:ascii="Arial" w:hAnsi="Arial" w:cs="Arial"/>
          <w:b/>
          <w:sz w:val="24"/>
        </w:rPr>
      </w:pPr>
      <w:r>
        <w:rPr>
          <w:rFonts w:ascii="Arial" w:hAnsi="Arial" w:cs="Arial"/>
          <w:b/>
          <w:color w:val="0000FF"/>
          <w:sz w:val="24"/>
        </w:rPr>
        <w:t>RP-250190</w:t>
      </w:r>
      <w:r>
        <w:rPr>
          <w:rFonts w:ascii="Arial" w:hAnsi="Arial" w:cs="Arial"/>
          <w:b/>
          <w:color w:val="0000FF"/>
          <w:sz w:val="24"/>
        </w:rPr>
        <w:tab/>
      </w:r>
      <w:r>
        <w:rPr>
          <w:rFonts w:ascii="Arial" w:hAnsi="Arial" w:cs="Arial"/>
          <w:b/>
          <w:sz w:val="24"/>
        </w:rPr>
        <w:t>Discussion on check point for Rel-19 NR sidelink multi-hop relay</w:t>
      </w:r>
    </w:p>
    <w:p w14:paraId="48E2E1C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 InterDigital, FirstNet</w:t>
      </w:r>
    </w:p>
    <w:p w14:paraId="42FCC67E" w14:textId="77777777" w:rsidR="005D2E1E" w:rsidRDefault="005D2E1E" w:rsidP="005D2E1E">
      <w:pPr>
        <w:rPr>
          <w:rFonts w:ascii="Arial" w:hAnsi="Arial" w:cs="Arial"/>
          <w:b/>
        </w:rPr>
      </w:pPr>
      <w:r>
        <w:rPr>
          <w:rFonts w:ascii="Arial" w:hAnsi="Arial" w:cs="Arial"/>
          <w:b/>
        </w:rPr>
        <w:t xml:space="preserve">Discussion: </w:t>
      </w:r>
    </w:p>
    <w:p w14:paraId="7657ADE1" w14:textId="77777777" w:rsidR="005D2E1E" w:rsidRDefault="005D2E1E" w:rsidP="005D2E1E">
      <w:r>
        <w:t>conclusion: proposal is endorsed, see revised WID RP-250188</w:t>
      </w:r>
    </w:p>
    <w:p w14:paraId="1CB696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235FD" w14:textId="77777777" w:rsidR="005D2E1E" w:rsidRDefault="005D2E1E" w:rsidP="005D2E1E">
      <w:pPr>
        <w:rPr>
          <w:rFonts w:ascii="Arial" w:hAnsi="Arial" w:cs="Arial"/>
          <w:b/>
          <w:sz w:val="24"/>
        </w:rPr>
      </w:pPr>
      <w:r>
        <w:rPr>
          <w:rFonts w:ascii="Arial" w:hAnsi="Arial" w:cs="Arial"/>
          <w:b/>
          <w:color w:val="0000FF"/>
          <w:sz w:val="24"/>
        </w:rPr>
        <w:t>RP-250188</w:t>
      </w:r>
      <w:r>
        <w:rPr>
          <w:rFonts w:ascii="Arial" w:hAnsi="Arial" w:cs="Arial"/>
          <w:b/>
          <w:color w:val="0000FF"/>
          <w:sz w:val="24"/>
        </w:rPr>
        <w:tab/>
      </w:r>
      <w:r>
        <w:rPr>
          <w:rFonts w:ascii="Arial" w:hAnsi="Arial" w:cs="Arial"/>
          <w:b/>
          <w:sz w:val="24"/>
        </w:rPr>
        <w:t>Revised WID on NR sidelink multi-hop relay</w:t>
      </w:r>
    </w:p>
    <w:p w14:paraId="06CDEF1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Inc., InterDigital, FirstNet</w:t>
      </w:r>
    </w:p>
    <w:p w14:paraId="255A50CD" w14:textId="77777777" w:rsidR="005D2E1E" w:rsidRDefault="005D2E1E" w:rsidP="005D2E1E">
      <w:pPr>
        <w:rPr>
          <w:rFonts w:ascii="Arial" w:hAnsi="Arial" w:cs="Arial"/>
          <w:b/>
        </w:rPr>
      </w:pPr>
      <w:r>
        <w:rPr>
          <w:rFonts w:ascii="Arial" w:hAnsi="Arial" w:cs="Arial"/>
          <w:b/>
        </w:rPr>
        <w:t xml:space="preserve">Discussion: </w:t>
      </w:r>
    </w:p>
    <w:p w14:paraId="14DA7D3A" w14:textId="77777777" w:rsidR="005D2E1E" w:rsidRDefault="005D2E1E" w:rsidP="005D2E1E">
      <w:r>
        <w:t>MCC: modification of objective 1</w:t>
      </w:r>
    </w:p>
    <w:p w14:paraId="1D02C8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C4DD0" w14:textId="77777777" w:rsidR="005D2E1E" w:rsidRDefault="005D2E1E" w:rsidP="005D2E1E">
      <w:pPr>
        <w:pStyle w:val="Heading5"/>
      </w:pPr>
      <w:bookmarkStart w:id="163" w:name="_Toc193744162"/>
      <w:bookmarkStart w:id="164" w:name="_Toc195035494"/>
      <w:r>
        <w:t>9.3.2.5</w:t>
      </w:r>
      <w:r>
        <w:tab/>
        <w:t>Introduction of BDS B2b Signal in A-GNSS for LTE and NR [RAN2 WI: LCS_BDS_B2b_LTE_NR]</w:t>
      </w:r>
      <w:bookmarkEnd w:id="163"/>
      <w:bookmarkEnd w:id="164"/>
    </w:p>
    <w:p w14:paraId="34A1D2CB" w14:textId="77777777" w:rsidR="005D2E1E" w:rsidRDefault="005D2E1E" w:rsidP="005D2E1E">
      <w:pPr>
        <w:rPr>
          <w:rFonts w:ascii="Arial" w:hAnsi="Arial" w:cs="Arial"/>
          <w:b/>
          <w:sz w:val="24"/>
        </w:rPr>
      </w:pPr>
      <w:r>
        <w:rPr>
          <w:rFonts w:ascii="Arial" w:hAnsi="Arial" w:cs="Arial"/>
          <w:b/>
          <w:color w:val="0000FF"/>
          <w:sz w:val="24"/>
        </w:rPr>
        <w:t>RP-250098</w:t>
      </w:r>
      <w:r>
        <w:rPr>
          <w:rFonts w:ascii="Arial" w:hAnsi="Arial" w:cs="Arial"/>
          <w:b/>
          <w:color w:val="0000FF"/>
          <w:sz w:val="24"/>
        </w:rPr>
        <w:tab/>
      </w:r>
      <w:r>
        <w:rPr>
          <w:rFonts w:ascii="Arial" w:hAnsi="Arial" w:cs="Arial"/>
          <w:b/>
          <w:sz w:val="24"/>
        </w:rPr>
        <w:t>Status report for WI LCS_BDS_B2b_LTE_NR</w:t>
      </w:r>
    </w:p>
    <w:p w14:paraId="3F20925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5F9B9A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RP-250329</w:t>
      </w:r>
      <w:r>
        <w:rPr>
          <w:color w:val="993300"/>
          <w:u w:val="single"/>
        </w:rPr>
        <w:t>.</w:t>
      </w:r>
    </w:p>
    <w:p w14:paraId="6F7E5599" w14:textId="77777777" w:rsidR="005D2E1E" w:rsidRDefault="005D2E1E" w:rsidP="005D2E1E">
      <w:pPr>
        <w:rPr>
          <w:rFonts w:ascii="Arial" w:hAnsi="Arial" w:cs="Arial"/>
          <w:b/>
          <w:sz w:val="24"/>
        </w:rPr>
      </w:pPr>
      <w:r>
        <w:rPr>
          <w:rFonts w:ascii="Arial" w:hAnsi="Arial" w:cs="Arial"/>
          <w:b/>
          <w:color w:val="0000FF"/>
          <w:sz w:val="24"/>
        </w:rPr>
        <w:t>RP-250329</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5CA6D10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06AE02E4" w14:textId="77777777" w:rsidR="005D2E1E" w:rsidRDefault="005D2E1E" w:rsidP="005D2E1E">
      <w:pPr>
        <w:rPr>
          <w:color w:val="808080"/>
        </w:rPr>
      </w:pPr>
      <w:r>
        <w:rPr>
          <w:color w:val="808080"/>
        </w:rPr>
        <w:t>(Replaces RP-250098)</w:t>
      </w:r>
    </w:p>
    <w:p w14:paraId="5CB1964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F1D80" w14:textId="77777777" w:rsidR="005D2E1E" w:rsidRDefault="005D2E1E" w:rsidP="005D2E1E">
      <w:pPr>
        <w:rPr>
          <w:rFonts w:ascii="Arial" w:hAnsi="Arial" w:cs="Arial"/>
          <w:b/>
          <w:sz w:val="24"/>
        </w:rPr>
      </w:pPr>
      <w:r>
        <w:rPr>
          <w:rFonts w:ascii="Arial" w:hAnsi="Arial" w:cs="Arial"/>
          <w:b/>
          <w:color w:val="0000FF"/>
          <w:sz w:val="24"/>
        </w:rPr>
        <w:lastRenderedPageBreak/>
        <w:t>RP-250330</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417B8D1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3BDFAFA6" w14:textId="77777777" w:rsidR="005D2E1E" w:rsidRDefault="005D2E1E" w:rsidP="005D2E1E">
      <w:pPr>
        <w:rPr>
          <w:rFonts w:ascii="Arial" w:hAnsi="Arial" w:cs="Arial"/>
          <w:b/>
        </w:rPr>
      </w:pPr>
      <w:r>
        <w:rPr>
          <w:rFonts w:ascii="Arial" w:hAnsi="Arial" w:cs="Arial"/>
          <w:b/>
        </w:rPr>
        <w:t xml:space="preserve">Abstract: </w:t>
      </w:r>
    </w:p>
    <w:p w14:paraId="0F62516B" w14:textId="77777777" w:rsidR="005D2E1E" w:rsidRDefault="005D2E1E" w:rsidP="005D2E1E">
      <w:r>
        <w:t>last approved WID: RP-242459</w:t>
      </w:r>
    </w:p>
    <w:p w14:paraId="49DA2EBE" w14:textId="77777777" w:rsidR="005D2E1E" w:rsidRDefault="005D2E1E" w:rsidP="005D2E1E">
      <w:pPr>
        <w:rPr>
          <w:rFonts w:ascii="Arial" w:hAnsi="Arial" w:cs="Arial"/>
          <w:b/>
        </w:rPr>
      </w:pPr>
      <w:r>
        <w:rPr>
          <w:rFonts w:ascii="Arial" w:hAnsi="Arial" w:cs="Arial"/>
          <w:b/>
        </w:rPr>
        <w:t xml:space="preserve">Discussion: </w:t>
      </w:r>
    </w:p>
    <w:p w14:paraId="524003B1" w14:textId="77777777" w:rsidR="005D2E1E" w:rsidRDefault="005D2E1E" w:rsidP="005D2E1E">
      <w:r>
        <w:t>MCC: changes of target dates not properly done</w:t>
      </w:r>
    </w:p>
    <w:p w14:paraId="7CDA80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RP-250767</w:t>
      </w:r>
      <w:r>
        <w:rPr>
          <w:color w:val="993300"/>
          <w:u w:val="single"/>
        </w:rPr>
        <w:t>.</w:t>
      </w:r>
    </w:p>
    <w:p w14:paraId="658F20F0" w14:textId="77777777" w:rsidR="005D2E1E" w:rsidRDefault="005D2E1E" w:rsidP="005D2E1E">
      <w:pPr>
        <w:rPr>
          <w:rFonts w:ascii="Arial" w:hAnsi="Arial" w:cs="Arial"/>
          <w:b/>
          <w:sz w:val="24"/>
        </w:rPr>
      </w:pPr>
      <w:r>
        <w:rPr>
          <w:rFonts w:ascii="Arial" w:hAnsi="Arial" w:cs="Arial"/>
          <w:b/>
          <w:color w:val="0000FF"/>
          <w:sz w:val="24"/>
        </w:rPr>
        <w:t>RP-250767</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3EEF71E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02F269AB" w14:textId="77777777" w:rsidR="005D2E1E" w:rsidRDefault="005D2E1E" w:rsidP="005D2E1E">
      <w:pPr>
        <w:rPr>
          <w:color w:val="808080"/>
        </w:rPr>
      </w:pPr>
      <w:r>
        <w:rPr>
          <w:color w:val="808080"/>
        </w:rPr>
        <w:t>(Replaces RP-250330)</w:t>
      </w:r>
    </w:p>
    <w:p w14:paraId="28CC6D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0AB2C" w14:textId="77777777" w:rsidR="005D2E1E" w:rsidRDefault="005D2E1E" w:rsidP="005D2E1E">
      <w:pPr>
        <w:pStyle w:val="Heading5"/>
      </w:pPr>
      <w:bookmarkStart w:id="165" w:name="_Toc193744163"/>
      <w:bookmarkStart w:id="166" w:name="_Toc195035495"/>
      <w:r>
        <w:t>9.3.2.6</w:t>
      </w:r>
      <w:r>
        <w:tab/>
        <w:t>Introduction of A-GNSS support for NavIC L1 SPS in NR &amp; LTE [RAN2 WI: LCS_NAVIC_L1_SPS_NR_LTE]</w:t>
      </w:r>
      <w:bookmarkEnd w:id="165"/>
      <w:bookmarkEnd w:id="166"/>
    </w:p>
    <w:p w14:paraId="743395D7" w14:textId="77777777" w:rsidR="005D2E1E" w:rsidRDefault="005D2E1E" w:rsidP="005D2E1E">
      <w:pPr>
        <w:rPr>
          <w:rFonts w:ascii="Arial" w:hAnsi="Arial" w:cs="Arial"/>
          <w:b/>
          <w:sz w:val="24"/>
        </w:rPr>
      </w:pPr>
      <w:r>
        <w:rPr>
          <w:rFonts w:ascii="Arial" w:hAnsi="Arial" w:cs="Arial"/>
          <w:b/>
          <w:color w:val="0000FF"/>
          <w:sz w:val="24"/>
        </w:rPr>
        <w:t>RP-250047</w:t>
      </w:r>
      <w:r>
        <w:rPr>
          <w:rFonts w:ascii="Arial" w:hAnsi="Arial" w:cs="Arial"/>
          <w:b/>
          <w:color w:val="0000FF"/>
          <w:sz w:val="24"/>
        </w:rPr>
        <w:tab/>
      </w:r>
      <w:r>
        <w:rPr>
          <w:rFonts w:ascii="Arial" w:hAnsi="Arial" w:cs="Arial"/>
          <w:b/>
          <w:sz w:val="24"/>
        </w:rPr>
        <w:t>Status report for WI: Introduction of A-GNSS support for NavIC L1 SPS in NR and LTE</w:t>
      </w:r>
    </w:p>
    <w:p w14:paraId="7A0857A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Reliance Jio</w:t>
      </w:r>
    </w:p>
    <w:p w14:paraId="2D17C04B" w14:textId="77777777" w:rsidR="005D2E1E" w:rsidRDefault="005D2E1E" w:rsidP="005D2E1E">
      <w:pPr>
        <w:rPr>
          <w:rFonts w:ascii="Arial" w:hAnsi="Arial" w:cs="Arial"/>
          <w:b/>
        </w:rPr>
      </w:pPr>
      <w:r>
        <w:rPr>
          <w:rFonts w:ascii="Arial" w:hAnsi="Arial" w:cs="Arial"/>
          <w:b/>
        </w:rPr>
        <w:t xml:space="preserve">Discussion: </w:t>
      </w:r>
    </w:p>
    <w:p w14:paraId="0338C542" w14:textId="77777777" w:rsidR="005D2E1E" w:rsidRDefault="005D2E1E" w:rsidP="005D2E1E">
      <w:r>
        <w:t>MCC: Core part target in June 25 needed? REL-19 freeze is in Sep.25</w:t>
      </w:r>
    </w:p>
    <w:p w14:paraId="33F417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4392C" w14:textId="77777777" w:rsidR="005D2E1E" w:rsidRDefault="005D2E1E" w:rsidP="005D2E1E">
      <w:pPr>
        <w:pStyle w:val="Heading4"/>
      </w:pPr>
      <w:bookmarkStart w:id="167" w:name="_Toc193744164"/>
      <w:bookmarkStart w:id="168" w:name="_Toc195035496"/>
      <w:r>
        <w:t>9.3.3</w:t>
      </w:r>
      <w:r>
        <w:tab/>
        <w:t>Related to RAN3 led WIs</w:t>
      </w:r>
      <w:bookmarkEnd w:id="167"/>
      <w:bookmarkEnd w:id="168"/>
    </w:p>
    <w:p w14:paraId="0C8225C7" w14:textId="77777777" w:rsidR="005D2E1E" w:rsidRDefault="005D2E1E" w:rsidP="005D2E1E">
      <w:pPr>
        <w:pStyle w:val="Heading5"/>
      </w:pPr>
      <w:bookmarkStart w:id="169" w:name="_Toc193744165"/>
      <w:bookmarkStart w:id="170" w:name="_Toc195035497"/>
      <w:r>
        <w:t>9.3.3.1</w:t>
      </w:r>
      <w:r>
        <w:tab/>
        <w:t>Core part: Data collection for SON/MDT in NR standalone and MR-DC Phase 4 [RAN3 WI: NR_ENDC_SON_MDT_Ph4-Core]</w:t>
      </w:r>
      <w:bookmarkEnd w:id="169"/>
      <w:bookmarkEnd w:id="170"/>
    </w:p>
    <w:p w14:paraId="77F00022" w14:textId="77777777" w:rsidR="005D2E1E" w:rsidRDefault="005D2E1E" w:rsidP="005D2E1E">
      <w:pPr>
        <w:rPr>
          <w:rFonts w:ascii="Arial" w:hAnsi="Arial" w:cs="Arial"/>
          <w:b/>
          <w:sz w:val="24"/>
        </w:rPr>
      </w:pPr>
      <w:r>
        <w:rPr>
          <w:rFonts w:ascii="Arial" w:hAnsi="Arial" w:cs="Arial"/>
          <w:b/>
          <w:color w:val="0000FF"/>
          <w:sz w:val="24"/>
        </w:rPr>
        <w:t>RP-250113</w:t>
      </w:r>
      <w:r>
        <w:rPr>
          <w:rFonts w:ascii="Arial" w:hAnsi="Arial" w:cs="Arial"/>
          <w:b/>
          <w:color w:val="0000FF"/>
          <w:sz w:val="24"/>
        </w:rPr>
        <w:tab/>
      </w:r>
      <w:r>
        <w:rPr>
          <w:rFonts w:ascii="Arial" w:hAnsi="Arial" w:cs="Arial"/>
          <w:b/>
          <w:sz w:val="24"/>
        </w:rPr>
        <w:t>Status Report for Data collection for SON (Self-Organising Networks)/MDT (Minimization of Drive Tests) in NR standalone and MR-DC (Multi-Radio Dual Connectivity) Phase 4</w:t>
      </w:r>
    </w:p>
    <w:p w14:paraId="4D42051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8C972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BFEAA" w14:textId="77777777" w:rsidR="005D2E1E" w:rsidRDefault="005D2E1E" w:rsidP="005D2E1E">
      <w:pPr>
        <w:pStyle w:val="Heading5"/>
      </w:pPr>
      <w:bookmarkStart w:id="171" w:name="_Toc193744166"/>
      <w:bookmarkStart w:id="172" w:name="_Toc195035498"/>
      <w:r>
        <w:t>9.3.3.2</w:t>
      </w:r>
      <w:r>
        <w:tab/>
        <w:t>Core part: Enhancements for AI/ML for NG-RAN [RAN3 WI: NR_AIML_NGRAN_enh-Core]</w:t>
      </w:r>
      <w:bookmarkEnd w:id="171"/>
      <w:bookmarkEnd w:id="172"/>
    </w:p>
    <w:p w14:paraId="75759BB1" w14:textId="77777777" w:rsidR="005D2E1E" w:rsidRDefault="005D2E1E" w:rsidP="005D2E1E">
      <w:pPr>
        <w:rPr>
          <w:rFonts w:ascii="Arial" w:hAnsi="Arial" w:cs="Arial"/>
          <w:b/>
          <w:sz w:val="24"/>
        </w:rPr>
      </w:pPr>
      <w:r>
        <w:rPr>
          <w:rFonts w:ascii="Arial" w:hAnsi="Arial" w:cs="Arial"/>
          <w:b/>
          <w:color w:val="0000FF"/>
          <w:sz w:val="24"/>
        </w:rPr>
        <w:t>RP-250327</w:t>
      </w:r>
      <w:r>
        <w:rPr>
          <w:rFonts w:ascii="Arial" w:hAnsi="Arial" w:cs="Arial"/>
          <w:b/>
          <w:color w:val="0000FF"/>
          <w:sz w:val="24"/>
        </w:rPr>
        <w:tab/>
      </w:r>
      <w:r>
        <w:rPr>
          <w:rFonts w:ascii="Arial" w:hAnsi="Arial" w:cs="Arial"/>
          <w:b/>
          <w:sz w:val="24"/>
        </w:rPr>
        <w:t>Status report for Enhancements for Artificial Intelligence (AI)/Machine Learning (ML) for NG-RAN</w:t>
      </w:r>
    </w:p>
    <w:p w14:paraId="3BE2D0A2"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NEC</w:t>
      </w:r>
    </w:p>
    <w:p w14:paraId="076AB0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24902" w14:textId="77777777" w:rsidR="005D2E1E" w:rsidRDefault="005D2E1E" w:rsidP="005D2E1E">
      <w:pPr>
        <w:rPr>
          <w:rFonts w:ascii="Arial" w:hAnsi="Arial" w:cs="Arial"/>
          <w:b/>
          <w:sz w:val="24"/>
        </w:rPr>
      </w:pPr>
      <w:r>
        <w:rPr>
          <w:rFonts w:ascii="Arial" w:hAnsi="Arial" w:cs="Arial"/>
          <w:b/>
          <w:color w:val="0000FF"/>
          <w:sz w:val="24"/>
        </w:rPr>
        <w:t>RP-250326</w:t>
      </w:r>
      <w:r>
        <w:rPr>
          <w:rFonts w:ascii="Arial" w:hAnsi="Arial" w:cs="Arial"/>
          <w:b/>
          <w:color w:val="0000FF"/>
          <w:sz w:val="24"/>
        </w:rPr>
        <w:tab/>
      </w:r>
      <w:r>
        <w:rPr>
          <w:rFonts w:ascii="Arial" w:hAnsi="Arial" w:cs="Arial"/>
          <w:b/>
          <w:sz w:val="24"/>
        </w:rPr>
        <w:t>Revised WID: Enhancements for Artificial Intelligence (AI)/Machine Learning (ML) for NG-RAN</w:t>
      </w:r>
    </w:p>
    <w:p w14:paraId="43E7A5B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ZTE Corporation, NEC</w:t>
      </w:r>
    </w:p>
    <w:p w14:paraId="28CD7570" w14:textId="77777777" w:rsidR="005D2E1E" w:rsidRDefault="005D2E1E" w:rsidP="005D2E1E">
      <w:pPr>
        <w:rPr>
          <w:rFonts w:ascii="Arial" w:hAnsi="Arial" w:cs="Arial"/>
          <w:b/>
        </w:rPr>
      </w:pPr>
      <w:r>
        <w:rPr>
          <w:rFonts w:ascii="Arial" w:hAnsi="Arial" w:cs="Arial"/>
          <w:b/>
        </w:rPr>
        <w:t xml:space="preserve">Discussion: </w:t>
      </w:r>
    </w:p>
    <w:p w14:paraId="6D1F0B3F" w14:textId="77777777" w:rsidR="005D2E1E" w:rsidRDefault="005D2E1E" w:rsidP="005D2E1E">
      <w:r>
        <w:t>MCC: WI code corrected, UID and supporting companies added</w:t>
      </w:r>
    </w:p>
    <w:p w14:paraId="5AFF6D9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D1873" w14:textId="77777777" w:rsidR="005D2E1E" w:rsidRDefault="005D2E1E" w:rsidP="005D2E1E">
      <w:pPr>
        <w:pStyle w:val="Heading5"/>
      </w:pPr>
      <w:bookmarkStart w:id="173" w:name="_Toc193744167"/>
      <w:bookmarkStart w:id="174" w:name="_Toc195035499"/>
      <w:r>
        <w:t>9.3.3.3</w:t>
      </w:r>
      <w:r>
        <w:tab/>
        <w:t>Core part: Additional topological enhancements for NR [RAN3 WI: NR_WAB_5GFemto-Core]</w:t>
      </w:r>
      <w:bookmarkEnd w:id="173"/>
      <w:bookmarkEnd w:id="174"/>
    </w:p>
    <w:p w14:paraId="3B3FA348" w14:textId="77777777" w:rsidR="005D2E1E" w:rsidRDefault="005D2E1E" w:rsidP="005D2E1E">
      <w:pPr>
        <w:rPr>
          <w:rFonts w:ascii="Arial" w:hAnsi="Arial" w:cs="Arial"/>
          <w:b/>
          <w:sz w:val="24"/>
        </w:rPr>
      </w:pPr>
      <w:r>
        <w:rPr>
          <w:rFonts w:ascii="Arial" w:hAnsi="Arial" w:cs="Arial"/>
          <w:b/>
          <w:color w:val="0000FF"/>
          <w:sz w:val="24"/>
        </w:rPr>
        <w:t>RP-250357</w:t>
      </w:r>
      <w:r>
        <w:rPr>
          <w:rFonts w:ascii="Arial" w:hAnsi="Arial" w:cs="Arial"/>
          <w:b/>
          <w:color w:val="0000FF"/>
          <w:sz w:val="24"/>
        </w:rPr>
        <w:tab/>
      </w:r>
      <w:r>
        <w:rPr>
          <w:rFonts w:ascii="Arial" w:hAnsi="Arial" w:cs="Arial"/>
          <w:b/>
          <w:sz w:val="24"/>
        </w:rPr>
        <w:t>Status report for WI Additional topological enhancements for NR</w:t>
      </w:r>
    </w:p>
    <w:p w14:paraId="1367E12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1334EF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CAD1F" w14:textId="77777777" w:rsidR="005D2E1E" w:rsidRDefault="005D2E1E" w:rsidP="005D2E1E">
      <w:pPr>
        <w:pStyle w:val="Heading4"/>
      </w:pPr>
      <w:bookmarkStart w:id="175" w:name="_Toc193744168"/>
      <w:bookmarkStart w:id="176" w:name="_Toc195035500"/>
      <w:r>
        <w:t>9.3.4</w:t>
      </w:r>
      <w:r>
        <w:tab/>
        <w:t>Related to RAN4 led WIs</w:t>
      </w:r>
      <w:bookmarkEnd w:id="175"/>
      <w:bookmarkEnd w:id="176"/>
    </w:p>
    <w:p w14:paraId="5CEA6B35" w14:textId="77777777" w:rsidR="005D2E1E" w:rsidRDefault="005D2E1E" w:rsidP="005D2E1E">
      <w:pPr>
        <w:pStyle w:val="Heading5"/>
      </w:pPr>
      <w:bookmarkStart w:id="177" w:name="_Toc193744169"/>
      <w:bookmarkStart w:id="178" w:name="_Toc195035501"/>
      <w:r>
        <w:t>9.3.4.1</w:t>
      </w:r>
      <w:r>
        <w:tab/>
        <w:t>UE RF enhancements for NR FR1/FR2 and EN-DC, Phase 4 [RAN4 WI: NR_ENDC_RF_Ph4]</w:t>
      </w:r>
      <w:bookmarkEnd w:id="177"/>
      <w:bookmarkEnd w:id="178"/>
    </w:p>
    <w:p w14:paraId="281FAE4A" w14:textId="77777777" w:rsidR="005D2E1E" w:rsidRDefault="005D2E1E" w:rsidP="005D2E1E">
      <w:pPr>
        <w:rPr>
          <w:rFonts w:ascii="Arial" w:hAnsi="Arial" w:cs="Arial"/>
          <w:b/>
          <w:sz w:val="24"/>
        </w:rPr>
      </w:pPr>
      <w:r>
        <w:rPr>
          <w:rFonts w:ascii="Arial" w:hAnsi="Arial" w:cs="Arial"/>
          <w:b/>
          <w:color w:val="0000FF"/>
          <w:sz w:val="24"/>
        </w:rPr>
        <w:t>RP-250280</w:t>
      </w:r>
      <w:r>
        <w:rPr>
          <w:rFonts w:ascii="Arial" w:hAnsi="Arial" w:cs="Arial"/>
          <w:b/>
          <w:color w:val="0000FF"/>
          <w:sz w:val="24"/>
        </w:rPr>
        <w:tab/>
      </w:r>
      <w:r>
        <w:rPr>
          <w:rFonts w:ascii="Arial" w:hAnsi="Arial" w:cs="Arial"/>
          <w:b/>
          <w:sz w:val="24"/>
        </w:rPr>
        <w:t>Status report for WI: UE RF enhancements for NR FR1/FR2 and EN-DC, Phase 4; rapporteur: Huawei</w:t>
      </w:r>
    </w:p>
    <w:p w14:paraId="626E252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93FB9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7D96C" w14:textId="77777777" w:rsidR="005D2E1E" w:rsidRDefault="005D2E1E" w:rsidP="005D2E1E">
      <w:pPr>
        <w:rPr>
          <w:rFonts w:ascii="Arial" w:hAnsi="Arial" w:cs="Arial"/>
          <w:b/>
          <w:sz w:val="24"/>
        </w:rPr>
      </w:pPr>
      <w:r>
        <w:rPr>
          <w:rFonts w:ascii="Arial" w:hAnsi="Arial" w:cs="Arial"/>
          <w:b/>
          <w:color w:val="0000FF"/>
          <w:sz w:val="24"/>
        </w:rPr>
        <w:t>RP-250324</w:t>
      </w:r>
      <w:r>
        <w:rPr>
          <w:rFonts w:ascii="Arial" w:hAnsi="Arial" w:cs="Arial"/>
          <w:b/>
          <w:color w:val="0000FF"/>
          <w:sz w:val="24"/>
        </w:rPr>
        <w:tab/>
      </w:r>
      <w:r>
        <w:rPr>
          <w:rFonts w:ascii="Arial" w:hAnsi="Arial" w:cs="Arial"/>
          <w:b/>
          <w:sz w:val="24"/>
        </w:rPr>
        <w:t>Views on revised WID objective for 6 MIMO layers support</w:t>
      </w:r>
    </w:p>
    <w:p w14:paraId="21CCF0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Apple, MediaTek</w:t>
      </w:r>
    </w:p>
    <w:p w14:paraId="4E44AFFC" w14:textId="77777777" w:rsidR="005D2E1E" w:rsidRDefault="005D2E1E" w:rsidP="005D2E1E">
      <w:pPr>
        <w:rPr>
          <w:rFonts w:ascii="Arial" w:hAnsi="Arial" w:cs="Arial"/>
          <w:b/>
        </w:rPr>
      </w:pPr>
      <w:r>
        <w:rPr>
          <w:rFonts w:ascii="Arial" w:hAnsi="Arial" w:cs="Arial"/>
          <w:b/>
        </w:rPr>
        <w:t xml:space="preserve">Discussion: </w:t>
      </w:r>
    </w:p>
    <w:p w14:paraId="3C202D3D" w14:textId="77777777" w:rsidR="005D2E1E" w:rsidRDefault="005D2E1E" w:rsidP="005D2E1E">
      <w:r>
        <w:t>conclusion: proposal 1 was agreed apart from the note; see RP-250780</w:t>
      </w:r>
    </w:p>
    <w:p w14:paraId="39745D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34232" w14:textId="77777777" w:rsidR="005D2E1E" w:rsidRDefault="005D2E1E" w:rsidP="005D2E1E">
      <w:pPr>
        <w:rPr>
          <w:rFonts w:ascii="Arial" w:hAnsi="Arial" w:cs="Arial"/>
          <w:b/>
          <w:sz w:val="24"/>
        </w:rPr>
      </w:pPr>
      <w:r>
        <w:rPr>
          <w:rFonts w:ascii="Arial" w:hAnsi="Arial" w:cs="Arial"/>
          <w:b/>
          <w:color w:val="0000FF"/>
          <w:sz w:val="24"/>
        </w:rPr>
        <w:t>RP-250780</w:t>
      </w:r>
      <w:r>
        <w:rPr>
          <w:rFonts w:ascii="Arial" w:hAnsi="Arial" w:cs="Arial"/>
          <w:b/>
          <w:color w:val="0000FF"/>
          <w:sz w:val="24"/>
        </w:rPr>
        <w:tab/>
      </w:r>
      <w:r>
        <w:rPr>
          <w:rFonts w:ascii="Arial" w:hAnsi="Arial" w:cs="Arial"/>
          <w:b/>
          <w:sz w:val="24"/>
        </w:rPr>
        <w:t>Revised WID: UE RF enhancements for NR FR1/FR2 and EN-DC, Phase 4</w:t>
      </w:r>
    </w:p>
    <w:p w14:paraId="23AF5D0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9904F0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47A96" w14:textId="77777777" w:rsidR="005D2E1E" w:rsidRDefault="005D2E1E" w:rsidP="005D2E1E">
      <w:pPr>
        <w:pStyle w:val="Heading5"/>
      </w:pPr>
      <w:bookmarkStart w:id="179" w:name="_Toc193744170"/>
      <w:bookmarkStart w:id="180" w:name="_Toc195035502"/>
      <w:r>
        <w:lastRenderedPageBreak/>
        <w:t>9.3.4.2</w:t>
      </w:r>
      <w:r>
        <w:tab/>
        <w:t>NR BS RF requirement evolution for FR1/FR2 and testing [RAN4 WI: NR_BS_RF_req_evo]</w:t>
      </w:r>
      <w:bookmarkEnd w:id="179"/>
      <w:bookmarkEnd w:id="180"/>
    </w:p>
    <w:p w14:paraId="084FAB6E" w14:textId="77777777" w:rsidR="005D2E1E" w:rsidRDefault="005D2E1E" w:rsidP="005D2E1E">
      <w:pPr>
        <w:rPr>
          <w:rFonts w:ascii="Arial" w:hAnsi="Arial" w:cs="Arial"/>
          <w:b/>
          <w:sz w:val="24"/>
        </w:rPr>
      </w:pPr>
      <w:r>
        <w:rPr>
          <w:rFonts w:ascii="Arial" w:hAnsi="Arial" w:cs="Arial"/>
          <w:b/>
          <w:color w:val="0000FF"/>
          <w:sz w:val="24"/>
        </w:rPr>
        <w:t>RP-250436</w:t>
      </w:r>
      <w:r>
        <w:rPr>
          <w:rFonts w:ascii="Arial" w:hAnsi="Arial" w:cs="Arial"/>
          <w:b/>
          <w:color w:val="0000FF"/>
          <w:sz w:val="24"/>
        </w:rPr>
        <w:tab/>
      </w:r>
      <w:r>
        <w:rPr>
          <w:rFonts w:ascii="Arial" w:hAnsi="Arial" w:cs="Arial"/>
          <w:b/>
          <w:sz w:val="24"/>
        </w:rPr>
        <w:t>Status report for NR base station (BS) RF requirement evolution for FR1/FR2 and testing</w:t>
      </w:r>
    </w:p>
    <w:p w14:paraId="737053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374A07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23120" w14:textId="77777777" w:rsidR="005D2E1E" w:rsidRDefault="005D2E1E" w:rsidP="005D2E1E">
      <w:pPr>
        <w:rPr>
          <w:rFonts w:ascii="Arial" w:hAnsi="Arial" w:cs="Arial"/>
          <w:b/>
          <w:sz w:val="24"/>
        </w:rPr>
      </w:pPr>
      <w:r>
        <w:rPr>
          <w:rFonts w:ascii="Arial" w:hAnsi="Arial" w:cs="Arial"/>
          <w:b/>
          <w:color w:val="0000FF"/>
          <w:sz w:val="24"/>
        </w:rPr>
        <w:t>RP-250438</w:t>
      </w:r>
      <w:r>
        <w:rPr>
          <w:rFonts w:ascii="Arial" w:hAnsi="Arial" w:cs="Arial"/>
          <w:b/>
          <w:color w:val="0000FF"/>
          <w:sz w:val="24"/>
        </w:rPr>
        <w:tab/>
      </w:r>
      <w:r>
        <w:rPr>
          <w:rFonts w:ascii="Arial" w:hAnsi="Arial" w:cs="Arial"/>
          <w:b/>
          <w:sz w:val="24"/>
        </w:rPr>
        <w:t>CR to TS 38.104 for introduction of U6GHz EEIRP core requirement</w:t>
      </w:r>
    </w:p>
    <w:p w14:paraId="2523620F"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v18.8.0</w:t>
      </w:r>
      <w:r>
        <w:rPr>
          <w:i/>
        </w:rPr>
        <w:tab/>
        <w:t xml:space="preserve">  CR-0694  Cat: B (Rel-19)</w:t>
      </w:r>
      <w:r>
        <w:rPr>
          <w:i/>
        </w:rPr>
        <w:br/>
      </w:r>
      <w:r>
        <w:rPr>
          <w:i/>
        </w:rPr>
        <w:br/>
      </w:r>
      <w:r>
        <w:rPr>
          <w:i/>
        </w:rPr>
        <w:tab/>
      </w:r>
      <w:r>
        <w:rPr>
          <w:i/>
        </w:rPr>
        <w:tab/>
      </w:r>
      <w:r>
        <w:rPr>
          <w:i/>
        </w:rPr>
        <w:tab/>
      </w:r>
      <w:r>
        <w:rPr>
          <w:i/>
        </w:rPr>
        <w:tab/>
      </w:r>
      <w:r>
        <w:rPr>
          <w:i/>
        </w:rPr>
        <w:tab/>
        <w:t>Source: ZTE Corporation,Nokia, Ericsson, Huawei,Samsung,Qualcomm,CATT</w:t>
      </w:r>
    </w:p>
    <w:p w14:paraId="59758D39" w14:textId="77777777" w:rsidR="005D2E1E" w:rsidRDefault="005D2E1E" w:rsidP="005D2E1E">
      <w:pPr>
        <w:rPr>
          <w:rFonts w:ascii="Arial" w:hAnsi="Arial" w:cs="Arial"/>
          <w:b/>
        </w:rPr>
      </w:pPr>
      <w:r>
        <w:rPr>
          <w:rFonts w:ascii="Arial" w:hAnsi="Arial" w:cs="Arial"/>
          <w:b/>
        </w:rPr>
        <w:t xml:space="preserve">Abstract: </w:t>
      </w:r>
    </w:p>
    <w:p w14:paraId="0DB7B141" w14:textId="77777777" w:rsidR="005D2E1E" w:rsidRDefault="005D2E1E" w:rsidP="005D2E1E">
      <w:r>
        <w:t>company CR; based on RAN4 #113 endorsed draft CR R4-2419823; RAN4 is ok to introduce 38.104 REL-19 at RAN #107; NR_BS_RF_req_evo-Core target date: Sep.25</w:t>
      </w:r>
    </w:p>
    <w:p w14:paraId="5B17D384" w14:textId="77777777" w:rsidR="005D2E1E" w:rsidRDefault="005D2E1E" w:rsidP="005D2E1E">
      <w:pPr>
        <w:rPr>
          <w:rFonts w:ascii="Arial" w:hAnsi="Arial" w:cs="Arial"/>
          <w:b/>
        </w:rPr>
      </w:pPr>
      <w:r>
        <w:rPr>
          <w:rFonts w:ascii="Arial" w:hAnsi="Arial" w:cs="Arial"/>
          <w:b/>
        </w:rPr>
        <w:t xml:space="preserve">Discussion: </w:t>
      </w:r>
    </w:p>
    <w:p w14:paraId="3C1A650A" w14:textId="77777777" w:rsidR="005D2E1E" w:rsidRDefault="005D2E1E" w:rsidP="005D2E1E">
      <w:r>
        <w:t>MCC: CR number missing on CR cover</w:t>
      </w:r>
    </w:p>
    <w:p w14:paraId="5BA314A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RP-250761</w:t>
      </w:r>
      <w:r>
        <w:rPr>
          <w:color w:val="993300"/>
          <w:u w:val="single"/>
        </w:rPr>
        <w:t>.</w:t>
      </w:r>
    </w:p>
    <w:p w14:paraId="1A5C840B" w14:textId="77777777" w:rsidR="005D2E1E" w:rsidRDefault="005D2E1E" w:rsidP="005D2E1E">
      <w:pPr>
        <w:rPr>
          <w:rFonts w:ascii="Arial" w:hAnsi="Arial" w:cs="Arial"/>
          <w:b/>
          <w:sz w:val="24"/>
        </w:rPr>
      </w:pPr>
      <w:r>
        <w:rPr>
          <w:rFonts w:ascii="Arial" w:hAnsi="Arial" w:cs="Arial"/>
          <w:b/>
          <w:color w:val="0000FF"/>
          <w:sz w:val="24"/>
        </w:rPr>
        <w:t>RP-250761</w:t>
      </w:r>
      <w:r>
        <w:rPr>
          <w:rFonts w:ascii="Arial" w:hAnsi="Arial" w:cs="Arial"/>
          <w:b/>
          <w:color w:val="0000FF"/>
          <w:sz w:val="24"/>
        </w:rPr>
        <w:tab/>
      </w:r>
      <w:r>
        <w:rPr>
          <w:rFonts w:ascii="Arial" w:hAnsi="Arial" w:cs="Arial"/>
          <w:b/>
          <w:sz w:val="24"/>
        </w:rPr>
        <w:t>CR to TS 38.104 for introduction of U6GHz EEIRP core requirement</w:t>
      </w:r>
    </w:p>
    <w:p w14:paraId="6A425C01"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v18.8.0</w:t>
      </w:r>
      <w:r>
        <w:rPr>
          <w:i/>
        </w:rPr>
        <w:tab/>
        <w:t xml:space="preserve">  CR-0694  rev 1 Cat: B (Rel-19)</w:t>
      </w:r>
      <w:r>
        <w:rPr>
          <w:i/>
        </w:rPr>
        <w:br/>
      </w:r>
      <w:r>
        <w:rPr>
          <w:i/>
        </w:rPr>
        <w:br/>
      </w:r>
      <w:r>
        <w:rPr>
          <w:i/>
        </w:rPr>
        <w:tab/>
      </w:r>
      <w:r>
        <w:rPr>
          <w:i/>
        </w:rPr>
        <w:tab/>
      </w:r>
      <w:r>
        <w:rPr>
          <w:i/>
        </w:rPr>
        <w:tab/>
      </w:r>
      <w:r>
        <w:rPr>
          <w:i/>
        </w:rPr>
        <w:tab/>
      </w:r>
      <w:r>
        <w:rPr>
          <w:i/>
        </w:rPr>
        <w:tab/>
        <w:t>Source: ZTE Corporation,Nokia, Ericsson, Huawei,Samsung,Qualcomm,CATT</w:t>
      </w:r>
    </w:p>
    <w:p w14:paraId="0ED0938B" w14:textId="77777777" w:rsidR="005D2E1E" w:rsidRDefault="005D2E1E" w:rsidP="005D2E1E">
      <w:pPr>
        <w:rPr>
          <w:color w:val="808080"/>
        </w:rPr>
      </w:pPr>
      <w:r>
        <w:rPr>
          <w:color w:val="808080"/>
        </w:rPr>
        <w:t>(Replaces RP-250438)</w:t>
      </w:r>
    </w:p>
    <w:p w14:paraId="72B8F4AA" w14:textId="77777777" w:rsidR="005D2E1E" w:rsidRDefault="005D2E1E" w:rsidP="005D2E1E">
      <w:pPr>
        <w:rPr>
          <w:rFonts w:ascii="Arial" w:hAnsi="Arial" w:cs="Arial"/>
          <w:b/>
        </w:rPr>
      </w:pPr>
      <w:r>
        <w:rPr>
          <w:rFonts w:ascii="Arial" w:hAnsi="Arial" w:cs="Arial"/>
          <w:b/>
        </w:rPr>
        <w:t xml:space="preserve">Abstract: </w:t>
      </w:r>
    </w:p>
    <w:p w14:paraId="3C8F0E4D" w14:textId="77777777" w:rsidR="005D2E1E" w:rsidRDefault="005D2E1E" w:rsidP="005D2E1E">
      <w:r>
        <w:t>company CR; based on RAN4 #113 endorsed draft CR R4-2419823; RAN4 is ok to introduce 38.104 REL-19 at RAN #107; NR_BS_RF_req_evo-Core target date: Sep.25</w:t>
      </w:r>
    </w:p>
    <w:p w14:paraId="57247338" w14:textId="77777777" w:rsidR="005D2E1E" w:rsidRDefault="005D2E1E" w:rsidP="005D2E1E">
      <w:pPr>
        <w:rPr>
          <w:rFonts w:ascii="Arial" w:hAnsi="Arial" w:cs="Arial"/>
          <w:b/>
        </w:rPr>
      </w:pPr>
      <w:r>
        <w:rPr>
          <w:rFonts w:ascii="Arial" w:hAnsi="Arial" w:cs="Arial"/>
          <w:b/>
        </w:rPr>
        <w:t xml:space="preserve">Discussion: </w:t>
      </w:r>
    </w:p>
    <w:p w14:paraId="2C64FD9E" w14:textId="77777777" w:rsidR="005D2E1E" w:rsidRDefault="005D2E1E" w:rsidP="005D2E1E">
      <w:r>
        <w:t>MCC: source to WG should be empty</w:t>
      </w:r>
    </w:p>
    <w:p w14:paraId="39625A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28AD3" w14:textId="77777777" w:rsidR="005D2E1E" w:rsidRDefault="005D2E1E" w:rsidP="005D2E1E">
      <w:pPr>
        <w:rPr>
          <w:rFonts w:ascii="Arial" w:hAnsi="Arial" w:cs="Arial"/>
          <w:b/>
          <w:sz w:val="24"/>
        </w:rPr>
      </w:pPr>
      <w:r>
        <w:rPr>
          <w:rFonts w:ascii="Arial" w:hAnsi="Arial" w:cs="Arial"/>
          <w:b/>
          <w:color w:val="0000FF"/>
          <w:sz w:val="24"/>
        </w:rPr>
        <w:t>RP-250439</w:t>
      </w:r>
      <w:r>
        <w:rPr>
          <w:rFonts w:ascii="Arial" w:hAnsi="Arial" w:cs="Arial"/>
          <w:b/>
          <w:color w:val="0000FF"/>
          <w:sz w:val="24"/>
        </w:rPr>
        <w:tab/>
      </w:r>
      <w:r>
        <w:rPr>
          <w:rFonts w:ascii="Arial" w:hAnsi="Arial" w:cs="Arial"/>
          <w:b/>
          <w:sz w:val="24"/>
        </w:rPr>
        <w:t>CR to TS 38.141-2 for introduction of U6GHz EEIRP conformance testing requirement</w:t>
      </w:r>
    </w:p>
    <w:p w14:paraId="4CD4690A"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v18.8.0</w:t>
      </w:r>
      <w:r>
        <w:rPr>
          <w:i/>
        </w:rPr>
        <w:tab/>
        <w:t xml:space="preserve">  CR-0631  Cat: B (Rel-19)</w:t>
      </w:r>
      <w:r>
        <w:rPr>
          <w:i/>
        </w:rPr>
        <w:br/>
      </w:r>
      <w:r>
        <w:rPr>
          <w:i/>
        </w:rPr>
        <w:br/>
      </w:r>
      <w:r>
        <w:rPr>
          <w:i/>
        </w:rPr>
        <w:tab/>
      </w:r>
      <w:r>
        <w:rPr>
          <w:i/>
        </w:rPr>
        <w:tab/>
      </w:r>
      <w:r>
        <w:rPr>
          <w:i/>
        </w:rPr>
        <w:tab/>
      </w:r>
      <w:r>
        <w:rPr>
          <w:i/>
        </w:rPr>
        <w:tab/>
      </w:r>
      <w:r>
        <w:rPr>
          <w:i/>
        </w:rPr>
        <w:tab/>
        <w:t>Source: ZTE Corporation,Nokia, Ericsson, Huawei,Samsung,Qualcomm,CATT</w:t>
      </w:r>
    </w:p>
    <w:p w14:paraId="0BCE7ACE" w14:textId="77777777" w:rsidR="005D2E1E" w:rsidRDefault="005D2E1E" w:rsidP="005D2E1E">
      <w:pPr>
        <w:rPr>
          <w:rFonts w:ascii="Arial" w:hAnsi="Arial" w:cs="Arial"/>
          <w:b/>
        </w:rPr>
      </w:pPr>
      <w:r>
        <w:rPr>
          <w:rFonts w:ascii="Arial" w:hAnsi="Arial" w:cs="Arial"/>
          <w:b/>
        </w:rPr>
        <w:t xml:space="preserve">Abstract: </w:t>
      </w:r>
    </w:p>
    <w:p w14:paraId="0B49DFF8" w14:textId="77777777" w:rsidR="005D2E1E" w:rsidRDefault="005D2E1E" w:rsidP="005D2E1E">
      <w:r>
        <w:t>company CR; based on RAN4 #114 endorsed draft CR R4-2501927; RAN4 is ok to introduce 38.1141-2 REL-19 at RAN #107; NR_BS_RF_req_evo-Core target date: Sep.25</w:t>
      </w:r>
    </w:p>
    <w:p w14:paraId="2C21EA3D" w14:textId="77777777" w:rsidR="005D2E1E" w:rsidRDefault="005D2E1E" w:rsidP="005D2E1E">
      <w:pPr>
        <w:rPr>
          <w:rFonts w:ascii="Arial" w:hAnsi="Arial" w:cs="Arial"/>
          <w:b/>
        </w:rPr>
      </w:pPr>
      <w:r>
        <w:rPr>
          <w:rFonts w:ascii="Arial" w:hAnsi="Arial" w:cs="Arial"/>
          <w:b/>
        </w:rPr>
        <w:t xml:space="preserve">Discussion: </w:t>
      </w:r>
    </w:p>
    <w:p w14:paraId="2C23E208" w14:textId="77777777" w:rsidR="005D2E1E" w:rsidRDefault="005D2E1E" w:rsidP="005D2E1E">
      <w:r>
        <w:t>MCC: CR number missing on CR cover</w:t>
      </w:r>
    </w:p>
    <w:p w14:paraId="77A3056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RP-250762</w:t>
      </w:r>
      <w:r>
        <w:rPr>
          <w:color w:val="993300"/>
          <w:u w:val="single"/>
        </w:rPr>
        <w:t>.</w:t>
      </w:r>
    </w:p>
    <w:p w14:paraId="4413189C" w14:textId="77777777" w:rsidR="005D2E1E" w:rsidRDefault="005D2E1E" w:rsidP="005D2E1E">
      <w:pPr>
        <w:rPr>
          <w:rFonts w:ascii="Arial" w:hAnsi="Arial" w:cs="Arial"/>
          <w:b/>
          <w:sz w:val="24"/>
        </w:rPr>
      </w:pPr>
      <w:r>
        <w:rPr>
          <w:rFonts w:ascii="Arial" w:hAnsi="Arial" w:cs="Arial"/>
          <w:b/>
          <w:color w:val="0000FF"/>
          <w:sz w:val="24"/>
        </w:rPr>
        <w:t>RP-250762</w:t>
      </w:r>
      <w:r>
        <w:rPr>
          <w:rFonts w:ascii="Arial" w:hAnsi="Arial" w:cs="Arial"/>
          <w:b/>
          <w:color w:val="0000FF"/>
          <w:sz w:val="24"/>
        </w:rPr>
        <w:tab/>
      </w:r>
      <w:r>
        <w:rPr>
          <w:rFonts w:ascii="Arial" w:hAnsi="Arial" w:cs="Arial"/>
          <w:b/>
          <w:sz w:val="24"/>
        </w:rPr>
        <w:t>CR to TS 38.141-2 for introduction of U6GHz EEIRP conformance testing requirement</w:t>
      </w:r>
    </w:p>
    <w:p w14:paraId="2BA3EA92"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v18.8.0</w:t>
      </w:r>
      <w:r>
        <w:rPr>
          <w:i/>
        </w:rPr>
        <w:tab/>
        <w:t xml:space="preserve">  CR-0631  rev 1 Cat: B (Rel-19)</w:t>
      </w:r>
      <w:r>
        <w:rPr>
          <w:i/>
        </w:rPr>
        <w:br/>
      </w:r>
      <w:r>
        <w:rPr>
          <w:i/>
        </w:rPr>
        <w:br/>
      </w:r>
      <w:r>
        <w:rPr>
          <w:i/>
        </w:rPr>
        <w:tab/>
      </w:r>
      <w:r>
        <w:rPr>
          <w:i/>
        </w:rPr>
        <w:tab/>
      </w:r>
      <w:r>
        <w:rPr>
          <w:i/>
        </w:rPr>
        <w:tab/>
      </w:r>
      <w:r>
        <w:rPr>
          <w:i/>
        </w:rPr>
        <w:tab/>
      </w:r>
      <w:r>
        <w:rPr>
          <w:i/>
        </w:rPr>
        <w:tab/>
        <w:t>Source: ZTE Corporation,Nokia, Ericsson, Huawei,Samsung,Qualcomm,CATT</w:t>
      </w:r>
    </w:p>
    <w:p w14:paraId="4A6AAAF8" w14:textId="77777777" w:rsidR="005D2E1E" w:rsidRDefault="005D2E1E" w:rsidP="005D2E1E">
      <w:pPr>
        <w:rPr>
          <w:color w:val="808080"/>
        </w:rPr>
      </w:pPr>
      <w:r>
        <w:rPr>
          <w:color w:val="808080"/>
        </w:rPr>
        <w:t>(Replaces RP-250439)</w:t>
      </w:r>
    </w:p>
    <w:p w14:paraId="792DD451" w14:textId="77777777" w:rsidR="005D2E1E" w:rsidRDefault="005D2E1E" w:rsidP="005D2E1E">
      <w:pPr>
        <w:rPr>
          <w:rFonts w:ascii="Arial" w:hAnsi="Arial" w:cs="Arial"/>
          <w:b/>
        </w:rPr>
      </w:pPr>
      <w:r>
        <w:rPr>
          <w:rFonts w:ascii="Arial" w:hAnsi="Arial" w:cs="Arial"/>
          <w:b/>
        </w:rPr>
        <w:t xml:space="preserve">Abstract: </w:t>
      </w:r>
    </w:p>
    <w:p w14:paraId="6E371AAA" w14:textId="77777777" w:rsidR="005D2E1E" w:rsidRDefault="005D2E1E" w:rsidP="005D2E1E">
      <w:r>
        <w:t>company CR; based on RAN4 #114 endorsed draft CR R4-2501927; RAN4 is ok to introduce 38.1141-2 REL-19 at RAN #107; NR_BS_RF_req_evo-Core target date: Sep.25</w:t>
      </w:r>
    </w:p>
    <w:p w14:paraId="5306D3AF" w14:textId="77777777" w:rsidR="005D2E1E" w:rsidRDefault="005D2E1E" w:rsidP="005D2E1E">
      <w:pPr>
        <w:rPr>
          <w:rFonts w:ascii="Arial" w:hAnsi="Arial" w:cs="Arial"/>
          <w:b/>
        </w:rPr>
      </w:pPr>
      <w:r>
        <w:rPr>
          <w:rFonts w:ascii="Arial" w:hAnsi="Arial" w:cs="Arial"/>
          <w:b/>
        </w:rPr>
        <w:t xml:space="preserve">Discussion: </w:t>
      </w:r>
    </w:p>
    <w:p w14:paraId="47F3B804" w14:textId="77777777" w:rsidR="005D2E1E" w:rsidRDefault="005D2E1E" w:rsidP="005D2E1E">
      <w:r>
        <w:t>MCC: source to WG should be empty</w:t>
      </w:r>
    </w:p>
    <w:p w14:paraId="6BE74A5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AEF9A" w14:textId="77777777" w:rsidR="005D2E1E" w:rsidRDefault="005D2E1E" w:rsidP="005D2E1E">
      <w:pPr>
        <w:rPr>
          <w:rFonts w:ascii="Arial" w:hAnsi="Arial" w:cs="Arial"/>
          <w:b/>
          <w:sz w:val="24"/>
        </w:rPr>
      </w:pPr>
      <w:r>
        <w:rPr>
          <w:rFonts w:ascii="Arial" w:hAnsi="Arial" w:cs="Arial"/>
          <w:b/>
          <w:color w:val="0000FF"/>
          <w:sz w:val="24"/>
        </w:rPr>
        <w:t>RP-250437</w:t>
      </w:r>
      <w:r>
        <w:rPr>
          <w:rFonts w:ascii="Arial" w:hAnsi="Arial" w:cs="Arial"/>
          <w:b/>
          <w:color w:val="0000FF"/>
          <w:sz w:val="24"/>
        </w:rPr>
        <w:tab/>
      </w:r>
      <w:r>
        <w:rPr>
          <w:rFonts w:ascii="Arial" w:hAnsi="Arial" w:cs="Arial"/>
          <w:b/>
          <w:sz w:val="24"/>
        </w:rPr>
        <w:t>TR 38.908 v2.0.0 Protection of fixed satellite service (FSS) UL within 6425 to 7125 MHz</w:t>
      </w:r>
    </w:p>
    <w:p w14:paraId="5B66A941" w14:textId="77777777" w:rsidR="005D2E1E" w:rsidRDefault="005D2E1E" w:rsidP="005D2E1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38.908 v2.0.0</w:t>
      </w:r>
      <w:r>
        <w:rPr>
          <w:i/>
        </w:rPr>
        <w:br/>
      </w:r>
      <w:r>
        <w:rPr>
          <w:i/>
        </w:rPr>
        <w:tab/>
      </w:r>
      <w:r>
        <w:rPr>
          <w:i/>
        </w:rPr>
        <w:tab/>
      </w:r>
      <w:r>
        <w:rPr>
          <w:i/>
        </w:rPr>
        <w:tab/>
      </w:r>
      <w:r>
        <w:rPr>
          <w:i/>
        </w:rPr>
        <w:tab/>
      </w:r>
      <w:r>
        <w:rPr>
          <w:i/>
        </w:rPr>
        <w:tab/>
        <w:t>Source: ZTE Corporation</w:t>
      </w:r>
    </w:p>
    <w:p w14:paraId="0C78194E" w14:textId="77777777" w:rsidR="005D2E1E" w:rsidRDefault="005D2E1E" w:rsidP="005D2E1E">
      <w:pPr>
        <w:rPr>
          <w:rFonts w:ascii="Arial" w:hAnsi="Arial" w:cs="Arial"/>
          <w:b/>
        </w:rPr>
      </w:pPr>
      <w:r>
        <w:rPr>
          <w:rFonts w:ascii="Arial" w:hAnsi="Arial" w:cs="Arial"/>
          <w:b/>
        </w:rPr>
        <w:t xml:space="preserve">Abstract: </w:t>
      </w:r>
    </w:p>
    <w:p w14:paraId="766F6E05" w14:textId="77777777" w:rsidR="005D2E1E" w:rsidRDefault="005D2E1E" w:rsidP="005D2E1E">
      <w:r>
        <w:t>RAN4 TR 38.908 is submitted for approval (TR was noted in Tdoc RP-242012 at RAN #105)</w:t>
      </w:r>
    </w:p>
    <w:p w14:paraId="2BDCA7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06815" w14:textId="77777777" w:rsidR="005D2E1E" w:rsidRDefault="005D2E1E" w:rsidP="005D2E1E">
      <w:pPr>
        <w:pStyle w:val="Heading5"/>
      </w:pPr>
      <w:bookmarkStart w:id="181" w:name="_Toc193744171"/>
      <w:bookmarkStart w:id="182" w:name="_Toc195035503"/>
      <w:r>
        <w:t>9.3.4.3</w:t>
      </w:r>
      <w:r>
        <w:tab/>
        <w:t>NR RRM Phase 5 [RAN4 WI: NR_RRM_Ph5]</w:t>
      </w:r>
      <w:bookmarkEnd w:id="181"/>
      <w:bookmarkEnd w:id="182"/>
    </w:p>
    <w:p w14:paraId="3545BA35" w14:textId="77777777" w:rsidR="005D2E1E" w:rsidRDefault="005D2E1E" w:rsidP="005D2E1E">
      <w:pPr>
        <w:rPr>
          <w:rFonts w:ascii="Arial" w:hAnsi="Arial" w:cs="Arial"/>
          <w:b/>
          <w:sz w:val="24"/>
        </w:rPr>
      </w:pPr>
      <w:r>
        <w:rPr>
          <w:rFonts w:ascii="Arial" w:hAnsi="Arial" w:cs="Arial"/>
          <w:b/>
          <w:color w:val="0000FF"/>
          <w:sz w:val="24"/>
        </w:rPr>
        <w:t>RP-250320</w:t>
      </w:r>
      <w:r>
        <w:rPr>
          <w:rFonts w:ascii="Arial" w:hAnsi="Arial" w:cs="Arial"/>
          <w:b/>
          <w:color w:val="0000FF"/>
          <w:sz w:val="24"/>
        </w:rPr>
        <w:tab/>
      </w:r>
      <w:r>
        <w:rPr>
          <w:rFonts w:ascii="Arial" w:hAnsi="Arial" w:cs="Arial"/>
          <w:b/>
          <w:sz w:val="24"/>
        </w:rPr>
        <w:t>Status report of NR Radio Resource Management (RRM) Phase 5; rapporteur: Apple, CATT</w:t>
      </w:r>
    </w:p>
    <w:p w14:paraId="4F054F2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BA8B73" w14:textId="77777777" w:rsidR="005D2E1E" w:rsidRDefault="005D2E1E" w:rsidP="005D2E1E">
      <w:pPr>
        <w:rPr>
          <w:rFonts w:ascii="Arial" w:hAnsi="Arial" w:cs="Arial"/>
          <w:b/>
        </w:rPr>
      </w:pPr>
      <w:r>
        <w:rPr>
          <w:rFonts w:ascii="Arial" w:hAnsi="Arial" w:cs="Arial"/>
          <w:b/>
        </w:rPr>
        <w:t xml:space="preserve">Abstract: </w:t>
      </w:r>
    </w:p>
    <w:p w14:paraId="24846D0E" w14:textId="77777777" w:rsidR="005D2E1E" w:rsidRDefault="005D2E1E" w:rsidP="005D2E1E">
      <w:r>
        <w:t>The completion ratio for core part is 75%.</w:t>
      </w:r>
    </w:p>
    <w:p w14:paraId="075887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D7CA8" w14:textId="77777777" w:rsidR="005D2E1E" w:rsidRDefault="005D2E1E" w:rsidP="005D2E1E">
      <w:pPr>
        <w:pStyle w:val="Heading5"/>
      </w:pPr>
      <w:bookmarkStart w:id="183" w:name="_Toc193744172"/>
      <w:bookmarkStart w:id="184" w:name="_Toc195035504"/>
      <w:r>
        <w:t>9.3.4.4</w:t>
      </w:r>
      <w:r>
        <w:tab/>
        <w:t>NR channel BW less than 5MHz for FR1 Phase 2 [RAN4 WI: NR_FR1_lessthan_5MHz_BW_Ph2]</w:t>
      </w:r>
      <w:bookmarkEnd w:id="183"/>
      <w:bookmarkEnd w:id="184"/>
    </w:p>
    <w:p w14:paraId="39B427A0" w14:textId="77777777" w:rsidR="005D2E1E" w:rsidRDefault="005D2E1E" w:rsidP="005D2E1E">
      <w:pPr>
        <w:rPr>
          <w:rFonts w:ascii="Arial" w:hAnsi="Arial" w:cs="Arial"/>
          <w:b/>
          <w:sz w:val="24"/>
        </w:rPr>
      </w:pPr>
      <w:r>
        <w:rPr>
          <w:rFonts w:ascii="Arial" w:hAnsi="Arial" w:cs="Arial"/>
          <w:b/>
          <w:color w:val="0000FF"/>
          <w:sz w:val="24"/>
        </w:rPr>
        <w:t>RP-250462</w:t>
      </w:r>
      <w:r>
        <w:rPr>
          <w:rFonts w:ascii="Arial" w:hAnsi="Arial" w:cs="Arial"/>
          <w:b/>
          <w:color w:val="0000FF"/>
          <w:sz w:val="24"/>
        </w:rPr>
        <w:tab/>
      </w:r>
      <w:r>
        <w:rPr>
          <w:rFonts w:ascii="Arial" w:hAnsi="Arial" w:cs="Arial"/>
          <w:b/>
          <w:sz w:val="24"/>
        </w:rPr>
        <w:t>Status Report for NR channel BW less than 5MHz for FR1 Phase 2; rapporteur: Intel Corporation</w:t>
      </w:r>
    </w:p>
    <w:p w14:paraId="4F6102D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B794AD" w14:textId="77777777" w:rsidR="005D2E1E" w:rsidRDefault="005D2E1E" w:rsidP="005D2E1E">
      <w:pPr>
        <w:rPr>
          <w:rFonts w:ascii="Arial" w:hAnsi="Arial" w:cs="Arial"/>
          <w:b/>
        </w:rPr>
      </w:pPr>
      <w:r>
        <w:rPr>
          <w:rFonts w:ascii="Arial" w:hAnsi="Arial" w:cs="Arial"/>
          <w:b/>
        </w:rPr>
        <w:t xml:space="preserve">Abstract: </w:t>
      </w:r>
    </w:p>
    <w:p w14:paraId="38CF9A1F" w14:textId="77777777" w:rsidR="005D2E1E" w:rsidRDefault="005D2E1E" w:rsidP="005D2E1E">
      <w:r>
        <w:t>Core: 100%</w:t>
      </w:r>
    </w:p>
    <w:p w14:paraId="0F5878F9" w14:textId="77777777" w:rsidR="005D2E1E" w:rsidRDefault="005D2E1E" w:rsidP="005D2E1E">
      <w:r>
        <w:t>Perf: 30%</w:t>
      </w:r>
    </w:p>
    <w:p w14:paraId="5025968A" w14:textId="77777777" w:rsidR="005D2E1E" w:rsidRDefault="005D2E1E" w:rsidP="005D2E1E">
      <w:pPr>
        <w:rPr>
          <w:rFonts w:ascii="Arial" w:hAnsi="Arial" w:cs="Arial"/>
          <w:b/>
        </w:rPr>
      </w:pPr>
      <w:r>
        <w:rPr>
          <w:rFonts w:ascii="Arial" w:hAnsi="Arial" w:cs="Arial"/>
          <w:b/>
        </w:rPr>
        <w:lastRenderedPageBreak/>
        <w:t xml:space="preserve">Discussion: </w:t>
      </w:r>
    </w:p>
    <w:p w14:paraId="4D0CFACF" w14:textId="77777777" w:rsidR="005D2E1E" w:rsidRDefault="005D2E1E" w:rsidP="005D2E1E">
      <w:r>
        <w:t>MCC: completion of NR_FR1_lessthan_5MHz_BW_Ph2-Core without any CRs/specs?</w:t>
      </w:r>
    </w:p>
    <w:p w14:paraId="05FEA667" w14:textId="77777777" w:rsidR="005D2E1E" w:rsidRDefault="005D2E1E" w:rsidP="005D2E1E">
      <w:r>
        <w:t>Intel: is in RP-250626 which was in wrong agenda item</w:t>
      </w:r>
    </w:p>
    <w:p w14:paraId="154270AC" w14:textId="77777777" w:rsidR="005D2E1E" w:rsidRDefault="005D2E1E" w:rsidP="005D2E1E">
      <w:r>
        <w:t>conclusion: Core part WI completed</w:t>
      </w:r>
    </w:p>
    <w:p w14:paraId="30E933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00400" w14:textId="77777777" w:rsidR="005D2E1E" w:rsidRDefault="005D2E1E" w:rsidP="005D2E1E">
      <w:pPr>
        <w:rPr>
          <w:rFonts w:ascii="Arial" w:hAnsi="Arial" w:cs="Arial"/>
          <w:b/>
          <w:sz w:val="24"/>
        </w:rPr>
      </w:pPr>
      <w:r>
        <w:rPr>
          <w:rFonts w:ascii="Arial" w:hAnsi="Arial" w:cs="Arial"/>
          <w:b/>
          <w:color w:val="0000FF"/>
          <w:sz w:val="24"/>
        </w:rPr>
        <w:t>RP-250152</w:t>
      </w:r>
      <w:r>
        <w:rPr>
          <w:rFonts w:ascii="Arial" w:hAnsi="Arial" w:cs="Arial"/>
          <w:b/>
          <w:color w:val="0000FF"/>
          <w:sz w:val="24"/>
        </w:rPr>
        <w:tab/>
      </w:r>
      <w:r>
        <w:rPr>
          <w:rFonts w:ascii="Arial" w:hAnsi="Arial" w:cs="Arial"/>
          <w:b/>
          <w:sz w:val="24"/>
        </w:rPr>
        <w:t>On &lt;5MHz demodulation requirements for CA</w:t>
      </w:r>
    </w:p>
    <w:p w14:paraId="6786677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A3C16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RP-250770</w:t>
      </w:r>
      <w:r>
        <w:rPr>
          <w:color w:val="993300"/>
          <w:u w:val="single"/>
        </w:rPr>
        <w:t>.</w:t>
      </w:r>
    </w:p>
    <w:p w14:paraId="5E3CBC29" w14:textId="77777777" w:rsidR="005D2E1E" w:rsidRDefault="005D2E1E" w:rsidP="005D2E1E">
      <w:pPr>
        <w:rPr>
          <w:rFonts w:ascii="Arial" w:hAnsi="Arial" w:cs="Arial"/>
          <w:b/>
          <w:sz w:val="24"/>
        </w:rPr>
      </w:pPr>
      <w:r>
        <w:rPr>
          <w:rFonts w:ascii="Arial" w:hAnsi="Arial" w:cs="Arial"/>
          <w:b/>
          <w:color w:val="0000FF"/>
          <w:sz w:val="24"/>
        </w:rPr>
        <w:t>RP-250770</w:t>
      </w:r>
      <w:r>
        <w:rPr>
          <w:rFonts w:ascii="Arial" w:hAnsi="Arial" w:cs="Arial"/>
          <w:b/>
          <w:color w:val="0000FF"/>
          <w:sz w:val="24"/>
        </w:rPr>
        <w:tab/>
      </w:r>
      <w:r>
        <w:rPr>
          <w:rFonts w:ascii="Arial" w:hAnsi="Arial" w:cs="Arial"/>
          <w:b/>
          <w:sz w:val="24"/>
        </w:rPr>
        <w:t>On &lt;5MHz demodulation requirements for CA</w:t>
      </w:r>
    </w:p>
    <w:p w14:paraId="5B0B480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AD764A0" w14:textId="77777777" w:rsidR="005D2E1E" w:rsidRDefault="005D2E1E" w:rsidP="005D2E1E">
      <w:pPr>
        <w:rPr>
          <w:color w:val="808080"/>
        </w:rPr>
      </w:pPr>
      <w:r>
        <w:rPr>
          <w:color w:val="808080"/>
        </w:rPr>
        <w:t>(Replaces RP-250152)</w:t>
      </w:r>
    </w:p>
    <w:p w14:paraId="143C226C" w14:textId="77777777" w:rsidR="005D2E1E" w:rsidRDefault="005D2E1E" w:rsidP="005D2E1E">
      <w:pPr>
        <w:rPr>
          <w:rFonts w:ascii="Arial" w:hAnsi="Arial" w:cs="Arial"/>
          <w:b/>
        </w:rPr>
      </w:pPr>
      <w:r>
        <w:rPr>
          <w:rFonts w:ascii="Arial" w:hAnsi="Arial" w:cs="Arial"/>
          <w:b/>
        </w:rPr>
        <w:t xml:space="preserve">Discussion: </w:t>
      </w:r>
    </w:p>
    <w:p w14:paraId="620149F8" w14:textId="77777777" w:rsidR="005D2E1E" w:rsidRDefault="005D2E1E" w:rsidP="005D2E1E">
      <w:r>
        <w:t>proposal: Proposal 1: RAN to verify interest, whether RAN4 shall introduce UE demodulation performance requirements for CA in Rel-19 “NR_FR1_lessthan_5MHz_BW_Ph2-Perf, and if so, add 38.101-4 to the list of impacted TSs.</w:t>
      </w:r>
    </w:p>
    <w:p w14:paraId="667FACE5" w14:textId="77777777" w:rsidR="005D2E1E" w:rsidRDefault="005D2E1E" w:rsidP="005D2E1E">
      <w:r>
        <w:t>conclusion: proposal 1 is endorsed. WID RP-250463 is revised in RP-250781</w:t>
      </w:r>
    </w:p>
    <w:p w14:paraId="4B18CC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70F0C" w14:textId="77777777" w:rsidR="005D2E1E" w:rsidRDefault="005D2E1E" w:rsidP="005D2E1E">
      <w:pPr>
        <w:rPr>
          <w:rFonts w:ascii="Arial" w:hAnsi="Arial" w:cs="Arial"/>
          <w:b/>
          <w:sz w:val="24"/>
        </w:rPr>
      </w:pPr>
      <w:r>
        <w:rPr>
          <w:rFonts w:ascii="Arial" w:hAnsi="Arial" w:cs="Arial"/>
          <w:b/>
          <w:color w:val="0000FF"/>
          <w:sz w:val="24"/>
        </w:rPr>
        <w:t>RP-250626</w:t>
      </w:r>
      <w:r>
        <w:rPr>
          <w:rFonts w:ascii="Arial" w:hAnsi="Arial" w:cs="Arial"/>
          <w:b/>
          <w:color w:val="0000FF"/>
          <w:sz w:val="24"/>
        </w:rPr>
        <w:tab/>
      </w:r>
      <w:r>
        <w:rPr>
          <w:rFonts w:ascii="Arial" w:hAnsi="Arial" w:cs="Arial"/>
          <w:b/>
          <w:sz w:val="24"/>
        </w:rPr>
        <w:t>RAN4 CRs to Rel-19 NR channel BW less than 5MHz for FR1 Phase 2</w:t>
      </w:r>
    </w:p>
    <w:p w14:paraId="39B9019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7F13F1" w14:textId="77777777" w:rsidR="005D2E1E" w:rsidRDefault="005D2E1E" w:rsidP="005D2E1E">
      <w:pPr>
        <w:rPr>
          <w:rFonts w:ascii="Arial" w:hAnsi="Arial" w:cs="Arial"/>
          <w:b/>
        </w:rPr>
      </w:pPr>
      <w:r>
        <w:rPr>
          <w:rFonts w:ascii="Arial" w:hAnsi="Arial" w:cs="Arial"/>
          <w:b/>
        </w:rPr>
        <w:t xml:space="preserve">Discussion: </w:t>
      </w:r>
    </w:p>
    <w:p w14:paraId="6B2CB15B" w14:textId="77777777" w:rsidR="005D2E1E" w:rsidRDefault="005D2E1E" w:rsidP="005D2E1E">
      <w:r>
        <w:t>moved from AI 9.3.4.3 to AI 9.3.4.4</w:t>
      </w:r>
    </w:p>
    <w:p w14:paraId="2C9CE1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C652E" w14:textId="77777777" w:rsidR="005D2E1E" w:rsidRDefault="005D2E1E" w:rsidP="005D2E1E">
      <w:pPr>
        <w:rPr>
          <w:rFonts w:ascii="Arial" w:hAnsi="Arial" w:cs="Arial"/>
          <w:b/>
          <w:sz w:val="24"/>
        </w:rPr>
      </w:pPr>
      <w:r>
        <w:rPr>
          <w:rFonts w:ascii="Arial" w:hAnsi="Arial" w:cs="Arial"/>
          <w:b/>
          <w:color w:val="0000FF"/>
          <w:sz w:val="24"/>
        </w:rPr>
        <w:t>RP-250463</w:t>
      </w:r>
      <w:r>
        <w:rPr>
          <w:rFonts w:ascii="Arial" w:hAnsi="Arial" w:cs="Arial"/>
          <w:b/>
          <w:color w:val="0000FF"/>
          <w:sz w:val="24"/>
        </w:rPr>
        <w:tab/>
      </w:r>
      <w:r>
        <w:rPr>
          <w:rFonts w:ascii="Arial" w:hAnsi="Arial" w:cs="Arial"/>
          <w:b/>
          <w:sz w:val="24"/>
        </w:rPr>
        <w:t>Revised WID: NR channel BW less than 5MHz for FR1 Phase 2</w:t>
      </w:r>
    </w:p>
    <w:p w14:paraId="3A124990"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6A9CE776" w14:textId="77777777" w:rsidR="005D2E1E" w:rsidRDefault="005D2E1E" w:rsidP="005D2E1E">
      <w:pPr>
        <w:rPr>
          <w:rFonts w:ascii="Arial" w:hAnsi="Arial" w:cs="Arial"/>
          <w:b/>
        </w:rPr>
      </w:pPr>
      <w:r>
        <w:rPr>
          <w:rFonts w:ascii="Arial" w:hAnsi="Arial" w:cs="Arial"/>
          <w:b/>
        </w:rPr>
        <w:t xml:space="preserve">Abstract: </w:t>
      </w:r>
    </w:p>
    <w:p w14:paraId="20688504" w14:textId="77777777" w:rsidR="005D2E1E" w:rsidRDefault="005D2E1E" w:rsidP="005D2E1E">
      <w:r>
        <w:t>last approved WID: RP-243309.</w:t>
      </w:r>
    </w:p>
    <w:p w14:paraId="64C3BA8D" w14:textId="77777777" w:rsidR="005D2E1E" w:rsidRDefault="005D2E1E" w:rsidP="005D2E1E">
      <w:r>
        <w:t>Update specification list.</w:t>
      </w:r>
    </w:p>
    <w:p w14:paraId="43D893BB" w14:textId="77777777" w:rsidR="005D2E1E" w:rsidRDefault="005D2E1E" w:rsidP="005D2E1E">
      <w:pPr>
        <w:rPr>
          <w:rFonts w:ascii="Arial" w:hAnsi="Arial" w:cs="Arial"/>
          <w:b/>
        </w:rPr>
      </w:pPr>
      <w:r>
        <w:rPr>
          <w:rFonts w:ascii="Arial" w:hAnsi="Arial" w:cs="Arial"/>
          <w:b/>
        </w:rPr>
        <w:t xml:space="preserve">Discussion: </w:t>
      </w:r>
    </w:p>
    <w:p w14:paraId="66A844F9" w14:textId="77777777" w:rsidR="005D2E1E" w:rsidRDefault="005D2E1E" w:rsidP="005D2E1E">
      <w:r>
        <w:t>MCC: 38.306, 38.331, 38.307 removed as affected specs</w:t>
      </w:r>
    </w:p>
    <w:p w14:paraId="606AEEB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RP-250781</w:t>
      </w:r>
      <w:r>
        <w:rPr>
          <w:color w:val="993300"/>
          <w:u w:val="single"/>
        </w:rPr>
        <w:t>.</w:t>
      </w:r>
    </w:p>
    <w:p w14:paraId="01545EF7" w14:textId="77777777" w:rsidR="005D2E1E" w:rsidRDefault="005D2E1E" w:rsidP="005D2E1E">
      <w:pPr>
        <w:rPr>
          <w:rFonts w:ascii="Arial" w:hAnsi="Arial" w:cs="Arial"/>
          <w:b/>
          <w:sz w:val="24"/>
        </w:rPr>
      </w:pPr>
      <w:r>
        <w:rPr>
          <w:rFonts w:ascii="Arial" w:hAnsi="Arial" w:cs="Arial"/>
          <w:b/>
          <w:color w:val="0000FF"/>
          <w:sz w:val="24"/>
        </w:rPr>
        <w:t>RP-250781</w:t>
      </w:r>
      <w:r>
        <w:rPr>
          <w:rFonts w:ascii="Arial" w:hAnsi="Arial" w:cs="Arial"/>
          <w:b/>
          <w:color w:val="0000FF"/>
          <w:sz w:val="24"/>
        </w:rPr>
        <w:tab/>
      </w:r>
      <w:r>
        <w:rPr>
          <w:rFonts w:ascii="Arial" w:hAnsi="Arial" w:cs="Arial"/>
          <w:b/>
          <w:sz w:val="24"/>
        </w:rPr>
        <w:t>Revised WID: NR channel BW less than 5MHz for FR1 Phase 2</w:t>
      </w:r>
    </w:p>
    <w:p w14:paraId="1CCBC89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50DB8F7E" w14:textId="77777777" w:rsidR="005D2E1E" w:rsidRDefault="005D2E1E" w:rsidP="005D2E1E">
      <w:pPr>
        <w:rPr>
          <w:color w:val="808080"/>
        </w:rPr>
      </w:pPr>
      <w:r>
        <w:rPr>
          <w:color w:val="808080"/>
        </w:rPr>
        <w:lastRenderedPageBreak/>
        <w:t>(Replaces RP-250463)</w:t>
      </w:r>
    </w:p>
    <w:p w14:paraId="121CA80F" w14:textId="77777777" w:rsidR="005D2E1E" w:rsidRDefault="005D2E1E" w:rsidP="005D2E1E">
      <w:pPr>
        <w:rPr>
          <w:rFonts w:ascii="Arial" w:hAnsi="Arial" w:cs="Arial"/>
          <w:b/>
        </w:rPr>
      </w:pPr>
      <w:r>
        <w:rPr>
          <w:rFonts w:ascii="Arial" w:hAnsi="Arial" w:cs="Arial"/>
          <w:b/>
        </w:rPr>
        <w:t xml:space="preserve">Discussion: </w:t>
      </w:r>
    </w:p>
    <w:p w14:paraId="706809FC" w14:textId="77777777" w:rsidR="005D2E1E" w:rsidRDefault="005D2E1E" w:rsidP="005D2E1E">
      <w:r>
        <w:t>Samsung: TUs will be increased?</w:t>
      </w:r>
    </w:p>
    <w:p w14:paraId="6253EDC6" w14:textId="77777777" w:rsidR="005D2E1E" w:rsidRDefault="005D2E1E" w:rsidP="005D2E1E">
      <w:r>
        <w:t>RAN VC (AT&amp;T): no</w:t>
      </w:r>
    </w:p>
    <w:p w14:paraId="48D5AE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322DB" w14:textId="77777777" w:rsidR="005D2E1E" w:rsidRDefault="005D2E1E" w:rsidP="005D2E1E">
      <w:pPr>
        <w:rPr>
          <w:rFonts w:ascii="Arial" w:hAnsi="Arial" w:cs="Arial"/>
          <w:b/>
          <w:sz w:val="24"/>
        </w:rPr>
      </w:pPr>
      <w:r>
        <w:rPr>
          <w:rFonts w:ascii="Arial" w:hAnsi="Arial" w:cs="Arial"/>
          <w:b/>
          <w:color w:val="0000FF"/>
          <w:sz w:val="24"/>
        </w:rPr>
        <w:t>RP-250464</w:t>
      </w:r>
      <w:r>
        <w:rPr>
          <w:rFonts w:ascii="Arial" w:hAnsi="Arial" w:cs="Arial"/>
          <w:b/>
          <w:color w:val="0000FF"/>
          <w:sz w:val="24"/>
        </w:rPr>
        <w:tab/>
      </w:r>
      <w:r>
        <w:rPr>
          <w:rFonts w:ascii="Arial" w:hAnsi="Arial" w:cs="Arial"/>
          <w:b/>
          <w:sz w:val="24"/>
        </w:rPr>
        <w:t>WI summary: NR channel BW less than 5MHz for FR1 Phase 2</w:t>
      </w:r>
    </w:p>
    <w:p w14:paraId="69DD083E" w14:textId="77777777" w:rsidR="005D2E1E" w:rsidRDefault="005D2E1E" w:rsidP="005D2E1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 Corporation</w:t>
      </w:r>
    </w:p>
    <w:p w14:paraId="5F9226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7CFCF" w14:textId="77777777" w:rsidR="005D2E1E" w:rsidRDefault="005D2E1E" w:rsidP="005D2E1E">
      <w:pPr>
        <w:pStyle w:val="Heading5"/>
      </w:pPr>
      <w:bookmarkStart w:id="185" w:name="_Toc193744173"/>
      <w:bookmarkStart w:id="186" w:name="_Toc195035505"/>
      <w:r>
        <w:t>9.3.4.5</w:t>
      </w:r>
      <w:r>
        <w:tab/>
        <w:t>Support of intra-band non-collocated EN-DC/NR-CA deployment Phase2: new receiver type(s) [RAN4 WI: NonCol_intraB_ENDC_NR_CA_Ph2]</w:t>
      </w:r>
      <w:bookmarkEnd w:id="185"/>
      <w:bookmarkEnd w:id="186"/>
    </w:p>
    <w:p w14:paraId="4C1BEE4C" w14:textId="77777777" w:rsidR="005D2E1E" w:rsidRDefault="005D2E1E" w:rsidP="005D2E1E">
      <w:pPr>
        <w:rPr>
          <w:rFonts w:ascii="Arial" w:hAnsi="Arial" w:cs="Arial"/>
          <w:b/>
          <w:sz w:val="24"/>
        </w:rPr>
      </w:pPr>
      <w:r>
        <w:rPr>
          <w:rFonts w:ascii="Arial" w:hAnsi="Arial" w:cs="Arial"/>
          <w:b/>
          <w:color w:val="0000FF"/>
          <w:sz w:val="24"/>
        </w:rPr>
        <w:t>RP-250279</w:t>
      </w:r>
      <w:r>
        <w:rPr>
          <w:rFonts w:ascii="Arial" w:hAnsi="Arial" w:cs="Arial"/>
          <w:b/>
          <w:color w:val="0000FF"/>
          <w:sz w:val="24"/>
        </w:rPr>
        <w:tab/>
      </w:r>
      <w:r>
        <w:rPr>
          <w:rFonts w:ascii="Arial" w:hAnsi="Arial" w:cs="Arial"/>
          <w:b/>
          <w:sz w:val="24"/>
        </w:rPr>
        <w:t>Status Report on Support of intra-band non-collocated EN-DC/NR-CA deployment Phase2: new receiver type(s)</w:t>
      </w:r>
    </w:p>
    <w:p w14:paraId="6691B8F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7F72CAE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DF513" w14:textId="77777777" w:rsidR="005D2E1E" w:rsidRDefault="005D2E1E" w:rsidP="005D2E1E">
      <w:pPr>
        <w:pStyle w:val="Heading5"/>
      </w:pPr>
      <w:bookmarkStart w:id="187" w:name="_Toc193744174"/>
      <w:bookmarkStart w:id="188" w:name="_Toc195035506"/>
      <w:r>
        <w:t>9.3.4.6</w:t>
      </w:r>
      <w:r>
        <w:tab/>
        <w:t>Enhancements for Air-to-ground network for NR [RAN4 WI: NR_ATG_enh]</w:t>
      </w:r>
      <w:bookmarkEnd w:id="187"/>
      <w:bookmarkEnd w:id="188"/>
    </w:p>
    <w:p w14:paraId="6B0FC3EC" w14:textId="77777777" w:rsidR="005D2E1E" w:rsidRDefault="005D2E1E" w:rsidP="005D2E1E">
      <w:pPr>
        <w:rPr>
          <w:rFonts w:ascii="Arial" w:hAnsi="Arial" w:cs="Arial"/>
          <w:b/>
          <w:sz w:val="24"/>
        </w:rPr>
      </w:pPr>
      <w:r>
        <w:rPr>
          <w:rFonts w:ascii="Arial" w:hAnsi="Arial" w:cs="Arial"/>
          <w:b/>
          <w:color w:val="0000FF"/>
          <w:sz w:val="24"/>
        </w:rPr>
        <w:t>RP-250271</w:t>
      </w:r>
      <w:r>
        <w:rPr>
          <w:rFonts w:ascii="Arial" w:hAnsi="Arial" w:cs="Arial"/>
          <w:b/>
          <w:color w:val="0000FF"/>
          <w:sz w:val="24"/>
        </w:rPr>
        <w:tab/>
      </w:r>
      <w:r>
        <w:rPr>
          <w:rFonts w:ascii="Arial" w:hAnsi="Arial" w:cs="Arial"/>
          <w:b/>
          <w:sz w:val="24"/>
        </w:rPr>
        <w:t>Status report for Enhancements for Air-to-ground network for NR</w:t>
      </w:r>
    </w:p>
    <w:p w14:paraId="56DC35D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90A2B6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23DE" w14:textId="77777777" w:rsidR="005D2E1E" w:rsidRDefault="005D2E1E" w:rsidP="005D2E1E">
      <w:pPr>
        <w:pStyle w:val="Heading5"/>
      </w:pPr>
      <w:bookmarkStart w:id="189" w:name="_Toc193744175"/>
      <w:bookmarkStart w:id="190" w:name="_Toc195035507"/>
      <w:r>
        <w:t>9.3.4.7</w:t>
      </w:r>
      <w:r>
        <w:tab/>
        <w:t>Core part: NR Sidelink: Intra-band CA in ITS band [RAN4 WI: NR_SL_intraB_CA_ITS-Core]</w:t>
      </w:r>
      <w:bookmarkEnd w:id="189"/>
      <w:bookmarkEnd w:id="190"/>
    </w:p>
    <w:p w14:paraId="097FF09D" w14:textId="77777777" w:rsidR="005D2E1E" w:rsidRDefault="005D2E1E" w:rsidP="005D2E1E">
      <w:pPr>
        <w:rPr>
          <w:rFonts w:ascii="Arial" w:hAnsi="Arial" w:cs="Arial"/>
          <w:b/>
          <w:sz w:val="24"/>
        </w:rPr>
      </w:pPr>
      <w:r>
        <w:rPr>
          <w:rFonts w:ascii="Arial" w:hAnsi="Arial" w:cs="Arial"/>
          <w:b/>
          <w:color w:val="0000FF"/>
          <w:sz w:val="24"/>
        </w:rPr>
        <w:t>RP-250166</w:t>
      </w:r>
      <w:r>
        <w:rPr>
          <w:rFonts w:ascii="Arial" w:hAnsi="Arial" w:cs="Arial"/>
          <w:b/>
          <w:color w:val="0000FF"/>
          <w:sz w:val="24"/>
        </w:rPr>
        <w:tab/>
      </w:r>
      <w:r>
        <w:rPr>
          <w:rFonts w:ascii="Arial" w:hAnsi="Arial" w:cs="Arial"/>
          <w:b/>
          <w:sz w:val="24"/>
        </w:rPr>
        <w:t>Status report for WI NR Sidelink Intra-band Carrier Aggregation in ITS band</w:t>
      </w:r>
    </w:p>
    <w:p w14:paraId="0C3E7F5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54A811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E255" w14:textId="77777777" w:rsidR="005D2E1E" w:rsidRDefault="005D2E1E" w:rsidP="005D2E1E">
      <w:pPr>
        <w:pStyle w:val="Heading5"/>
      </w:pPr>
      <w:bookmarkStart w:id="191" w:name="_Toc193744176"/>
      <w:bookmarkStart w:id="192" w:name="_Toc195035508"/>
      <w:r>
        <w:t>9.3.4.8</w:t>
      </w:r>
      <w:r>
        <w:tab/>
        <w:t>TRP, TRS and MIMO OTA testing enhancement Phase 3 [RAN4 WI: TRP_TRS_MIMO_OTA_Ph3]</w:t>
      </w:r>
      <w:bookmarkEnd w:id="191"/>
      <w:bookmarkEnd w:id="192"/>
    </w:p>
    <w:p w14:paraId="5973C087" w14:textId="77777777" w:rsidR="005D2E1E" w:rsidRDefault="005D2E1E" w:rsidP="005D2E1E">
      <w:pPr>
        <w:rPr>
          <w:rFonts w:ascii="Arial" w:hAnsi="Arial" w:cs="Arial"/>
          <w:b/>
          <w:sz w:val="24"/>
        </w:rPr>
      </w:pPr>
      <w:r>
        <w:rPr>
          <w:rFonts w:ascii="Arial" w:hAnsi="Arial" w:cs="Arial"/>
          <w:b/>
          <w:color w:val="0000FF"/>
          <w:sz w:val="24"/>
        </w:rPr>
        <w:t>RP-250196</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 vivo, CAICT</w:t>
      </w:r>
    </w:p>
    <w:p w14:paraId="48ADD93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50736C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D89F9" w14:textId="77777777" w:rsidR="005D2E1E" w:rsidRDefault="005D2E1E" w:rsidP="005D2E1E">
      <w:pPr>
        <w:rPr>
          <w:rFonts w:ascii="Arial" w:hAnsi="Arial" w:cs="Arial"/>
          <w:b/>
          <w:sz w:val="24"/>
        </w:rPr>
      </w:pPr>
      <w:r>
        <w:rPr>
          <w:rFonts w:ascii="Arial" w:hAnsi="Arial" w:cs="Arial"/>
          <w:b/>
          <w:color w:val="0000FF"/>
          <w:sz w:val="24"/>
        </w:rPr>
        <w:t>RP-250631</w:t>
      </w:r>
      <w:r>
        <w:rPr>
          <w:rFonts w:ascii="Arial" w:hAnsi="Arial" w:cs="Arial"/>
          <w:b/>
          <w:color w:val="0000FF"/>
          <w:sz w:val="24"/>
        </w:rPr>
        <w:tab/>
      </w:r>
      <w:r>
        <w:rPr>
          <w:rFonts w:ascii="Arial" w:hAnsi="Arial" w:cs="Arial"/>
          <w:b/>
          <w:sz w:val="24"/>
        </w:rPr>
        <w:t>RAN4 CRs to Rel-19 FR1 TRP, TRS OTA testing enhancement Phase 3</w:t>
      </w:r>
    </w:p>
    <w:p w14:paraId="5D731FC6"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96D4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CEA8C" w14:textId="77777777" w:rsidR="005D2E1E" w:rsidRDefault="005D2E1E" w:rsidP="005D2E1E">
      <w:pPr>
        <w:rPr>
          <w:rFonts w:ascii="Arial" w:hAnsi="Arial" w:cs="Arial"/>
          <w:b/>
          <w:sz w:val="24"/>
        </w:rPr>
      </w:pPr>
      <w:r>
        <w:rPr>
          <w:rFonts w:ascii="Arial" w:hAnsi="Arial" w:cs="Arial"/>
          <w:b/>
          <w:color w:val="0000FF"/>
          <w:sz w:val="24"/>
        </w:rPr>
        <w:t>RP-250197</w:t>
      </w:r>
      <w:r>
        <w:rPr>
          <w:rFonts w:ascii="Arial" w:hAnsi="Arial" w:cs="Arial"/>
          <w:b/>
          <w:color w:val="0000FF"/>
          <w:sz w:val="24"/>
        </w:rPr>
        <w:tab/>
      </w:r>
      <w:r>
        <w:rPr>
          <w:rFonts w:ascii="Arial" w:hAnsi="Arial" w:cs="Arial"/>
          <w:b/>
          <w:sz w:val="24"/>
        </w:rPr>
        <w:t>Revised WID: TRP (Total Radiated Power), TRS (Total Radiated Sensitivity) and MIMO OTA (Over the Air) testing enhancement Phase 3; rapporteur: vivo, CAICT</w:t>
      </w:r>
    </w:p>
    <w:p w14:paraId="726ECF0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200A2FE5" w14:textId="77777777" w:rsidR="005D2E1E" w:rsidRDefault="005D2E1E" w:rsidP="005D2E1E">
      <w:pPr>
        <w:rPr>
          <w:rFonts w:ascii="Arial" w:hAnsi="Arial" w:cs="Arial"/>
          <w:b/>
        </w:rPr>
      </w:pPr>
      <w:r>
        <w:rPr>
          <w:rFonts w:ascii="Arial" w:hAnsi="Arial" w:cs="Arial"/>
          <w:b/>
        </w:rPr>
        <w:t xml:space="preserve">Discussion: </w:t>
      </w:r>
    </w:p>
    <w:p w14:paraId="41DC1592" w14:textId="77777777" w:rsidR="005D2E1E" w:rsidRDefault="005D2E1E" w:rsidP="005D2E1E">
      <w:r>
        <w:t>MCC: removal in objective and addition of supporting company</w:t>
      </w:r>
    </w:p>
    <w:p w14:paraId="333450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DCC32" w14:textId="77777777" w:rsidR="005D2E1E" w:rsidRDefault="005D2E1E" w:rsidP="005D2E1E">
      <w:pPr>
        <w:pStyle w:val="Heading5"/>
      </w:pPr>
      <w:bookmarkStart w:id="193" w:name="_Toc193744177"/>
      <w:bookmarkStart w:id="194" w:name="_Toc195035509"/>
      <w:r>
        <w:t>9.3.4.9</w:t>
      </w:r>
      <w:r>
        <w:tab/>
        <w:t>Enhanced req. and conductive test methodology for NR NTN and IoT NTN [RAN4 WI: NR_IoT_NTN_req_test_enh]</w:t>
      </w:r>
      <w:bookmarkEnd w:id="193"/>
      <w:bookmarkEnd w:id="194"/>
    </w:p>
    <w:p w14:paraId="3B8F8443" w14:textId="77777777" w:rsidR="005D2E1E" w:rsidRDefault="005D2E1E" w:rsidP="005D2E1E">
      <w:pPr>
        <w:rPr>
          <w:rFonts w:ascii="Arial" w:hAnsi="Arial" w:cs="Arial"/>
          <w:b/>
          <w:sz w:val="24"/>
        </w:rPr>
      </w:pPr>
      <w:r>
        <w:rPr>
          <w:rFonts w:ascii="Arial" w:hAnsi="Arial" w:cs="Arial"/>
          <w:b/>
          <w:color w:val="0000FF"/>
          <w:sz w:val="24"/>
        </w:rPr>
        <w:t>RP-250099</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0BD1DFF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Xiaomi</w:t>
      </w:r>
    </w:p>
    <w:p w14:paraId="0D8A20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E43A0" w14:textId="77777777" w:rsidR="005D2E1E" w:rsidRDefault="005D2E1E" w:rsidP="005D2E1E">
      <w:pPr>
        <w:rPr>
          <w:rFonts w:ascii="Arial" w:hAnsi="Arial" w:cs="Arial"/>
          <w:b/>
          <w:sz w:val="24"/>
        </w:rPr>
      </w:pPr>
      <w:r>
        <w:rPr>
          <w:rFonts w:ascii="Arial" w:hAnsi="Arial" w:cs="Arial"/>
          <w:b/>
          <w:color w:val="0000FF"/>
          <w:sz w:val="24"/>
        </w:rPr>
        <w:t>RP-250623</w:t>
      </w:r>
      <w:r>
        <w:rPr>
          <w:rFonts w:ascii="Arial" w:hAnsi="Arial" w:cs="Arial"/>
          <w:b/>
          <w:color w:val="0000FF"/>
          <w:sz w:val="24"/>
        </w:rPr>
        <w:tab/>
      </w:r>
      <w:r>
        <w:rPr>
          <w:rFonts w:ascii="Arial" w:hAnsi="Arial" w:cs="Arial"/>
          <w:b/>
          <w:sz w:val="24"/>
        </w:rPr>
        <w:t>RAN4 CRs to Rel-19 conductive test methodology for NR NTN and IoT NTN</w:t>
      </w:r>
    </w:p>
    <w:p w14:paraId="2F14F99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B7CC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20DDC" w14:textId="77777777" w:rsidR="005D2E1E" w:rsidRDefault="005D2E1E" w:rsidP="005D2E1E">
      <w:pPr>
        <w:pStyle w:val="Heading5"/>
      </w:pPr>
      <w:bookmarkStart w:id="195" w:name="_Toc193744178"/>
      <w:bookmarkStart w:id="196" w:name="_Toc195035510"/>
      <w:r>
        <w:t>9.3.4.10</w:t>
      </w:r>
      <w:r>
        <w:tab/>
        <w:t>Perf. part: NR demodulation performance Phase 5 [RAN4 WI: NR_demod_Ph5-Perf]</w:t>
      </w:r>
      <w:bookmarkEnd w:id="195"/>
      <w:bookmarkEnd w:id="196"/>
    </w:p>
    <w:p w14:paraId="4B4A94CD" w14:textId="77777777" w:rsidR="005D2E1E" w:rsidRDefault="005D2E1E" w:rsidP="005D2E1E">
      <w:pPr>
        <w:rPr>
          <w:rFonts w:ascii="Arial" w:hAnsi="Arial" w:cs="Arial"/>
          <w:b/>
          <w:sz w:val="24"/>
        </w:rPr>
      </w:pPr>
      <w:r>
        <w:rPr>
          <w:rFonts w:ascii="Arial" w:hAnsi="Arial" w:cs="Arial"/>
          <w:b/>
          <w:color w:val="0000FF"/>
          <w:sz w:val="24"/>
        </w:rPr>
        <w:t>RP-250367</w:t>
      </w:r>
      <w:r>
        <w:rPr>
          <w:rFonts w:ascii="Arial" w:hAnsi="Arial" w:cs="Arial"/>
          <w:b/>
          <w:color w:val="0000FF"/>
          <w:sz w:val="24"/>
        </w:rPr>
        <w:tab/>
      </w:r>
      <w:r>
        <w:rPr>
          <w:rFonts w:ascii="Arial" w:hAnsi="Arial" w:cs="Arial"/>
          <w:b/>
          <w:sz w:val="24"/>
        </w:rPr>
        <w:t>Status report for NR demodulation performance: Phase 5; rapporteur; China Telecom, NTT DOCOMO</w:t>
      </w:r>
    </w:p>
    <w:p w14:paraId="073B5B4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28C434" w14:textId="77777777" w:rsidR="005D2E1E" w:rsidRDefault="005D2E1E" w:rsidP="005D2E1E">
      <w:pPr>
        <w:rPr>
          <w:rFonts w:ascii="Arial" w:hAnsi="Arial" w:cs="Arial"/>
          <w:b/>
        </w:rPr>
      </w:pPr>
      <w:r>
        <w:rPr>
          <w:rFonts w:ascii="Arial" w:hAnsi="Arial" w:cs="Arial"/>
          <w:b/>
        </w:rPr>
        <w:t xml:space="preserve">Abstract: </w:t>
      </w:r>
    </w:p>
    <w:p w14:paraId="35FBAE79" w14:textId="77777777" w:rsidR="005D2E1E" w:rsidRDefault="005D2E1E" w:rsidP="005D2E1E">
      <w:r>
        <w:t>0.58</w:t>
      </w:r>
    </w:p>
    <w:p w14:paraId="1361188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77C5E" w14:textId="77777777" w:rsidR="005D2E1E" w:rsidRDefault="005D2E1E" w:rsidP="005D2E1E">
      <w:pPr>
        <w:pStyle w:val="Heading5"/>
      </w:pPr>
      <w:bookmarkStart w:id="197" w:name="_Toc193744179"/>
      <w:bookmarkStart w:id="198" w:name="_Toc195035511"/>
      <w:r>
        <w:t>9.3.4.11</w:t>
      </w:r>
      <w:r>
        <w:tab/>
        <w:t>Low band CA via switching [New RAN4 WI: NR_LBCA_Sw]</w:t>
      </w:r>
      <w:bookmarkEnd w:id="197"/>
      <w:bookmarkEnd w:id="198"/>
    </w:p>
    <w:p w14:paraId="476ADCE4" w14:textId="77777777" w:rsidR="005D2E1E" w:rsidRDefault="005D2E1E" w:rsidP="005D2E1E">
      <w:pPr>
        <w:rPr>
          <w:rFonts w:ascii="Arial" w:hAnsi="Arial" w:cs="Arial"/>
          <w:b/>
          <w:sz w:val="24"/>
        </w:rPr>
      </w:pPr>
      <w:r>
        <w:rPr>
          <w:rFonts w:ascii="Arial" w:hAnsi="Arial" w:cs="Arial"/>
          <w:b/>
          <w:color w:val="0000FF"/>
          <w:sz w:val="24"/>
        </w:rPr>
        <w:t>RP-250246</w:t>
      </w:r>
      <w:r>
        <w:rPr>
          <w:rFonts w:ascii="Arial" w:hAnsi="Arial" w:cs="Arial"/>
          <w:b/>
          <w:color w:val="0000FF"/>
          <w:sz w:val="24"/>
        </w:rPr>
        <w:tab/>
      </w:r>
      <w:r>
        <w:rPr>
          <w:rFonts w:ascii="Arial" w:hAnsi="Arial" w:cs="Arial"/>
          <w:b/>
          <w:sz w:val="24"/>
        </w:rPr>
        <w:t>Status report for WI Low band carrier aggregation via switching; rapporteur: AT&amp;T</w:t>
      </w:r>
    </w:p>
    <w:p w14:paraId="69A9004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7B86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CB66" w14:textId="77777777" w:rsidR="005D2E1E" w:rsidRDefault="005D2E1E" w:rsidP="005D2E1E">
      <w:pPr>
        <w:rPr>
          <w:rFonts w:ascii="Arial" w:hAnsi="Arial" w:cs="Arial"/>
          <w:b/>
          <w:sz w:val="24"/>
        </w:rPr>
      </w:pPr>
      <w:r>
        <w:rPr>
          <w:rFonts w:ascii="Arial" w:hAnsi="Arial" w:cs="Arial"/>
          <w:b/>
          <w:color w:val="0000FF"/>
          <w:sz w:val="24"/>
        </w:rPr>
        <w:lastRenderedPageBreak/>
        <w:t>RP-250641</w:t>
      </w:r>
      <w:r>
        <w:rPr>
          <w:rFonts w:ascii="Arial" w:hAnsi="Arial" w:cs="Arial"/>
          <w:b/>
          <w:color w:val="0000FF"/>
          <w:sz w:val="24"/>
        </w:rPr>
        <w:tab/>
      </w:r>
      <w:r>
        <w:rPr>
          <w:rFonts w:ascii="Arial" w:hAnsi="Arial" w:cs="Arial"/>
          <w:b/>
          <w:sz w:val="24"/>
        </w:rPr>
        <w:t>Discussion on LB-LB CA via switching</w:t>
      </w:r>
    </w:p>
    <w:p w14:paraId="7171B11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A4940E" w14:textId="77777777" w:rsidR="005D2E1E" w:rsidRDefault="005D2E1E" w:rsidP="005D2E1E">
      <w:pPr>
        <w:rPr>
          <w:rFonts w:ascii="Arial" w:hAnsi="Arial" w:cs="Arial"/>
          <w:b/>
        </w:rPr>
      </w:pPr>
      <w:r>
        <w:rPr>
          <w:rFonts w:ascii="Arial" w:hAnsi="Arial" w:cs="Arial"/>
          <w:b/>
        </w:rPr>
        <w:t xml:space="preserve">Discussion: </w:t>
      </w:r>
    </w:p>
    <w:p w14:paraId="11D0B3EE" w14:textId="77777777" w:rsidR="005D2E1E" w:rsidRDefault="005D2E1E" w:rsidP="005D2E1E">
      <w:r>
        <w:t>Huawei: suggests to keep WID as it is</w:t>
      </w:r>
    </w:p>
    <w:p w14:paraId="0E9378F2" w14:textId="77777777" w:rsidR="005D2E1E" w:rsidRDefault="005D2E1E" w:rsidP="005D2E1E">
      <w:r>
        <w:t>Bell: keep the WID as it was agreed in Dec.24</w:t>
      </w:r>
    </w:p>
    <w:p w14:paraId="4A939A5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46E1F" w14:textId="77777777" w:rsidR="005D2E1E" w:rsidRDefault="005D2E1E" w:rsidP="005D2E1E">
      <w:pPr>
        <w:rPr>
          <w:rFonts w:ascii="Arial" w:hAnsi="Arial" w:cs="Arial"/>
          <w:b/>
          <w:sz w:val="24"/>
        </w:rPr>
      </w:pPr>
      <w:r>
        <w:rPr>
          <w:rFonts w:ascii="Arial" w:hAnsi="Arial" w:cs="Arial"/>
          <w:b/>
          <w:color w:val="0000FF"/>
          <w:sz w:val="24"/>
        </w:rPr>
        <w:t>RP-250247</w:t>
      </w:r>
      <w:r>
        <w:rPr>
          <w:rFonts w:ascii="Arial" w:hAnsi="Arial" w:cs="Arial"/>
          <w:b/>
          <w:color w:val="0000FF"/>
          <w:sz w:val="24"/>
        </w:rPr>
        <w:tab/>
      </w:r>
      <w:r>
        <w:rPr>
          <w:rFonts w:ascii="Arial" w:hAnsi="Arial" w:cs="Arial"/>
          <w:b/>
          <w:sz w:val="24"/>
        </w:rPr>
        <w:t>Revised WID on Low NR band carrier aggregation via switching</w:t>
      </w:r>
    </w:p>
    <w:p w14:paraId="28515A6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w:t>
      </w:r>
    </w:p>
    <w:p w14:paraId="5406E628" w14:textId="77777777" w:rsidR="005D2E1E" w:rsidRDefault="005D2E1E" w:rsidP="005D2E1E">
      <w:pPr>
        <w:rPr>
          <w:rFonts w:ascii="Arial" w:hAnsi="Arial" w:cs="Arial"/>
          <w:b/>
        </w:rPr>
      </w:pPr>
      <w:r>
        <w:rPr>
          <w:rFonts w:ascii="Arial" w:hAnsi="Arial" w:cs="Arial"/>
          <w:b/>
        </w:rPr>
        <w:t xml:space="preserve">Discussion: </w:t>
      </w:r>
    </w:p>
    <w:p w14:paraId="27B86F37" w14:textId="77777777" w:rsidR="005D2E1E" w:rsidRDefault="005D2E1E" w:rsidP="005D2E1E">
      <w:r>
        <w:t>Mediatek: worried about text under Nature of relationship</w:t>
      </w:r>
    </w:p>
    <w:p w14:paraId="698F4C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6DF90" w14:textId="77777777" w:rsidR="005D2E1E" w:rsidRDefault="005D2E1E" w:rsidP="005D2E1E">
      <w:pPr>
        <w:pStyle w:val="Heading3"/>
      </w:pPr>
      <w:bookmarkStart w:id="199" w:name="_Toc193744180"/>
      <w:bookmarkStart w:id="200" w:name="_Toc195035512"/>
      <w:r>
        <w:t>9.4</w:t>
      </w:r>
      <w:r>
        <w:tab/>
        <w:t>Open REL-19 NR or NR+LTE WIs (spectrum related)</w:t>
      </w:r>
      <w:bookmarkEnd w:id="199"/>
      <w:bookmarkEnd w:id="200"/>
    </w:p>
    <w:p w14:paraId="063B6B63" w14:textId="77777777" w:rsidR="005D2E1E" w:rsidRDefault="005D2E1E" w:rsidP="005D2E1E">
      <w:pPr>
        <w:pStyle w:val="Heading4"/>
      </w:pPr>
      <w:bookmarkStart w:id="201" w:name="_Toc193744181"/>
      <w:bookmarkStart w:id="202" w:name="_Toc195035513"/>
      <w:r>
        <w:t>9.4.1</w:t>
      </w:r>
      <w:r>
        <w:tab/>
        <w:t>Introduction of new bands</w:t>
      </w:r>
      <w:bookmarkEnd w:id="201"/>
      <w:bookmarkEnd w:id="202"/>
    </w:p>
    <w:p w14:paraId="309360CD" w14:textId="77777777" w:rsidR="005D2E1E" w:rsidRDefault="005D2E1E" w:rsidP="005D2E1E">
      <w:pPr>
        <w:pStyle w:val="Heading5"/>
      </w:pPr>
      <w:bookmarkStart w:id="203" w:name="_Toc193744182"/>
      <w:bookmarkStart w:id="204" w:name="_Toc195035514"/>
      <w:r>
        <w:t>9.4.1.1</w:t>
      </w:r>
      <w:r>
        <w:tab/>
        <w:t>Introduction of the NR FDD 1.4 GHz band [RAN4 WI: NR_FDD_1400MHz]</w:t>
      </w:r>
      <w:bookmarkEnd w:id="203"/>
      <w:bookmarkEnd w:id="204"/>
    </w:p>
    <w:p w14:paraId="20F555EB" w14:textId="77777777" w:rsidR="005D2E1E" w:rsidRDefault="005D2E1E" w:rsidP="005D2E1E">
      <w:pPr>
        <w:rPr>
          <w:rFonts w:ascii="Arial" w:hAnsi="Arial" w:cs="Arial"/>
          <w:b/>
          <w:sz w:val="24"/>
        </w:rPr>
      </w:pPr>
      <w:r>
        <w:rPr>
          <w:rFonts w:ascii="Arial" w:hAnsi="Arial" w:cs="Arial"/>
          <w:b/>
          <w:color w:val="0000FF"/>
          <w:sz w:val="24"/>
        </w:rPr>
        <w:t>RP-250403</w:t>
      </w:r>
      <w:r>
        <w:rPr>
          <w:rFonts w:ascii="Arial" w:hAnsi="Arial" w:cs="Arial"/>
          <w:b/>
          <w:color w:val="0000FF"/>
          <w:sz w:val="24"/>
        </w:rPr>
        <w:tab/>
      </w:r>
      <w:r>
        <w:rPr>
          <w:rFonts w:ascii="Arial" w:hAnsi="Arial" w:cs="Arial"/>
          <w:b/>
          <w:sz w:val="24"/>
        </w:rPr>
        <w:t>Status Report for WI: Introduction of the NR FDD 1.4 GHz Band</w:t>
      </w:r>
    </w:p>
    <w:p w14:paraId="7EEDC9B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MidWave Wireless</w:t>
      </w:r>
    </w:p>
    <w:p w14:paraId="03619921" w14:textId="77777777" w:rsidR="005D2E1E" w:rsidRDefault="005D2E1E" w:rsidP="005D2E1E">
      <w:pPr>
        <w:rPr>
          <w:rFonts w:ascii="Arial" w:hAnsi="Arial" w:cs="Arial"/>
          <w:b/>
        </w:rPr>
      </w:pPr>
      <w:r>
        <w:rPr>
          <w:rFonts w:ascii="Arial" w:hAnsi="Arial" w:cs="Arial"/>
          <w:b/>
        </w:rPr>
        <w:t xml:space="preserve">Discussion: </w:t>
      </w:r>
    </w:p>
    <w:p w14:paraId="523C3A77" w14:textId="77777777" w:rsidR="005D2E1E" w:rsidRDefault="005D2E1E" w:rsidP="005D2E1E">
      <w:r>
        <w:t>conclusion: Core and Perf. part WI completed</w:t>
      </w:r>
    </w:p>
    <w:p w14:paraId="6B9BB8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4F4F" w14:textId="77777777" w:rsidR="005D2E1E" w:rsidRDefault="005D2E1E" w:rsidP="005D2E1E">
      <w:pPr>
        <w:rPr>
          <w:rFonts w:ascii="Arial" w:hAnsi="Arial" w:cs="Arial"/>
          <w:b/>
          <w:sz w:val="24"/>
        </w:rPr>
      </w:pPr>
      <w:r>
        <w:rPr>
          <w:rFonts w:ascii="Arial" w:hAnsi="Arial" w:cs="Arial"/>
          <w:b/>
          <w:color w:val="0000FF"/>
          <w:sz w:val="24"/>
        </w:rPr>
        <w:t>RP-250627</w:t>
      </w:r>
      <w:r>
        <w:rPr>
          <w:rFonts w:ascii="Arial" w:hAnsi="Arial" w:cs="Arial"/>
          <w:b/>
          <w:color w:val="0000FF"/>
          <w:sz w:val="24"/>
        </w:rPr>
        <w:tab/>
      </w:r>
      <w:r>
        <w:rPr>
          <w:rFonts w:ascii="Arial" w:hAnsi="Arial" w:cs="Arial"/>
          <w:b/>
          <w:sz w:val="24"/>
        </w:rPr>
        <w:t>RAN4 CRs to Rel-19 NR FDD 1.4 GHz Band</w:t>
      </w:r>
    </w:p>
    <w:p w14:paraId="431C580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68CAB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5E311" w14:textId="77777777" w:rsidR="005D2E1E" w:rsidRDefault="005D2E1E" w:rsidP="005D2E1E">
      <w:pPr>
        <w:rPr>
          <w:rFonts w:ascii="Arial" w:hAnsi="Arial" w:cs="Arial"/>
          <w:b/>
          <w:sz w:val="24"/>
        </w:rPr>
      </w:pPr>
      <w:r>
        <w:rPr>
          <w:rFonts w:ascii="Arial" w:hAnsi="Arial" w:cs="Arial"/>
          <w:b/>
          <w:color w:val="0000FF"/>
          <w:sz w:val="24"/>
        </w:rPr>
        <w:t>RP-250760</w:t>
      </w:r>
      <w:r>
        <w:rPr>
          <w:rFonts w:ascii="Arial" w:hAnsi="Arial" w:cs="Arial"/>
          <w:b/>
          <w:color w:val="0000FF"/>
          <w:sz w:val="24"/>
        </w:rPr>
        <w:tab/>
      </w:r>
      <w:r>
        <w:rPr>
          <w:rFonts w:ascii="Arial" w:hAnsi="Arial" w:cs="Arial"/>
          <w:b/>
          <w:sz w:val="24"/>
        </w:rPr>
        <w:t>Revised WID: Introduction of the NR FDD 1.4 GHz Band</w:t>
      </w:r>
    </w:p>
    <w:p w14:paraId="5A54BE1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MidWave Wireless</w:t>
      </w:r>
    </w:p>
    <w:p w14:paraId="000C898A" w14:textId="77777777" w:rsidR="005D2E1E" w:rsidRDefault="005D2E1E" w:rsidP="005D2E1E">
      <w:pPr>
        <w:rPr>
          <w:rFonts w:ascii="Arial" w:hAnsi="Arial" w:cs="Arial"/>
          <w:b/>
        </w:rPr>
      </w:pPr>
      <w:r>
        <w:rPr>
          <w:rFonts w:ascii="Arial" w:hAnsi="Arial" w:cs="Arial"/>
          <w:b/>
        </w:rPr>
        <w:t xml:space="preserve">Abstract: </w:t>
      </w:r>
    </w:p>
    <w:p w14:paraId="7C05342B" w14:textId="77777777" w:rsidR="005D2E1E" w:rsidRDefault="005D2E1E" w:rsidP="005D2E1E">
      <w:r>
        <w:t>last approved WID: RP-242120</w:t>
      </w:r>
    </w:p>
    <w:p w14:paraId="6EAF48EF" w14:textId="77777777" w:rsidR="005D2E1E" w:rsidRDefault="005D2E1E" w:rsidP="005D2E1E">
      <w:pPr>
        <w:rPr>
          <w:rFonts w:ascii="Arial" w:hAnsi="Arial" w:cs="Arial"/>
          <w:b/>
        </w:rPr>
      </w:pPr>
      <w:r>
        <w:rPr>
          <w:rFonts w:ascii="Arial" w:hAnsi="Arial" w:cs="Arial"/>
          <w:b/>
        </w:rPr>
        <w:t xml:space="preserve">Discussion: </w:t>
      </w:r>
    </w:p>
    <w:p w14:paraId="558DF547" w14:textId="77777777" w:rsidR="005D2E1E" w:rsidRDefault="005D2E1E" w:rsidP="005D2E1E">
      <w:r>
        <w:t>MCC: latest WID RP-242120 claims that all CRs were approved at RAN #106 but they seem to be submitted to RAN #107; late submission to clean up the WID</w:t>
      </w:r>
    </w:p>
    <w:p w14:paraId="420799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26FB5" w14:textId="77777777" w:rsidR="005D2E1E" w:rsidRDefault="005D2E1E" w:rsidP="005D2E1E">
      <w:pPr>
        <w:pStyle w:val="Heading5"/>
      </w:pPr>
      <w:bookmarkStart w:id="205" w:name="_Toc193744183"/>
      <w:bookmarkStart w:id="206" w:name="_Toc195035515"/>
      <w:r>
        <w:lastRenderedPageBreak/>
        <w:t>9.4.1.2</w:t>
      </w:r>
      <w:r>
        <w:tab/>
        <w:t>Introduction of NR bands n87 and n88 [RAN4 WI: NR_bands_n87_n88]</w:t>
      </w:r>
      <w:bookmarkEnd w:id="205"/>
      <w:bookmarkEnd w:id="206"/>
    </w:p>
    <w:p w14:paraId="4AA4507D" w14:textId="77777777" w:rsidR="005D2E1E" w:rsidRDefault="005D2E1E" w:rsidP="005D2E1E">
      <w:pPr>
        <w:rPr>
          <w:rFonts w:ascii="Arial" w:hAnsi="Arial" w:cs="Arial"/>
          <w:b/>
          <w:sz w:val="24"/>
        </w:rPr>
      </w:pPr>
      <w:r>
        <w:rPr>
          <w:rFonts w:ascii="Arial" w:hAnsi="Arial" w:cs="Arial"/>
          <w:b/>
          <w:color w:val="0000FF"/>
          <w:sz w:val="24"/>
        </w:rPr>
        <w:t>RP-250149</w:t>
      </w:r>
      <w:r>
        <w:rPr>
          <w:rFonts w:ascii="Arial" w:hAnsi="Arial" w:cs="Arial"/>
          <w:b/>
          <w:color w:val="0000FF"/>
          <w:sz w:val="24"/>
        </w:rPr>
        <w:tab/>
      </w:r>
      <w:r>
        <w:rPr>
          <w:rFonts w:ascii="Arial" w:hAnsi="Arial" w:cs="Arial"/>
          <w:b/>
          <w:sz w:val="24"/>
        </w:rPr>
        <w:t>Status report of WI Introduction of NR bands n87 and n88</w:t>
      </w:r>
    </w:p>
    <w:p w14:paraId="1CB0AE2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Japan</w:t>
      </w:r>
    </w:p>
    <w:p w14:paraId="41166A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1C51E" w14:textId="77777777" w:rsidR="005D2E1E" w:rsidRDefault="005D2E1E" w:rsidP="005D2E1E">
      <w:pPr>
        <w:rPr>
          <w:rFonts w:ascii="Arial" w:hAnsi="Arial" w:cs="Arial"/>
          <w:b/>
          <w:sz w:val="24"/>
        </w:rPr>
      </w:pPr>
      <w:r>
        <w:rPr>
          <w:rFonts w:ascii="Arial" w:hAnsi="Arial" w:cs="Arial"/>
          <w:b/>
          <w:color w:val="0000FF"/>
          <w:sz w:val="24"/>
        </w:rPr>
        <w:t>RP-250621</w:t>
      </w:r>
      <w:r>
        <w:rPr>
          <w:rFonts w:ascii="Arial" w:hAnsi="Arial" w:cs="Arial"/>
          <w:b/>
          <w:color w:val="0000FF"/>
          <w:sz w:val="24"/>
        </w:rPr>
        <w:tab/>
      </w:r>
      <w:r>
        <w:rPr>
          <w:rFonts w:ascii="Arial" w:hAnsi="Arial" w:cs="Arial"/>
          <w:b/>
          <w:sz w:val="24"/>
        </w:rPr>
        <w:t>RAN4 CRs to Rel-19 NR bands n87 and n88</w:t>
      </w:r>
    </w:p>
    <w:p w14:paraId="22F3BDF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CC14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90B1F" w14:textId="77777777" w:rsidR="005D2E1E" w:rsidRDefault="005D2E1E" w:rsidP="005D2E1E">
      <w:pPr>
        <w:rPr>
          <w:rFonts w:ascii="Arial" w:hAnsi="Arial" w:cs="Arial"/>
          <w:b/>
          <w:sz w:val="24"/>
        </w:rPr>
      </w:pPr>
      <w:r>
        <w:rPr>
          <w:rFonts w:ascii="Arial" w:hAnsi="Arial" w:cs="Arial"/>
          <w:b/>
          <w:color w:val="0000FF"/>
          <w:sz w:val="24"/>
        </w:rPr>
        <w:t>RP-250519</w:t>
      </w:r>
      <w:r>
        <w:rPr>
          <w:rFonts w:ascii="Arial" w:hAnsi="Arial" w:cs="Arial"/>
          <w:b/>
          <w:color w:val="0000FF"/>
          <w:sz w:val="24"/>
        </w:rPr>
        <w:tab/>
      </w:r>
      <w:r>
        <w:rPr>
          <w:rFonts w:ascii="Arial" w:hAnsi="Arial" w:cs="Arial"/>
          <w:b/>
          <w:sz w:val="24"/>
        </w:rPr>
        <w:t>CR to TS 38.101-1 on introduction NR bands n87 and n88</w:t>
      </w:r>
    </w:p>
    <w:p w14:paraId="103C7DF4"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v19.0.0</w:t>
      </w:r>
      <w:r>
        <w:rPr>
          <w:i/>
        </w:rPr>
        <w:tab/>
        <w:t xml:space="preserve">  CR-2725  Cat: B (Rel-19)</w:t>
      </w:r>
      <w:r>
        <w:rPr>
          <w:i/>
        </w:rPr>
        <w:br/>
      </w:r>
      <w:r>
        <w:rPr>
          <w:i/>
        </w:rPr>
        <w:br/>
      </w:r>
      <w:r>
        <w:rPr>
          <w:i/>
        </w:rPr>
        <w:tab/>
      </w:r>
      <w:r>
        <w:rPr>
          <w:i/>
        </w:rPr>
        <w:tab/>
      </w:r>
      <w:r>
        <w:rPr>
          <w:i/>
        </w:rPr>
        <w:tab/>
      </w:r>
      <w:r>
        <w:rPr>
          <w:i/>
        </w:rPr>
        <w:tab/>
      </w:r>
      <w:r>
        <w:rPr>
          <w:i/>
        </w:rPr>
        <w:tab/>
        <w:t>Source: CATT</w:t>
      </w:r>
    </w:p>
    <w:p w14:paraId="7BB8BD5F" w14:textId="77777777" w:rsidR="005D2E1E" w:rsidRDefault="005D2E1E" w:rsidP="005D2E1E">
      <w:pPr>
        <w:rPr>
          <w:rFonts w:ascii="Arial" w:hAnsi="Arial" w:cs="Arial"/>
          <w:b/>
        </w:rPr>
      </w:pPr>
      <w:r>
        <w:rPr>
          <w:rFonts w:ascii="Arial" w:hAnsi="Arial" w:cs="Arial"/>
          <w:b/>
        </w:rPr>
        <w:t xml:space="preserve">Abstract: </w:t>
      </w:r>
    </w:p>
    <w:p w14:paraId="7945ED81" w14:textId="77777777" w:rsidR="005D2E1E" w:rsidRDefault="005D2E1E" w:rsidP="005D2E1E">
      <w:r>
        <w:t>company CR; CR R4-2501055 was not agreed in RAN4 as based on the wrong spec version (also wrong rev number), RP-250519 is bringing the same CR based on the correct spec version as it was planned to complete REL-19 WI NR_bands_n87_n88 in March 25 at RAN #107</w:t>
      </w:r>
    </w:p>
    <w:p w14:paraId="0AB561C8" w14:textId="77777777" w:rsidR="005D2E1E" w:rsidRDefault="005D2E1E" w:rsidP="005D2E1E">
      <w:pPr>
        <w:rPr>
          <w:rFonts w:ascii="Arial" w:hAnsi="Arial" w:cs="Arial"/>
          <w:b/>
        </w:rPr>
      </w:pPr>
      <w:r>
        <w:rPr>
          <w:rFonts w:ascii="Arial" w:hAnsi="Arial" w:cs="Arial"/>
          <w:b/>
        </w:rPr>
        <w:t xml:space="preserve">Discussion: </w:t>
      </w:r>
    </w:p>
    <w:p w14:paraId="6B74E921" w14:textId="77777777" w:rsidR="005D2E1E" w:rsidRDefault="005D2E1E" w:rsidP="005D2E1E">
      <w:r>
        <w:t>RAN VC (AT&amp;T): source to WG should be empty for company CR</w:t>
      </w:r>
    </w:p>
    <w:p w14:paraId="7F208F0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BB2B9" w14:textId="77777777" w:rsidR="005D2E1E" w:rsidRDefault="005D2E1E" w:rsidP="005D2E1E">
      <w:pPr>
        <w:pStyle w:val="Heading5"/>
      </w:pPr>
      <w:bookmarkStart w:id="207" w:name="_Toc193744184"/>
      <w:bookmarkStart w:id="208" w:name="_Toc195035516"/>
      <w:r>
        <w:t>9.4.1.3</w:t>
      </w:r>
      <w:r>
        <w:tab/>
        <w:t>Introduction of NR band n68 [RAN4 WI: NR_band_n68]</w:t>
      </w:r>
      <w:bookmarkEnd w:id="207"/>
      <w:bookmarkEnd w:id="208"/>
    </w:p>
    <w:p w14:paraId="04A41916" w14:textId="77777777" w:rsidR="005D2E1E" w:rsidRDefault="005D2E1E" w:rsidP="005D2E1E">
      <w:pPr>
        <w:rPr>
          <w:rFonts w:ascii="Arial" w:hAnsi="Arial" w:cs="Arial"/>
          <w:b/>
          <w:sz w:val="24"/>
        </w:rPr>
      </w:pPr>
      <w:r>
        <w:rPr>
          <w:rFonts w:ascii="Arial" w:hAnsi="Arial" w:cs="Arial"/>
          <w:b/>
          <w:color w:val="0000FF"/>
          <w:sz w:val="24"/>
        </w:rPr>
        <w:t>RP-250525</w:t>
      </w:r>
      <w:r>
        <w:rPr>
          <w:rFonts w:ascii="Arial" w:hAnsi="Arial" w:cs="Arial"/>
          <w:b/>
          <w:color w:val="0000FF"/>
          <w:sz w:val="24"/>
        </w:rPr>
        <w:tab/>
      </w:r>
      <w:r>
        <w:rPr>
          <w:rFonts w:ascii="Arial" w:hAnsi="Arial" w:cs="Arial"/>
          <w:b/>
          <w:sz w:val="24"/>
        </w:rPr>
        <w:t>Status report for WI Introduction of NR band n68</w:t>
      </w:r>
    </w:p>
    <w:p w14:paraId="2663051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FC7CBC7" w14:textId="77777777" w:rsidR="005D2E1E" w:rsidRDefault="005D2E1E" w:rsidP="005D2E1E">
      <w:pPr>
        <w:rPr>
          <w:rFonts w:ascii="Arial" w:hAnsi="Arial" w:cs="Arial"/>
          <w:b/>
        </w:rPr>
      </w:pPr>
      <w:r>
        <w:rPr>
          <w:rFonts w:ascii="Arial" w:hAnsi="Arial" w:cs="Arial"/>
          <w:b/>
        </w:rPr>
        <w:t xml:space="preserve">Discussion: </w:t>
      </w:r>
    </w:p>
    <w:p w14:paraId="6EE16B81" w14:textId="77777777" w:rsidR="005D2E1E" w:rsidRDefault="005D2E1E" w:rsidP="005D2E1E">
      <w:r>
        <w:t>MCC: 36.101 CR missing? (listed as impacted in last approved WID RP-252606 but not submitted in CRpack RP-250622 and no revised WID)</w:t>
      </w:r>
    </w:p>
    <w:p w14:paraId="58E62860" w14:textId="77777777" w:rsidR="005D2E1E" w:rsidRDefault="005D2E1E" w:rsidP="005D2E1E">
      <w:r>
        <w:t>Ericsson: Yes, 36.101 needs to be removed as affected spec from the WID</w:t>
      </w:r>
    </w:p>
    <w:p w14:paraId="10A7D61A" w14:textId="77777777" w:rsidR="005D2E1E" w:rsidRDefault="005D2E1E" w:rsidP="005D2E1E">
      <w:r>
        <w:t>conclusion: Core and Perf. part WI completed</w:t>
      </w:r>
    </w:p>
    <w:p w14:paraId="11CD54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21232" w14:textId="77777777" w:rsidR="005D2E1E" w:rsidRDefault="005D2E1E" w:rsidP="005D2E1E">
      <w:pPr>
        <w:rPr>
          <w:rFonts w:ascii="Arial" w:hAnsi="Arial" w:cs="Arial"/>
          <w:b/>
          <w:sz w:val="24"/>
        </w:rPr>
      </w:pPr>
      <w:r>
        <w:rPr>
          <w:rFonts w:ascii="Arial" w:hAnsi="Arial" w:cs="Arial"/>
          <w:b/>
          <w:color w:val="0000FF"/>
          <w:sz w:val="24"/>
        </w:rPr>
        <w:t>RP-250622</w:t>
      </w:r>
      <w:r>
        <w:rPr>
          <w:rFonts w:ascii="Arial" w:hAnsi="Arial" w:cs="Arial"/>
          <w:b/>
          <w:color w:val="0000FF"/>
          <w:sz w:val="24"/>
        </w:rPr>
        <w:tab/>
      </w:r>
      <w:r>
        <w:rPr>
          <w:rFonts w:ascii="Arial" w:hAnsi="Arial" w:cs="Arial"/>
          <w:b/>
          <w:sz w:val="24"/>
        </w:rPr>
        <w:t>RAN4 CRs to Rel-19 NR band n68</w:t>
      </w:r>
    </w:p>
    <w:p w14:paraId="6F20BA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94B6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218CB" w14:textId="77777777" w:rsidR="005D2E1E" w:rsidRDefault="005D2E1E" w:rsidP="005D2E1E">
      <w:pPr>
        <w:rPr>
          <w:rFonts w:ascii="Arial" w:hAnsi="Arial" w:cs="Arial"/>
          <w:b/>
          <w:sz w:val="24"/>
        </w:rPr>
      </w:pPr>
      <w:r>
        <w:rPr>
          <w:rFonts w:ascii="Arial" w:hAnsi="Arial" w:cs="Arial"/>
          <w:b/>
          <w:color w:val="0000FF"/>
          <w:sz w:val="24"/>
        </w:rPr>
        <w:t>RP-250763</w:t>
      </w:r>
      <w:r>
        <w:rPr>
          <w:rFonts w:ascii="Arial" w:hAnsi="Arial" w:cs="Arial"/>
          <w:b/>
          <w:color w:val="0000FF"/>
          <w:sz w:val="24"/>
        </w:rPr>
        <w:tab/>
      </w:r>
      <w:r>
        <w:rPr>
          <w:rFonts w:ascii="Arial" w:hAnsi="Arial" w:cs="Arial"/>
          <w:b/>
          <w:sz w:val="24"/>
        </w:rPr>
        <w:t>Revised WID: Introduction of NR band n68</w:t>
      </w:r>
    </w:p>
    <w:p w14:paraId="2DEDF1D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62E978" w14:textId="77777777" w:rsidR="005D2E1E" w:rsidRDefault="005D2E1E" w:rsidP="005D2E1E">
      <w:pPr>
        <w:rPr>
          <w:rFonts w:ascii="Arial" w:hAnsi="Arial" w:cs="Arial"/>
          <w:b/>
        </w:rPr>
      </w:pPr>
      <w:r>
        <w:rPr>
          <w:rFonts w:ascii="Arial" w:hAnsi="Arial" w:cs="Arial"/>
          <w:b/>
        </w:rPr>
        <w:t xml:space="preserve">Abstract: </w:t>
      </w:r>
    </w:p>
    <w:p w14:paraId="19A374D1" w14:textId="77777777" w:rsidR="005D2E1E" w:rsidRDefault="005D2E1E" w:rsidP="005D2E1E">
      <w:r>
        <w:lastRenderedPageBreak/>
        <w:t>last approved WID: RP-242606</w:t>
      </w:r>
    </w:p>
    <w:p w14:paraId="2EC52FB2" w14:textId="77777777" w:rsidR="005D2E1E" w:rsidRDefault="005D2E1E" w:rsidP="005D2E1E">
      <w:pPr>
        <w:rPr>
          <w:rFonts w:ascii="Arial" w:hAnsi="Arial" w:cs="Arial"/>
          <w:b/>
        </w:rPr>
      </w:pPr>
      <w:r>
        <w:rPr>
          <w:rFonts w:ascii="Arial" w:hAnsi="Arial" w:cs="Arial"/>
          <w:b/>
        </w:rPr>
        <w:t xml:space="preserve">Discussion: </w:t>
      </w:r>
    </w:p>
    <w:p w14:paraId="5DC39B3A" w14:textId="77777777" w:rsidR="005D2E1E" w:rsidRDefault="005D2E1E" w:rsidP="005D2E1E">
      <w:r>
        <w:t>removal of 36.101 and 36.307</w:t>
      </w:r>
    </w:p>
    <w:p w14:paraId="3426D8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ED3A5" w14:textId="77777777" w:rsidR="005D2E1E" w:rsidRDefault="005D2E1E" w:rsidP="005D2E1E">
      <w:pPr>
        <w:pStyle w:val="Heading5"/>
      </w:pPr>
      <w:bookmarkStart w:id="209" w:name="_Toc193744185"/>
      <w:bookmarkStart w:id="210" w:name="_Toc195035517"/>
      <w:r>
        <w:t>9.4.1.4</w:t>
      </w:r>
      <w:r>
        <w:tab/>
        <w:t>Introduction of another NR NTN S-band [RAN4 WI: NR_NTN_Sband]</w:t>
      </w:r>
      <w:bookmarkEnd w:id="209"/>
      <w:bookmarkEnd w:id="210"/>
    </w:p>
    <w:p w14:paraId="581A37C8" w14:textId="77777777" w:rsidR="005D2E1E" w:rsidRDefault="005D2E1E" w:rsidP="005D2E1E">
      <w:pPr>
        <w:rPr>
          <w:rFonts w:ascii="Arial" w:hAnsi="Arial" w:cs="Arial"/>
          <w:b/>
          <w:sz w:val="24"/>
        </w:rPr>
      </w:pPr>
      <w:r>
        <w:rPr>
          <w:rFonts w:ascii="Arial" w:hAnsi="Arial" w:cs="Arial"/>
          <w:b/>
          <w:color w:val="0000FF"/>
          <w:sz w:val="24"/>
        </w:rPr>
        <w:t>RP-250487</w:t>
      </w:r>
      <w:r>
        <w:rPr>
          <w:rFonts w:ascii="Arial" w:hAnsi="Arial" w:cs="Arial"/>
          <w:b/>
          <w:color w:val="0000FF"/>
          <w:sz w:val="24"/>
        </w:rPr>
        <w:tab/>
      </w:r>
      <w:r>
        <w:rPr>
          <w:rFonts w:ascii="Arial" w:hAnsi="Arial" w:cs="Arial"/>
          <w:b/>
          <w:sz w:val="24"/>
        </w:rPr>
        <w:t>Status report for WI Introduction of another NR NTN S-band (MSS band 2000-2020 MHz UL and 2180-2200 MHz DL)</w:t>
      </w:r>
    </w:p>
    <w:p w14:paraId="00DAE18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09D047" w14:textId="77777777" w:rsidR="005D2E1E" w:rsidRDefault="005D2E1E" w:rsidP="005D2E1E">
      <w:pPr>
        <w:rPr>
          <w:rFonts w:ascii="Arial" w:hAnsi="Arial" w:cs="Arial"/>
          <w:b/>
        </w:rPr>
      </w:pPr>
      <w:r>
        <w:rPr>
          <w:rFonts w:ascii="Arial" w:hAnsi="Arial" w:cs="Arial"/>
          <w:b/>
        </w:rPr>
        <w:t xml:space="preserve">Abstract: </w:t>
      </w:r>
    </w:p>
    <w:p w14:paraId="5B881965" w14:textId="77777777" w:rsidR="005D2E1E" w:rsidRDefault="005D2E1E" w:rsidP="005D2E1E">
      <w:r>
        <w:t>Core part at 70%</w:t>
      </w:r>
    </w:p>
    <w:p w14:paraId="0F4328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981E" w14:textId="77777777" w:rsidR="005D2E1E" w:rsidRDefault="005D2E1E" w:rsidP="005D2E1E">
      <w:pPr>
        <w:rPr>
          <w:rFonts w:ascii="Arial" w:hAnsi="Arial" w:cs="Arial"/>
          <w:b/>
          <w:sz w:val="24"/>
        </w:rPr>
      </w:pPr>
      <w:r>
        <w:rPr>
          <w:rFonts w:ascii="Arial" w:hAnsi="Arial" w:cs="Arial"/>
          <w:b/>
          <w:color w:val="0000FF"/>
          <w:sz w:val="24"/>
        </w:rPr>
        <w:t>RP-250488</w:t>
      </w:r>
      <w:r>
        <w:rPr>
          <w:rFonts w:ascii="Arial" w:hAnsi="Arial" w:cs="Arial"/>
          <w:b/>
          <w:color w:val="0000FF"/>
          <w:sz w:val="24"/>
        </w:rPr>
        <w:tab/>
      </w:r>
      <w:r>
        <w:rPr>
          <w:rFonts w:ascii="Arial" w:hAnsi="Arial" w:cs="Arial"/>
          <w:b/>
          <w:sz w:val="24"/>
        </w:rPr>
        <w:t>Revised WID on Introduction of another NR-NTN S-band (MSS band 2000-2020 MHz UL and 2180-2200 MHz DL)</w:t>
      </w:r>
    </w:p>
    <w:p w14:paraId="2CE488DF"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663A1E9" w14:textId="77777777" w:rsidR="005D2E1E" w:rsidRDefault="005D2E1E" w:rsidP="005D2E1E">
      <w:pPr>
        <w:rPr>
          <w:rFonts w:ascii="Arial" w:hAnsi="Arial" w:cs="Arial"/>
          <w:b/>
        </w:rPr>
      </w:pPr>
      <w:r>
        <w:rPr>
          <w:rFonts w:ascii="Arial" w:hAnsi="Arial" w:cs="Arial"/>
          <w:b/>
        </w:rPr>
        <w:t xml:space="preserve">Abstract: </w:t>
      </w:r>
    </w:p>
    <w:p w14:paraId="47474BC0" w14:textId="77777777" w:rsidR="005D2E1E" w:rsidRDefault="005D2E1E" w:rsidP="005D2E1E">
      <w:r>
        <w:t>Impacted specifications are updated and completion date is changed to align with the update in SR.</w:t>
      </w:r>
    </w:p>
    <w:p w14:paraId="1531D201" w14:textId="77777777" w:rsidR="005D2E1E" w:rsidRDefault="005D2E1E" w:rsidP="005D2E1E">
      <w:pPr>
        <w:rPr>
          <w:rFonts w:ascii="Arial" w:hAnsi="Arial" w:cs="Arial"/>
          <w:b/>
        </w:rPr>
      </w:pPr>
      <w:r>
        <w:rPr>
          <w:rFonts w:ascii="Arial" w:hAnsi="Arial" w:cs="Arial"/>
          <w:b/>
        </w:rPr>
        <w:t xml:space="preserve">Discussion: </w:t>
      </w:r>
    </w:p>
    <w:p w14:paraId="33522E41" w14:textId="77777777" w:rsidR="005D2E1E" w:rsidRDefault="005D2E1E" w:rsidP="005D2E1E">
      <w:r>
        <w:t>MCC: Core part target changed from RAN #107 (March 25) to RAN #108 (June 25); 38.101-5 and 38.108 removed as affected Perf. part specs</w:t>
      </w:r>
    </w:p>
    <w:p w14:paraId="72C54E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CEA7D" w14:textId="77777777" w:rsidR="005D2E1E" w:rsidRDefault="005D2E1E" w:rsidP="005D2E1E">
      <w:pPr>
        <w:pStyle w:val="Heading5"/>
      </w:pPr>
      <w:bookmarkStart w:id="211" w:name="_Toc193744186"/>
      <w:bookmarkStart w:id="212" w:name="_Toc195035518"/>
      <w:r>
        <w:t>9.4.1.5</w:t>
      </w:r>
      <w:r>
        <w:tab/>
        <w:t>Introduction of new NR NTN bands to support the Ext.L-band and the combined MSS L-band and Ext.L-band ranges [RAN4 WI: NR_NTN_combinedLband]</w:t>
      </w:r>
      <w:bookmarkEnd w:id="211"/>
      <w:bookmarkEnd w:id="212"/>
    </w:p>
    <w:p w14:paraId="6B6C72FB" w14:textId="77777777" w:rsidR="005D2E1E" w:rsidRDefault="005D2E1E" w:rsidP="005D2E1E">
      <w:pPr>
        <w:rPr>
          <w:rFonts w:ascii="Arial" w:hAnsi="Arial" w:cs="Arial"/>
          <w:b/>
          <w:sz w:val="24"/>
        </w:rPr>
      </w:pPr>
      <w:r>
        <w:rPr>
          <w:rFonts w:ascii="Arial" w:hAnsi="Arial" w:cs="Arial"/>
          <w:b/>
          <w:color w:val="0000FF"/>
          <w:sz w:val="24"/>
        </w:rPr>
        <w:t>RP-250751</w:t>
      </w:r>
      <w:r>
        <w:rPr>
          <w:rFonts w:ascii="Arial" w:hAnsi="Arial" w:cs="Arial"/>
          <w:b/>
          <w:color w:val="0000FF"/>
          <w:sz w:val="24"/>
        </w:rPr>
        <w:tab/>
      </w:r>
      <w:r>
        <w:rPr>
          <w:rFonts w:ascii="Arial" w:hAnsi="Arial" w:cs="Arial"/>
          <w:b/>
          <w:sz w:val="24"/>
        </w:rPr>
        <w:t>Status report for WI Introduction of new NR NTN bands to support the Extended L-band (UL 1668-1675MHz, DL 1518-1525MHz) and the combined MSS L-band and Extended L-band ranges (UL 1626.5-1660.5 MHz and 1668-1675 MHz, DL 1518-1559 MHz); rapporteur: Aalyria</w:t>
      </w:r>
    </w:p>
    <w:p w14:paraId="3A84028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Aalyria</w:t>
      </w:r>
    </w:p>
    <w:p w14:paraId="75615B31" w14:textId="77777777" w:rsidR="005D2E1E" w:rsidRDefault="005D2E1E" w:rsidP="005D2E1E">
      <w:pPr>
        <w:rPr>
          <w:rFonts w:ascii="Arial" w:hAnsi="Arial" w:cs="Arial"/>
          <w:b/>
        </w:rPr>
      </w:pPr>
      <w:r>
        <w:rPr>
          <w:rFonts w:ascii="Arial" w:hAnsi="Arial" w:cs="Arial"/>
          <w:b/>
        </w:rPr>
        <w:t xml:space="preserve">Abstract: </w:t>
      </w:r>
    </w:p>
    <w:p w14:paraId="32F44D74" w14:textId="77777777" w:rsidR="005D2E1E" w:rsidRDefault="005D2E1E" w:rsidP="005D2E1E">
      <w:r>
        <w:t>rapporteur change from Inmarsat to Aalyria</w:t>
      </w:r>
    </w:p>
    <w:p w14:paraId="614C2F49" w14:textId="77777777" w:rsidR="005D2E1E" w:rsidRDefault="005D2E1E" w:rsidP="005D2E1E">
      <w:pPr>
        <w:rPr>
          <w:rFonts w:ascii="Arial" w:hAnsi="Arial" w:cs="Arial"/>
          <w:b/>
        </w:rPr>
      </w:pPr>
      <w:r>
        <w:rPr>
          <w:rFonts w:ascii="Arial" w:hAnsi="Arial" w:cs="Arial"/>
          <w:b/>
        </w:rPr>
        <w:t xml:space="preserve">Discussion: </w:t>
      </w:r>
    </w:p>
    <w:p w14:paraId="42BEDCAF" w14:textId="77777777" w:rsidR="005D2E1E" w:rsidRDefault="005D2E1E" w:rsidP="005D2E1E">
      <w:r>
        <w:t>MCC: late Tdoc request</w:t>
      </w:r>
    </w:p>
    <w:p w14:paraId="2F2505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78D18" w14:textId="77777777" w:rsidR="005D2E1E" w:rsidRDefault="005D2E1E" w:rsidP="005D2E1E">
      <w:pPr>
        <w:rPr>
          <w:rFonts w:ascii="Arial" w:hAnsi="Arial" w:cs="Arial"/>
          <w:b/>
          <w:sz w:val="24"/>
        </w:rPr>
      </w:pPr>
      <w:r>
        <w:rPr>
          <w:rFonts w:ascii="Arial" w:hAnsi="Arial" w:cs="Arial"/>
          <w:b/>
          <w:color w:val="0000FF"/>
          <w:sz w:val="24"/>
        </w:rPr>
        <w:t>RP-250752</w:t>
      </w:r>
      <w:r>
        <w:rPr>
          <w:rFonts w:ascii="Arial" w:hAnsi="Arial" w:cs="Arial"/>
          <w:b/>
          <w:color w:val="0000FF"/>
          <w:sz w:val="24"/>
        </w:rPr>
        <w:tab/>
      </w:r>
      <w:r>
        <w:rPr>
          <w:rFonts w:ascii="Arial" w:hAnsi="Arial" w:cs="Arial"/>
          <w:b/>
          <w:sz w:val="24"/>
        </w:rPr>
        <w:t>Revised WID:  Introduction of new NR NTN bands to support the Extended L-band (UL 1668-1675MHz, DL 1518-1525MHz) and the combined MSS L-</w:t>
      </w:r>
      <w:r>
        <w:rPr>
          <w:rFonts w:ascii="Arial" w:hAnsi="Arial" w:cs="Arial"/>
          <w:b/>
          <w:sz w:val="24"/>
        </w:rPr>
        <w:lastRenderedPageBreak/>
        <w:t>band and Extended L-band ranges (UL 1626.5-1660.5 MHz and 1668-1675 MHz, DL 1518-1559 MHz)</w:t>
      </w:r>
    </w:p>
    <w:p w14:paraId="65FC9C9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Aalyria</w:t>
      </w:r>
    </w:p>
    <w:p w14:paraId="270F787D" w14:textId="77777777" w:rsidR="005D2E1E" w:rsidRDefault="005D2E1E" w:rsidP="005D2E1E">
      <w:pPr>
        <w:rPr>
          <w:rFonts w:ascii="Arial" w:hAnsi="Arial" w:cs="Arial"/>
          <w:b/>
        </w:rPr>
      </w:pPr>
      <w:r>
        <w:rPr>
          <w:rFonts w:ascii="Arial" w:hAnsi="Arial" w:cs="Arial"/>
          <w:b/>
        </w:rPr>
        <w:t xml:space="preserve">Abstract: </w:t>
      </w:r>
    </w:p>
    <w:p w14:paraId="178E1905" w14:textId="77777777" w:rsidR="005D2E1E" w:rsidRDefault="005D2E1E" w:rsidP="005D2E1E">
      <w:r>
        <w:t>rapporteur change from Inmarsat to Aalyria</w:t>
      </w:r>
    </w:p>
    <w:p w14:paraId="4162A4D7" w14:textId="77777777" w:rsidR="005D2E1E" w:rsidRDefault="005D2E1E" w:rsidP="005D2E1E">
      <w:pPr>
        <w:rPr>
          <w:rFonts w:ascii="Arial" w:hAnsi="Arial" w:cs="Arial"/>
          <w:b/>
        </w:rPr>
      </w:pPr>
      <w:r>
        <w:rPr>
          <w:rFonts w:ascii="Arial" w:hAnsi="Arial" w:cs="Arial"/>
          <w:b/>
        </w:rPr>
        <w:t xml:space="preserve">Discussion: </w:t>
      </w:r>
    </w:p>
    <w:p w14:paraId="005AA5A6" w14:textId="77777777" w:rsidR="005D2E1E" w:rsidRDefault="005D2E1E" w:rsidP="005D2E1E">
      <w:r>
        <w:t>MCC: late Tdoc request; Core part target shifted from RAN #107 (March 25) to RAN #108 (June 25); rapporteur's company changed from Inmarsat to Aalyria</w:t>
      </w:r>
    </w:p>
    <w:p w14:paraId="309187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8DA52" w14:textId="77777777" w:rsidR="005D2E1E" w:rsidRDefault="005D2E1E" w:rsidP="005D2E1E">
      <w:pPr>
        <w:pStyle w:val="Heading5"/>
      </w:pPr>
      <w:bookmarkStart w:id="213" w:name="_Toc193744187"/>
      <w:bookmarkStart w:id="214" w:name="_Toc195035519"/>
      <w:r>
        <w:t>9.4.1.6</w:t>
      </w:r>
      <w:r>
        <w:tab/>
        <w:t>Introduction of Ku bands for NR NTN [RAN4 WI: NR_NTN_Ku_bands]</w:t>
      </w:r>
      <w:bookmarkEnd w:id="213"/>
      <w:bookmarkEnd w:id="214"/>
    </w:p>
    <w:p w14:paraId="3ADC56E7" w14:textId="77777777" w:rsidR="005D2E1E" w:rsidRDefault="005D2E1E" w:rsidP="005D2E1E">
      <w:pPr>
        <w:rPr>
          <w:rFonts w:ascii="Arial" w:hAnsi="Arial" w:cs="Arial"/>
          <w:b/>
          <w:sz w:val="24"/>
        </w:rPr>
      </w:pPr>
      <w:r>
        <w:rPr>
          <w:rFonts w:ascii="Arial" w:hAnsi="Arial" w:cs="Arial"/>
          <w:b/>
          <w:color w:val="0000FF"/>
          <w:sz w:val="24"/>
        </w:rPr>
        <w:t>RP-250023</w:t>
      </w:r>
      <w:r>
        <w:rPr>
          <w:rFonts w:ascii="Arial" w:hAnsi="Arial" w:cs="Arial"/>
          <w:b/>
          <w:color w:val="0000FF"/>
          <w:sz w:val="24"/>
        </w:rPr>
        <w:tab/>
      </w:r>
      <w:r>
        <w:rPr>
          <w:rFonts w:ascii="Arial" w:hAnsi="Arial" w:cs="Arial"/>
          <w:b/>
          <w:sz w:val="24"/>
        </w:rPr>
        <w:t>Reply LS to R4-2419902 = RP-242449 on Ku band numerology (R1-2501609; to: RAN4; cc: RAN, RAN2; contact: Eutelsat)</w:t>
      </w:r>
    </w:p>
    <w:p w14:paraId="31FEB0F6"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R1-2501609, to RAN4, cc RAN, RAN2</w:t>
      </w:r>
      <w:r>
        <w:rPr>
          <w:i/>
        </w:rPr>
        <w:br/>
      </w:r>
      <w:r>
        <w:rPr>
          <w:i/>
        </w:rPr>
        <w:tab/>
      </w:r>
      <w:r>
        <w:rPr>
          <w:i/>
        </w:rPr>
        <w:tab/>
      </w:r>
      <w:r>
        <w:rPr>
          <w:i/>
        </w:rPr>
        <w:tab/>
      </w:r>
      <w:r>
        <w:rPr>
          <w:i/>
        </w:rPr>
        <w:tab/>
      </w:r>
      <w:r>
        <w:rPr>
          <w:i/>
        </w:rPr>
        <w:tab/>
        <w:t>Source: RAN1</w:t>
      </w:r>
    </w:p>
    <w:p w14:paraId="12D7AD6E" w14:textId="77777777" w:rsidR="005D2E1E" w:rsidRDefault="005D2E1E" w:rsidP="005D2E1E">
      <w:pPr>
        <w:rPr>
          <w:rFonts w:ascii="Arial" w:hAnsi="Arial" w:cs="Arial"/>
          <w:b/>
        </w:rPr>
      </w:pPr>
      <w:r>
        <w:rPr>
          <w:rFonts w:ascii="Arial" w:hAnsi="Arial" w:cs="Arial"/>
          <w:b/>
        </w:rPr>
        <w:t xml:space="preserve">Abstract: </w:t>
      </w:r>
    </w:p>
    <w:p w14:paraId="77250330" w14:textId="77777777" w:rsidR="005D2E1E" w:rsidRDefault="005D2E1E" w:rsidP="005D2E1E">
      <w:r>
        <w:t>no RAN action requested</w:t>
      </w:r>
    </w:p>
    <w:p w14:paraId="61F84B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1E878" w14:textId="77777777" w:rsidR="005D2E1E" w:rsidRDefault="005D2E1E" w:rsidP="005D2E1E">
      <w:pPr>
        <w:rPr>
          <w:rFonts w:ascii="Arial" w:hAnsi="Arial" w:cs="Arial"/>
          <w:b/>
          <w:sz w:val="24"/>
        </w:rPr>
      </w:pPr>
      <w:r>
        <w:rPr>
          <w:rFonts w:ascii="Arial" w:hAnsi="Arial" w:cs="Arial"/>
          <w:b/>
          <w:color w:val="0000FF"/>
          <w:sz w:val="24"/>
        </w:rPr>
        <w:t>RP-250025</w:t>
      </w:r>
      <w:r>
        <w:rPr>
          <w:rFonts w:ascii="Arial" w:hAnsi="Arial" w:cs="Arial"/>
          <w:b/>
          <w:color w:val="0000FF"/>
          <w:sz w:val="24"/>
        </w:rPr>
        <w:tab/>
      </w:r>
      <w:r>
        <w:rPr>
          <w:rFonts w:ascii="Arial" w:hAnsi="Arial" w:cs="Arial"/>
          <w:b/>
          <w:sz w:val="24"/>
        </w:rPr>
        <w:t>Reply LS to R4-2419902 = RP-242449 on Ku band numerology (R2-2501530; to: RAN4; cc: RAN, RAN1; contact: Eutelsat)</w:t>
      </w:r>
    </w:p>
    <w:p w14:paraId="65EFF798"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R2-2501530, to RAN4, cc RAN, RAN1</w:t>
      </w:r>
      <w:r>
        <w:rPr>
          <w:i/>
        </w:rPr>
        <w:br/>
      </w:r>
      <w:r>
        <w:rPr>
          <w:i/>
        </w:rPr>
        <w:tab/>
      </w:r>
      <w:r>
        <w:rPr>
          <w:i/>
        </w:rPr>
        <w:tab/>
      </w:r>
      <w:r>
        <w:rPr>
          <w:i/>
        </w:rPr>
        <w:tab/>
      </w:r>
      <w:r>
        <w:rPr>
          <w:i/>
        </w:rPr>
        <w:tab/>
      </w:r>
      <w:r>
        <w:rPr>
          <w:i/>
        </w:rPr>
        <w:tab/>
        <w:t>Source: RAN2</w:t>
      </w:r>
    </w:p>
    <w:p w14:paraId="41FA5E4E" w14:textId="77777777" w:rsidR="005D2E1E" w:rsidRDefault="005D2E1E" w:rsidP="005D2E1E">
      <w:pPr>
        <w:rPr>
          <w:rFonts w:ascii="Arial" w:hAnsi="Arial" w:cs="Arial"/>
          <w:b/>
        </w:rPr>
      </w:pPr>
      <w:r>
        <w:rPr>
          <w:rFonts w:ascii="Arial" w:hAnsi="Arial" w:cs="Arial"/>
          <w:b/>
        </w:rPr>
        <w:t xml:space="preserve">Abstract: </w:t>
      </w:r>
    </w:p>
    <w:p w14:paraId="3D00B93E" w14:textId="77777777" w:rsidR="005D2E1E" w:rsidRDefault="005D2E1E" w:rsidP="005D2E1E">
      <w:r>
        <w:t>no RAN action requested</w:t>
      </w:r>
    </w:p>
    <w:p w14:paraId="5FCF50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25FA" w14:textId="77777777" w:rsidR="005D2E1E" w:rsidRDefault="005D2E1E" w:rsidP="005D2E1E">
      <w:pPr>
        <w:rPr>
          <w:rFonts w:ascii="Arial" w:hAnsi="Arial" w:cs="Arial"/>
          <w:b/>
          <w:sz w:val="24"/>
        </w:rPr>
      </w:pPr>
      <w:r>
        <w:rPr>
          <w:rFonts w:ascii="Arial" w:hAnsi="Arial" w:cs="Arial"/>
          <w:b/>
          <w:color w:val="0000FF"/>
          <w:sz w:val="24"/>
        </w:rPr>
        <w:t>RP-250466</w:t>
      </w:r>
      <w:r>
        <w:rPr>
          <w:rFonts w:ascii="Arial" w:hAnsi="Arial" w:cs="Arial"/>
          <w:b/>
          <w:color w:val="0000FF"/>
          <w:sz w:val="24"/>
        </w:rPr>
        <w:tab/>
      </w:r>
      <w:r>
        <w:rPr>
          <w:rFonts w:ascii="Arial" w:hAnsi="Arial" w:cs="Arial"/>
          <w:b/>
          <w:sz w:val="24"/>
        </w:rPr>
        <w:t>Status report for WI Introduction of Ku bands for NR NTN; rapporteur: Intelsat</w:t>
      </w:r>
    </w:p>
    <w:p w14:paraId="70FCBD0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EC0A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BBA58" w14:textId="77777777" w:rsidR="005D2E1E" w:rsidRDefault="005D2E1E" w:rsidP="005D2E1E">
      <w:pPr>
        <w:rPr>
          <w:rFonts w:ascii="Arial" w:hAnsi="Arial" w:cs="Arial"/>
          <w:b/>
          <w:sz w:val="24"/>
        </w:rPr>
      </w:pPr>
      <w:r>
        <w:rPr>
          <w:rFonts w:ascii="Arial" w:hAnsi="Arial" w:cs="Arial"/>
          <w:b/>
          <w:color w:val="0000FF"/>
          <w:sz w:val="24"/>
        </w:rPr>
        <w:t>RP-250412</w:t>
      </w:r>
      <w:r>
        <w:rPr>
          <w:rFonts w:ascii="Arial" w:hAnsi="Arial" w:cs="Arial"/>
          <w:b/>
          <w:color w:val="0000FF"/>
          <w:sz w:val="24"/>
        </w:rPr>
        <w:tab/>
      </w:r>
      <w:r>
        <w:rPr>
          <w:rFonts w:ascii="Arial" w:hAnsi="Arial" w:cs="Arial"/>
          <w:b/>
          <w:sz w:val="24"/>
        </w:rPr>
        <w:t>Views on the check point of NR NTN Ku band WID</w:t>
      </w:r>
    </w:p>
    <w:p w14:paraId="40389F5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57453F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D2644" w14:textId="77777777" w:rsidR="005D2E1E" w:rsidRDefault="005D2E1E" w:rsidP="005D2E1E">
      <w:pPr>
        <w:rPr>
          <w:rFonts w:ascii="Arial" w:hAnsi="Arial" w:cs="Arial"/>
          <w:b/>
          <w:sz w:val="24"/>
        </w:rPr>
      </w:pPr>
      <w:r>
        <w:rPr>
          <w:rFonts w:ascii="Arial" w:hAnsi="Arial" w:cs="Arial"/>
          <w:b/>
          <w:color w:val="0000FF"/>
          <w:sz w:val="24"/>
        </w:rPr>
        <w:t>RP-250468</w:t>
      </w:r>
      <w:r>
        <w:rPr>
          <w:rFonts w:ascii="Arial" w:hAnsi="Arial" w:cs="Arial"/>
          <w:b/>
          <w:color w:val="0000FF"/>
          <w:sz w:val="24"/>
        </w:rPr>
        <w:tab/>
      </w:r>
      <w:r>
        <w:rPr>
          <w:rFonts w:ascii="Arial" w:hAnsi="Arial" w:cs="Arial"/>
          <w:b/>
          <w:sz w:val="24"/>
        </w:rPr>
        <w:t xml:space="preserve">Motivation of Including 15 kHz Sub-Carrier Spacing for FR1 in the Ku band </w:t>
      </w:r>
    </w:p>
    <w:p w14:paraId="0BA1B82D"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562356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8803F" w14:textId="77777777" w:rsidR="005D2E1E" w:rsidRDefault="005D2E1E" w:rsidP="005D2E1E">
      <w:pPr>
        <w:rPr>
          <w:rFonts w:ascii="Arial" w:hAnsi="Arial" w:cs="Arial"/>
          <w:b/>
          <w:sz w:val="24"/>
        </w:rPr>
      </w:pPr>
      <w:r>
        <w:rPr>
          <w:rFonts w:ascii="Arial" w:hAnsi="Arial" w:cs="Arial"/>
          <w:b/>
          <w:color w:val="0000FF"/>
          <w:sz w:val="24"/>
        </w:rPr>
        <w:t>RP-250351</w:t>
      </w:r>
      <w:r>
        <w:rPr>
          <w:rFonts w:ascii="Arial" w:hAnsi="Arial" w:cs="Arial"/>
          <w:b/>
          <w:color w:val="0000FF"/>
          <w:sz w:val="24"/>
        </w:rPr>
        <w:tab/>
      </w:r>
      <w:r>
        <w:rPr>
          <w:rFonts w:ascii="Arial" w:hAnsi="Arial" w:cs="Arial"/>
          <w:b/>
          <w:sz w:val="24"/>
        </w:rPr>
        <w:t>Check point on Ku Band WID revision</w:t>
      </w:r>
    </w:p>
    <w:p w14:paraId="6F4CB6B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 Technology</w:t>
      </w:r>
    </w:p>
    <w:p w14:paraId="6D0A95C5" w14:textId="77777777" w:rsidR="005D2E1E" w:rsidRDefault="005D2E1E" w:rsidP="005D2E1E">
      <w:pPr>
        <w:rPr>
          <w:rFonts w:ascii="Arial" w:hAnsi="Arial" w:cs="Arial"/>
          <w:b/>
        </w:rPr>
      </w:pPr>
      <w:r>
        <w:rPr>
          <w:rFonts w:ascii="Arial" w:hAnsi="Arial" w:cs="Arial"/>
          <w:b/>
        </w:rPr>
        <w:t xml:space="preserve">Discussion: </w:t>
      </w:r>
    </w:p>
    <w:p w14:paraId="4A209A2E" w14:textId="77777777" w:rsidR="005D2E1E" w:rsidRDefault="005D2E1E" w:rsidP="005D2E1E">
      <w:r>
        <w:t>RAN4 Chair: RAN #106 we had an agreement; if consensus then workload should be controlable; could have an offline discussion</w:t>
      </w:r>
    </w:p>
    <w:p w14:paraId="5FC7BB0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F50CB" w14:textId="77777777" w:rsidR="005D2E1E" w:rsidRDefault="005D2E1E" w:rsidP="005D2E1E">
      <w:pPr>
        <w:rPr>
          <w:rFonts w:ascii="Arial" w:hAnsi="Arial" w:cs="Arial"/>
          <w:b/>
          <w:sz w:val="24"/>
        </w:rPr>
      </w:pPr>
      <w:r>
        <w:rPr>
          <w:rFonts w:ascii="Arial" w:hAnsi="Arial" w:cs="Arial"/>
          <w:b/>
          <w:color w:val="0000FF"/>
          <w:sz w:val="24"/>
        </w:rPr>
        <w:t>RP-250805</w:t>
      </w:r>
      <w:r>
        <w:rPr>
          <w:rFonts w:ascii="Arial" w:hAnsi="Arial" w:cs="Arial"/>
          <w:b/>
          <w:color w:val="0000FF"/>
          <w:sz w:val="24"/>
        </w:rPr>
        <w:tab/>
      </w:r>
      <w:r>
        <w:rPr>
          <w:rFonts w:ascii="Arial" w:hAnsi="Arial" w:cs="Arial"/>
          <w:b/>
          <w:sz w:val="24"/>
        </w:rPr>
        <w:t>Moderator's summary for offline discussions for R19-KuBand-SCS</w:t>
      </w:r>
    </w:p>
    <w:p w14:paraId="3FAB2D46"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4F4B2B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9F478" w14:textId="77777777" w:rsidR="005D2E1E" w:rsidRDefault="005D2E1E" w:rsidP="005D2E1E">
      <w:pPr>
        <w:rPr>
          <w:rFonts w:ascii="Arial" w:hAnsi="Arial" w:cs="Arial"/>
          <w:b/>
          <w:sz w:val="24"/>
        </w:rPr>
      </w:pPr>
      <w:r>
        <w:rPr>
          <w:rFonts w:ascii="Arial" w:hAnsi="Arial" w:cs="Arial"/>
          <w:b/>
          <w:color w:val="0000FF"/>
          <w:sz w:val="24"/>
        </w:rPr>
        <w:t>RP-250654</w:t>
      </w:r>
      <w:r>
        <w:rPr>
          <w:rFonts w:ascii="Arial" w:hAnsi="Arial" w:cs="Arial"/>
          <w:b/>
          <w:color w:val="0000FF"/>
          <w:sz w:val="24"/>
        </w:rPr>
        <w:tab/>
      </w:r>
      <w:r>
        <w:rPr>
          <w:rFonts w:ascii="Arial" w:hAnsi="Arial" w:cs="Arial"/>
          <w:b/>
          <w:sz w:val="24"/>
        </w:rPr>
        <w:t>Revised Ku band WID for checkpoint removal</w:t>
      </w:r>
    </w:p>
    <w:p w14:paraId="13A48A7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Eutelsat Group</w:t>
      </w:r>
    </w:p>
    <w:p w14:paraId="2A5FEBA4" w14:textId="77777777" w:rsidR="005D2E1E" w:rsidRDefault="005D2E1E" w:rsidP="005D2E1E">
      <w:pPr>
        <w:rPr>
          <w:rFonts w:ascii="Arial" w:hAnsi="Arial" w:cs="Arial"/>
          <w:b/>
        </w:rPr>
      </w:pPr>
      <w:r>
        <w:rPr>
          <w:rFonts w:ascii="Arial" w:hAnsi="Arial" w:cs="Arial"/>
          <w:b/>
        </w:rPr>
        <w:t xml:space="preserve">Discussion: </w:t>
      </w:r>
    </w:p>
    <w:p w14:paraId="3CDFBD35" w14:textId="77777777" w:rsidR="005D2E1E" w:rsidRDefault="005D2E1E" w:rsidP="005D2E1E">
      <w:r>
        <w:t>rapporteur of WI NR_NTN_Ku_bands is Intelsat and not Eutelsat; see RP-250467</w:t>
      </w:r>
    </w:p>
    <w:p w14:paraId="6E6A70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761416" w14:textId="77777777" w:rsidR="005D2E1E" w:rsidRDefault="005D2E1E" w:rsidP="005D2E1E">
      <w:pPr>
        <w:rPr>
          <w:rFonts w:ascii="Arial" w:hAnsi="Arial" w:cs="Arial"/>
          <w:b/>
          <w:sz w:val="24"/>
        </w:rPr>
      </w:pPr>
      <w:r>
        <w:rPr>
          <w:rFonts w:ascii="Arial" w:hAnsi="Arial" w:cs="Arial"/>
          <w:b/>
          <w:color w:val="0000FF"/>
          <w:sz w:val="24"/>
        </w:rPr>
        <w:t>RP-250467</w:t>
      </w:r>
      <w:r>
        <w:rPr>
          <w:rFonts w:ascii="Arial" w:hAnsi="Arial" w:cs="Arial"/>
          <w:b/>
          <w:color w:val="0000FF"/>
          <w:sz w:val="24"/>
        </w:rPr>
        <w:tab/>
      </w:r>
      <w:r>
        <w:rPr>
          <w:rFonts w:ascii="Arial" w:hAnsi="Arial" w:cs="Arial"/>
          <w:b/>
          <w:sz w:val="24"/>
        </w:rPr>
        <w:t>Revised WID: Introduction of Ku bands for NR NTN</w:t>
      </w:r>
    </w:p>
    <w:p w14:paraId="40ED38A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67A436E3" w14:textId="77777777" w:rsidR="005D2E1E" w:rsidRDefault="005D2E1E" w:rsidP="005D2E1E">
      <w:pPr>
        <w:rPr>
          <w:rFonts w:ascii="Arial" w:hAnsi="Arial" w:cs="Arial"/>
          <w:b/>
        </w:rPr>
      </w:pPr>
      <w:r>
        <w:rPr>
          <w:rFonts w:ascii="Arial" w:hAnsi="Arial" w:cs="Arial"/>
          <w:b/>
        </w:rPr>
        <w:t xml:space="preserve">Discussion: </w:t>
      </w:r>
    </w:p>
    <w:p w14:paraId="21DA8DD7" w14:textId="77777777" w:rsidR="005D2E1E" w:rsidRDefault="005D2E1E" w:rsidP="005D2E1E">
      <w:r>
        <w:t>MCC: modification of objective and removal of checkpoint text</w:t>
      </w:r>
    </w:p>
    <w:p w14:paraId="58802FB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RP-250799</w:t>
      </w:r>
      <w:r>
        <w:rPr>
          <w:color w:val="993300"/>
          <w:u w:val="single"/>
        </w:rPr>
        <w:t>.</w:t>
      </w:r>
    </w:p>
    <w:p w14:paraId="48B48688" w14:textId="77777777" w:rsidR="005D2E1E" w:rsidRDefault="005D2E1E" w:rsidP="005D2E1E">
      <w:pPr>
        <w:rPr>
          <w:rFonts w:ascii="Arial" w:hAnsi="Arial" w:cs="Arial"/>
          <w:b/>
          <w:sz w:val="24"/>
        </w:rPr>
      </w:pPr>
      <w:r>
        <w:rPr>
          <w:rFonts w:ascii="Arial" w:hAnsi="Arial" w:cs="Arial"/>
          <w:b/>
          <w:color w:val="0000FF"/>
          <w:sz w:val="24"/>
        </w:rPr>
        <w:t>RP-250799</w:t>
      </w:r>
      <w:r>
        <w:rPr>
          <w:rFonts w:ascii="Arial" w:hAnsi="Arial" w:cs="Arial"/>
          <w:b/>
          <w:color w:val="0000FF"/>
          <w:sz w:val="24"/>
        </w:rPr>
        <w:tab/>
      </w:r>
      <w:r>
        <w:rPr>
          <w:rFonts w:ascii="Arial" w:hAnsi="Arial" w:cs="Arial"/>
          <w:b/>
          <w:sz w:val="24"/>
        </w:rPr>
        <w:t>Revised WID: Introduction of Ku bands for NR NTN</w:t>
      </w:r>
    </w:p>
    <w:p w14:paraId="5099E89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3B7C08B9" w14:textId="77777777" w:rsidR="005D2E1E" w:rsidRDefault="005D2E1E" w:rsidP="005D2E1E">
      <w:pPr>
        <w:rPr>
          <w:color w:val="808080"/>
        </w:rPr>
      </w:pPr>
      <w:r>
        <w:rPr>
          <w:color w:val="808080"/>
        </w:rPr>
        <w:t>(Replaces RP-250467)</w:t>
      </w:r>
    </w:p>
    <w:p w14:paraId="20677953" w14:textId="77777777" w:rsidR="005D2E1E" w:rsidRDefault="005D2E1E" w:rsidP="005D2E1E">
      <w:pPr>
        <w:rPr>
          <w:rFonts w:ascii="Arial" w:hAnsi="Arial" w:cs="Arial"/>
          <w:b/>
        </w:rPr>
      </w:pPr>
      <w:r>
        <w:rPr>
          <w:rFonts w:ascii="Arial" w:hAnsi="Arial" w:cs="Arial"/>
          <w:b/>
        </w:rPr>
        <w:t xml:space="preserve">Discussion: </w:t>
      </w:r>
    </w:p>
    <w:p w14:paraId="3CA63002" w14:textId="77777777" w:rsidR="005D2E1E" w:rsidRDefault="005D2E1E" w:rsidP="005D2E1E">
      <w:r>
        <w:t>Ericsson: strange that checkpoint is removed; some Ka bands have no requirements; we increased the scope in Madrid and seem to do this now again so for Ku band we may end up in same situation as with Ka band</w:t>
      </w:r>
    </w:p>
    <w:p w14:paraId="4E8C81CF" w14:textId="77777777" w:rsidR="005D2E1E" w:rsidRDefault="005D2E1E" w:rsidP="005D2E1E">
      <w:r>
        <w:t>Huawei: suggests to remove an objective</w:t>
      </w:r>
    </w:p>
    <w:p w14:paraId="7F5CCE2B" w14:textId="77777777" w:rsidR="005D2E1E" w:rsidRDefault="005D2E1E" w:rsidP="005D2E1E">
      <w:r>
        <w:t>RAN VC (AT&amp;T): can we approve RP-250799 or do we need to revise it</w:t>
      </w:r>
    </w:p>
    <w:p w14:paraId="265E3E02" w14:textId="77777777" w:rsidR="005D2E1E" w:rsidRDefault="005D2E1E" w:rsidP="005D2E1E">
      <w:r>
        <w:t>Qualcomm: has a concern about adding more than one SCS to a given band, since it goes against the long-held principle of one SCS for DL/UL data per band, which has been followed in 3GPP. We understand that a commercial need exists that forced 3GPP to make an exception here, but it is Qualcomm’s view that this cannot be used as a precedent in the future for doing the same in any other band</w:t>
      </w:r>
    </w:p>
    <w:p w14:paraId="087DAC45"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688DD" w14:textId="77777777" w:rsidR="005D2E1E" w:rsidRDefault="005D2E1E" w:rsidP="005D2E1E">
      <w:pPr>
        <w:pStyle w:val="Heading5"/>
      </w:pPr>
      <w:bookmarkStart w:id="215" w:name="_Toc193744188"/>
      <w:bookmarkStart w:id="216" w:name="_Toc195035520"/>
      <w:r>
        <w:t>9.4.1.7</w:t>
      </w:r>
      <w:r>
        <w:tab/>
        <w:t>Core part: Additional NR bands for NR features in Rel-19 [RAN4 WI: NR_bands_xFeature_R19-Core]</w:t>
      </w:r>
      <w:bookmarkEnd w:id="215"/>
      <w:bookmarkEnd w:id="216"/>
    </w:p>
    <w:p w14:paraId="24FD7029" w14:textId="77777777" w:rsidR="005D2E1E" w:rsidRDefault="005D2E1E" w:rsidP="005D2E1E">
      <w:pPr>
        <w:rPr>
          <w:rFonts w:ascii="Arial" w:hAnsi="Arial" w:cs="Arial"/>
          <w:b/>
          <w:sz w:val="24"/>
        </w:rPr>
      </w:pPr>
      <w:r>
        <w:rPr>
          <w:rFonts w:ascii="Arial" w:hAnsi="Arial" w:cs="Arial"/>
          <w:b/>
          <w:color w:val="0000FF"/>
          <w:sz w:val="24"/>
        </w:rPr>
        <w:t>RP-250212</w:t>
      </w:r>
      <w:r>
        <w:rPr>
          <w:rFonts w:ascii="Arial" w:hAnsi="Arial" w:cs="Arial"/>
          <w:b/>
          <w:color w:val="0000FF"/>
          <w:sz w:val="24"/>
        </w:rPr>
        <w:tab/>
      </w:r>
      <w:r>
        <w:rPr>
          <w:rFonts w:ascii="Arial" w:hAnsi="Arial" w:cs="Arial"/>
          <w:b/>
          <w:sz w:val="24"/>
        </w:rPr>
        <w:t>Status report for WID: Additional NR bands for NR features in Rel-19  Rapporteur; ZTE Corporation,Huawei</w:t>
      </w:r>
    </w:p>
    <w:p w14:paraId="29C4A19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792A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4279D" w14:textId="77777777" w:rsidR="005D2E1E" w:rsidRDefault="005D2E1E" w:rsidP="005D2E1E">
      <w:pPr>
        <w:rPr>
          <w:rFonts w:ascii="Arial" w:hAnsi="Arial" w:cs="Arial"/>
          <w:b/>
          <w:sz w:val="24"/>
        </w:rPr>
      </w:pPr>
      <w:r>
        <w:rPr>
          <w:rFonts w:ascii="Arial" w:hAnsi="Arial" w:cs="Arial"/>
          <w:b/>
          <w:color w:val="0000FF"/>
          <w:sz w:val="24"/>
        </w:rPr>
        <w:t>RP-250630</w:t>
      </w:r>
      <w:r>
        <w:rPr>
          <w:rFonts w:ascii="Arial" w:hAnsi="Arial" w:cs="Arial"/>
          <w:b/>
          <w:color w:val="0000FF"/>
          <w:sz w:val="24"/>
        </w:rPr>
        <w:tab/>
      </w:r>
      <w:r>
        <w:rPr>
          <w:rFonts w:ascii="Arial" w:hAnsi="Arial" w:cs="Arial"/>
          <w:b/>
          <w:sz w:val="24"/>
        </w:rPr>
        <w:t>RAN4 CRs to Rel-19 NR_bands_xFeature_R19</w:t>
      </w:r>
    </w:p>
    <w:p w14:paraId="6350B1F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C720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3C013" w14:textId="77777777" w:rsidR="005D2E1E" w:rsidRDefault="005D2E1E" w:rsidP="005D2E1E">
      <w:pPr>
        <w:rPr>
          <w:rFonts w:ascii="Arial" w:hAnsi="Arial" w:cs="Arial"/>
          <w:b/>
          <w:sz w:val="24"/>
        </w:rPr>
      </w:pPr>
      <w:r>
        <w:rPr>
          <w:rFonts w:ascii="Arial" w:hAnsi="Arial" w:cs="Arial"/>
          <w:b/>
          <w:color w:val="0000FF"/>
          <w:sz w:val="24"/>
        </w:rPr>
        <w:t>RP-250211</w:t>
      </w:r>
      <w:r>
        <w:rPr>
          <w:rFonts w:ascii="Arial" w:hAnsi="Arial" w:cs="Arial"/>
          <w:b/>
          <w:color w:val="0000FF"/>
          <w:sz w:val="24"/>
        </w:rPr>
        <w:tab/>
      </w:r>
      <w:r>
        <w:rPr>
          <w:rFonts w:ascii="Arial" w:hAnsi="Arial" w:cs="Arial"/>
          <w:b/>
          <w:sz w:val="24"/>
        </w:rPr>
        <w:t>Revised WID: Additional NR bands for NR features in Rel-19</w:t>
      </w:r>
    </w:p>
    <w:p w14:paraId="775C87D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33D5503A" w14:textId="77777777" w:rsidR="005D2E1E" w:rsidRDefault="005D2E1E" w:rsidP="005D2E1E">
      <w:pPr>
        <w:rPr>
          <w:rFonts w:ascii="Arial" w:hAnsi="Arial" w:cs="Arial"/>
          <w:b/>
        </w:rPr>
      </w:pPr>
      <w:r>
        <w:rPr>
          <w:rFonts w:ascii="Arial" w:hAnsi="Arial" w:cs="Arial"/>
          <w:b/>
        </w:rPr>
        <w:t xml:space="preserve">Discussion: </w:t>
      </w:r>
    </w:p>
    <w:p w14:paraId="19738F39" w14:textId="77777777" w:rsidR="005D2E1E" w:rsidRDefault="005D2E1E" w:rsidP="005D2E1E">
      <w:r>
        <w:t>MCC: changes only in Excel list?</w:t>
      </w:r>
    </w:p>
    <w:p w14:paraId="014A42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5ABE0" w14:textId="77777777" w:rsidR="005D2E1E" w:rsidRDefault="005D2E1E" w:rsidP="005D2E1E">
      <w:pPr>
        <w:pStyle w:val="Heading5"/>
      </w:pPr>
      <w:bookmarkStart w:id="217" w:name="_Toc193744189"/>
      <w:bookmarkStart w:id="218" w:name="_Toc195035521"/>
      <w:r>
        <w:t>9.4.1.8</w:t>
      </w:r>
      <w:r>
        <w:tab/>
        <w:t>Core part: Introduction of additional operating NR bands for HAPS [RAN4 WI: NR_HAPS_bands-Core]</w:t>
      </w:r>
      <w:bookmarkEnd w:id="217"/>
      <w:bookmarkEnd w:id="218"/>
    </w:p>
    <w:p w14:paraId="3DFF6A85" w14:textId="77777777" w:rsidR="005D2E1E" w:rsidRDefault="005D2E1E" w:rsidP="005D2E1E">
      <w:pPr>
        <w:rPr>
          <w:rFonts w:ascii="Arial" w:hAnsi="Arial" w:cs="Arial"/>
          <w:b/>
          <w:sz w:val="24"/>
        </w:rPr>
      </w:pPr>
      <w:r>
        <w:rPr>
          <w:rFonts w:ascii="Arial" w:hAnsi="Arial" w:cs="Arial"/>
          <w:b/>
          <w:color w:val="0000FF"/>
          <w:sz w:val="24"/>
        </w:rPr>
        <w:t>RP-250407</w:t>
      </w:r>
      <w:r>
        <w:rPr>
          <w:rFonts w:ascii="Arial" w:hAnsi="Arial" w:cs="Arial"/>
          <w:b/>
          <w:color w:val="0000FF"/>
          <w:sz w:val="24"/>
        </w:rPr>
        <w:tab/>
      </w:r>
      <w:r>
        <w:rPr>
          <w:rFonts w:ascii="Arial" w:hAnsi="Arial" w:cs="Arial"/>
          <w:b/>
          <w:sz w:val="24"/>
        </w:rPr>
        <w:t>Status report for WI Introduction of additional operating NR bands for HAPS (High Altitude Platform Station)</w:t>
      </w:r>
    </w:p>
    <w:p w14:paraId="0AA653D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SoftBank Corp.</w:t>
      </w:r>
    </w:p>
    <w:p w14:paraId="29EBF17F" w14:textId="77777777" w:rsidR="005D2E1E" w:rsidRDefault="005D2E1E" w:rsidP="005D2E1E">
      <w:pPr>
        <w:rPr>
          <w:rFonts w:ascii="Arial" w:hAnsi="Arial" w:cs="Arial"/>
          <w:b/>
        </w:rPr>
      </w:pPr>
      <w:r>
        <w:rPr>
          <w:rFonts w:ascii="Arial" w:hAnsi="Arial" w:cs="Arial"/>
          <w:b/>
        </w:rPr>
        <w:t xml:space="preserve">Discussion: </w:t>
      </w:r>
    </w:p>
    <w:p w14:paraId="5B9C4F0E" w14:textId="77777777" w:rsidR="005D2E1E" w:rsidRDefault="005D2E1E" w:rsidP="005D2E1E">
      <w:r>
        <w:t>conclusion: Core part WI is completed (note: Perf. part was stopped as not needed in Dec.24)</w:t>
      </w:r>
    </w:p>
    <w:p w14:paraId="1691B5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00BBD" w14:textId="77777777" w:rsidR="005D2E1E" w:rsidRDefault="005D2E1E" w:rsidP="005D2E1E">
      <w:pPr>
        <w:rPr>
          <w:rFonts w:ascii="Arial" w:hAnsi="Arial" w:cs="Arial"/>
          <w:b/>
          <w:sz w:val="24"/>
        </w:rPr>
      </w:pPr>
      <w:r>
        <w:rPr>
          <w:rFonts w:ascii="Arial" w:hAnsi="Arial" w:cs="Arial"/>
          <w:b/>
          <w:color w:val="0000FF"/>
          <w:sz w:val="24"/>
        </w:rPr>
        <w:t>RP-250625</w:t>
      </w:r>
      <w:r>
        <w:rPr>
          <w:rFonts w:ascii="Arial" w:hAnsi="Arial" w:cs="Arial"/>
          <w:b/>
          <w:color w:val="0000FF"/>
          <w:sz w:val="24"/>
        </w:rPr>
        <w:tab/>
      </w:r>
      <w:r>
        <w:rPr>
          <w:rFonts w:ascii="Arial" w:hAnsi="Arial" w:cs="Arial"/>
          <w:b/>
          <w:sz w:val="24"/>
        </w:rPr>
        <w:t>RAN4 CRs to Rel-19 additional operating NR bands for HAPS</w:t>
      </w:r>
    </w:p>
    <w:p w14:paraId="09FF401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4B1B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4B40B" w14:textId="77777777" w:rsidR="005D2E1E" w:rsidRDefault="005D2E1E" w:rsidP="005D2E1E">
      <w:pPr>
        <w:pStyle w:val="Heading4"/>
      </w:pPr>
      <w:bookmarkStart w:id="219" w:name="_Toc193744190"/>
      <w:bookmarkStart w:id="220" w:name="_Toc195035522"/>
      <w:r>
        <w:t>9.4.2</w:t>
      </w:r>
      <w:r>
        <w:tab/>
        <w:t>Carrier Aggregation/Dual Connectivity/SUL related basket WIs for Rel-19</w:t>
      </w:r>
      <w:bookmarkEnd w:id="219"/>
      <w:bookmarkEnd w:id="220"/>
    </w:p>
    <w:p w14:paraId="242C10A5" w14:textId="77777777" w:rsidR="005D2E1E" w:rsidRDefault="005D2E1E" w:rsidP="005D2E1E">
      <w:pPr>
        <w:pStyle w:val="Heading5"/>
      </w:pPr>
      <w:bookmarkStart w:id="221" w:name="_Toc193744191"/>
      <w:bookmarkStart w:id="222" w:name="_Toc195035523"/>
      <w:r>
        <w:t>9.4.2.1</w:t>
      </w:r>
      <w:r>
        <w:tab/>
        <w:t>Core part: Rel-19 DC of x LTE band(s), y NR band(s) (1&lt;=x&lt;6, 1&lt;=y&lt;6, x+y&lt;=6) and single or two NR SUL bands [RAN4 WI: DC_R19_xBLTE_yBNR-Core]</w:t>
      </w:r>
      <w:bookmarkEnd w:id="221"/>
      <w:bookmarkEnd w:id="222"/>
    </w:p>
    <w:p w14:paraId="49874D27" w14:textId="77777777" w:rsidR="005D2E1E" w:rsidRDefault="005D2E1E" w:rsidP="005D2E1E">
      <w:pPr>
        <w:rPr>
          <w:rFonts w:ascii="Arial" w:hAnsi="Arial" w:cs="Arial"/>
          <w:b/>
          <w:sz w:val="24"/>
        </w:rPr>
      </w:pPr>
      <w:r>
        <w:rPr>
          <w:rFonts w:ascii="Arial" w:hAnsi="Arial" w:cs="Arial"/>
          <w:b/>
          <w:color w:val="0000FF"/>
          <w:sz w:val="24"/>
        </w:rPr>
        <w:t>RP-250142</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66A7A862"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F3A1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7D145" w14:textId="77777777" w:rsidR="005D2E1E" w:rsidRDefault="005D2E1E" w:rsidP="005D2E1E">
      <w:pPr>
        <w:rPr>
          <w:rFonts w:ascii="Arial" w:hAnsi="Arial" w:cs="Arial"/>
          <w:b/>
          <w:sz w:val="24"/>
        </w:rPr>
      </w:pPr>
      <w:r>
        <w:rPr>
          <w:rFonts w:ascii="Arial" w:hAnsi="Arial" w:cs="Arial"/>
          <w:b/>
          <w:color w:val="0000FF"/>
          <w:sz w:val="24"/>
        </w:rPr>
        <w:t>RP-250612</w:t>
      </w:r>
      <w:r>
        <w:rPr>
          <w:rFonts w:ascii="Arial" w:hAnsi="Arial" w:cs="Arial"/>
          <w:b/>
          <w:color w:val="0000FF"/>
          <w:sz w:val="24"/>
        </w:rPr>
        <w:tab/>
      </w:r>
      <w:r>
        <w:rPr>
          <w:rFonts w:ascii="Arial" w:hAnsi="Arial" w:cs="Arial"/>
          <w:b/>
          <w:sz w:val="24"/>
        </w:rPr>
        <w:t>RAN4 CRs to Rel-19 DC of x LTE band(s), y NR band(s) and single or two NR SUL bands</w:t>
      </w:r>
    </w:p>
    <w:p w14:paraId="6C442B8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4747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B9821" w14:textId="77777777" w:rsidR="005D2E1E" w:rsidRDefault="005D2E1E" w:rsidP="005D2E1E">
      <w:pPr>
        <w:rPr>
          <w:rFonts w:ascii="Arial" w:hAnsi="Arial" w:cs="Arial"/>
          <w:b/>
          <w:sz w:val="24"/>
        </w:rPr>
      </w:pPr>
      <w:r>
        <w:rPr>
          <w:rFonts w:ascii="Arial" w:hAnsi="Arial" w:cs="Arial"/>
          <w:b/>
          <w:color w:val="0000FF"/>
          <w:sz w:val="24"/>
        </w:rPr>
        <w:t>RP-250143</w:t>
      </w:r>
      <w:r>
        <w:rPr>
          <w:rFonts w:ascii="Arial" w:hAnsi="Arial" w:cs="Arial"/>
          <w:b/>
          <w:color w:val="0000FF"/>
          <w:sz w:val="24"/>
        </w:rPr>
        <w:tab/>
      </w:r>
      <w:r>
        <w:rPr>
          <w:rFonts w:ascii="Arial" w:hAnsi="Arial" w:cs="Arial"/>
          <w:b/>
          <w:sz w:val="24"/>
        </w:rPr>
        <w:t>Revised WID for DC_R19_xBLTE_yBNR</w:t>
      </w:r>
    </w:p>
    <w:p w14:paraId="0958160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13522E44" w14:textId="77777777" w:rsidR="005D2E1E" w:rsidRDefault="005D2E1E" w:rsidP="005D2E1E">
      <w:pPr>
        <w:rPr>
          <w:rFonts w:ascii="Arial" w:hAnsi="Arial" w:cs="Arial"/>
          <w:b/>
        </w:rPr>
      </w:pPr>
      <w:r>
        <w:rPr>
          <w:rFonts w:ascii="Arial" w:hAnsi="Arial" w:cs="Arial"/>
          <w:b/>
        </w:rPr>
        <w:t xml:space="preserve">Abstract: </w:t>
      </w:r>
    </w:p>
    <w:p w14:paraId="52C595C2" w14:textId="77777777" w:rsidR="005D2E1E" w:rsidRDefault="005D2E1E" w:rsidP="005D2E1E">
      <w:r>
        <w:t>Revised WID for for Rel-19 Dual connectivity (DC) of x LTE band(s), y NR band(s) (1&lt;=x&lt;6, 1&lt;=y&lt;6, x+y&lt;=6) and single or two NR Supplementary Uplink (SUL) bands</w:t>
      </w:r>
    </w:p>
    <w:p w14:paraId="010F1004" w14:textId="77777777" w:rsidR="005D2E1E" w:rsidRDefault="005D2E1E" w:rsidP="005D2E1E">
      <w:pPr>
        <w:rPr>
          <w:rFonts w:ascii="Arial" w:hAnsi="Arial" w:cs="Arial"/>
          <w:b/>
        </w:rPr>
      </w:pPr>
      <w:r>
        <w:rPr>
          <w:rFonts w:ascii="Arial" w:hAnsi="Arial" w:cs="Arial"/>
          <w:b/>
        </w:rPr>
        <w:t xml:space="preserve">Discussion: </w:t>
      </w:r>
    </w:p>
    <w:p w14:paraId="39E62971" w14:textId="77777777" w:rsidR="005D2E1E" w:rsidRDefault="005D2E1E" w:rsidP="005D2E1E">
      <w:r>
        <w:t>MCC: changes only in Excel list?</w:t>
      </w:r>
    </w:p>
    <w:p w14:paraId="4DD0B2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E18F2" w14:textId="77777777" w:rsidR="005D2E1E" w:rsidRDefault="005D2E1E" w:rsidP="005D2E1E">
      <w:pPr>
        <w:pStyle w:val="Heading5"/>
      </w:pPr>
      <w:bookmarkStart w:id="223" w:name="_Toc193744192"/>
      <w:bookmarkStart w:id="224" w:name="_Toc195035524"/>
      <w:r>
        <w:t>9.4.2.2</w:t>
      </w:r>
      <w:r>
        <w:tab/>
        <w:t>Core part: Rel-19 NR CA/DC for x bands DL with y bands UL (x&lt;7, y&lt;3) and SUL band combos/CA band combos with a single SUL or two SUL cells [RAN4 WI: NR_CADC_SUL_R19-Core]</w:t>
      </w:r>
      <w:bookmarkEnd w:id="223"/>
      <w:bookmarkEnd w:id="224"/>
    </w:p>
    <w:p w14:paraId="66EFDA52" w14:textId="77777777" w:rsidR="005D2E1E" w:rsidRDefault="005D2E1E" w:rsidP="005D2E1E">
      <w:pPr>
        <w:rPr>
          <w:rFonts w:ascii="Arial" w:hAnsi="Arial" w:cs="Arial"/>
          <w:b/>
          <w:sz w:val="24"/>
        </w:rPr>
      </w:pPr>
      <w:r>
        <w:rPr>
          <w:rFonts w:ascii="Arial" w:hAnsi="Arial" w:cs="Arial"/>
          <w:b/>
          <w:color w:val="0000FF"/>
          <w:sz w:val="24"/>
        </w:rPr>
        <w:t>RP-250213</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 ZTE, Huawei</w:t>
      </w:r>
    </w:p>
    <w:p w14:paraId="1A9776E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B919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D4CBD" w14:textId="77777777" w:rsidR="005D2E1E" w:rsidRDefault="005D2E1E" w:rsidP="005D2E1E">
      <w:pPr>
        <w:rPr>
          <w:rFonts w:ascii="Arial" w:hAnsi="Arial" w:cs="Arial"/>
          <w:b/>
          <w:sz w:val="24"/>
        </w:rPr>
      </w:pPr>
      <w:r>
        <w:rPr>
          <w:rFonts w:ascii="Arial" w:hAnsi="Arial" w:cs="Arial"/>
          <w:b/>
          <w:color w:val="0000FF"/>
          <w:sz w:val="24"/>
        </w:rPr>
        <w:t>RP-250613</w:t>
      </w:r>
      <w:r>
        <w:rPr>
          <w:rFonts w:ascii="Arial" w:hAnsi="Arial" w:cs="Arial"/>
          <w:b/>
          <w:color w:val="0000FF"/>
          <w:sz w:val="24"/>
        </w:rPr>
        <w:tab/>
      </w:r>
      <w:r>
        <w:rPr>
          <w:rFonts w:ascii="Arial" w:hAnsi="Arial" w:cs="Arial"/>
          <w:b/>
          <w:sz w:val="24"/>
        </w:rPr>
        <w:t>RAN4 CRs to Rel-19 NR CADC for x bands DL with y bands UL and SUL band combo</w:t>
      </w:r>
    </w:p>
    <w:p w14:paraId="6E15C9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EA85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28197" w14:textId="77777777" w:rsidR="005D2E1E" w:rsidRDefault="005D2E1E" w:rsidP="005D2E1E">
      <w:pPr>
        <w:rPr>
          <w:rFonts w:ascii="Arial" w:hAnsi="Arial" w:cs="Arial"/>
          <w:b/>
          <w:sz w:val="24"/>
        </w:rPr>
      </w:pPr>
      <w:r>
        <w:rPr>
          <w:rFonts w:ascii="Arial" w:hAnsi="Arial" w:cs="Arial"/>
          <w:b/>
          <w:color w:val="0000FF"/>
          <w:sz w:val="24"/>
        </w:rPr>
        <w:t>RP-250214</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7AD2596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Huawei</w:t>
      </w:r>
    </w:p>
    <w:p w14:paraId="72BD365C" w14:textId="77777777" w:rsidR="005D2E1E" w:rsidRDefault="005D2E1E" w:rsidP="005D2E1E">
      <w:pPr>
        <w:rPr>
          <w:rFonts w:ascii="Arial" w:hAnsi="Arial" w:cs="Arial"/>
          <w:b/>
        </w:rPr>
      </w:pPr>
      <w:r>
        <w:rPr>
          <w:rFonts w:ascii="Arial" w:hAnsi="Arial" w:cs="Arial"/>
          <w:b/>
        </w:rPr>
        <w:t xml:space="preserve">Abstract: </w:t>
      </w:r>
    </w:p>
    <w:p w14:paraId="5FDB5531" w14:textId="77777777" w:rsidR="005D2E1E" w:rsidRDefault="005D2E1E" w:rsidP="005D2E1E">
      <w:r>
        <w:t>Revised WID: NR_CADC_SUL_R19; Last approved WID: RP-242754</w:t>
      </w:r>
    </w:p>
    <w:p w14:paraId="7C6016AF" w14:textId="77777777" w:rsidR="005D2E1E" w:rsidRDefault="005D2E1E" w:rsidP="005D2E1E">
      <w:pPr>
        <w:rPr>
          <w:rFonts w:ascii="Arial" w:hAnsi="Arial" w:cs="Arial"/>
          <w:b/>
        </w:rPr>
      </w:pPr>
      <w:r>
        <w:rPr>
          <w:rFonts w:ascii="Arial" w:hAnsi="Arial" w:cs="Arial"/>
          <w:b/>
        </w:rPr>
        <w:t xml:space="preserve">Discussion: </w:t>
      </w:r>
    </w:p>
    <w:p w14:paraId="0D532845" w14:textId="77777777" w:rsidR="005D2E1E" w:rsidRDefault="005D2E1E" w:rsidP="005D2E1E">
      <w:r>
        <w:lastRenderedPageBreak/>
        <w:t>MCC: changes only in Excel list?</w:t>
      </w:r>
    </w:p>
    <w:p w14:paraId="4A3C99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2A3C1" w14:textId="77777777" w:rsidR="005D2E1E" w:rsidRDefault="005D2E1E" w:rsidP="005D2E1E">
      <w:pPr>
        <w:pStyle w:val="Heading5"/>
      </w:pPr>
      <w:bookmarkStart w:id="225" w:name="_Toc193744193"/>
      <w:bookmarkStart w:id="226" w:name="_Toc195035525"/>
      <w:r>
        <w:t>9.4.2.3</w:t>
      </w:r>
      <w:r>
        <w:tab/>
        <w:t>Core part: Simultaneous Rx/Tx band combinations for NR CA/DC, NR SUL and LTE/NR DC in Rel-19 [RAN4 WI: LTE_NR_R19_Simult_RxTx-Core]</w:t>
      </w:r>
      <w:bookmarkEnd w:id="225"/>
      <w:bookmarkEnd w:id="226"/>
    </w:p>
    <w:p w14:paraId="3EB0F084" w14:textId="77777777" w:rsidR="005D2E1E" w:rsidRDefault="005D2E1E" w:rsidP="005D2E1E">
      <w:pPr>
        <w:rPr>
          <w:rFonts w:ascii="Arial" w:hAnsi="Arial" w:cs="Arial"/>
          <w:b/>
          <w:sz w:val="24"/>
        </w:rPr>
      </w:pPr>
      <w:r>
        <w:rPr>
          <w:rFonts w:ascii="Arial" w:hAnsi="Arial" w:cs="Arial"/>
          <w:b/>
          <w:color w:val="0000FF"/>
          <w:sz w:val="24"/>
        </w:rPr>
        <w:t>RP-250283</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2507C3C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EEA2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0CAB5" w14:textId="77777777" w:rsidR="005D2E1E" w:rsidRDefault="005D2E1E" w:rsidP="005D2E1E">
      <w:pPr>
        <w:rPr>
          <w:rFonts w:ascii="Arial" w:hAnsi="Arial" w:cs="Arial"/>
          <w:b/>
          <w:sz w:val="24"/>
        </w:rPr>
      </w:pPr>
      <w:r>
        <w:rPr>
          <w:rFonts w:ascii="Arial" w:hAnsi="Arial" w:cs="Arial"/>
          <w:b/>
          <w:color w:val="0000FF"/>
          <w:sz w:val="24"/>
        </w:rPr>
        <w:t>RP-250620</w:t>
      </w:r>
      <w:r>
        <w:rPr>
          <w:rFonts w:ascii="Arial" w:hAnsi="Arial" w:cs="Arial"/>
          <w:b/>
          <w:color w:val="0000FF"/>
          <w:sz w:val="24"/>
        </w:rPr>
        <w:tab/>
      </w:r>
      <w:r>
        <w:rPr>
          <w:rFonts w:ascii="Arial" w:hAnsi="Arial" w:cs="Arial"/>
          <w:b/>
          <w:sz w:val="24"/>
        </w:rPr>
        <w:t>RAN4 CRs to Rel-19 LTE_NR_R19_Simult_RxTx</w:t>
      </w:r>
    </w:p>
    <w:p w14:paraId="30CD56A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81F0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16270" w14:textId="77777777" w:rsidR="005D2E1E" w:rsidRDefault="005D2E1E" w:rsidP="005D2E1E">
      <w:pPr>
        <w:pStyle w:val="Heading5"/>
      </w:pPr>
      <w:bookmarkStart w:id="227" w:name="_Toc193744194"/>
      <w:bookmarkStart w:id="228" w:name="_Toc195035526"/>
      <w:r>
        <w:t>9.4.2.4</w:t>
      </w:r>
      <w:r>
        <w:tab/>
        <w:t>Core part: Rel-19 DL interruption for NR and EN-DC band combinations at dynamic Tx Switching in UL [RAN4 WI: DL_intrpt_combos_TxSW_R19-Core]</w:t>
      </w:r>
      <w:bookmarkEnd w:id="227"/>
      <w:bookmarkEnd w:id="228"/>
    </w:p>
    <w:p w14:paraId="7E5A182F" w14:textId="77777777" w:rsidR="005D2E1E" w:rsidRDefault="005D2E1E" w:rsidP="005D2E1E">
      <w:pPr>
        <w:rPr>
          <w:rFonts w:ascii="Arial" w:hAnsi="Arial" w:cs="Arial"/>
          <w:b/>
          <w:sz w:val="24"/>
        </w:rPr>
      </w:pPr>
      <w:r>
        <w:rPr>
          <w:rFonts w:ascii="Arial" w:hAnsi="Arial" w:cs="Arial"/>
          <w:b/>
          <w:color w:val="0000FF"/>
          <w:sz w:val="24"/>
        </w:rPr>
        <w:t>RP-250368</w:t>
      </w:r>
      <w:r>
        <w:rPr>
          <w:rFonts w:ascii="Arial" w:hAnsi="Arial" w:cs="Arial"/>
          <w:b/>
          <w:color w:val="0000FF"/>
          <w:sz w:val="24"/>
        </w:rPr>
        <w:tab/>
      </w:r>
      <w:r>
        <w:rPr>
          <w:rFonts w:ascii="Arial" w:hAnsi="Arial" w:cs="Arial"/>
          <w:b/>
          <w:sz w:val="24"/>
        </w:rPr>
        <w:t>Status report of WI: Rel-19 downlink interruption for NR and EN-DC band combinations at dynamic Tx Switching in Uplink; rapporteur: China Telecom</w:t>
      </w:r>
    </w:p>
    <w:p w14:paraId="615EB77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B020FA" w14:textId="77777777" w:rsidR="005D2E1E" w:rsidRDefault="005D2E1E" w:rsidP="005D2E1E">
      <w:pPr>
        <w:rPr>
          <w:rFonts w:ascii="Arial" w:hAnsi="Arial" w:cs="Arial"/>
          <w:b/>
        </w:rPr>
      </w:pPr>
      <w:r>
        <w:rPr>
          <w:rFonts w:ascii="Arial" w:hAnsi="Arial" w:cs="Arial"/>
          <w:b/>
        </w:rPr>
        <w:t xml:space="preserve">Abstract: </w:t>
      </w:r>
    </w:p>
    <w:p w14:paraId="44EDCFC4" w14:textId="77777777" w:rsidR="005D2E1E" w:rsidRDefault="005D2E1E" w:rsidP="005D2E1E">
      <w:r>
        <w:t>Core 40%</w:t>
      </w:r>
    </w:p>
    <w:p w14:paraId="72486D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AB090" w14:textId="77777777" w:rsidR="005D2E1E" w:rsidRDefault="005D2E1E" w:rsidP="005D2E1E">
      <w:pPr>
        <w:rPr>
          <w:rFonts w:ascii="Arial" w:hAnsi="Arial" w:cs="Arial"/>
          <w:b/>
          <w:sz w:val="24"/>
        </w:rPr>
      </w:pPr>
      <w:r>
        <w:rPr>
          <w:rFonts w:ascii="Arial" w:hAnsi="Arial" w:cs="Arial"/>
          <w:b/>
          <w:color w:val="0000FF"/>
          <w:sz w:val="24"/>
        </w:rPr>
        <w:t>RP-250629</w:t>
      </w:r>
      <w:r>
        <w:rPr>
          <w:rFonts w:ascii="Arial" w:hAnsi="Arial" w:cs="Arial"/>
          <w:b/>
          <w:color w:val="0000FF"/>
          <w:sz w:val="24"/>
        </w:rPr>
        <w:tab/>
      </w:r>
      <w:r>
        <w:rPr>
          <w:rFonts w:ascii="Arial" w:hAnsi="Arial" w:cs="Arial"/>
          <w:b/>
          <w:sz w:val="24"/>
        </w:rPr>
        <w:t>RAN4 CRs to Rel-19 DL_intrpt_combos_TxSW_R19</w:t>
      </w:r>
    </w:p>
    <w:p w14:paraId="32446E0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3E34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DF551" w14:textId="77777777" w:rsidR="005D2E1E" w:rsidRDefault="005D2E1E" w:rsidP="005D2E1E">
      <w:pPr>
        <w:rPr>
          <w:rFonts w:ascii="Arial" w:hAnsi="Arial" w:cs="Arial"/>
          <w:b/>
          <w:sz w:val="24"/>
        </w:rPr>
      </w:pPr>
      <w:r>
        <w:rPr>
          <w:rFonts w:ascii="Arial" w:hAnsi="Arial" w:cs="Arial"/>
          <w:b/>
          <w:color w:val="0000FF"/>
          <w:sz w:val="24"/>
        </w:rPr>
        <w:t>RP-250369</w:t>
      </w:r>
      <w:r>
        <w:rPr>
          <w:rFonts w:ascii="Arial" w:hAnsi="Arial" w:cs="Arial"/>
          <w:b/>
          <w:color w:val="0000FF"/>
          <w:sz w:val="24"/>
        </w:rPr>
        <w:tab/>
      </w:r>
      <w:r>
        <w:rPr>
          <w:rFonts w:ascii="Arial" w:hAnsi="Arial" w:cs="Arial"/>
          <w:b/>
          <w:sz w:val="24"/>
        </w:rPr>
        <w:t>Revised WID on  Rel-19 downlink interruption for NR and EN-DC band combinations at dynamic Tx Switching in Uplink</w:t>
      </w:r>
    </w:p>
    <w:p w14:paraId="6468F55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99937C4" w14:textId="77777777" w:rsidR="005D2E1E" w:rsidRDefault="005D2E1E" w:rsidP="005D2E1E">
      <w:pPr>
        <w:rPr>
          <w:rFonts w:ascii="Arial" w:hAnsi="Arial" w:cs="Arial"/>
          <w:b/>
        </w:rPr>
      </w:pPr>
      <w:r>
        <w:rPr>
          <w:rFonts w:ascii="Arial" w:hAnsi="Arial" w:cs="Arial"/>
          <w:b/>
        </w:rPr>
        <w:t xml:space="preserve">Abstract: </w:t>
      </w:r>
    </w:p>
    <w:p w14:paraId="75FD2B46" w14:textId="77777777" w:rsidR="005D2E1E" w:rsidRDefault="005D2E1E" w:rsidP="005D2E1E">
      <w:r>
        <w:t>Editorial update</w:t>
      </w:r>
    </w:p>
    <w:p w14:paraId="0C720ACD" w14:textId="77777777" w:rsidR="005D2E1E" w:rsidRDefault="005D2E1E" w:rsidP="005D2E1E">
      <w:pPr>
        <w:rPr>
          <w:rFonts w:ascii="Arial" w:hAnsi="Arial" w:cs="Arial"/>
          <w:b/>
        </w:rPr>
      </w:pPr>
      <w:r>
        <w:rPr>
          <w:rFonts w:ascii="Arial" w:hAnsi="Arial" w:cs="Arial"/>
          <w:b/>
        </w:rPr>
        <w:t xml:space="preserve">Discussion: </w:t>
      </w:r>
    </w:p>
    <w:p w14:paraId="0E152362" w14:textId="77777777" w:rsidR="005D2E1E" w:rsidRDefault="005D2E1E" w:rsidP="005D2E1E">
      <w:r>
        <w:t>MCC: UID and TR number added</w:t>
      </w:r>
    </w:p>
    <w:p w14:paraId="5BFB0F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03465" w14:textId="77777777" w:rsidR="005D2E1E" w:rsidRDefault="005D2E1E" w:rsidP="005D2E1E">
      <w:pPr>
        <w:pStyle w:val="Heading4"/>
      </w:pPr>
      <w:bookmarkStart w:id="229" w:name="_Toc193744195"/>
      <w:bookmarkStart w:id="230" w:name="_Toc195035527"/>
      <w:r>
        <w:lastRenderedPageBreak/>
        <w:t>9.4.3</w:t>
      </w:r>
      <w:r>
        <w:tab/>
        <w:t>Power class related WIs</w:t>
      </w:r>
      <w:bookmarkEnd w:id="229"/>
      <w:bookmarkEnd w:id="230"/>
    </w:p>
    <w:p w14:paraId="2206F357" w14:textId="77777777" w:rsidR="005D2E1E" w:rsidRDefault="005D2E1E" w:rsidP="005D2E1E">
      <w:pPr>
        <w:pStyle w:val="Heading5"/>
      </w:pPr>
      <w:bookmarkStart w:id="231" w:name="_Toc193744196"/>
      <w:bookmarkStart w:id="232" w:name="_Toc195035528"/>
      <w:r>
        <w:t>9.4.3.1</w:t>
      </w:r>
      <w:r>
        <w:tab/>
        <w:t>Core part: Rel-19 HPUE (PC1.5 or 2) for DC combinations of LTE band(s) and NR band(s) [RAN4 WI: HPUE_DC_LTE_NR_R19-Core]</w:t>
      </w:r>
      <w:bookmarkEnd w:id="231"/>
      <w:bookmarkEnd w:id="232"/>
    </w:p>
    <w:p w14:paraId="7FB2129D" w14:textId="77777777" w:rsidR="005D2E1E" w:rsidRDefault="005D2E1E" w:rsidP="005D2E1E">
      <w:pPr>
        <w:rPr>
          <w:rFonts w:ascii="Arial" w:hAnsi="Arial" w:cs="Arial"/>
          <w:b/>
          <w:sz w:val="24"/>
        </w:rPr>
      </w:pPr>
      <w:r>
        <w:rPr>
          <w:rFonts w:ascii="Arial" w:hAnsi="Arial" w:cs="Arial"/>
          <w:b/>
          <w:color w:val="0000FF"/>
          <w:sz w:val="24"/>
        </w:rPr>
        <w:t>RP-250428</w:t>
      </w:r>
      <w:r>
        <w:rPr>
          <w:rFonts w:ascii="Arial" w:hAnsi="Arial" w:cs="Arial"/>
          <w:b/>
          <w:color w:val="0000FF"/>
          <w:sz w:val="24"/>
        </w:rPr>
        <w:tab/>
      </w:r>
      <w:r>
        <w:rPr>
          <w:rFonts w:ascii="Arial" w:hAnsi="Arial" w:cs="Arial"/>
          <w:b/>
          <w:sz w:val="24"/>
        </w:rPr>
        <w:t>Status Report for HPUE_DC_LTE_NR_R19-Core for RAN-107</w:t>
      </w:r>
    </w:p>
    <w:p w14:paraId="6D81123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BA481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B7F6C" w14:textId="77777777" w:rsidR="005D2E1E" w:rsidRDefault="005D2E1E" w:rsidP="005D2E1E">
      <w:pPr>
        <w:rPr>
          <w:rFonts w:ascii="Arial" w:hAnsi="Arial" w:cs="Arial"/>
          <w:b/>
          <w:sz w:val="24"/>
        </w:rPr>
      </w:pPr>
      <w:r>
        <w:rPr>
          <w:rFonts w:ascii="Arial" w:hAnsi="Arial" w:cs="Arial"/>
          <w:b/>
          <w:color w:val="0000FF"/>
          <w:sz w:val="24"/>
        </w:rPr>
        <w:t>RP-250614</w:t>
      </w:r>
      <w:r>
        <w:rPr>
          <w:rFonts w:ascii="Arial" w:hAnsi="Arial" w:cs="Arial"/>
          <w:b/>
          <w:color w:val="0000FF"/>
          <w:sz w:val="24"/>
        </w:rPr>
        <w:tab/>
      </w:r>
      <w:r>
        <w:rPr>
          <w:rFonts w:ascii="Arial" w:hAnsi="Arial" w:cs="Arial"/>
          <w:b/>
          <w:sz w:val="24"/>
        </w:rPr>
        <w:t>RAN4 CRs to Rel-19 HPUE PC1.5 or 2 for DC combo of LTE band(s) and NR band(s)</w:t>
      </w:r>
    </w:p>
    <w:p w14:paraId="0B542C4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3446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56C76" w14:textId="77777777" w:rsidR="005D2E1E" w:rsidRDefault="005D2E1E" w:rsidP="005D2E1E">
      <w:pPr>
        <w:rPr>
          <w:rFonts w:ascii="Arial" w:hAnsi="Arial" w:cs="Arial"/>
          <w:b/>
          <w:sz w:val="24"/>
        </w:rPr>
      </w:pPr>
      <w:r>
        <w:rPr>
          <w:rFonts w:ascii="Arial" w:hAnsi="Arial" w:cs="Arial"/>
          <w:b/>
          <w:color w:val="0000FF"/>
          <w:sz w:val="24"/>
        </w:rPr>
        <w:t>RP-250424</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12CEE09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58A7565" w14:textId="77777777" w:rsidR="005D2E1E" w:rsidRDefault="005D2E1E" w:rsidP="005D2E1E">
      <w:pPr>
        <w:rPr>
          <w:rFonts w:ascii="Arial" w:hAnsi="Arial" w:cs="Arial"/>
          <w:b/>
        </w:rPr>
      </w:pPr>
      <w:r>
        <w:rPr>
          <w:rFonts w:ascii="Arial" w:hAnsi="Arial" w:cs="Arial"/>
          <w:b/>
        </w:rPr>
        <w:t xml:space="preserve">Discussion: </w:t>
      </w:r>
    </w:p>
    <w:p w14:paraId="4BC65F2F" w14:textId="77777777" w:rsidR="005D2E1E" w:rsidRDefault="005D2E1E" w:rsidP="005D2E1E">
      <w:r>
        <w:t>MCC: changes only in Excel list?</w:t>
      </w:r>
    </w:p>
    <w:p w14:paraId="143E70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CFEF0" w14:textId="77777777" w:rsidR="005D2E1E" w:rsidRDefault="005D2E1E" w:rsidP="005D2E1E">
      <w:pPr>
        <w:pStyle w:val="Heading5"/>
      </w:pPr>
      <w:bookmarkStart w:id="233" w:name="_Toc193744197"/>
      <w:bookmarkStart w:id="234" w:name="_Toc195035529"/>
      <w:r>
        <w:t>9.4.3.2</w:t>
      </w:r>
      <w:r>
        <w:tab/>
        <w:t>Core part: Rel-19 HPUE (PC1.5 or 2) for NR intra-band CA or NR inter-band CA/DC band combos with/without NR SUL [RAN4 WI: HPUE_NR_CADC_SUL_R19-Core]</w:t>
      </w:r>
      <w:bookmarkEnd w:id="233"/>
      <w:bookmarkEnd w:id="234"/>
    </w:p>
    <w:p w14:paraId="027D0D24" w14:textId="77777777" w:rsidR="005D2E1E" w:rsidRDefault="005D2E1E" w:rsidP="005D2E1E">
      <w:pPr>
        <w:rPr>
          <w:rFonts w:ascii="Arial" w:hAnsi="Arial" w:cs="Arial"/>
          <w:b/>
          <w:sz w:val="24"/>
        </w:rPr>
      </w:pPr>
      <w:r>
        <w:rPr>
          <w:rFonts w:ascii="Arial" w:hAnsi="Arial" w:cs="Arial"/>
          <w:b/>
          <w:color w:val="0000FF"/>
          <w:sz w:val="24"/>
        </w:rPr>
        <w:t>RP-250371</w:t>
      </w:r>
      <w:r>
        <w:rPr>
          <w:rFonts w:ascii="Arial" w:hAnsi="Arial" w:cs="Arial"/>
          <w:b/>
          <w:color w:val="0000FF"/>
          <w:sz w:val="24"/>
        </w:rPr>
        <w:tab/>
      </w:r>
      <w:r>
        <w:rPr>
          <w:rFonts w:ascii="Arial" w:hAnsi="Arial" w:cs="Arial"/>
          <w:b/>
          <w:sz w:val="24"/>
        </w:rPr>
        <w:t>Status report of WI: Rel-19 High power UE (power class 1.5 or 2) for NR intra-band Carrier Aggregation (CA) or NR inter-band CA/Dual connectivity (DC) band combinations with/without NR Supplementary uplink (SUL)</w:t>
      </w:r>
    </w:p>
    <w:p w14:paraId="126DCA4A" w14:textId="77777777" w:rsidR="005D2E1E" w:rsidRDefault="005D2E1E" w:rsidP="005D2E1E">
      <w:pPr>
        <w:rPr>
          <w:rFonts w:ascii="Arial" w:hAnsi="Arial" w:cs="Arial"/>
          <w:b/>
          <w:sz w:val="24"/>
        </w:rPr>
      </w:pPr>
      <w:r>
        <w:rPr>
          <w:rFonts w:ascii="Arial" w:hAnsi="Arial" w:cs="Arial"/>
          <w:b/>
          <w:sz w:val="24"/>
        </w:rPr>
        <w:t>rapporteur: China Telecom, China Unicom</w:t>
      </w:r>
    </w:p>
    <w:p w14:paraId="18F632C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07E2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B5801" w14:textId="77777777" w:rsidR="005D2E1E" w:rsidRDefault="005D2E1E" w:rsidP="005D2E1E">
      <w:pPr>
        <w:rPr>
          <w:rFonts w:ascii="Arial" w:hAnsi="Arial" w:cs="Arial"/>
          <w:b/>
          <w:sz w:val="24"/>
        </w:rPr>
      </w:pPr>
      <w:r>
        <w:rPr>
          <w:rFonts w:ascii="Arial" w:hAnsi="Arial" w:cs="Arial"/>
          <w:b/>
          <w:color w:val="0000FF"/>
          <w:sz w:val="24"/>
        </w:rPr>
        <w:t>RP-250615</w:t>
      </w:r>
      <w:r>
        <w:rPr>
          <w:rFonts w:ascii="Arial" w:hAnsi="Arial" w:cs="Arial"/>
          <w:b/>
          <w:color w:val="0000FF"/>
          <w:sz w:val="24"/>
        </w:rPr>
        <w:tab/>
      </w:r>
      <w:r>
        <w:rPr>
          <w:rFonts w:ascii="Arial" w:hAnsi="Arial" w:cs="Arial"/>
          <w:b/>
          <w:sz w:val="24"/>
        </w:rPr>
        <w:t>RAN4 CRs to Rel-19 HPUE PC1.5 or 2 for NR intra-band CA or NR inter-band CA/DC band combo with/without NR SUL</w:t>
      </w:r>
    </w:p>
    <w:p w14:paraId="5F8BE74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3411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B566A" w14:textId="77777777" w:rsidR="005D2E1E" w:rsidRDefault="005D2E1E" w:rsidP="005D2E1E">
      <w:pPr>
        <w:rPr>
          <w:rFonts w:ascii="Arial" w:hAnsi="Arial" w:cs="Arial"/>
          <w:b/>
          <w:sz w:val="24"/>
        </w:rPr>
      </w:pPr>
      <w:r>
        <w:rPr>
          <w:rFonts w:ascii="Arial" w:hAnsi="Arial" w:cs="Arial"/>
          <w:b/>
          <w:color w:val="0000FF"/>
          <w:sz w:val="24"/>
        </w:rPr>
        <w:t>RP-250370</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274EE6C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18F8BBC3" w14:textId="77777777" w:rsidR="005D2E1E" w:rsidRDefault="005D2E1E" w:rsidP="005D2E1E">
      <w:pPr>
        <w:rPr>
          <w:i/>
        </w:rPr>
      </w:pPr>
      <w:r>
        <w:rPr>
          <w:i/>
        </w:rPr>
        <w:lastRenderedPageBreak/>
        <w:t>China Unicom</w:t>
      </w:r>
    </w:p>
    <w:p w14:paraId="1947DC4B" w14:textId="77777777" w:rsidR="005D2E1E" w:rsidRDefault="005D2E1E" w:rsidP="005D2E1E">
      <w:pPr>
        <w:rPr>
          <w:color w:val="808080"/>
        </w:rPr>
      </w:pPr>
      <w:r>
        <w:rPr>
          <w:color w:val="808080"/>
        </w:rPr>
        <w:t>(Replaces RP-242865)</w:t>
      </w:r>
    </w:p>
    <w:p w14:paraId="74DAE26A" w14:textId="77777777" w:rsidR="005D2E1E" w:rsidRDefault="005D2E1E" w:rsidP="005D2E1E">
      <w:pPr>
        <w:rPr>
          <w:rFonts w:ascii="Arial" w:hAnsi="Arial" w:cs="Arial"/>
          <w:b/>
        </w:rPr>
      </w:pPr>
      <w:r>
        <w:rPr>
          <w:rFonts w:ascii="Arial" w:hAnsi="Arial" w:cs="Arial"/>
          <w:b/>
        </w:rPr>
        <w:t xml:space="preserve">Discussion: </w:t>
      </w:r>
    </w:p>
    <w:p w14:paraId="0C2CED0E" w14:textId="77777777" w:rsidR="005D2E1E" w:rsidRDefault="005D2E1E" w:rsidP="005D2E1E">
      <w:r>
        <w:t>MCC: changes only in Excel list?</w:t>
      </w:r>
    </w:p>
    <w:p w14:paraId="328EDEF8" w14:textId="77777777" w:rsidR="005D2E1E" w:rsidRDefault="005D2E1E" w:rsidP="005D2E1E">
      <w:r>
        <w:t>Samsung: This WID contains the 2 band combos (with CA_n41A-n77A), which should not be in the scope of Rel-19 WI objective, in which 3TX maximum assumed.</w:t>
      </w:r>
    </w:p>
    <w:p w14:paraId="2E0CA25E" w14:textId="77777777" w:rsidR="005D2E1E" w:rsidRDefault="005D2E1E" w:rsidP="005D2E1E">
      <w:r>
        <w:t xml:space="preserve"> They contain 2TX+2TX, which has not been completed in the existing non-spectrum WI, so it can’t be handled by the basket WI.</w:t>
      </w:r>
    </w:p>
    <w:p w14:paraId="35BDB48F" w14:textId="77777777" w:rsidR="005D2E1E" w:rsidRDefault="005D2E1E" w:rsidP="005D2E1E">
      <w:r>
        <w:t xml:space="preserve"> It should be noted the tab of the spreadsheet is explicitly “BC for 3Tx HPUE CA”, while not for 4TX. </w:t>
      </w:r>
    </w:p>
    <w:p w14:paraId="49C4A592" w14:textId="77777777" w:rsidR="005D2E1E" w:rsidRDefault="005D2E1E" w:rsidP="005D2E1E">
      <w:r>
        <w:t xml:space="preserve"> Note: These two band combinations are included in the approved revised WID RP-242865 of RAN#106, but not be identified for the requested 4TX.</w:t>
      </w:r>
    </w:p>
    <w:p w14:paraId="1810A0CB" w14:textId="77777777" w:rsidR="005D2E1E" w:rsidRDefault="005D2E1E" w:rsidP="005D2E1E">
      <w:r>
        <w:t>China Telecom: the 2 band combos were introdudced at RAN #106 by T-Mobile and we are open to keep or remove it</w:t>
      </w:r>
    </w:p>
    <w:p w14:paraId="50F53B8D" w14:textId="77777777" w:rsidR="005D2E1E" w:rsidRDefault="005D2E1E" w:rsidP="005D2E1E">
      <w:r>
        <w:t>RAN VC (AT&amp;T): combos talk about 3Tx</w:t>
      </w:r>
    </w:p>
    <w:p w14:paraId="6AFA65B7" w14:textId="77777777" w:rsidR="005D2E1E" w:rsidRDefault="005D2E1E" w:rsidP="005D2E1E">
      <w:r>
        <w:t>Samsung: only 1 band can have UL MIMO, we cannot change this, so suggests to consider this for REL-20 and to remove this here</w:t>
      </w:r>
    </w:p>
    <w:p w14:paraId="231D00FD" w14:textId="77777777" w:rsidR="005D2E1E" w:rsidRDefault="005D2E1E" w:rsidP="005D2E1E">
      <w:r>
        <w:t>Apple: same view as Samsung</w:t>
      </w:r>
    </w:p>
    <w:p w14:paraId="2ABBA5C8" w14:textId="77777777" w:rsidR="005D2E1E" w:rsidRDefault="005D2E1E" w:rsidP="005D2E1E">
      <w:r>
        <w:t>Qualcomm: changes are extremely simple</w:t>
      </w:r>
    </w:p>
    <w:p w14:paraId="7BD3A226" w14:textId="77777777" w:rsidR="005D2E1E" w:rsidRDefault="005D2E1E" w:rsidP="005D2E1E">
      <w:r>
        <w:t>RAN VC (AT&amp;T): based on the comments we can hardly keep the 2 combos</w:t>
      </w:r>
    </w:p>
    <w:p w14:paraId="01008A5D" w14:textId="77777777" w:rsidR="005D2E1E" w:rsidRDefault="005D2E1E" w:rsidP="005D2E1E">
      <w:r>
        <w:t>conclusion: will remove the 2 combinations from the Excel list</w:t>
      </w:r>
    </w:p>
    <w:p w14:paraId="0CC8BD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RP-250806</w:t>
      </w:r>
      <w:r>
        <w:rPr>
          <w:color w:val="993300"/>
          <w:u w:val="single"/>
        </w:rPr>
        <w:t>.</w:t>
      </w:r>
    </w:p>
    <w:p w14:paraId="0C13BABA" w14:textId="77777777" w:rsidR="005D2E1E" w:rsidRDefault="005D2E1E" w:rsidP="005D2E1E">
      <w:pPr>
        <w:rPr>
          <w:rFonts w:ascii="Arial" w:hAnsi="Arial" w:cs="Arial"/>
          <w:b/>
          <w:sz w:val="24"/>
        </w:rPr>
      </w:pPr>
      <w:r>
        <w:rPr>
          <w:rFonts w:ascii="Arial" w:hAnsi="Arial" w:cs="Arial"/>
          <w:b/>
          <w:color w:val="0000FF"/>
          <w:sz w:val="24"/>
        </w:rPr>
        <w:t>RP-250806</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6BEF189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4E8E7490" w14:textId="77777777" w:rsidR="005D2E1E" w:rsidRDefault="005D2E1E" w:rsidP="005D2E1E">
      <w:pPr>
        <w:rPr>
          <w:i/>
        </w:rPr>
      </w:pPr>
      <w:r>
        <w:rPr>
          <w:i/>
        </w:rPr>
        <w:t>China Unicom</w:t>
      </w:r>
    </w:p>
    <w:p w14:paraId="4A1AA08A" w14:textId="77777777" w:rsidR="005D2E1E" w:rsidRDefault="005D2E1E" w:rsidP="005D2E1E">
      <w:pPr>
        <w:rPr>
          <w:color w:val="808080"/>
        </w:rPr>
      </w:pPr>
      <w:r>
        <w:rPr>
          <w:color w:val="808080"/>
        </w:rPr>
        <w:t>(Replaces RP-250370)</w:t>
      </w:r>
    </w:p>
    <w:p w14:paraId="7A8D9B02" w14:textId="77777777" w:rsidR="005D2E1E" w:rsidRDefault="005D2E1E" w:rsidP="005D2E1E">
      <w:pPr>
        <w:rPr>
          <w:rFonts w:ascii="Arial" w:hAnsi="Arial" w:cs="Arial"/>
          <w:b/>
        </w:rPr>
      </w:pPr>
      <w:r>
        <w:rPr>
          <w:rFonts w:ascii="Arial" w:hAnsi="Arial" w:cs="Arial"/>
          <w:b/>
        </w:rPr>
        <w:t xml:space="preserve">Discussion: </w:t>
      </w:r>
    </w:p>
    <w:p w14:paraId="25808381" w14:textId="77777777" w:rsidR="005D2E1E" w:rsidRDefault="005D2E1E" w:rsidP="005D2E1E">
      <w:r>
        <w:t>RAN VC (AT&amp;T): status should say "stopped", please correct this in the next RAN meeting</w:t>
      </w:r>
    </w:p>
    <w:p w14:paraId="4E41B55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7B841" w14:textId="77777777" w:rsidR="005D2E1E" w:rsidRDefault="005D2E1E" w:rsidP="005D2E1E">
      <w:pPr>
        <w:pStyle w:val="Heading5"/>
      </w:pPr>
      <w:bookmarkStart w:id="235" w:name="_Toc193744198"/>
      <w:bookmarkStart w:id="236" w:name="_Toc195035530"/>
      <w:r>
        <w:t>9.4.3.3</w:t>
      </w:r>
      <w:r>
        <w:tab/>
        <w:t>Core part: NR PC2 RedCap UE in FR1 [RAN4 WI: NR_PC2_RedCap_UE-Core]</w:t>
      </w:r>
      <w:bookmarkEnd w:id="235"/>
      <w:bookmarkEnd w:id="236"/>
    </w:p>
    <w:p w14:paraId="73C47F09" w14:textId="77777777" w:rsidR="005D2E1E" w:rsidRDefault="005D2E1E" w:rsidP="005D2E1E">
      <w:pPr>
        <w:rPr>
          <w:rFonts w:ascii="Arial" w:hAnsi="Arial" w:cs="Arial"/>
          <w:b/>
          <w:sz w:val="24"/>
        </w:rPr>
      </w:pPr>
      <w:r>
        <w:rPr>
          <w:rFonts w:ascii="Arial" w:hAnsi="Arial" w:cs="Arial"/>
          <w:b/>
          <w:color w:val="0000FF"/>
          <w:sz w:val="24"/>
        </w:rPr>
        <w:t>RP-250372</w:t>
      </w:r>
      <w:r>
        <w:rPr>
          <w:rFonts w:ascii="Arial" w:hAnsi="Arial" w:cs="Arial"/>
          <w:b/>
          <w:color w:val="0000FF"/>
          <w:sz w:val="24"/>
        </w:rPr>
        <w:tab/>
      </w:r>
      <w:r>
        <w:rPr>
          <w:rFonts w:ascii="Arial" w:hAnsi="Arial" w:cs="Arial"/>
          <w:b/>
          <w:sz w:val="24"/>
        </w:rPr>
        <w:t>Status report of WI: NR power class 2 RedCap (Reduced Capability) UE in FR1; rapporteur: China Telecom, MediaTek</w:t>
      </w:r>
    </w:p>
    <w:p w14:paraId="544A6BE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1ABC5C" w14:textId="77777777" w:rsidR="005D2E1E" w:rsidRDefault="005D2E1E" w:rsidP="005D2E1E">
      <w:pPr>
        <w:rPr>
          <w:rFonts w:ascii="Arial" w:hAnsi="Arial" w:cs="Arial"/>
          <w:b/>
        </w:rPr>
      </w:pPr>
      <w:r>
        <w:rPr>
          <w:rFonts w:ascii="Arial" w:hAnsi="Arial" w:cs="Arial"/>
          <w:b/>
        </w:rPr>
        <w:t xml:space="preserve">Abstract: </w:t>
      </w:r>
    </w:p>
    <w:p w14:paraId="0AB8F2C9" w14:textId="77777777" w:rsidR="005D2E1E" w:rsidRDefault="005D2E1E" w:rsidP="005D2E1E">
      <w:r>
        <w:t>Core 70%</w:t>
      </w:r>
    </w:p>
    <w:p w14:paraId="7446C8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75057" w14:textId="77777777" w:rsidR="005D2E1E" w:rsidRDefault="005D2E1E" w:rsidP="005D2E1E">
      <w:pPr>
        <w:pStyle w:val="Heading5"/>
      </w:pPr>
      <w:bookmarkStart w:id="237" w:name="_Toc193744199"/>
      <w:bookmarkStart w:id="238" w:name="_Toc195035531"/>
      <w:r>
        <w:lastRenderedPageBreak/>
        <w:t>9.4.3.4</w:t>
      </w:r>
      <w:r>
        <w:tab/>
        <w:t>Core part: Rel-19 HPUE (PC1.5 and 2) for NR FR1 TDD/FDD single band for handheld/FWA UEs, and HPUE operation (PC1) for fixed-wireless/vehicle-mounted use cases in a single NR band [RAN4 WI: HPUE_NR_FR1_bands_R19-Core]</w:t>
      </w:r>
      <w:bookmarkEnd w:id="237"/>
      <w:bookmarkEnd w:id="238"/>
    </w:p>
    <w:p w14:paraId="79F1F96F" w14:textId="77777777" w:rsidR="005D2E1E" w:rsidRDefault="005D2E1E" w:rsidP="005D2E1E">
      <w:pPr>
        <w:rPr>
          <w:rFonts w:ascii="Arial" w:hAnsi="Arial" w:cs="Arial"/>
          <w:b/>
          <w:sz w:val="24"/>
        </w:rPr>
      </w:pPr>
      <w:r>
        <w:rPr>
          <w:rFonts w:ascii="Arial" w:hAnsi="Arial" w:cs="Arial"/>
          <w:b/>
          <w:color w:val="0000FF"/>
          <w:sz w:val="24"/>
        </w:rPr>
        <w:t>RP-250272</w:t>
      </w:r>
      <w:r>
        <w:rPr>
          <w:rFonts w:ascii="Arial" w:hAnsi="Arial" w:cs="Arial"/>
          <w:b/>
          <w:color w:val="0000FF"/>
          <w:sz w:val="24"/>
        </w:rPr>
        <w:tab/>
      </w:r>
      <w:r>
        <w:rPr>
          <w:rFonts w:ascii="Arial" w:hAnsi="Arial" w:cs="Arial"/>
          <w:b/>
          <w:sz w:val="24"/>
        </w:rPr>
        <w:t>Status report for Rel-19 High power UE (power class 1.5 and 2) for NR FR1 TDD/FDD single band for handheld/FWA UEs, and high power UE operation (power class 1) for FWVM (fixed-wireless/vehicle-mounted) use cases in a single NR band</w:t>
      </w:r>
    </w:p>
    <w:p w14:paraId="52FB23B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796F2C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DCCA" w14:textId="77777777" w:rsidR="005D2E1E" w:rsidRDefault="005D2E1E" w:rsidP="005D2E1E">
      <w:pPr>
        <w:rPr>
          <w:rFonts w:ascii="Arial" w:hAnsi="Arial" w:cs="Arial"/>
          <w:b/>
          <w:sz w:val="24"/>
        </w:rPr>
      </w:pPr>
      <w:r>
        <w:rPr>
          <w:rFonts w:ascii="Arial" w:hAnsi="Arial" w:cs="Arial"/>
          <w:b/>
          <w:color w:val="0000FF"/>
          <w:sz w:val="24"/>
        </w:rPr>
        <w:t>RP-250616</w:t>
      </w:r>
      <w:r>
        <w:rPr>
          <w:rFonts w:ascii="Arial" w:hAnsi="Arial" w:cs="Arial"/>
          <w:b/>
          <w:color w:val="0000FF"/>
          <w:sz w:val="24"/>
        </w:rPr>
        <w:tab/>
      </w:r>
      <w:r>
        <w:rPr>
          <w:rFonts w:ascii="Arial" w:hAnsi="Arial" w:cs="Arial"/>
          <w:b/>
          <w:sz w:val="24"/>
        </w:rPr>
        <w:t>RAN4 CRs to Rel-19 HPUE PC1.5 and 2 for NR FR1 TDD/FDD single band for handheld/FWA UEs, and HPUE PC1</w:t>
      </w:r>
    </w:p>
    <w:p w14:paraId="4DDF0E1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2B96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8297A" w14:textId="77777777" w:rsidR="005D2E1E" w:rsidRDefault="005D2E1E" w:rsidP="005D2E1E">
      <w:pPr>
        <w:pStyle w:val="Heading5"/>
      </w:pPr>
      <w:bookmarkStart w:id="239" w:name="_Toc193744200"/>
      <w:bookmarkStart w:id="240" w:name="_Toc195035532"/>
      <w:r>
        <w:t>9.4.3.5</w:t>
      </w:r>
      <w:r>
        <w:tab/>
        <w:t>Core part: Introduction of PC2 and UE 40MHz Channel BW in NR band n28 [RAN4 WI: NR_n28_PC2_40MHz_CBW-Core]</w:t>
      </w:r>
      <w:bookmarkEnd w:id="239"/>
      <w:bookmarkEnd w:id="240"/>
    </w:p>
    <w:p w14:paraId="059BE36C" w14:textId="77777777" w:rsidR="005D2E1E" w:rsidRDefault="005D2E1E" w:rsidP="005D2E1E">
      <w:pPr>
        <w:rPr>
          <w:rFonts w:ascii="Arial" w:hAnsi="Arial" w:cs="Arial"/>
          <w:b/>
          <w:sz w:val="24"/>
        </w:rPr>
      </w:pPr>
      <w:r>
        <w:rPr>
          <w:rFonts w:ascii="Arial" w:hAnsi="Arial" w:cs="Arial"/>
          <w:b/>
          <w:color w:val="0000FF"/>
          <w:sz w:val="24"/>
        </w:rPr>
        <w:t>RP-250273</w:t>
      </w:r>
      <w:r>
        <w:rPr>
          <w:rFonts w:ascii="Arial" w:hAnsi="Arial" w:cs="Arial"/>
          <w:b/>
          <w:color w:val="0000FF"/>
          <w:sz w:val="24"/>
        </w:rPr>
        <w:tab/>
      </w:r>
      <w:r>
        <w:rPr>
          <w:rFonts w:ascii="Arial" w:hAnsi="Arial" w:cs="Arial"/>
          <w:b/>
          <w:sz w:val="24"/>
        </w:rPr>
        <w:t>Status report for Introduction of Power Class 2 and UE 40MHz Channel Bandwidth in NR band n28</w:t>
      </w:r>
    </w:p>
    <w:p w14:paraId="48706A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CBN</w:t>
      </w:r>
    </w:p>
    <w:p w14:paraId="1BBC4B3F" w14:textId="77777777" w:rsidR="005D2E1E" w:rsidRDefault="005D2E1E" w:rsidP="005D2E1E">
      <w:pPr>
        <w:rPr>
          <w:rFonts w:ascii="Arial" w:hAnsi="Arial" w:cs="Arial"/>
          <w:b/>
        </w:rPr>
      </w:pPr>
      <w:r>
        <w:rPr>
          <w:rFonts w:ascii="Arial" w:hAnsi="Arial" w:cs="Arial"/>
          <w:b/>
        </w:rPr>
        <w:t xml:space="preserve">Discussion: </w:t>
      </w:r>
    </w:p>
    <w:p w14:paraId="219F799E" w14:textId="77777777" w:rsidR="005D2E1E" w:rsidRDefault="005D2E1E" w:rsidP="005D2E1E">
      <w:r>
        <w:t>MCC: 100%, June 25 does not fit</w:t>
      </w:r>
    </w:p>
    <w:p w14:paraId="7E097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RP-250755</w:t>
      </w:r>
      <w:r>
        <w:rPr>
          <w:color w:val="993300"/>
          <w:u w:val="single"/>
        </w:rPr>
        <w:t>.</w:t>
      </w:r>
    </w:p>
    <w:p w14:paraId="4B69136C" w14:textId="77777777" w:rsidR="005D2E1E" w:rsidRDefault="005D2E1E" w:rsidP="005D2E1E">
      <w:pPr>
        <w:rPr>
          <w:rFonts w:ascii="Arial" w:hAnsi="Arial" w:cs="Arial"/>
          <w:b/>
          <w:sz w:val="24"/>
        </w:rPr>
      </w:pPr>
      <w:r>
        <w:rPr>
          <w:rFonts w:ascii="Arial" w:hAnsi="Arial" w:cs="Arial"/>
          <w:b/>
          <w:color w:val="0000FF"/>
          <w:sz w:val="24"/>
        </w:rPr>
        <w:t>RP-250755</w:t>
      </w:r>
      <w:r>
        <w:rPr>
          <w:rFonts w:ascii="Arial" w:hAnsi="Arial" w:cs="Arial"/>
          <w:b/>
          <w:color w:val="0000FF"/>
          <w:sz w:val="24"/>
        </w:rPr>
        <w:tab/>
      </w:r>
      <w:r>
        <w:rPr>
          <w:rFonts w:ascii="Arial" w:hAnsi="Arial" w:cs="Arial"/>
          <w:b/>
          <w:sz w:val="24"/>
        </w:rPr>
        <w:t>Status report for WI Core part: Introduction of Power Class 2 and UE 40MHz Channel Bandwidth in NR band n28</w:t>
      </w:r>
    </w:p>
    <w:p w14:paraId="191AE0C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CBN</w:t>
      </w:r>
    </w:p>
    <w:p w14:paraId="372E74F5" w14:textId="77777777" w:rsidR="005D2E1E" w:rsidRDefault="005D2E1E" w:rsidP="005D2E1E">
      <w:pPr>
        <w:rPr>
          <w:color w:val="808080"/>
        </w:rPr>
      </w:pPr>
      <w:r>
        <w:rPr>
          <w:color w:val="808080"/>
        </w:rPr>
        <w:t>(Replaces RP-250273)</w:t>
      </w:r>
    </w:p>
    <w:p w14:paraId="0C49B11A" w14:textId="77777777" w:rsidR="005D2E1E" w:rsidRDefault="005D2E1E" w:rsidP="005D2E1E">
      <w:pPr>
        <w:rPr>
          <w:rFonts w:ascii="Arial" w:hAnsi="Arial" w:cs="Arial"/>
          <w:b/>
        </w:rPr>
      </w:pPr>
      <w:r>
        <w:rPr>
          <w:rFonts w:ascii="Arial" w:hAnsi="Arial" w:cs="Arial"/>
          <w:b/>
        </w:rPr>
        <w:t xml:space="preserve">Discussion: </w:t>
      </w:r>
    </w:p>
    <w:p w14:paraId="021BDA9C" w14:textId="77777777" w:rsidR="005D2E1E" w:rsidRDefault="005D2E1E" w:rsidP="005D2E1E">
      <w:r>
        <w:t>MCC: late submission</w:t>
      </w:r>
    </w:p>
    <w:p w14:paraId="019E53F0" w14:textId="77777777" w:rsidR="005D2E1E" w:rsidRDefault="005D2E1E" w:rsidP="005D2E1E">
      <w:r>
        <w:t>conclusion: Core part WI is completed</w:t>
      </w:r>
    </w:p>
    <w:p w14:paraId="3206D9A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9E197" w14:textId="77777777" w:rsidR="005D2E1E" w:rsidRDefault="005D2E1E" w:rsidP="005D2E1E">
      <w:pPr>
        <w:rPr>
          <w:rFonts w:ascii="Arial" w:hAnsi="Arial" w:cs="Arial"/>
          <w:b/>
          <w:sz w:val="24"/>
        </w:rPr>
      </w:pPr>
      <w:r>
        <w:rPr>
          <w:rFonts w:ascii="Arial" w:hAnsi="Arial" w:cs="Arial"/>
          <w:b/>
          <w:color w:val="0000FF"/>
          <w:sz w:val="24"/>
        </w:rPr>
        <w:t>RP-250617</w:t>
      </w:r>
      <w:r>
        <w:rPr>
          <w:rFonts w:ascii="Arial" w:hAnsi="Arial" w:cs="Arial"/>
          <w:b/>
          <w:color w:val="0000FF"/>
          <w:sz w:val="24"/>
        </w:rPr>
        <w:tab/>
      </w:r>
      <w:r>
        <w:rPr>
          <w:rFonts w:ascii="Arial" w:hAnsi="Arial" w:cs="Arial"/>
          <w:b/>
          <w:sz w:val="24"/>
        </w:rPr>
        <w:t>RAN4 CRs to introduction of PC2 and UE 40MHz Channel Bandwidth in NR band n28</w:t>
      </w:r>
    </w:p>
    <w:p w14:paraId="00B02E7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F279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32C33" w14:textId="77777777" w:rsidR="005D2E1E" w:rsidRDefault="005D2E1E" w:rsidP="005D2E1E">
      <w:pPr>
        <w:rPr>
          <w:rFonts w:ascii="Arial" w:hAnsi="Arial" w:cs="Arial"/>
          <w:b/>
          <w:sz w:val="24"/>
        </w:rPr>
      </w:pPr>
      <w:r>
        <w:rPr>
          <w:rFonts w:ascii="Arial" w:hAnsi="Arial" w:cs="Arial"/>
          <w:b/>
          <w:color w:val="0000FF"/>
          <w:sz w:val="24"/>
        </w:rPr>
        <w:lastRenderedPageBreak/>
        <w:t>RP-250274</w:t>
      </w:r>
      <w:r>
        <w:rPr>
          <w:rFonts w:ascii="Arial" w:hAnsi="Arial" w:cs="Arial"/>
          <w:b/>
          <w:color w:val="0000FF"/>
          <w:sz w:val="24"/>
        </w:rPr>
        <w:tab/>
      </w:r>
      <w:r>
        <w:rPr>
          <w:rFonts w:ascii="Arial" w:hAnsi="Arial" w:cs="Arial"/>
          <w:b/>
          <w:sz w:val="24"/>
        </w:rPr>
        <w:t>Revised WID on Introduction of Power Class 2 and UE 40MHz Channel Bandwidth in NR band n28</w:t>
      </w:r>
    </w:p>
    <w:p w14:paraId="36638797"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CBN</w:t>
      </w:r>
    </w:p>
    <w:p w14:paraId="23557C0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840005" w14:textId="77777777" w:rsidR="005D2E1E" w:rsidRDefault="005D2E1E" w:rsidP="005D2E1E">
      <w:pPr>
        <w:pStyle w:val="Heading4"/>
      </w:pPr>
      <w:bookmarkStart w:id="241" w:name="_Toc193744201"/>
      <w:bookmarkStart w:id="242" w:name="_Toc195035533"/>
      <w:r>
        <w:t>9.4.4</w:t>
      </w:r>
      <w:r>
        <w:tab/>
        <w:t>Other spectrum related REL-19 WIs</w:t>
      </w:r>
      <w:bookmarkEnd w:id="241"/>
      <w:bookmarkEnd w:id="242"/>
    </w:p>
    <w:p w14:paraId="600193BC" w14:textId="77777777" w:rsidR="005D2E1E" w:rsidRDefault="005D2E1E" w:rsidP="005D2E1E">
      <w:pPr>
        <w:pStyle w:val="Heading5"/>
      </w:pPr>
      <w:bookmarkStart w:id="243" w:name="_Toc193744202"/>
      <w:bookmarkStart w:id="244" w:name="_Toc195035534"/>
      <w:r>
        <w:t>9.4.4.1</w:t>
      </w:r>
      <w:r>
        <w:tab/>
        <w:t>Core part: Adding channel BW(s) support to existing NR bands and CA/ENDC combinations in REL-19 [RAN4 WI: NR_bands_CA_ENDC_R19_BWs-Core]</w:t>
      </w:r>
      <w:bookmarkEnd w:id="243"/>
      <w:bookmarkEnd w:id="244"/>
    </w:p>
    <w:p w14:paraId="378D7DEC" w14:textId="77777777" w:rsidR="005D2E1E" w:rsidRDefault="005D2E1E" w:rsidP="005D2E1E">
      <w:pPr>
        <w:rPr>
          <w:rFonts w:ascii="Arial" w:hAnsi="Arial" w:cs="Arial"/>
          <w:b/>
          <w:sz w:val="24"/>
        </w:rPr>
      </w:pPr>
      <w:r>
        <w:rPr>
          <w:rFonts w:ascii="Arial" w:hAnsi="Arial" w:cs="Arial"/>
          <w:b/>
          <w:color w:val="0000FF"/>
          <w:sz w:val="24"/>
        </w:rPr>
        <w:t>RP-250523</w:t>
      </w:r>
      <w:r>
        <w:rPr>
          <w:rFonts w:ascii="Arial" w:hAnsi="Arial" w:cs="Arial"/>
          <w:b/>
          <w:color w:val="0000FF"/>
          <w:sz w:val="24"/>
        </w:rPr>
        <w:tab/>
      </w:r>
      <w:r>
        <w:rPr>
          <w:rFonts w:ascii="Arial" w:hAnsi="Arial" w:cs="Arial"/>
          <w:b/>
          <w:sz w:val="24"/>
        </w:rPr>
        <w:t>Status report for WI Core part: Adding channel bandwidth(s) support to existing NR bands and CA/ENDC combinations in REL-19</w:t>
      </w:r>
    </w:p>
    <w:p w14:paraId="4A248C6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772BBBDC" w14:textId="77777777" w:rsidR="005D2E1E" w:rsidRDefault="005D2E1E" w:rsidP="005D2E1E">
      <w:pPr>
        <w:rPr>
          <w:rFonts w:ascii="Arial" w:hAnsi="Arial" w:cs="Arial"/>
          <w:b/>
        </w:rPr>
      </w:pPr>
      <w:r>
        <w:rPr>
          <w:rFonts w:ascii="Arial" w:hAnsi="Arial" w:cs="Arial"/>
          <w:b/>
        </w:rPr>
        <w:t xml:space="preserve">Discussion: </w:t>
      </w:r>
    </w:p>
    <w:p w14:paraId="63D2E2B4" w14:textId="77777777" w:rsidR="005D2E1E" w:rsidRDefault="005D2E1E" w:rsidP="005D2E1E">
      <w:r>
        <w:t>MCC: wrong Tdoc number in the file</w:t>
      </w:r>
    </w:p>
    <w:p w14:paraId="2C4FEF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3D74" w14:textId="77777777" w:rsidR="005D2E1E" w:rsidRDefault="005D2E1E" w:rsidP="005D2E1E">
      <w:pPr>
        <w:rPr>
          <w:rFonts w:ascii="Arial" w:hAnsi="Arial" w:cs="Arial"/>
          <w:b/>
          <w:sz w:val="24"/>
        </w:rPr>
      </w:pPr>
      <w:r>
        <w:rPr>
          <w:rFonts w:ascii="Arial" w:hAnsi="Arial" w:cs="Arial"/>
          <w:b/>
          <w:color w:val="0000FF"/>
          <w:sz w:val="24"/>
        </w:rPr>
        <w:t>RP-250624</w:t>
      </w:r>
      <w:r>
        <w:rPr>
          <w:rFonts w:ascii="Arial" w:hAnsi="Arial" w:cs="Arial"/>
          <w:b/>
          <w:color w:val="0000FF"/>
          <w:sz w:val="24"/>
        </w:rPr>
        <w:tab/>
      </w:r>
      <w:r>
        <w:rPr>
          <w:rFonts w:ascii="Arial" w:hAnsi="Arial" w:cs="Arial"/>
          <w:b/>
          <w:sz w:val="24"/>
        </w:rPr>
        <w:t>RAN4 CR to Rel-19 channel bandwidths support to existing NR bands and CA/ENDC combinations</w:t>
      </w:r>
    </w:p>
    <w:p w14:paraId="4AA6434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6F3D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60227" w14:textId="77777777" w:rsidR="005D2E1E" w:rsidRDefault="005D2E1E" w:rsidP="005D2E1E">
      <w:pPr>
        <w:rPr>
          <w:rFonts w:ascii="Arial" w:hAnsi="Arial" w:cs="Arial"/>
          <w:b/>
          <w:sz w:val="24"/>
        </w:rPr>
      </w:pPr>
      <w:r>
        <w:rPr>
          <w:rFonts w:ascii="Arial" w:hAnsi="Arial" w:cs="Arial"/>
          <w:b/>
          <w:color w:val="0000FF"/>
          <w:sz w:val="24"/>
        </w:rPr>
        <w:t>RP-250524</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7D0D514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2F32892" w14:textId="77777777" w:rsidR="005D2E1E" w:rsidRDefault="005D2E1E" w:rsidP="005D2E1E">
      <w:pPr>
        <w:rPr>
          <w:color w:val="808080"/>
        </w:rPr>
      </w:pPr>
      <w:r>
        <w:rPr>
          <w:color w:val="808080"/>
        </w:rPr>
        <w:t>(Replaces RP-242404)</w:t>
      </w:r>
    </w:p>
    <w:p w14:paraId="4568298D" w14:textId="77777777" w:rsidR="005D2E1E" w:rsidRDefault="005D2E1E" w:rsidP="005D2E1E">
      <w:pPr>
        <w:rPr>
          <w:rFonts w:ascii="Arial" w:hAnsi="Arial" w:cs="Arial"/>
          <w:b/>
        </w:rPr>
      </w:pPr>
      <w:r>
        <w:rPr>
          <w:rFonts w:ascii="Arial" w:hAnsi="Arial" w:cs="Arial"/>
          <w:b/>
        </w:rPr>
        <w:t xml:space="preserve">Abstract: </w:t>
      </w:r>
    </w:p>
    <w:p w14:paraId="480EEF20" w14:textId="77777777" w:rsidR="005D2E1E" w:rsidRDefault="005D2E1E" w:rsidP="005D2E1E">
      <w:r>
        <w:t>Revised Basket WID Adding channel bandwidth(s) support to existing NR bands and CA/ENDC combinations in REL-19 - Updated to fix the WI title.</w:t>
      </w:r>
    </w:p>
    <w:p w14:paraId="7FF8747D" w14:textId="77777777" w:rsidR="005D2E1E" w:rsidRDefault="005D2E1E" w:rsidP="005D2E1E">
      <w:pPr>
        <w:rPr>
          <w:rFonts w:ascii="Arial" w:hAnsi="Arial" w:cs="Arial"/>
          <w:b/>
        </w:rPr>
      </w:pPr>
      <w:r>
        <w:rPr>
          <w:rFonts w:ascii="Arial" w:hAnsi="Arial" w:cs="Arial"/>
          <w:b/>
        </w:rPr>
        <w:t xml:space="preserve">Discussion: </w:t>
      </w:r>
    </w:p>
    <w:p w14:paraId="7999E5C1" w14:textId="77777777" w:rsidR="005D2E1E" w:rsidRDefault="005D2E1E" w:rsidP="005D2E1E">
      <w:r>
        <w:t>MCC: only some status updated for bands n80 and n84</w:t>
      </w:r>
    </w:p>
    <w:p w14:paraId="201011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FD320" w14:textId="77777777" w:rsidR="005D2E1E" w:rsidRDefault="005D2E1E" w:rsidP="005D2E1E">
      <w:pPr>
        <w:pStyle w:val="Heading5"/>
      </w:pPr>
      <w:bookmarkStart w:id="245" w:name="_Toc193744203"/>
      <w:bookmarkStart w:id="246" w:name="_Toc195035535"/>
      <w:r>
        <w:t>9.4.4.2</w:t>
      </w:r>
      <w:r>
        <w:tab/>
        <w:t>mmWave in NR: UE spurious emissions and EESS protection [RAN4 WI: NR_mmWave_protect]</w:t>
      </w:r>
      <w:bookmarkEnd w:id="245"/>
      <w:bookmarkEnd w:id="246"/>
    </w:p>
    <w:p w14:paraId="14033C0F" w14:textId="77777777" w:rsidR="005D2E1E" w:rsidRDefault="005D2E1E" w:rsidP="005D2E1E">
      <w:pPr>
        <w:rPr>
          <w:rFonts w:ascii="Arial" w:hAnsi="Arial" w:cs="Arial"/>
          <w:b/>
          <w:sz w:val="24"/>
        </w:rPr>
      </w:pPr>
      <w:r>
        <w:rPr>
          <w:rFonts w:ascii="Arial" w:hAnsi="Arial" w:cs="Arial"/>
          <w:b/>
          <w:color w:val="0000FF"/>
          <w:sz w:val="24"/>
        </w:rPr>
        <w:t>RP-250429</w:t>
      </w:r>
      <w:r>
        <w:rPr>
          <w:rFonts w:ascii="Arial" w:hAnsi="Arial" w:cs="Arial"/>
          <w:b/>
          <w:color w:val="0000FF"/>
          <w:sz w:val="24"/>
        </w:rPr>
        <w:tab/>
      </w:r>
      <w:r>
        <w:rPr>
          <w:rFonts w:ascii="Arial" w:hAnsi="Arial" w:cs="Arial"/>
          <w:b/>
          <w:sz w:val="24"/>
        </w:rPr>
        <w:t>Status Report for WI mmWave in NR: UE spurious emissions and EESS (Earth Exploration Satellite Service) protection</w:t>
      </w:r>
    </w:p>
    <w:p w14:paraId="5B23BF3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56BDB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71585" w14:textId="77777777" w:rsidR="005D2E1E" w:rsidRDefault="005D2E1E" w:rsidP="005D2E1E">
      <w:pPr>
        <w:rPr>
          <w:rFonts w:ascii="Arial" w:hAnsi="Arial" w:cs="Arial"/>
          <w:b/>
          <w:sz w:val="24"/>
        </w:rPr>
      </w:pPr>
      <w:r>
        <w:rPr>
          <w:rFonts w:ascii="Arial" w:hAnsi="Arial" w:cs="Arial"/>
          <w:b/>
          <w:color w:val="0000FF"/>
          <w:sz w:val="24"/>
        </w:rPr>
        <w:lastRenderedPageBreak/>
        <w:t>RP-250628</w:t>
      </w:r>
      <w:r>
        <w:rPr>
          <w:rFonts w:ascii="Arial" w:hAnsi="Arial" w:cs="Arial"/>
          <w:b/>
          <w:color w:val="0000FF"/>
          <w:sz w:val="24"/>
        </w:rPr>
        <w:tab/>
      </w:r>
      <w:r>
        <w:rPr>
          <w:rFonts w:ascii="Arial" w:hAnsi="Arial" w:cs="Arial"/>
          <w:b/>
          <w:sz w:val="24"/>
        </w:rPr>
        <w:t>RAN4 CRs to Rel-19 UE spurious emissions and EESS protection</w:t>
      </w:r>
    </w:p>
    <w:p w14:paraId="11915F0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F7E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8CE0B" w14:textId="77777777" w:rsidR="005D2E1E" w:rsidRDefault="005D2E1E" w:rsidP="005D2E1E">
      <w:pPr>
        <w:rPr>
          <w:rFonts w:ascii="Arial" w:hAnsi="Arial" w:cs="Arial"/>
          <w:b/>
          <w:sz w:val="24"/>
        </w:rPr>
      </w:pPr>
      <w:r>
        <w:rPr>
          <w:rFonts w:ascii="Arial" w:hAnsi="Arial" w:cs="Arial"/>
          <w:b/>
          <w:color w:val="0000FF"/>
          <w:sz w:val="24"/>
        </w:rPr>
        <w:t>RP-250798</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16E53E0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Unicom</w:t>
      </w:r>
    </w:p>
    <w:p w14:paraId="7388AD89" w14:textId="77777777" w:rsidR="005D2E1E" w:rsidRDefault="005D2E1E" w:rsidP="005D2E1E">
      <w:pPr>
        <w:rPr>
          <w:rFonts w:ascii="Arial" w:hAnsi="Arial" w:cs="Arial"/>
          <w:b/>
        </w:rPr>
      </w:pPr>
      <w:r>
        <w:rPr>
          <w:rFonts w:ascii="Arial" w:hAnsi="Arial" w:cs="Arial"/>
          <w:b/>
        </w:rPr>
        <w:t xml:space="preserve">Abstract: </w:t>
      </w:r>
    </w:p>
    <w:p w14:paraId="5D7666AA" w14:textId="77777777" w:rsidR="005D2E1E" w:rsidRDefault="005D2E1E" w:rsidP="005D2E1E">
      <w:r>
        <w:t>last approved WID: RP-242611</w:t>
      </w:r>
    </w:p>
    <w:p w14:paraId="224D78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RP-250818</w:t>
      </w:r>
      <w:r>
        <w:rPr>
          <w:color w:val="993300"/>
          <w:u w:val="single"/>
        </w:rPr>
        <w:t>.</w:t>
      </w:r>
    </w:p>
    <w:p w14:paraId="110FD4F1" w14:textId="77777777" w:rsidR="005D2E1E" w:rsidRDefault="005D2E1E" w:rsidP="005D2E1E">
      <w:pPr>
        <w:rPr>
          <w:rFonts w:ascii="Arial" w:hAnsi="Arial" w:cs="Arial"/>
          <w:b/>
          <w:sz w:val="24"/>
        </w:rPr>
      </w:pPr>
      <w:r>
        <w:rPr>
          <w:rFonts w:ascii="Arial" w:hAnsi="Arial" w:cs="Arial"/>
          <w:b/>
          <w:color w:val="0000FF"/>
          <w:sz w:val="24"/>
        </w:rPr>
        <w:t>RP-250818</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2768E1C4"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Unicom</w:t>
      </w:r>
    </w:p>
    <w:p w14:paraId="7DA9E93A" w14:textId="77777777" w:rsidR="005D2E1E" w:rsidRDefault="005D2E1E" w:rsidP="005D2E1E">
      <w:pPr>
        <w:rPr>
          <w:color w:val="808080"/>
        </w:rPr>
      </w:pPr>
      <w:r>
        <w:rPr>
          <w:color w:val="808080"/>
        </w:rPr>
        <w:t>(Replaces RP-250798)</w:t>
      </w:r>
    </w:p>
    <w:p w14:paraId="7A654B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91F49" w14:textId="77777777" w:rsidR="005D2E1E" w:rsidRDefault="005D2E1E" w:rsidP="005D2E1E">
      <w:pPr>
        <w:pStyle w:val="Heading5"/>
      </w:pPr>
      <w:bookmarkStart w:id="247" w:name="_Toc193744204"/>
      <w:bookmarkStart w:id="248" w:name="_Toc195035536"/>
      <w:r>
        <w:t>9.4.4.3</w:t>
      </w:r>
      <w:r>
        <w:tab/>
        <w:t>7MHz Channel BW for n26 and n5 [New RAN4 WI: NR_FR1_7MHz_BW]</w:t>
      </w:r>
      <w:bookmarkEnd w:id="247"/>
      <w:bookmarkEnd w:id="248"/>
    </w:p>
    <w:p w14:paraId="2DD1EF17" w14:textId="77777777" w:rsidR="005D2E1E" w:rsidRDefault="005D2E1E" w:rsidP="005D2E1E">
      <w:pPr>
        <w:rPr>
          <w:rFonts w:ascii="Arial" w:hAnsi="Arial" w:cs="Arial"/>
          <w:b/>
          <w:sz w:val="24"/>
        </w:rPr>
      </w:pPr>
      <w:r>
        <w:rPr>
          <w:rFonts w:ascii="Arial" w:hAnsi="Arial" w:cs="Arial"/>
          <w:b/>
          <w:color w:val="0000FF"/>
          <w:sz w:val="24"/>
        </w:rPr>
        <w:t>RP-250374</w:t>
      </w:r>
      <w:r>
        <w:rPr>
          <w:rFonts w:ascii="Arial" w:hAnsi="Arial" w:cs="Arial"/>
          <w:b/>
          <w:color w:val="0000FF"/>
          <w:sz w:val="24"/>
        </w:rPr>
        <w:tab/>
      </w:r>
      <w:r>
        <w:rPr>
          <w:rFonts w:ascii="Arial" w:hAnsi="Arial" w:cs="Arial"/>
          <w:b/>
          <w:sz w:val="24"/>
        </w:rPr>
        <w:t>Status report of WI: NR FR1 7 MHz Channel Bandwidth; rapporteur: China Telecom, T-Mobile USA</w:t>
      </w:r>
    </w:p>
    <w:p w14:paraId="69CE085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22DA48" w14:textId="77777777" w:rsidR="005D2E1E" w:rsidRDefault="005D2E1E" w:rsidP="005D2E1E">
      <w:pPr>
        <w:rPr>
          <w:rFonts w:ascii="Arial" w:hAnsi="Arial" w:cs="Arial"/>
          <w:b/>
        </w:rPr>
      </w:pPr>
      <w:r>
        <w:rPr>
          <w:rFonts w:ascii="Arial" w:hAnsi="Arial" w:cs="Arial"/>
          <w:b/>
        </w:rPr>
        <w:t xml:space="preserve">Discussion: </w:t>
      </w:r>
    </w:p>
    <w:p w14:paraId="741CCC7A" w14:textId="77777777" w:rsidR="005D2E1E" w:rsidRDefault="005D2E1E" w:rsidP="005D2E1E">
      <w:r>
        <w:t>MCC: Perf. part target changed from Sep.25 to March 26 and rapporteur change from T-Mobile to China Telecom</w:t>
      </w:r>
    </w:p>
    <w:p w14:paraId="0FDD59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84D0D" w14:textId="77777777" w:rsidR="005D2E1E" w:rsidRDefault="005D2E1E" w:rsidP="005D2E1E">
      <w:pPr>
        <w:rPr>
          <w:rFonts w:ascii="Arial" w:hAnsi="Arial" w:cs="Arial"/>
          <w:b/>
          <w:sz w:val="24"/>
        </w:rPr>
      </w:pPr>
      <w:r>
        <w:rPr>
          <w:rFonts w:ascii="Arial" w:hAnsi="Arial" w:cs="Arial"/>
          <w:b/>
          <w:color w:val="0000FF"/>
          <w:sz w:val="24"/>
        </w:rPr>
        <w:t>RP-250373</w:t>
      </w:r>
      <w:r>
        <w:rPr>
          <w:rFonts w:ascii="Arial" w:hAnsi="Arial" w:cs="Arial"/>
          <w:b/>
          <w:color w:val="0000FF"/>
          <w:sz w:val="24"/>
        </w:rPr>
        <w:tab/>
      </w:r>
      <w:r>
        <w:rPr>
          <w:rFonts w:ascii="Arial" w:hAnsi="Arial" w:cs="Arial"/>
          <w:b/>
          <w:sz w:val="24"/>
        </w:rPr>
        <w:t>Revised WID on NR FR1 7 MHz Channel Bandwidth</w:t>
      </w:r>
    </w:p>
    <w:p w14:paraId="5440B7B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51D42EE9" w14:textId="77777777" w:rsidR="005D2E1E" w:rsidRDefault="005D2E1E" w:rsidP="005D2E1E">
      <w:pPr>
        <w:rPr>
          <w:i/>
        </w:rPr>
      </w:pPr>
      <w:r>
        <w:rPr>
          <w:i/>
        </w:rPr>
        <w:t>T-Mobile USA</w:t>
      </w:r>
    </w:p>
    <w:p w14:paraId="5418752A" w14:textId="77777777" w:rsidR="005D2E1E" w:rsidRDefault="005D2E1E" w:rsidP="005D2E1E">
      <w:pPr>
        <w:rPr>
          <w:color w:val="808080"/>
        </w:rPr>
      </w:pPr>
      <w:r>
        <w:rPr>
          <w:color w:val="808080"/>
        </w:rPr>
        <w:t>(Replaces RP-243323)</w:t>
      </w:r>
    </w:p>
    <w:p w14:paraId="4953A1E7" w14:textId="77777777" w:rsidR="005D2E1E" w:rsidRDefault="005D2E1E" w:rsidP="005D2E1E">
      <w:pPr>
        <w:rPr>
          <w:rFonts w:ascii="Arial" w:hAnsi="Arial" w:cs="Arial"/>
          <w:b/>
        </w:rPr>
      </w:pPr>
      <w:r>
        <w:rPr>
          <w:rFonts w:ascii="Arial" w:hAnsi="Arial" w:cs="Arial"/>
          <w:b/>
        </w:rPr>
        <w:t xml:space="preserve">Discussion: </w:t>
      </w:r>
    </w:p>
    <w:p w14:paraId="2876E5FF" w14:textId="77777777" w:rsidR="005D2E1E" w:rsidRDefault="005D2E1E" w:rsidP="005D2E1E">
      <w:r>
        <w:t>MCC: WI title updated, rapporteur changed from T-Mobile to China Telecom; UID added and forgotten Perf. part box ticked (note: As objectives and affected specs for the Perf. part were there when the WI was approved at RAN #106, the Perf. part was created at RAN #106)</w:t>
      </w:r>
    </w:p>
    <w:p w14:paraId="746241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C76BB" w14:textId="77777777" w:rsidR="005D2E1E" w:rsidRDefault="005D2E1E" w:rsidP="005D2E1E">
      <w:pPr>
        <w:pStyle w:val="Heading3"/>
      </w:pPr>
      <w:bookmarkStart w:id="249" w:name="_Toc193744205"/>
      <w:bookmarkStart w:id="250" w:name="_Toc195035537"/>
      <w:r>
        <w:lastRenderedPageBreak/>
        <w:t>9.5</w:t>
      </w:r>
      <w:r>
        <w:tab/>
        <w:t>Small Technical Enhancements and Improvements for REL-19 [TEI19]</w:t>
      </w:r>
      <w:bookmarkEnd w:id="249"/>
      <w:bookmarkEnd w:id="250"/>
    </w:p>
    <w:p w14:paraId="59E3DB71" w14:textId="77777777" w:rsidR="005D2E1E" w:rsidRDefault="005D2E1E" w:rsidP="005D2E1E">
      <w:pPr>
        <w:pStyle w:val="Heading3"/>
      </w:pPr>
      <w:bookmarkStart w:id="251" w:name="_Toc193744206"/>
      <w:bookmarkStart w:id="252" w:name="_Toc195035538"/>
      <w:r>
        <w:t>9.6</w:t>
      </w:r>
      <w:r>
        <w:tab/>
        <w:t>Closed REL-19 NR or NR+LTE SIs</w:t>
      </w:r>
      <w:bookmarkEnd w:id="251"/>
      <w:bookmarkEnd w:id="252"/>
    </w:p>
    <w:p w14:paraId="15667377" w14:textId="77777777" w:rsidR="005D2E1E" w:rsidRDefault="005D2E1E" w:rsidP="005D2E1E">
      <w:pPr>
        <w:pStyle w:val="Heading3"/>
      </w:pPr>
      <w:bookmarkStart w:id="253" w:name="_Toc193744207"/>
      <w:bookmarkStart w:id="254" w:name="_Toc195035539"/>
      <w:r>
        <w:t>9.7</w:t>
      </w:r>
      <w:r>
        <w:tab/>
        <w:t>Closed REL-19 NR or NR+LTE WIs</w:t>
      </w:r>
      <w:bookmarkEnd w:id="253"/>
      <w:bookmarkEnd w:id="254"/>
    </w:p>
    <w:p w14:paraId="166867E9" w14:textId="77777777" w:rsidR="005D2E1E" w:rsidRDefault="005D2E1E" w:rsidP="005D2E1E">
      <w:pPr>
        <w:pStyle w:val="Heading3"/>
      </w:pPr>
      <w:bookmarkStart w:id="255" w:name="_Toc193744208"/>
      <w:bookmarkStart w:id="256" w:name="_Toc195035540"/>
      <w:r>
        <w:t>9.8</w:t>
      </w:r>
      <w:r>
        <w:tab/>
        <w:t>NR UE capabilities</w:t>
      </w:r>
      <w:bookmarkEnd w:id="255"/>
      <w:bookmarkEnd w:id="256"/>
    </w:p>
    <w:p w14:paraId="3E671AA7" w14:textId="77777777" w:rsidR="005D2E1E" w:rsidRDefault="005D2E1E" w:rsidP="005D2E1E">
      <w:pPr>
        <w:rPr>
          <w:rFonts w:ascii="Arial" w:hAnsi="Arial" w:cs="Arial"/>
          <w:b/>
          <w:sz w:val="24"/>
        </w:rPr>
      </w:pPr>
      <w:r>
        <w:rPr>
          <w:rFonts w:ascii="Arial" w:hAnsi="Arial" w:cs="Arial"/>
          <w:b/>
          <w:color w:val="0000FF"/>
          <w:sz w:val="24"/>
        </w:rPr>
        <w:t>RP-250655</w:t>
      </w:r>
      <w:r>
        <w:rPr>
          <w:rFonts w:ascii="Arial" w:hAnsi="Arial" w:cs="Arial"/>
          <w:b/>
          <w:color w:val="0000FF"/>
          <w:sz w:val="24"/>
        </w:rPr>
        <w:tab/>
      </w:r>
      <w:r>
        <w:rPr>
          <w:rFonts w:ascii="Arial" w:hAnsi="Arial" w:cs="Arial"/>
          <w:b/>
          <w:sz w:val="24"/>
        </w:rPr>
        <w:t>NR UE capabilities</w:t>
      </w:r>
    </w:p>
    <w:p w14:paraId="14765DA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F463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EF0A8" w14:textId="77777777" w:rsidR="005D2E1E" w:rsidRDefault="005D2E1E" w:rsidP="005D2E1E">
      <w:pPr>
        <w:pStyle w:val="Heading3"/>
      </w:pPr>
      <w:bookmarkStart w:id="257" w:name="_Toc193744209"/>
      <w:bookmarkStart w:id="258" w:name="_Toc195035541"/>
      <w:r>
        <w:t>9.9</w:t>
      </w:r>
      <w:r>
        <w:tab/>
        <w:t>Other NR documents</w:t>
      </w:r>
      <w:bookmarkEnd w:id="257"/>
      <w:bookmarkEnd w:id="258"/>
    </w:p>
    <w:p w14:paraId="3183165A" w14:textId="77777777" w:rsidR="005D2E1E" w:rsidRDefault="005D2E1E" w:rsidP="005D2E1E">
      <w:pPr>
        <w:pStyle w:val="Heading2"/>
      </w:pPr>
      <w:bookmarkStart w:id="259" w:name="_Toc193744210"/>
      <w:bookmarkStart w:id="260" w:name="_Toc195035542"/>
      <w:r>
        <w:t>10</w:t>
      </w:r>
      <w:r>
        <w:tab/>
        <w:t>LTE</w:t>
      </w:r>
      <w:bookmarkEnd w:id="259"/>
      <w:bookmarkEnd w:id="260"/>
    </w:p>
    <w:p w14:paraId="56DEF515" w14:textId="77777777" w:rsidR="00E21187" w:rsidRPr="00B55C32" w:rsidRDefault="00E21187" w:rsidP="00E21187">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B55C32">
        <w:rPr>
          <w:rFonts w:ascii="Arial" w:hAnsi="Arial" w:cs="Arial"/>
          <w:color w:val="FF0000"/>
          <w:szCs w:val="18"/>
        </w:rPr>
        <w:t>NOTE: This agenda item covers open</w:t>
      </w:r>
      <w:r>
        <w:rPr>
          <w:rFonts w:ascii="Arial" w:hAnsi="Arial" w:cs="Arial"/>
          <w:color w:val="FF0000"/>
          <w:szCs w:val="18"/>
        </w:rPr>
        <w:t>/closed REL-19</w:t>
      </w:r>
      <w:r w:rsidRPr="00B55C32">
        <w:rPr>
          <w:rFonts w:ascii="Arial" w:hAnsi="Arial" w:cs="Arial"/>
          <w:color w:val="FF0000"/>
          <w:szCs w:val="18"/>
        </w:rPr>
        <w:t xml:space="preserve"> LTE WIs/SIs</w:t>
      </w:r>
      <w:r>
        <w:rPr>
          <w:rFonts w:ascii="Arial" w:hAnsi="Arial" w:cs="Arial"/>
          <w:color w:val="FF0000"/>
          <w:szCs w:val="18"/>
        </w:rPr>
        <w:t xml:space="preserve"> and new REL-19 LTE WIs/SIs.</w:t>
      </w:r>
      <w:r w:rsidRPr="00B55C32">
        <w:rPr>
          <w:rFonts w:ascii="Arial" w:hAnsi="Arial" w:cs="Arial"/>
          <w:bCs/>
          <w:color w:val="FF0000"/>
          <w:szCs w:val="18"/>
        </w:rPr>
        <w:br/>
      </w:r>
      <w:r w:rsidRPr="00B55C32">
        <w:rPr>
          <w:rFonts w:ascii="Arial" w:hAnsi="Arial" w:cs="Arial"/>
          <w:color w:val="FF0000"/>
          <w:szCs w:val="18"/>
        </w:rPr>
        <w:t>LTE UE conformance aspects are covered under AI 13 and maintenance of closed REL-8 to REL-1</w:t>
      </w:r>
      <w:r>
        <w:rPr>
          <w:rFonts w:ascii="Arial" w:hAnsi="Arial" w:cs="Arial"/>
          <w:color w:val="FF0000"/>
          <w:szCs w:val="18"/>
        </w:rPr>
        <w:t>8</w:t>
      </w:r>
      <w:r w:rsidRPr="00B55C32">
        <w:rPr>
          <w:rFonts w:ascii="Arial" w:hAnsi="Arial" w:cs="Arial"/>
          <w:color w:val="FF0000"/>
          <w:szCs w:val="18"/>
        </w:rPr>
        <w:t xml:space="preserve"> WIs/SIs is covered under AI 14. Open/new WIs/SIs that affect LTE </w:t>
      </w:r>
      <w:r w:rsidRPr="00B55C32">
        <w:rPr>
          <w:rFonts w:ascii="Arial" w:hAnsi="Arial" w:cs="Arial"/>
          <w:color w:val="FF0000"/>
          <w:szCs w:val="18"/>
          <w:u w:val="single"/>
        </w:rPr>
        <w:t>and</w:t>
      </w:r>
      <w:r w:rsidRPr="00B55C32">
        <w:rPr>
          <w:rFonts w:ascii="Arial" w:hAnsi="Arial" w:cs="Arial"/>
          <w:color w:val="FF0000"/>
          <w:szCs w:val="18"/>
        </w:rPr>
        <w:t xml:space="preserve"> NR are covered under AI 9.</w:t>
      </w:r>
    </w:p>
    <w:p w14:paraId="67088DF4" w14:textId="77777777" w:rsidR="005D2E1E" w:rsidRDefault="005D2E1E" w:rsidP="005D2E1E">
      <w:pPr>
        <w:pStyle w:val="Heading3"/>
      </w:pPr>
      <w:bookmarkStart w:id="261" w:name="_Toc193744211"/>
      <w:bookmarkStart w:id="262" w:name="_Toc195035543"/>
      <w:r>
        <w:t>10.1</w:t>
      </w:r>
      <w:r>
        <w:tab/>
        <w:t>New WI/SI proposals for LTE for REL-19</w:t>
      </w:r>
      <w:bookmarkEnd w:id="261"/>
      <w:bookmarkEnd w:id="262"/>
    </w:p>
    <w:p w14:paraId="63A982C0" w14:textId="77777777" w:rsidR="00E21187" w:rsidRDefault="00E21187" w:rsidP="00E21187">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RAN #102 in Dec.23 has frozen REL-18 freeze, i.e. no new REL-18 WIs/SIs anymore please.</w:t>
      </w:r>
      <w:r>
        <w:rPr>
          <w:rFonts w:ascii="Arial" w:hAnsi="Arial" w:cs="Arial"/>
          <w:bCs/>
          <w:color w:val="FF0000"/>
          <w:szCs w:val="18"/>
        </w:rPr>
        <w:br/>
        <w:t>RAN #102 has approved the REL-19 package of RAN1/2/3 led SIs and WIs.</w:t>
      </w:r>
      <w:r>
        <w:rPr>
          <w:rFonts w:ascii="Arial" w:hAnsi="Arial" w:cs="Arial"/>
          <w:bCs/>
          <w:color w:val="FF0000"/>
          <w:szCs w:val="18"/>
        </w:rPr>
        <w:br/>
        <w:t>RAN #103 has approved non-spectrum related REL-19 WIs/SIs led by RAN4.</w:t>
      </w:r>
      <w:r>
        <w:rPr>
          <w:rFonts w:ascii="Arial" w:hAnsi="Arial" w:cs="Arial"/>
          <w:bCs/>
          <w:color w:val="FF0000"/>
          <w:szCs w:val="18"/>
        </w:rPr>
        <w:br/>
        <w:t>RAN #104 has approved spectrum related REL-19 WIs/SIs led by RAN4.</w:t>
      </w:r>
      <w:r>
        <w:rPr>
          <w:rFonts w:ascii="Arial" w:hAnsi="Arial" w:cs="Arial"/>
          <w:bCs/>
          <w:color w:val="FF0000"/>
          <w:szCs w:val="18"/>
        </w:rPr>
        <w:br/>
        <w:t>RAN #105 has considered some late REL-19 WIs.</w:t>
      </w:r>
      <w:r>
        <w:rPr>
          <w:rFonts w:ascii="Arial" w:hAnsi="Arial" w:cs="Arial"/>
          <w:bCs/>
          <w:color w:val="FF0000"/>
          <w:szCs w:val="18"/>
        </w:rPr>
        <w:br/>
      </w:r>
      <w:r w:rsidRPr="000C0E1E">
        <w:rPr>
          <w:rFonts w:ascii="Arial" w:hAnsi="Arial" w:cs="Arial"/>
          <w:bCs/>
          <w:color w:val="FF0000"/>
          <w:szCs w:val="18"/>
        </w:rPr>
        <w:t>As endorsed in RP-240019, based on commercial needs, and Rel-19 progress, additional new but smaller RAN4-led projects may be further discussed and approved at a later stage of Rel-19</w:t>
      </w:r>
      <w:r>
        <w:rPr>
          <w:rFonts w:ascii="Arial" w:hAnsi="Arial" w:cs="Arial"/>
          <w:bCs/>
          <w:color w:val="FF0000"/>
          <w:szCs w:val="18"/>
        </w:rPr>
        <w:t xml:space="preserve">. </w:t>
      </w:r>
      <w:r>
        <w:rPr>
          <w:rFonts w:ascii="Arial" w:hAnsi="Arial" w:cs="Arial"/>
          <w:color w:val="FF0000"/>
          <w:lang w:val="en-US"/>
        </w:rPr>
        <w:t xml:space="preserve">This has happened at RAN #106. </w:t>
      </w:r>
      <w:r>
        <w:rPr>
          <w:rFonts w:ascii="Arial" w:hAnsi="Arial" w:cs="Arial"/>
          <w:bCs/>
          <w:color w:val="FF0000"/>
          <w:szCs w:val="18"/>
        </w:rPr>
        <w:t xml:space="preserve">Therefore </w:t>
      </w:r>
      <w:r w:rsidRPr="005E6157">
        <w:rPr>
          <w:rFonts w:ascii="Arial" w:hAnsi="Arial" w:cs="Arial"/>
          <w:bCs/>
          <w:color w:val="FF0000"/>
          <w:szCs w:val="18"/>
        </w:rPr>
        <w:t>the space, if any, for new WI/SI proposals is very limited.</w:t>
      </w:r>
      <w:r>
        <w:rPr>
          <w:rFonts w:ascii="Arial" w:hAnsi="Arial" w:cs="Arial"/>
          <w:bCs/>
          <w:color w:val="FF0000"/>
          <w:szCs w:val="18"/>
        </w:rPr>
        <w:br/>
      </w:r>
      <w:r>
        <w:rPr>
          <w:rFonts w:ascii="Arial" w:hAnsi="Arial" w:cs="Arial"/>
          <w:color w:val="FF0000"/>
          <w:lang w:val="en-US"/>
        </w:rPr>
        <w:t>RAN1 work for REL-19 WIs has to complete in June 25 and RAN2/3/4 work has to complete at the REL-19 freeze in Sep.25. REL-19 SIs have to complete by Sep.25 or they will be shifted to REL-20.</w:t>
      </w:r>
    </w:p>
    <w:p w14:paraId="58A35CBB" w14:textId="77777777" w:rsidR="005D2E1E" w:rsidRDefault="005D2E1E" w:rsidP="005D2E1E">
      <w:pPr>
        <w:pStyle w:val="Heading4"/>
      </w:pPr>
      <w:bookmarkStart w:id="263" w:name="_Toc193744212"/>
      <w:bookmarkStart w:id="264" w:name="_Toc195035544"/>
      <w:r>
        <w:t>10.1.1</w:t>
      </w:r>
      <w:r>
        <w:tab/>
        <w:t>Proposals led by RAN1</w:t>
      </w:r>
      <w:bookmarkEnd w:id="263"/>
      <w:bookmarkEnd w:id="264"/>
    </w:p>
    <w:p w14:paraId="0E296374" w14:textId="77777777" w:rsidR="005D2E1E" w:rsidRDefault="005D2E1E" w:rsidP="005D2E1E">
      <w:pPr>
        <w:pStyle w:val="Heading4"/>
      </w:pPr>
      <w:bookmarkStart w:id="265" w:name="_Toc193744213"/>
      <w:bookmarkStart w:id="266" w:name="_Toc195035545"/>
      <w:r>
        <w:t>10.1.2</w:t>
      </w:r>
      <w:r>
        <w:tab/>
        <w:t>Proposals led by RAN2</w:t>
      </w:r>
      <w:bookmarkEnd w:id="265"/>
      <w:bookmarkEnd w:id="266"/>
    </w:p>
    <w:p w14:paraId="64D913BC" w14:textId="77777777" w:rsidR="005D2E1E" w:rsidRDefault="005D2E1E" w:rsidP="005D2E1E">
      <w:pPr>
        <w:pStyle w:val="Heading4"/>
      </w:pPr>
      <w:bookmarkStart w:id="267" w:name="_Toc193744214"/>
      <w:bookmarkStart w:id="268" w:name="_Toc195035546"/>
      <w:r>
        <w:t>10.1.3</w:t>
      </w:r>
      <w:r>
        <w:tab/>
        <w:t>Proposals led by RAN3</w:t>
      </w:r>
      <w:bookmarkEnd w:id="267"/>
      <w:bookmarkEnd w:id="268"/>
    </w:p>
    <w:p w14:paraId="76D6EEC8" w14:textId="77777777" w:rsidR="005D2E1E" w:rsidRDefault="005D2E1E" w:rsidP="005D2E1E">
      <w:pPr>
        <w:pStyle w:val="Heading4"/>
      </w:pPr>
      <w:bookmarkStart w:id="269" w:name="_Toc193744215"/>
      <w:bookmarkStart w:id="270" w:name="_Toc195035547"/>
      <w:r>
        <w:t>10.1.4</w:t>
      </w:r>
      <w:r>
        <w:tab/>
        <w:t>Proposals led by RAN4 (not spectrum related)</w:t>
      </w:r>
      <w:bookmarkEnd w:id="269"/>
      <w:bookmarkEnd w:id="270"/>
    </w:p>
    <w:p w14:paraId="2E93668B" w14:textId="77777777" w:rsidR="005D2E1E" w:rsidRDefault="005D2E1E" w:rsidP="005D2E1E">
      <w:pPr>
        <w:pStyle w:val="Heading4"/>
      </w:pPr>
      <w:bookmarkStart w:id="271" w:name="_Toc193744216"/>
      <w:bookmarkStart w:id="272" w:name="_Toc195035548"/>
      <w:r>
        <w:t>10.1.5</w:t>
      </w:r>
      <w:r>
        <w:tab/>
        <w:t>Proposals led by RAN4 (spectrum related)</w:t>
      </w:r>
      <w:bookmarkEnd w:id="271"/>
      <w:bookmarkEnd w:id="272"/>
    </w:p>
    <w:p w14:paraId="67D1ADF2" w14:textId="77777777" w:rsidR="005D2E1E" w:rsidRDefault="005D2E1E" w:rsidP="005D2E1E">
      <w:pPr>
        <w:rPr>
          <w:rFonts w:ascii="Arial" w:hAnsi="Arial" w:cs="Arial"/>
          <w:b/>
          <w:sz w:val="24"/>
        </w:rPr>
      </w:pPr>
      <w:r>
        <w:rPr>
          <w:rFonts w:ascii="Arial" w:hAnsi="Arial" w:cs="Arial"/>
          <w:b/>
          <w:color w:val="0000FF"/>
          <w:sz w:val="24"/>
        </w:rPr>
        <w:t>RP-250052</w:t>
      </w:r>
      <w:r>
        <w:rPr>
          <w:rFonts w:ascii="Arial" w:hAnsi="Arial" w:cs="Arial"/>
          <w:b/>
          <w:color w:val="0000FF"/>
          <w:sz w:val="24"/>
        </w:rPr>
        <w:tab/>
      </w:r>
      <w:r>
        <w:rPr>
          <w:rFonts w:ascii="Arial" w:hAnsi="Arial" w:cs="Arial"/>
          <w:b/>
          <w:sz w:val="24"/>
        </w:rPr>
        <w:t>Motivation for New band for 5G Broadcast Utilizing Geosynchronous Satellite</w:t>
      </w:r>
    </w:p>
    <w:p w14:paraId="720B19B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ASTRUM MOBILE PTE. LTD.</w:t>
      </w:r>
    </w:p>
    <w:p w14:paraId="2EE77F6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RP-250775</w:t>
      </w:r>
      <w:r>
        <w:rPr>
          <w:color w:val="993300"/>
          <w:u w:val="single"/>
        </w:rPr>
        <w:t>.</w:t>
      </w:r>
    </w:p>
    <w:p w14:paraId="020EF26D" w14:textId="77777777" w:rsidR="005D2E1E" w:rsidRDefault="005D2E1E" w:rsidP="005D2E1E">
      <w:pPr>
        <w:rPr>
          <w:rFonts w:ascii="Arial" w:hAnsi="Arial" w:cs="Arial"/>
          <w:b/>
          <w:sz w:val="24"/>
        </w:rPr>
      </w:pPr>
      <w:r>
        <w:rPr>
          <w:rFonts w:ascii="Arial" w:hAnsi="Arial" w:cs="Arial"/>
          <w:b/>
          <w:color w:val="0000FF"/>
          <w:sz w:val="24"/>
        </w:rPr>
        <w:lastRenderedPageBreak/>
        <w:t>RP-250775</w:t>
      </w:r>
      <w:r>
        <w:rPr>
          <w:rFonts w:ascii="Arial" w:hAnsi="Arial" w:cs="Arial"/>
          <w:b/>
          <w:color w:val="0000FF"/>
          <w:sz w:val="24"/>
        </w:rPr>
        <w:tab/>
      </w:r>
      <w:r>
        <w:rPr>
          <w:rFonts w:ascii="Arial" w:hAnsi="Arial" w:cs="Arial"/>
          <w:b/>
          <w:sz w:val="24"/>
        </w:rPr>
        <w:t>Motivation for New band for 5G Broadcast Utilizing Geosynchronous Satellite</w:t>
      </w:r>
    </w:p>
    <w:p w14:paraId="127703E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ASTRUM MOBILE PTE. LTD.</w:t>
      </w:r>
    </w:p>
    <w:p w14:paraId="7ADEB47A" w14:textId="77777777" w:rsidR="005D2E1E" w:rsidRDefault="005D2E1E" w:rsidP="005D2E1E">
      <w:pPr>
        <w:rPr>
          <w:color w:val="808080"/>
        </w:rPr>
      </w:pPr>
      <w:r>
        <w:rPr>
          <w:color w:val="808080"/>
        </w:rPr>
        <w:t>(Replaces RP-250052)</w:t>
      </w:r>
    </w:p>
    <w:p w14:paraId="4CBE96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4C8F7" w14:textId="77777777" w:rsidR="005D2E1E" w:rsidRDefault="005D2E1E" w:rsidP="005D2E1E">
      <w:pPr>
        <w:rPr>
          <w:rFonts w:ascii="Arial" w:hAnsi="Arial" w:cs="Arial"/>
          <w:b/>
          <w:sz w:val="24"/>
        </w:rPr>
      </w:pPr>
      <w:r>
        <w:rPr>
          <w:rFonts w:ascii="Arial" w:hAnsi="Arial" w:cs="Arial"/>
          <w:b/>
          <w:color w:val="0000FF"/>
          <w:sz w:val="24"/>
        </w:rPr>
        <w:t>RP-250051</w:t>
      </w:r>
      <w:r>
        <w:rPr>
          <w:rFonts w:ascii="Arial" w:hAnsi="Arial" w:cs="Arial"/>
          <w:b/>
          <w:color w:val="0000FF"/>
          <w:sz w:val="24"/>
        </w:rPr>
        <w:tab/>
      </w:r>
      <w:r>
        <w:rPr>
          <w:rFonts w:ascii="Arial" w:hAnsi="Arial" w:cs="Arial"/>
          <w:b/>
          <w:sz w:val="24"/>
        </w:rPr>
        <w:t>New band for 5G Broadcast Utilizing Geosynchronous Satellite</w:t>
      </w:r>
    </w:p>
    <w:p w14:paraId="54EE8C89"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5E9257AF" w14:textId="77777777" w:rsidR="005D2E1E" w:rsidRDefault="005D2E1E" w:rsidP="005D2E1E">
      <w:pPr>
        <w:rPr>
          <w:rFonts w:ascii="Arial" w:hAnsi="Arial" w:cs="Arial"/>
          <w:b/>
        </w:rPr>
      </w:pPr>
      <w:r>
        <w:rPr>
          <w:rFonts w:ascii="Arial" w:hAnsi="Arial" w:cs="Arial"/>
          <w:b/>
        </w:rPr>
        <w:t xml:space="preserve">Discussion: </w:t>
      </w:r>
    </w:p>
    <w:p w14:paraId="2F3AAE57" w14:textId="77777777" w:rsidR="005D2E1E" w:rsidRDefault="005D2E1E" w:rsidP="005D2E1E">
      <w:r>
        <w:t>MCC: RAN #110 is Dec.25 which is already in REL-20; specs need to distinguish Core and Perf.</w:t>
      </w:r>
    </w:p>
    <w:p w14:paraId="793F0A4E" w14:textId="77777777" w:rsidR="005D2E1E" w:rsidRDefault="005D2E1E" w:rsidP="005D2E1E">
      <w:r>
        <w:t>Huawei: introducing broadcast in IoT NTN specs? For TN broadcast in REL-18 we were referring to regulations; but it seems for NTN broadcast we do not have this regulation</w:t>
      </w:r>
    </w:p>
    <w:p w14:paraId="027B5637" w14:textId="77777777" w:rsidR="005D2E1E" w:rsidRDefault="005D2E1E" w:rsidP="005D2E1E">
      <w:r>
        <w:t>ZTE: Perf. part spec(s) missing</w:t>
      </w:r>
    </w:p>
    <w:p w14:paraId="50A72378" w14:textId="77777777" w:rsidR="005D2E1E" w:rsidRDefault="005D2E1E" w:rsidP="005D2E1E">
      <w:r>
        <w:t>Ericsson: WI is not completely spectrum related</w:t>
      </w:r>
    </w:p>
    <w:p w14:paraId="370881DF" w14:textId="77777777" w:rsidR="005D2E1E" w:rsidRDefault="005D2E1E" w:rsidP="005D2E1E">
      <w:r>
        <w:t>RAN VC (AT&amp;T): some revisions of this proposal seems to be needed</w:t>
      </w:r>
    </w:p>
    <w:p w14:paraId="5C6B19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RP-250788</w:t>
      </w:r>
      <w:r>
        <w:rPr>
          <w:color w:val="993300"/>
          <w:u w:val="single"/>
        </w:rPr>
        <w:t>.</w:t>
      </w:r>
    </w:p>
    <w:p w14:paraId="13B3E8BE" w14:textId="77777777" w:rsidR="005D2E1E" w:rsidRDefault="005D2E1E" w:rsidP="005D2E1E">
      <w:pPr>
        <w:rPr>
          <w:rFonts w:ascii="Arial" w:hAnsi="Arial" w:cs="Arial"/>
          <w:b/>
          <w:sz w:val="24"/>
        </w:rPr>
      </w:pPr>
      <w:r>
        <w:rPr>
          <w:rFonts w:ascii="Arial" w:hAnsi="Arial" w:cs="Arial"/>
          <w:b/>
          <w:color w:val="0000FF"/>
          <w:sz w:val="24"/>
        </w:rPr>
        <w:t>RP-250788</w:t>
      </w:r>
      <w:r>
        <w:rPr>
          <w:rFonts w:ascii="Arial" w:hAnsi="Arial" w:cs="Arial"/>
          <w:b/>
          <w:color w:val="0000FF"/>
          <w:sz w:val="24"/>
        </w:rPr>
        <w:tab/>
      </w:r>
      <w:r>
        <w:rPr>
          <w:rFonts w:ascii="Arial" w:hAnsi="Arial" w:cs="Arial"/>
          <w:b/>
          <w:sz w:val="24"/>
        </w:rPr>
        <w:t>New band for 5G Broadcast Utilizing Geosynchronous Satellite</w:t>
      </w:r>
    </w:p>
    <w:p w14:paraId="77F4819C"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7A1D2D89" w14:textId="77777777" w:rsidR="005D2E1E" w:rsidRDefault="005D2E1E" w:rsidP="005D2E1E">
      <w:pPr>
        <w:rPr>
          <w:color w:val="808080"/>
        </w:rPr>
      </w:pPr>
      <w:r>
        <w:rPr>
          <w:color w:val="808080"/>
        </w:rPr>
        <w:t>(Replaces RP-250051)</w:t>
      </w:r>
    </w:p>
    <w:p w14:paraId="4C68E850" w14:textId="77777777" w:rsidR="005D2E1E" w:rsidRDefault="005D2E1E" w:rsidP="005D2E1E">
      <w:pPr>
        <w:rPr>
          <w:rFonts w:ascii="Arial" w:hAnsi="Arial" w:cs="Arial"/>
          <w:b/>
        </w:rPr>
      </w:pPr>
      <w:r>
        <w:rPr>
          <w:rFonts w:ascii="Arial" w:hAnsi="Arial" w:cs="Arial"/>
          <w:b/>
        </w:rPr>
        <w:t xml:space="preserve">Discussion: </w:t>
      </w:r>
    </w:p>
    <w:p w14:paraId="6FA53587" w14:textId="77777777" w:rsidR="005D2E1E" w:rsidRDefault="005D2E1E" w:rsidP="005D2E1E">
      <w:r>
        <w:t>Qualcomm: input is still under discussion</w:t>
      </w:r>
    </w:p>
    <w:p w14:paraId="30036E89" w14:textId="77777777" w:rsidR="005D2E1E" w:rsidRDefault="005D2E1E" w:rsidP="005D2E1E">
      <w:r>
        <w:t>Thales: we are also supporting</w:t>
      </w:r>
    </w:p>
    <w:p w14:paraId="0EB446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6EB59" w14:textId="77777777" w:rsidR="005D2E1E" w:rsidRDefault="005D2E1E" w:rsidP="005D2E1E">
      <w:pPr>
        <w:pStyle w:val="Heading3"/>
      </w:pPr>
      <w:bookmarkStart w:id="273" w:name="_Toc193744217"/>
      <w:bookmarkStart w:id="274" w:name="_Toc195035549"/>
      <w:r>
        <w:t>10.2</w:t>
      </w:r>
      <w:r>
        <w:tab/>
        <w:t>Open REL-19 LTE SIs</w:t>
      </w:r>
      <w:bookmarkEnd w:id="273"/>
      <w:bookmarkEnd w:id="274"/>
    </w:p>
    <w:p w14:paraId="7FAF8BB9" w14:textId="77777777" w:rsidR="005D2E1E" w:rsidRDefault="005D2E1E" w:rsidP="005D2E1E">
      <w:pPr>
        <w:pStyle w:val="Heading3"/>
      </w:pPr>
      <w:bookmarkStart w:id="275" w:name="_Toc193744218"/>
      <w:bookmarkStart w:id="276" w:name="_Toc195035550"/>
      <w:r>
        <w:t>10.3</w:t>
      </w:r>
      <w:r>
        <w:tab/>
        <w:t>Open REL-19 LTE WIs (not spectrum related)</w:t>
      </w:r>
      <w:bookmarkEnd w:id="275"/>
      <w:bookmarkEnd w:id="276"/>
    </w:p>
    <w:p w14:paraId="4100ACC1"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108C6B74" w14:textId="77777777" w:rsidR="005D2E1E" w:rsidRDefault="005D2E1E" w:rsidP="005D2E1E">
      <w:pPr>
        <w:pStyle w:val="Heading4"/>
      </w:pPr>
      <w:bookmarkStart w:id="277" w:name="_Toc193744219"/>
      <w:bookmarkStart w:id="278" w:name="_Toc195035551"/>
      <w:r>
        <w:t>10.3.1</w:t>
      </w:r>
      <w:r>
        <w:tab/>
        <w:t>NTN for IoT Phase 3 [RAN2 WI: IoT_NTN_Ph3]</w:t>
      </w:r>
      <w:bookmarkEnd w:id="277"/>
      <w:bookmarkEnd w:id="278"/>
    </w:p>
    <w:p w14:paraId="418197B6" w14:textId="77777777" w:rsidR="00E21187" w:rsidRPr="00C2060A" w:rsidRDefault="00E21187" w:rsidP="00C2060A">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2060A">
        <w:rPr>
          <w:rFonts w:ascii="Arial" w:hAnsi="Arial" w:cs="Arial"/>
          <w:bCs/>
          <w:color w:val="FF0000"/>
          <w:szCs w:val="18"/>
        </w:rPr>
        <w:t>NOTE: RAN #103 introduced the REL-19 Perf. part.</w:t>
      </w:r>
    </w:p>
    <w:p w14:paraId="6BDC32A5" w14:textId="77777777" w:rsidR="005D2E1E" w:rsidRDefault="005D2E1E" w:rsidP="005D2E1E">
      <w:pPr>
        <w:rPr>
          <w:rFonts w:ascii="Arial" w:hAnsi="Arial" w:cs="Arial"/>
          <w:b/>
          <w:sz w:val="24"/>
        </w:rPr>
      </w:pPr>
      <w:r>
        <w:rPr>
          <w:rFonts w:ascii="Arial" w:hAnsi="Arial" w:cs="Arial"/>
          <w:b/>
          <w:color w:val="0000FF"/>
          <w:sz w:val="24"/>
        </w:rPr>
        <w:t>RP-250024</w:t>
      </w:r>
      <w:r>
        <w:rPr>
          <w:rFonts w:ascii="Arial" w:hAnsi="Arial" w:cs="Arial"/>
          <w:b/>
          <w:color w:val="0000FF"/>
          <w:sz w:val="24"/>
        </w:rPr>
        <w:tab/>
      </w:r>
      <w:r>
        <w:rPr>
          <w:rFonts w:ascii="Arial" w:hAnsi="Arial" w:cs="Arial"/>
          <w:b/>
          <w:sz w:val="24"/>
        </w:rPr>
        <w:t>Reply LS to R2-2411194 on PWS support in RRC_CONNECTED for NB-IoT NTN (R1-2501613; to: RAN2, RAN; cc: -; contact: Interdigital)</w:t>
      </w:r>
    </w:p>
    <w:p w14:paraId="798FCB1D"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R1-2501613, to RAN2, RAN, cc -</w:t>
      </w:r>
      <w:r>
        <w:rPr>
          <w:i/>
        </w:rPr>
        <w:br/>
      </w:r>
      <w:r>
        <w:rPr>
          <w:i/>
        </w:rPr>
        <w:tab/>
      </w:r>
      <w:r>
        <w:rPr>
          <w:i/>
        </w:rPr>
        <w:tab/>
      </w:r>
      <w:r>
        <w:rPr>
          <w:i/>
        </w:rPr>
        <w:tab/>
      </w:r>
      <w:r>
        <w:rPr>
          <w:i/>
        </w:rPr>
        <w:tab/>
      </w:r>
      <w:r>
        <w:rPr>
          <w:i/>
        </w:rPr>
        <w:tab/>
        <w:t>Source: RAN1</w:t>
      </w:r>
    </w:p>
    <w:p w14:paraId="1C701C63" w14:textId="77777777" w:rsidR="005D2E1E" w:rsidRDefault="005D2E1E" w:rsidP="005D2E1E">
      <w:pPr>
        <w:rPr>
          <w:rFonts w:ascii="Arial" w:hAnsi="Arial" w:cs="Arial"/>
          <w:b/>
        </w:rPr>
      </w:pPr>
      <w:r>
        <w:rPr>
          <w:rFonts w:ascii="Arial" w:hAnsi="Arial" w:cs="Arial"/>
          <w:b/>
        </w:rPr>
        <w:t xml:space="preserve">Abstract: </w:t>
      </w:r>
    </w:p>
    <w:p w14:paraId="13FDB764" w14:textId="77777777" w:rsidR="005D2E1E" w:rsidRDefault="005D2E1E" w:rsidP="005D2E1E">
      <w:r>
        <w:lastRenderedPageBreak/>
        <w:t>LS R2-2411194 was not sent to/cc RAN; RAN action requested</w:t>
      </w:r>
    </w:p>
    <w:p w14:paraId="07713E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230C2" w14:textId="77777777" w:rsidR="005D2E1E" w:rsidRDefault="005D2E1E" w:rsidP="005D2E1E">
      <w:pPr>
        <w:rPr>
          <w:rFonts w:ascii="Arial" w:hAnsi="Arial" w:cs="Arial"/>
          <w:b/>
          <w:sz w:val="24"/>
        </w:rPr>
      </w:pPr>
      <w:r>
        <w:rPr>
          <w:rFonts w:ascii="Arial" w:hAnsi="Arial" w:cs="Arial"/>
          <w:b/>
          <w:color w:val="0000FF"/>
          <w:sz w:val="24"/>
        </w:rPr>
        <w:t>RP-250078</w:t>
      </w:r>
      <w:r>
        <w:rPr>
          <w:rFonts w:ascii="Arial" w:hAnsi="Arial" w:cs="Arial"/>
          <w:b/>
          <w:color w:val="0000FF"/>
          <w:sz w:val="24"/>
        </w:rPr>
        <w:tab/>
      </w:r>
      <w:r>
        <w:rPr>
          <w:rFonts w:ascii="Arial" w:hAnsi="Arial" w:cs="Arial"/>
          <w:b/>
          <w:sz w:val="24"/>
        </w:rPr>
        <w:t>View on RAN1 LS for suppoting PWS in IoT-NTN</w:t>
      </w:r>
    </w:p>
    <w:p w14:paraId="1DC534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16BC68C" w14:textId="77777777" w:rsidR="005D2E1E" w:rsidRDefault="005D2E1E" w:rsidP="005D2E1E">
      <w:pPr>
        <w:rPr>
          <w:rFonts w:ascii="Arial" w:hAnsi="Arial" w:cs="Arial"/>
          <w:b/>
        </w:rPr>
      </w:pPr>
      <w:r>
        <w:rPr>
          <w:rFonts w:ascii="Arial" w:hAnsi="Arial" w:cs="Arial"/>
          <w:b/>
        </w:rPr>
        <w:t xml:space="preserve">Abstract: </w:t>
      </w:r>
    </w:p>
    <w:p w14:paraId="0EACB630" w14:textId="77777777" w:rsidR="005D2E1E" w:rsidRDefault="005D2E1E" w:rsidP="005D2E1E">
      <w:r>
        <w:t>related to LSin RP-250024</w:t>
      </w:r>
    </w:p>
    <w:p w14:paraId="12D614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57EAD" w14:textId="77777777" w:rsidR="005D2E1E" w:rsidRDefault="005D2E1E" w:rsidP="005D2E1E">
      <w:pPr>
        <w:rPr>
          <w:rFonts w:ascii="Arial" w:hAnsi="Arial" w:cs="Arial"/>
          <w:b/>
          <w:sz w:val="24"/>
        </w:rPr>
      </w:pPr>
      <w:r>
        <w:rPr>
          <w:rFonts w:ascii="Arial" w:hAnsi="Arial" w:cs="Arial"/>
          <w:b/>
          <w:color w:val="0000FF"/>
          <w:sz w:val="24"/>
        </w:rPr>
        <w:t>RP-250198</w:t>
      </w:r>
      <w:r>
        <w:rPr>
          <w:rFonts w:ascii="Arial" w:hAnsi="Arial" w:cs="Arial"/>
          <w:b/>
          <w:color w:val="0000FF"/>
          <w:sz w:val="24"/>
        </w:rPr>
        <w:tab/>
      </w:r>
      <w:r>
        <w:rPr>
          <w:rFonts w:ascii="Arial" w:hAnsi="Arial" w:cs="Arial"/>
          <w:b/>
          <w:sz w:val="24"/>
        </w:rPr>
        <w:t>Support PWS reception in RRC connection state for NB-IOT NTN</w:t>
      </w:r>
    </w:p>
    <w:p w14:paraId="4E698F3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2A8C936" w14:textId="77777777" w:rsidR="005D2E1E" w:rsidRDefault="005D2E1E" w:rsidP="005D2E1E">
      <w:pPr>
        <w:rPr>
          <w:rFonts w:ascii="Arial" w:hAnsi="Arial" w:cs="Arial"/>
          <w:b/>
        </w:rPr>
      </w:pPr>
      <w:r>
        <w:rPr>
          <w:rFonts w:ascii="Arial" w:hAnsi="Arial" w:cs="Arial"/>
          <w:b/>
        </w:rPr>
        <w:t xml:space="preserve">Abstract: </w:t>
      </w:r>
    </w:p>
    <w:p w14:paraId="603C0358" w14:textId="77777777" w:rsidR="005D2E1E" w:rsidRDefault="005D2E1E" w:rsidP="005D2E1E">
      <w:r>
        <w:t>related to LSin RP-250024</w:t>
      </w:r>
    </w:p>
    <w:p w14:paraId="795921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794EE" w14:textId="77777777" w:rsidR="005D2E1E" w:rsidRDefault="005D2E1E" w:rsidP="005D2E1E">
      <w:pPr>
        <w:rPr>
          <w:rFonts w:ascii="Arial" w:hAnsi="Arial" w:cs="Arial"/>
          <w:b/>
          <w:sz w:val="24"/>
        </w:rPr>
      </w:pPr>
      <w:r>
        <w:rPr>
          <w:rFonts w:ascii="Arial" w:hAnsi="Arial" w:cs="Arial"/>
          <w:b/>
          <w:color w:val="0000FF"/>
          <w:sz w:val="24"/>
        </w:rPr>
        <w:t>RP-250216</w:t>
      </w:r>
      <w:r>
        <w:rPr>
          <w:rFonts w:ascii="Arial" w:hAnsi="Arial" w:cs="Arial"/>
          <w:b/>
          <w:color w:val="0000FF"/>
          <w:sz w:val="24"/>
        </w:rPr>
        <w:tab/>
      </w:r>
      <w:r>
        <w:rPr>
          <w:rFonts w:ascii="Arial" w:hAnsi="Arial" w:cs="Arial"/>
          <w:b/>
          <w:sz w:val="24"/>
        </w:rPr>
        <w:t>Considerations on Rel-19 PWS support in RRC_CONNECTED for NB-IoT NTN</w:t>
      </w:r>
    </w:p>
    <w:p w14:paraId="659956D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6A52AA1" w14:textId="77777777" w:rsidR="005D2E1E" w:rsidRDefault="005D2E1E" w:rsidP="005D2E1E">
      <w:pPr>
        <w:rPr>
          <w:rFonts w:ascii="Arial" w:hAnsi="Arial" w:cs="Arial"/>
          <w:b/>
        </w:rPr>
      </w:pPr>
      <w:r>
        <w:rPr>
          <w:rFonts w:ascii="Arial" w:hAnsi="Arial" w:cs="Arial"/>
          <w:b/>
        </w:rPr>
        <w:t xml:space="preserve">Abstract: </w:t>
      </w:r>
    </w:p>
    <w:p w14:paraId="496148FD" w14:textId="77777777" w:rsidR="005D2E1E" w:rsidRDefault="005D2E1E" w:rsidP="005D2E1E">
      <w:r>
        <w:t>related to LSin RP-250024</w:t>
      </w:r>
    </w:p>
    <w:p w14:paraId="3439FE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ED65A" w14:textId="77777777" w:rsidR="005D2E1E" w:rsidRDefault="005D2E1E" w:rsidP="005D2E1E">
      <w:pPr>
        <w:rPr>
          <w:rFonts w:ascii="Arial" w:hAnsi="Arial" w:cs="Arial"/>
          <w:b/>
          <w:sz w:val="24"/>
        </w:rPr>
      </w:pPr>
      <w:r>
        <w:rPr>
          <w:rFonts w:ascii="Arial" w:hAnsi="Arial" w:cs="Arial"/>
          <w:b/>
          <w:color w:val="0000FF"/>
          <w:sz w:val="24"/>
        </w:rPr>
        <w:t>RP-250408</w:t>
      </w:r>
      <w:r>
        <w:rPr>
          <w:rFonts w:ascii="Arial" w:hAnsi="Arial" w:cs="Arial"/>
          <w:b/>
          <w:color w:val="0000FF"/>
          <w:sz w:val="24"/>
        </w:rPr>
        <w:tab/>
      </w:r>
      <w:r>
        <w:rPr>
          <w:rFonts w:ascii="Arial" w:hAnsi="Arial" w:cs="Arial"/>
          <w:b/>
          <w:sz w:val="24"/>
        </w:rPr>
        <w:t>Discussion on PWS support in RRC_CONNECTED for NB-IoT NTN</w:t>
      </w:r>
    </w:p>
    <w:p w14:paraId="12D1FB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CAA88A4" w14:textId="77777777" w:rsidR="005D2E1E" w:rsidRDefault="005D2E1E" w:rsidP="005D2E1E">
      <w:pPr>
        <w:rPr>
          <w:rFonts w:ascii="Arial" w:hAnsi="Arial" w:cs="Arial"/>
          <w:b/>
        </w:rPr>
      </w:pPr>
      <w:r>
        <w:rPr>
          <w:rFonts w:ascii="Arial" w:hAnsi="Arial" w:cs="Arial"/>
          <w:b/>
        </w:rPr>
        <w:t xml:space="preserve">Abstract: </w:t>
      </w:r>
    </w:p>
    <w:p w14:paraId="5548A9F5" w14:textId="77777777" w:rsidR="005D2E1E" w:rsidRDefault="005D2E1E" w:rsidP="005D2E1E">
      <w:r>
        <w:t>related to LSin RP-250024</w:t>
      </w:r>
    </w:p>
    <w:p w14:paraId="5FAD068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344E" w14:textId="77777777" w:rsidR="005D2E1E" w:rsidRDefault="005D2E1E" w:rsidP="005D2E1E">
      <w:pPr>
        <w:rPr>
          <w:rFonts w:ascii="Arial" w:hAnsi="Arial" w:cs="Arial"/>
          <w:b/>
          <w:sz w:val="24"/>
        </w:rPr>
      </w:pPr>
      <w:r>
        <w:rPr>
          <w:rFonts w:ascii="Arial" w:hAnsi="Arial" w:cs="Arial"/>
          <w:b/>
          <w:color w:val="0000FF"/>
          <w:sz w:val="24"/>
        </w:rPr>
        <w:t>RP-250546</w:t>
      </w:r>
      <w:r>
        <w:rPr>
          <w:rFonts w:ascii="Arial" w:hAnsi="Arial" w:cs="Arial"/>
          <w:b/>
          <w:color w:val="0000FF"/>
          <w:sz w:val="24"/>
        </w:rPr>
        <w:tab/>
      </w:r>
      <w:r>
        <w:rPr>
          <w:rFonts w:ascii="Arial" w:hAnsi="Arial" w:cs="Arial"/>
          <w:b/>
          <w:sz w:val="24"/>
        </w:rPr>
        <w:t>Discussion on PWS Support for NB-IoT NTN</w:t>
      </w:r>
    </w:p>
    <w:p w14:paraId="59A049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520A608" w14:textId="77777777" w:rsidR="005D2E1E" w:rsidRDefault="005D2E1E" w:rsidP="005D2E1E">
      <w:pPr>
        <w:rPr>
          <w:rFonts w:ascii="Arial" w:hAnsi="Arial" w:cs="Arial"/>
          <w:b/>
        </w:rPr>
      </w:pPr>
      <w:r>
        <w:rPr>
          <w:rFonts w:ascii="Arial" w:hAnsi="Arial" w:cs="Arial"/>
          <w:b/>
        </w:rPr>
        <w:t xml:space="preserve">Abstract: </w:t>
      </w:r>
    </w:p>
    <w:p w14:paraId="008E8755" w14:textId="77777777" w:rsidR="005D2E1E" w:rsidRDefault="005D2E1E" w:rsidP="005D2E1E">
      <w:r>
        <w:t>related to LSin RP-250024</w:t>
      </w:r>
    </w:p>
    <w:p w14:paraId="76EA76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7AC87" w14:textId="77777777" w:rsidR="005D2E1E" w:rsidRDefault="005D2E1E" w:rsidP="005D2E1E">
      <w:pPr>
        <w:rPr>
          <w:rFonts w:ascii="Arial" w:hAnsi="Arial" w:cs="Arial"/>
          <w:b/>
          <w:sz w:val="24"/>
        </w:rPr>
      </w:pPr>
      <w:r>
        <w:rPr>
          <w:rFonts w:ascii="Arial" w:hAnsi="Arial" w:cs="Arial"/>
          <w:b/>
          <w:color w:val="0000FF"/>
          <w:sz w:val="24"/>
        </w:rPr>
        <w:t>RP-250748</w:t>
      </w:r>
      <w:r>
        <w:rPr>
          <w:rFonts w:ascii="Arial" w:hAnsi="Arial" w:cs="Arial"/>
          <w:b/>
          <w:color w:val="0000FF"/>
          <w:sz w:val="24"/>
        </w:rPr>
        <w:tab/>
      </w:r>
      <w:r>
        <w:rPr>
          <w:rFonts w:ascii="Arial" w:hAnsi="Arial" w:cs="Arial"/>
          <w:b/>
          <w:sz w:val="24"/>
        </w:rPr>
        <w:t>Operator views on PWS reception in RRC_CONNECTED mode for NB-IoT NTN</w:t>
      </w:r>
    </w:p>
    <w:p w14:paraId="563281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ViaSat, Inmarsat</w:t>
      </w:r>
    </w:p>
    <w:p w14:paraId="6A971AAC" w14:textId="77777777" w:rsidR="005D2E1E" w:rsidRDefault="005D2E1E" w:rsidP="005D2E1E">
      <w:pPr>
        <w:rPr>
          <w:rFonts w:ascii="Arial" w:hAnsi="Arial" w:cs="Arial"/>
          <w:b/>
        </w:rPr>
      </w:pPr>
      <w:r>
        <w:rPr>
          <w:rFonts w:ascii="Arial" w:hAnsi="Arial" w:cs="Arial"/>
          <w:b/>
        </w:rPr>
        <w:lastRenderedPageBreak/>
        <w:t xml:space="preserve">Discussion: </w:t>
      </w:r>
    </w:p>
    <w:p w14:paraId="41E71F10" w14:textId="77777777" w:rsidR="005D2E1E" w:rsidRDefault="005D2E1E" w:rsidP="005D2E1E">
      <w:r>
        <w:t>moved from AI 7 to AI 10.3.1</w:t>
      </w:r>
    </w:p>
    <w:p w14:paraId="5A9F75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88875" w14:textId="77777777" w:rsidR="005D2E1E" w:rsidRDefault="005D2E1E" w:rsidP="005D2E1E">
      <w:pPr>
        <w:rPr>
          <w:rFonts w:ascii="Arial" w:hAnsi="Arial" w:cs="Arial"/>
          <w:b/>
          <w:sz w:val="24"/>
        </w:rPr>
      </w:pPr>
      <w:r>
        <w:rPr>
          <w:rFonts w:ascii="Arial" w:hAnsi="Arial" w:cs="Arial"/>
          <w:b/>
          <w:color w:val="0000FF"/>
          <w:sz w:val="24"/>
        </w:rPr>
        <w:t>RP-250183</w:t>
      </w:r>
      <w:r>
        <w:rPr>
          <w:rFonts w:ascii="Arial" w:hAnsi="Arial" w:cs="Arial"/>
          <w:b/>
          <w:color w:val="0000FF"/>
          <w:sz w:val="24"/>
        </w:rPr>
        <w:tab/>
      </w:r>
      <w:r>
        <w:rPr>
          <w:rFonts w:ascii="Arial" w:hAnsi="Arial" w:cs="Arial"/>
          <w:b/>
          <w:sz w:val="24"/>
        </w:rPr>
        <w:t>On Rel-19 IoT NTN</w:t>
      </w:r>
    </w:p>
    <w:p w14:paraId="5517B1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908AE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F4DF1" w14:textId="77777777" w:rsidR="005D2E1E" w:rsidRDefault="005D2E1E" w:rsidP="005D2E1E">
      <w:pPr>
        <w:rPr>
          <w:rFonts w:ascii="Arial" w:hAnsi="Arial" w:cs="Arial"/>
          <w:b/>
          <w:sz w:val="24"/>
        </w:rPr>
      </w:pPr>
      <w:r>
        <w:rPr>
          <w:rFonts w:ascii="Arial" w:hAnsi="Arial" w:cs="Arial"/>
          <w:b/>
          <w:color w:val="0000FF"/>
          <w:sz w:val="24"/>
        </w:rPr>
        <w:t>RP-250470</w:t>
      </w:r>
      <w:r>
        <w:rPr>
          <w:rFonts w:ascii="Arial" w:hAnsi="Arial" w:cs="Arial"/>
          <w:b/>
          <w:color w:val="0000FF"/>
          <w:sz w:val="24"/>
        </w:rPr>
        <w:tab/>
      </w:r>
      <w:r>
        <w:rPr>
          <w:rFonts w:ascii="Arial" w:hAnsi="Arial" w:cs="Arial"/>
          <w:b/>
          <w:sz w:val="24"/>
        </w:rPr>
        <w:t>Status Report: Non-Terrestrial Networks (NTN) for Internet of Things (IoT) Phase 3</w:t>
      </w:r>
    </w:p>
    <w:p w14:paraId="3F2DDC9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5D7520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EEC40" w14:textId="77777777" w:rsidR="005D2E1E" w:rsidRDefault="005D2E1E" w:rsidP="005D2E1E">
      <w:pPr>
        <w:rPr>
          <w:rFonts w:ascii="Arial" w:hAnsi="Arial" w:cs="Arial"/>
          <w:b/>
          <w:sz w:val="24"/>
        </w:rPr>
      </w:pPr>
      <w:r>
        <w:rPr>
          <w:rFonts w:ascii="Arial" w:hAnsi="Arial" w:cs="Arial"/>
          <w:b/>
          <w:color w:val="0000FF"/>
          <w:sz w:val="24"/>
        </w:rPr>
        <w:t>RP-250471</w:t>
      </w:r>
      <w:r>
        <w:rPr>
          <w:rFonts w:ascii="Arial" w:hAnsi="Arial" w:cs="Arial"/>
          <w:b/>
          <w:color w:val="0000FF"/>
          <w:sz w:val="24"/>
        </w:rPr>
        <w:tab/>
      </w:r>
      <w:r>
        <w:rPr>
          <w:rFonts w:ascii="Arial" w:hAnsi="Arial" w:cs="Arial"/>
          <w:b/>
          <w:sz w:val="24"/>
        </w:rPr>
        <w:t>Motivation for WI Update: Non-Terrestrial Networks (NTN) for Internet of Things (IoT) Phase 3</w:t>
      </w:r>
    </w:p>
    <w:p w14:paraId="619A580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792FB2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FF249" w14:textId="77777777" w:rsidR="005D2E1E" w:rsidRDefault="005D2E1E" w:rsidP="005D2E1E">
      <w:pPr>
        <w:rPr>
          <w:rFonts w:ascii="Arial" w:hAnsi="Arial" w:cs="Arial"/>
          <w:b/>
          <w:sz w:val="24"/>
        </w:rPr>
      </w:pPr>
      <w:r>
        <w:rPr>
          <w:rFonts w:ascii="Arial" w:hAnsi="Arial" w:cs="Arial"/>
          <w:b/>
          <w:color w:val="0000FF"/>
          <w:sz w:val="24"/>
        </w:rPr>
        <w:t>RP-250313</w:t>
      </w:r>
      <w:r>
        <w:rPr>
          <w:rFonts w:ascii="Arial" w:hAnsi="Arial" w:cs="Arial"/>
          <w:b/>
          <w:color w:val="0000FF"/>
          <w:sz w:val="24"/>
        </w:rPr>
        <w:tab/>
      </w:r>
      <w:r>
        <w:rPr>
          <w:rFonts w:ascii="Arial" w:hAnsi="Arial" w:cs="Arial"/>
          <w:b/>
          <w:sz w:val="24"/>
        </w:rPr>
        <w:t>On PWS reception in RRC_CONNECTED mode for NB-IoT NTN</w:t>
      </w:r>
    </w:p>
    <w:p w14:paraId="512E996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3BF2DA8" w14:textId="77777777" w:rsidR="005D2E1E" w:rsidRDefault="005D2E1E" w:rsidP="005D2E1E">
      <w:pPr>
        <w:rPr>
          <w:rFonts w:ascii="Arial" w:hAnsi="Arial" w:cs="Arial"/>
          <w:b/>
        </w:rPr>
      </w:pPr>
      <w:r>
        <w:rPr>
          <w:rFonts w:ascii="Arial" w:hAnsi="Arial" w:cs="Arial"/>
          <w:b/>
        </w:rPr>
        <w:t xml:space="preserve">Discussion: </w:t>
      </w:r>
    </w:p>
    <w:p w14:paraId="58472C78" w14:textId="77777777" w:rsidR="005D2E1E" w:rsidRDefault="005D2E1E" w:rsidP="005D2E1E">
      <w:r>
        <w:t>moved from AI 7 to AI 10.3.1</w:t>
      </w:r>
    </w:p>
    <w:p w14:paraId="3D81D867" w14:textId="77777777" w:rsidR="005D2E1E" w:rsidRDefault="005D2E1E" w:rsidP="005D2E1E">
      <w:r>
        <w:t>Viasat: supports Qualcomm</w:t>
      </w:r>
    </w:p>
    <w:p w14:paraId="3957B4F8" w14:textId="77777777" w:rsidR="005D2E1E" w:rsidRDefault="005D2E1E" w:rsidP="005D2E1E">
      <w:r>
        <w:t>RAN1 Chair: we are fully loaded and have 1 quarter to finish</w:t>
      </w:r>
    </w:p>
    <w:p w14:paraId="74C667DB" w14:textId="77777777" w:rsidR="005D2E1E" w:rsidRDefault="005D2E1E" w:rsidP="005D2E1E">
      <w:r>
        <w:t>RAN2 Chair: if we do it, it should be a RAN1 solution otherwise we can not do it at all</w:t>
      </w:r>
    </w:p>
    <w:p w14:paraId="7A8B2D9F" w14:textId="77777777" w:rsidR="005D2E1E" w:rsidRDefault="005D2E1E" w:rsidP="005D2E1E">
      <w:r>
        <w:t>RAN VC (AT&amp;T): in last months we were very strict with RAN1 scope extensions and does not hear support for a RAN2 solution</w:t>
      </w:r>
    </w:p>
    <w:p w14:paraId="486230B6" w14:textId="77777777" w:rsidR="005D2E1E" w:rsidRDefault="005D2E1E" w:rsidP="005D2E1E">
      <w:r>
        <w:t>conclusion: no extra TUs will be allocated for RAN1, we will do nothing</w:t>
      </w:r>
    </w:p>
    <w:p w14:paraId="79F38B0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8C437" w14:textId="77777777" w:rsidR="005D2E1E" w:rsidRDefault="005D2E1E" w:rsidP="005D2E1E">
      <w:pPr>
        <w:rPr>
          <w:rFonts w:ascii="Arial" w:hAnsi="Arial" w:cs="Arial"/>
          <w:b/>
          <w:sz w:val="24"/>
        </w:rPr>
      </w:pPr>
      <w:r>
        <w:rPr>
          <w:rFonts w:ascii="Arial" w:hAnsi="Arial" w:cs="Arial"/>
          <w:b/>
          <w:color w:val="0000FF"/>
          <w:sz w:val="24"/>
        </w:rPr>
        <w:t>RP-250472</w:t>
      </w:r>
      <w:r>
        <w:rPr>
          <w:rFonts w:ascii="Arial" w:hAnsi="Arial" w:cs="Arial"/>
          <w:b/>
          <w:color w:val="0000FF"/>
          <w:sz w:val="24"/>
        </w:rPr>
        <w:tab/>
      </w:r>
      <w:r>
        <w:rPr>
          <w:rFonts w:ascii="Arial" w:hAnsi="Arial" w:cs="Arial"/>
          <w:b/>
          <w:sz w:val="24"/>
        </w:rPr>
        <w:t>Revised WI: Non-Terrestrial Networks (NTN) for Internet of Things (IoT) Phase 3</w:t>
      </w:r>
    </w:p>
    <w:p w14:paraId="29FC2874"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9A8C601" w14:textId="77777777" w:rsidR="005D2E1E" w:rsidRDefault="005D2E1E" w:rsidP="005D2E1E">
      <w:pPr>
        <w:rPr>
          <w:rFonts w:ascii="Arial" w:hAnsi="Arial" w:cs="Arial"/>
          <w:b/>
        </w:rPr>
      </w:pPr>
      <w:r>
        <w:rPr>
          <w:rFonts w:ascii="Arial" w:hAnsi="Arial" w:cs="Arial"/>
          <w:b/>
        </w:rPr>
        <w:t xml:space="preserve">Discussion: </w:t>
      </w:r>
    </w:p>
    <w:p w14:paraId="6AC0E25D" w14:textId="77777777" w:rsidR="005D2E1E" w:rsidRDefault="005D2E1E" w:rsidP="005D2E1E">
      <w:r>
        <w:t>MCC: changes in objective</w:t>
      </w:r>
    </w:p>
    <w:p w14:paraId="04B8E700" w14:textId="77777777" w:rsidR="005D2E1E" w:rsidRDefault="005D2E1E" w:rsidP="005D2E1E">
      <w:r>
        <w:t>RAN VC (AT&amp;T): so note is in line with decision in RP-250313</w:t>
      </w:r>
    </w:p>
    <w:p w14:paraId="44829C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D0294" w14:textId="77777777" w:rsidR="005D2E1E" w:rsidRDefault="005D2E1E" w:rsidP="005D2E1E">
      <w:pPr>
        <w:pStyle w:val="Heading4"/>
      </w:pPr>
      <w:bookmarkStart w:id="279" w:name="_Toc193744220"/>
      <w:bookmarkStart w:id="280" w:name="_Toc195035552"/>
      <w:r>
        <w:lastRenderedPageBreak/>
        <w:t>10.3.2</w:t>
      </w:r>
      <w:r>
        <w:tab/>
        <w:t>Core part: Inter-RAT mode mobility support from E-UTRAN TN to NR NTN [RAN2 WI: LTE_TN_NR_NTN_mob-Core]</w:t>
      </w:r>
      <w:bookmarkEnd w:id="279"/>
      <w:bookmarkEnd w:id="280"/>
    </w:p>
    <w:p w14:paraId="10E8C6DA" w14:textId="77777777" w:rsidR="005D2E1E" w:rsidRDefault="005D2E1E" w:rsidP="005D2E1E">
      <w:pPr>
        <w:rPr>
          <w:rFonts w:ascii="Arial" w:hAnsi="Arial" w:cs="Arial"/>
          <w:b/>
          <w:sz w:val="24"/>
        </w:rPr>
      </w:pPr>
      <w:r>
        <w:rPr>
          <w:rFonts w:ascii="Arial" w:hAnsi="Arial" w:cs="Arial"/>
          <w:b/>
          <w:color w:val="0000FF"/>
          <w:sz w:val="24"/>
        </w:rPr>
        <w:t>RP-250042</w:t>
      </w:r>
      <w:r>
        <w:rPr>
          <w:rFonts w:ascii="Arial" w:hAnsi="Arial" w:cs="Arial"/>
          <w:b/>
          <w:color w:val="0000FF"/>
          <w:sz w:val="24"/>
        </w:rPr>
        <w:tab/>
      </w:r>
      <w:r>
        <w:rPr>
          <w:rFonts w:ascii="Arial" w:hAnsi="Arial" w:cs="Arial"/>
          <w:b/>
          <w:sz w:val="24"/>
        </w:rPr>
        <w:t>Status report for WID: Inter RAT mobility support from E-UTRAN TN to NR-NTN</w:t>
      </w:r>
    </w:p>
    <w:p w14:paraId="4D215FE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469F2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909D2" w14:textId="77777777" w:rsidR="005D2E1E" w:rsidRDefault="005D2E1E" w:rsidP="005D2E1E">
      <w:pPr>
        <w:pStyle w:val="Heading4"/>
      </w:pPr>
      <w:bookmarkStart w:id="281" w:name="_Toc193744221"/>
      <w:bookmarkStart w:id="282" w:name="_Toc195035553"/>
      <w:r>
        <w:t>10.3.3</w:t>
      </w:r>
      <w:r>
        <w:tab/>
        <w:t>LTE-based 5G Broadcast Phase 2 [New RAN1 WI: LTE_terr_bcast_Ph2]</w:t>
      </w:r>
      <w:bookmarkEnd w:id="281"/>
      <w:bookmarkEnd w:id="282"/>
    </w:p>
    <w:p w14:paraId="6D1A9F11" w14:textId="77777777" w:rsidR="005D2E1E" w:rsidRDefault="005D2E1E" w:rsidP="005D2E1E">
      <w:pPr>
        <w:rPr>
          <w:rFonts w:ascii="Arial" w:hAnsi="Arial" w:cs="Arial"/>
          <w:b/>
          <w:sz w:val="24"/>
        </w:rPr>
      </w:pPr>
      <w:r>
        <w:rPr>
          <w:rFonts w:ascii="Arial" w:hAnsi="Arial" w:cs="Arial"/>
          <w:b/>
          <w:color w:val="0000FF"/>
          <w:sz w:val="24"/>
        </w:rPr>
        <w:t>RP-250238</w:t>
      </w:r>
      <w:r>
        <w:rPr>
          <w:rFonts w:ascii="Arial" w:hAnsi="Arial" w:cs="Arial"/>
          <w:b/>
          <w:color w:val="0000FF"/>
          <w:sz w:val="24"/>
        </w:rPr>
        <w:tab/>
      </w:r>
      <w:r>
        <w:rPr>
          <w:rFonts w:ascii="Arial" w:hAnsi="Arial" w:cs="Arial"/>
          <w:b/>
          <w:sz w:val="24"/>
        </w:rPr>
        <w:t>Status report for WI LTE-based 5G Broadcast Phase 2</w:t>
      </w:r>
    </w:p>
    <w:p w14:paraId="315550F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310F6B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02CBD" w14:textId="77777777" w:rsidR="005D2E1E" w:rsidRDefault="005D2E1E" w:rsidP="005D2E1E">
      <w:pPr>
        <w:rPr>
          <w:rFonts w:ascii="Arial" w:hAnsi="Arial" w:cs="Arial"/>
          <w:b/>
          <w:sz w:val="24"/>
        </w:rPr>
      </w:pPr>
      <w:r>
        <w:rPr>
          <w:rFonts w:ascii="Arial" w:hAnsi="Arial" w:cs="Arial"/>
          <w:b/>
          <w:color w:val="0000FF"/>
          <w:sz w:val="24"/>
        </w:rPr>
        <w:t>RP-250239</w:t>
      </w:r>
      <w:r>
        <w:rPr>
          <w:rFonts w:ascii="Arial" w:hAnsi="Arial" w:cs="Arial"/>
          <w:b/>
          <w:color w:val="0000FF"/>
          <w:sz w:val="24"/>
        </w:rPr>
        <w:tab/>
      </w:r>
      <w:r>
        <w:rPr>
          <w:rFonts w:ascii="Arial" w:hAnsi="Arial" w:cs="Arial"/>
          <w:b/>
          <w:sz w:val="24"/>
        </w:rPr>
        <w:t>Revised WI on LTE-based 5G Broadcast Phase 2</w:t>
      </w:r>
    </w:p>
    <w:p w14:paraId="311124C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79BBCEA3" w14:textId="77777777" w:rsidR="005D2E1E" w:rsidRDefault="005D2E1E" w:rsidP="005D2E1E">
      <w:pPr>
        <w:rPr>
          <w:rFonts w:ascii="Arial" w:hAnsi="Arial" w:cs="Arial"/>
          <w:b/>
        </w:rPr>
      </w:pPr>
      <w:r>
        <w:rPr>
          <w:rFonts w:ascii="Arial" w:hAnsi="Arial" w:cs="Arial"/>
          <w:b/>
        </w:rPr>
        <w:t xml:space="preserve">Abstract: </w:t>
      </w:r>
    </w:p>
    <w:p w14:paraId="34F32AD7" w14:textId="77777777" w:rsidR="005D2E1E" w:rsidRDefault="005D2E1E" w:rsidP="005D2E1E">
      <w:r>
        <w:t>last approved WID: RP-243290</w:t>
      </w:r>
    </w:p>
    <w:p w14:paraId="6FBF5C09" w14:textId="77777777" w:rsidR="005D2E1E" w:rsidRDefault="005D2E1E" w:rsidP="005D2E1E">
      <w:pPr>
        <w:rPr>
          <w:rFonts w:ascii="Arial" w:hAnsi="Arial" w:cs="Arial"/>
          <w:b/>
        </w:rPr>
      </w:pPr>
      <w:r>
        <w:rPr>
          <w:rFonts w:ascii="Arial" w:hAnsi="Arial" w:cs="Arial"/>
          <w:b/>
        </w:rPr>
        <w:t xml:space="preserve">Discussion: </w:t>
      </w:r>
    </w:p>
    <w:p w14:paraId="1B3AAE9F" w14:textId="77777777" w:rsidR="005D2E1E" w:rsidRDefault="005D2E1E" w:rsidP="005D2E1E">
      <w:r>
        <w:t>MCC: larger updates to objectives, change of affected spec</w:t>
      </w:r>
    </w:p>
    <w:p w14:paraId="3549CC39" w14:textId="77777777" w:rsidR="005D2E1E" w:rsidRDefault="005D2E1E" w:rsidP="005D2E1E">
      <w:r>
        <w:t>EBU: includes changes that were already approved at RAN #106</w:t>
      </w:r>
    </w:p>
    <w:p w14:paraId="6B2C84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RP-250794</w:t>
      </w:r>
      <w:r>
        <w:rPr>
          <w:color w:val="993300"/>
          <w:u w:val="single"/>
        </w:rPr>
        <w:t>.</w:t>
      </w:r>
    </w:p>
    <w:p w14:paraId="25F5E4E7" w14:textId="77777777" w:rsidR="005D2E1E" w:rsidRDefault="005D2E1E" w:rsidP="005D2E1E">
      <w:pPr>
        <w:rPr>
          <w:rFonts w:ascii="Arial" w:hAnsi="Arial" w:cs="Arial"/>
          <w:b/>
          <w:sz w:val="24"/>
        </w:rPr>
      </w:pPr>
      <w:r>
        <w:rPr>
          <w:rFonts w:ascii="Arial" w:hAnsi="Arial" w:cs="Arial"/>
          <w:b/>
          <w:color w:val="0000FF"/>
          <w:sz w:val="24"/>
        </w:rPr>
        <w:t>RP-250794</w:t>
      </w:r>
      <w:r>
        <w:rPr>
          <w:rFonts w:ascii="Arial" w:hAnsi="Arial" w:cs="Arial"/>
          <w:b/>
          <w:color w:val="0000FF"/>
          <w:sz w:val="24"/>
        </w:rPr>
        <w:tab/>
      </w:r>
      <w:r>
        <w:rPr>
          <w:rFonts w:ascii="Arial" w:hAnsi="Arial" w:cs="Arial"/>
          <w:b/>
          <w:sz w:val="24"/>
        </w:rPr>
        <w:t>Revised WI on LTE-based 5G Broadcast Phase 2</w:t>
      </w:r>
    </w:p>
    <w:p w14:paraId="655B3E6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78767A2A" w14:textId="77777777" w:rsidR="005D2E1E" w:rsidRDefault="005D2E1E" w:rsidP="005D2E1E">
      <w:pPr>
        <w:rPr>
          <w:color w:val="808080"/>
        </w:rPr>
      </w:pPr>
      <w:r>
        <w:rPr>
          <w:color w:val="808080"/>
        </w:rPr>
        <w:t>(Replaces RP-250239)</w:t>
      </w:r>
    </w:p>
    <w:p w14:paraId="7439A1A7" w14:textId="77777777" w:rsidR="005D2E1E" w:rsidRDefault="005D2E1E" w:rsidP="005D2E1E">
      <w:pPr>
        <w:rPr>
          <w:rFonts w:ascii="Arial" w:hAnsi="Arial" w:cs="Arial"/>
          <w:b/>
        </w:rPr>
      </w:pPr>
      <w:r>
        <w:rPr>
          <w:rFonts w:ascii="Arial" w:hAnsi="Arial" w:cs="Arial"/>
          <w:b/>
        </w:rPr>
        <w:t xml:space="preserve">Discussion: </w:t>
      </w:r>
    </w:p>
    <w:p w14:paraId="61FB825F" w14:textId="77777777" w:rsidR="005D2E1E" w:rsidRDefault="005D2E1E" w:rsidP="005D2E1E">
      <w:r>
        <w:t>rapporteur changed</w:t>
      </w:r>
    </w:p>
    <w:p w14:paraId="08C55659" w14:textId="77777777" w:rsidR="005D2E1E" w:rsidRDefault="005D2E1E" w:rsidP="005D2E1E">
      <w:r>
        <w:t>Note: The attached TU sheet can be ignored, TU budget changes for existing WIs have to be requested via status reports and not via revised WIDs.</w:t>
      </w:r>
    </w:p>
    <w:p w14:paraId="158E54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A2CCB" w14:textId="77777777" w:rsidR="005D2E1E" w:rsidRDefault="005D2E1E" w:rsidP="005D2E1E">
      <w:pPr>
        <w:pStyle w:val="Heading3"/>
      </w:pPr>
      <w:bookmarkStart w:id="283" w:name="_Toc193744222"/>
      <w:bookmarkStart w:id="284" w:name="_Toc195035554"/>
      <w:r>
        <w:t>10.4</w:t>
      </w:r>
      <w:r>
        <w:tab/>
        <w:t>Open REL-19 LTE WIs (spectrum related)</w:t>
      </w:r>
      <w:bookmarkEnd w:id="283"/>
      <w:bookmarkEnd w:id="284"/>
    </w:p>
    <w:p w14:paraId="22D52D95" w14:textId="77777777" w:rsidR="005D2E1E" w:rsidRDefault="005D2E1E" w:rsidP="005D2E1E">
      <w:pPr>
        <w:pStyle w:val="Heading4"/>
      </w:pPr>
      <w:bookmarkStart w:id="285" w:name="_Toc193744223"/>
      <w:bookmarkStart w:id="286" w:name="_Toc195035555"/>
      <w:r>
        <w:t>10.4.1</w:t>
      </w:r>
      <w:r>
        <w:tab/>
        <w:t>Introduction of LTE FDD band in 1800–1830 MHz for Canada [RAN4 WI: LTE_FDD_1800_1830MHz_CAN]</w:t>
      </w:r>
      <w:bookmarkEnd w:id="285"/>
      <w:bookmarkEnd w:id="286"/>
    </w:p>
    <w:p w14:paraId="67426BB1" w14:textId="77777777" w:rsidR="005D2E1E" w:rsidRDefault="005D2E1E" w:rsidP="005D2E1E">
      <w:pPr>
        <w:rPr>
          <w:rFonts w:ascii="Arial" w:hAnsi="Arial" w:cs="Arial"/>
          <w:b/>
          <w:sz w:val="24"/>
        </w:rPr>
      </w:pPr>
      <w:r>
        <w:rPr>
          <w:rFonts w:ascii="Arial" w:hAnsi="Arial" w:cs="Arial"/>
          <w:b/>
          <w:color w:val="0000FF"/>
          <w:sz w:val="24"/>
        </w:rPr>
        <w:t>RP-250105</w:t>
      </w:r>
      <w:r>
        <w:rPr>
          <w:rFonts w:ascii="Arial" w:hAnsi="Arial" w:cs="Arial"/>
          <w:b/>
          <w:color w:val="0000FF"/>
          <w:sz w:val="24"/>
        </w:rPr>
        <w:tab/>
      </w:r>
      <w:r>
        <w:rPr>
          <w:rFonts w:ascii="Arial" w:hAnsi="Arial" w:cs="Arial"/>
          <w:b/>
          <w:sz w:val="24"/>
        </w:rPr>
        <w:t>Status report for WI Introduction of LTE FDD band in 1800–1830 MHz for Canada</w:t>
      </w:r>
    </w:p>
    <w:p w14:paraId="7A2A58D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9F0D64" w14:textId="77777777" w:rsidR="005D2E1E" w:rsidRDefault="005D2E1E" w:rsidP="005D2E1E">
      <w:pPr>
        <w:rPr>
          <w:rFonts w:ascii="Arial" w:hAnsi="Arial" w:cs="Arial"/>
          <w:b/>
        </w:rPr>
      </w:pPr>
      <w:r>
        <w:rPr>
          <w:rFonts w:ascii="Arial" w:hAnsi="Arial" w:cs="Arial"/>
          <w:b/>
        </w:rPr>
        <w:lastRenderedPageBreak/>
        <w:t xml:space="preserve">Discussion: </w:t>
      </w:r>
    </w:p>
    <w:p w14:paraId="01D194B7" w14:textId="77777777" w:rsidR="005D2E1E" w:rsidRDefault="005D2E1E" w:rsidP="005D2E1E">
      <w:r>
        <w:t>conclusion: Core and Perf. part WI are completed</w:t>
      </w:r>
    </w:p>
    <w:p w14:paraId="6042ECB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0508D" w14:textId="77777777" w:rsidR="005D2E1E" w:rsidRDefault="005D2E1E" w:rsidP="005D2E1E">
      <w:pPr>
        <w:rPr>
          <w:rFonts w:ascii="Arial" w:hAnsi="Arial" w:cs="Arial"/>
          <w:b/>
          <w:sz w:val="24"/>
        </w:rPr>
      </w:pPr>
      <w:r>
        <w:rPr>
          <w:rFonts w:ascii="Arial" w:hAnsi="Arial" w:cs="Arial"/>
          <w:b/>
          <w:color w:val="0000FF"/>
          <w:sz w:val="24"/>
        </w:rPr>
        <w:t>RP-250618</w:t>
      </w:r>
      <w:r>
        <w:rPr>
          <w:rFonts w:ascii="Arial" w:hAnsi="Arial" w:cs="Arial"/>
          <w:b/>
          <w:color w:val="0000FF"/>
          <w:sz w:val="24"/>
        </w:rPr>
        <w:tab/>
      </w:r>
      <w:r>
        <w:rPr>
          <w:rFonts w:ascii="Arial" w:hAnsi="Arial" w:cs="Arial"/>
          <w:b/>
          <w:sz w:val="24"/>
        </w:rPr>
        <w:t>RAN4 CRs to Rel-19 LTE FDD band in 1800–1830 MHz for Canada</w:t>
      </w:r>
    </w:p>
    <w:p w14:paraId="0F9EE57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D537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B7E53" w14:textId="77777777" w:rsidR="005D2E1E" w:rsidRDefault="005D2E1E" w:rsidP="005D2E1E">
      <w:r>
        <w:t>10.4.2</w:t>
      </w:r>
      <w:r>
        <w:tab/>
        <w:t>Introduction of another IoT-NTN S-band [RAN4 WI: IoT_NTN_FDD_S_band]</w:t>
      </w:r>
    </w:p>
    <w:p w14:paraId="4EEA256C" w14:textId="77777777" w:rsidR="005D2E1E" w:rsidRDefault="005D2E1E" w:rsidP="005D2E1E">
      <w:pPr>
        <w:rPr>
          <w:rFonts w:ascii="Arial" w:hAnsi="Arial" w:cs="Arial"/>
          <w:b/>
          <w:sz w:val="24"/>
        </w:rPr>
      </w:pPr>
      <w:r>
        <w:rPr>
          <w:rFonts w:ascii="Arial" w:hAnsi="Arial" w:cs="Arial"/>
          <w:b/>
          <w:color w:val="0000FF"/>
          <w:sz w:val="24"/>
        </w:rPr>
        <w:t>RP-250473</w:t>
      </w:r>
      <w:r>
        <w:rPr>
          <w:rFonts w:ascii="Arial" w:hAnsi="Arial" w:cs="Arial"/>
          <w:b/>
          <w:color w:val="0000FF"/>
          <w:sz w:val="24"/>
        </w:rPr>
        <w:tab/>
      </w:r>
      <w:r>
        <w:rPr>
          <w:rFonts w:ascii="Arial" w:hAnsi="Arial" w:cs="Arial"/>
          <w:b/>
          <w:sz w:val="24"/>
        </w:rPr>
        <w:t>Status Report: Introduction of another IoT-NTN S-band (MSS band 2000-2020 MHz UL and 2180-2200 MHz DL)</w:t>
      </w:r>
    </w:p>
    <w:p w14:paraId="07AA6FF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095EE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9958E" w14:textId="77777777" w:rsidR="005D2E1E" w:rsidRDefault="005D2E1E" w:rsidP="005D2E1E">
      <w:pPr>
        <w:rPr>
          <w:rFonts w:ascii="Arial" w:hAnsi="Arial" w:cs="Arial"/>
          <w:b/>
          <w:sz w:val="24"/>
        </w:rPr>
      </w:pPr>
      <w:r>
        <w:rPr>
          <w:rFonts w:ascii="Arial" w:hAnsi="Arial" w:cs="Arial"/>
          <w:b/>
          <w:color w:val="0000FF"/>
          <w:sz w:val="24"/>
        </w:rPr>
        <w:t>RP-250474</w:t>
      </w:r>
      <w:r>
        <w:rPr>
          <w:rFonts w:ascii="Arial" w:hAnsi="Arial" w:cs="Arial"/>
          <w:b/>
          <w:color w:val="0000FF"/>
          <w:sz w:val="24"/>
        </w:rPr>
        <w:tab/>
      </w:r>
      <w:r>
        <w:rPr>
          <w:rFonts w:ascii="Arial" w:hAnsi="Arial" w:cs="Arial"/>
          <w:b/>
          <w:sz w:val="24"/>
        </w:rPr>
        <w:t>Revised WID: Introduction of another IoT-NTN S-band (MSS band 2000-2020 MHz UL and 2180-2200 MHz DL)</w:t>
      </w:r>
    </w:p>
    <w:p w14:paraId="704B2A98"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0EAE0A67" w14:textId="77777777" w:rsidR="005D2E1E" w:rsidRDefault="005D2E1E" w:rsidP="005D2E1E">
      <w:pPr>
        <w:rPr>
          <w:rFonts w:ascii="Arial" w:hAnsi="Arial" w:cs="Arial"/>
          <w:b/>
        </w:rPr>
      </w:pPr>
      <w:r>
        <w:rPr>
          <w:rFonts w:ascii="Arial" w:hAnsi="Arial" w:cs="Arial"/>
          <w:b/>
        </w:rPr>
        <w:t xml:space="preserve">Abstract: </w:t>
      </w:r>
    </w:p>
    <w:p w14:paraId="45D1BB4E" w14:textId="77777777" w:rsidR="005D2E1E" w:rsidRDefault="005D2E1E" w:rsidP="005D2E1E">
      <w:r>
        <w:t>Affected specs</w:t>
      </w:r>
    </w:p>
    <w:p w14:paraId="1A0B676B" w14:textId="77777777" w:rsidR="005D2E1E" w:rsidRDefault="005D2E1E" w:rsidP="005D2E1E">
      <w:r>
        <w:t>(completion date)</w:t>
      </w:r>
    </w:p>
    <w:p w14:paraId="428B43AB" w14:textId="77777777" w:rsidR="005D2E1E" w:rsidRDefault="005D2E1E" w:rsidP="005D2E1E">
      <w:pPr>
        <w:rPr>
          <w:rFonts w:ascii="Arial" w:hAnsi="Arial" w:cs="Arial"/>
          <w:b/>
        </w:rPr>
      </w:pPr>
      <w:r>
        <w:rPr>
          <w:rFonts w:ascii="Arial" w:hAnsi="Arial" w:cs="Arial"/>
          <w:b/>
        </w:rPr>
        <w:t xml:space="preserve">Discussion: </w:t>
      </w:r>
    </w:p>
    <w:p w14:paraId="73AFE21E" w14:textId="77777777" w:rsidR="005D2E1E" w:rsidRDefault="005D2E1E" w:rsidP="005D2E1E">
      <w:r>
        <w:t>MCC: Core part target changed from RAN #107 (March 25) to RAN #108 (June 25); 36.133 removed as affected Core part spec but added as affected Perf. part spec; 36.102 removed as affected Perf. part spec; supporting company name updated</w:t>
      </w:r>
    </w:p>
    <w:p w14:paraId="3D8281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BF50F" w14:textId="77777777" w:rsidR="005D2E1E" w:rsidRDefault="005D2E1E" w:rsidP="005D2E1E">
      <w:pPr>
        <w:pStyle w:val="Heading4"/>
      </w:pPr>
      <w:bookmarkStart w:id="287" w:name="_Toc193744224"/>
      <w:bookmarkStart w:id="288" w:name="_Toc195035556"/>
      <w:r>
        <w:t>10.4.3</w:t>
      </w:r>
      <w:r>
        <w:tab/>
        <w:t>Core part: Rel-19 HPUE (PC2) and HP operation (PC1) for fixed-wireless/vehicle-mounted use cases in a single LTE band [RAN4 WI: HPUE_LTE_bands_R19-Core]</w:t>
      </w:r>
      <w:bookmarkEnd w:id="287"/>
      <w:bookmarkEnd w:id="288"/>
    </w:p>
    <w:p w14:paraId="29E51EB6" w14:textId="77777777" w:rsidR="005D2E1E" w:rsidRDefault="005D2E1E" w:rsidP="005D2E1E">
      <w:pPr>
        <w:rPr>
          <w:rFonts w:ascii="Arial" w:hAnsi="Arial" w:cs="Arial"/>
          <w:b/>
          <w:sz w:val="24"/>
        </w:rPr>
      </w:pPr>
      <w:r>
        <w:rPr>
          <w:rFonts w:ascii="Arial" w:hAnsi="Arial" w:cs="Arial"/>
          <w:b/>
          <w:color w:val="0000FF"/>
          <w:sz w:val="24"/>
        </w:rPr>
        <w:t>RP-250148</w:t>
      </w:r>
      <w:r>
        <w:rPr>
          <w:rFonts w:ascii="Arial" w:hAnsi="Arial" w:cs="Arial"/>
          <w:b/>
          <w:color w:val="0000FF"/>
          <w:sz w:val="24"/>
        </w:rPr>
        <w:tab/>
      </w:r>
      <w:r>
        <w:rPr>
          <w:rFonts w:ascii="Arial" w:hAnsi="Arial" w:cs="Arial"/>
          <w:b/>
          <w:sz w:val="24"/>
        </w:rPr>
        <w:t>Status report for WI Core part: Rel-19 High power UE (power class 2) and high power operation (power class 1) for fixed-wireless/vehicle-mounted use cases in a single LTE band</w:t>
      </w:r>
    </w:p>
    <w:p w14:paraId="55D7F2E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Japan</w:t>
      </w:r>
    </w:p>
    <w:p w14:paraId="588F3A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50B03" w14:textId="77777777" w:rsidR="005D2E1E" w:rsidRDefault="005D2E1E" w:rsidP="005D2E1E">
      <w:pPr>
        <w:pStyle w:val="Heading4"/>
      </w:pPr>
      <w:bookmarkStart w:id="289" w:name="_Toc193744225"/>
      <w:bookmarkStart w:id="290" w:name="_Toc195035557"/>
      <w:r>
        <w:t>10.4.4</w:t>
      </w:r>
      <w:r>
        <w:tab/>
        <w:t>Core part: Rel-19 LTE-Adv CA for x bands (1&lt;=x&lt;= 6) DL with y bands (y=1, 2) UL [RAN4 WI: LTE_CA_R19_xBDL_yBUL-Core]</w:t>
      </w:r>
      <w:bookmarkEnd w:id="289"/>
      <w:bookmarkEnd w:id="290"/>
    </w:p>
    <w:p w14:paraId="67442DE1" w14:textId="77777777" w:rsidR="005D2E1E" w:rsidRDefault="005D2E1E" w:rsidP="005D2E1E">
      <w:pPr>
        <w:rPr>
          <w:rFonts w:ascii="Arial" w:hAnsi="Arial" w:cs="Arial"/>
          <w:b/>
          <w:sz w:val="24"/>
        </w:rPr>
      </w:pPr>
      <w:r>
        <w:rPr>
          <w:rFonts w:ascii="Arial" w:hAnsi="Arial" w:cs="Arial"/>
          <w:b/>
          <w:color w:val="0000FF"/>
          <w:sz w:val="24"/>
        </w:rPr>
        <w:t>RP-250281</w:t>
      </w:r>
      <w:r>
        <w:rPr>
          <w:rFonts w:ascii="Arial" w:hAnsi="Arial" w:cs="Arial"/>
          <w:b/>
          <w:color w:val="0000FF"/>
          <w:sz w:val="24"/>
        </w:rPr>
        <w:tab/>
      </w:r>
      <w:r>
        <w:rPr>
          <w:rFonts w:ascii="Arial" w:hAnsi="Arial" w:cs="Arial"/>
          <w:b/>
          <w:sz w:val="24"/>
        </w:rPr>
        <w:t>Status report for WI Core part: Rel-19 LTE-Advanced Carrier Aggregation for x bands (2&lt;=x&lt;= 6) DL with y bands (y=1, 2) UL; rapporteur: Huawei</w:t>
      </w:r>
    </w:p>
    <w:p w14:paraId="3DA10EFE"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C902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505F0" w14:textId="77777777" w:rsidR="005D2E1E" w:rsidRDefault="005D2E1E" w:rsidP="005D2E1E">
      <w:pPr>
        <w:rPr>
          <w:rFonts w:ascii="Arial" w:hAnsi="Arial" w:cs="Arial"/>
          <w:b/>
          <w:sz w:val="24"/>
        </w:rPr>
      </w:pPr>
      <w:r>
        <w:rPr>
          <w:rFonts w:ascii="Arial" w:hAnsi="Arial" w:cs="Arial"/>
          <w:b/>
          <w:color w:val="0000FF"/>
          <w:sz w:val="24"/>
        </w:rPr>
        <w:t>RP-250619</w:t>
      </w:r>
      <w:r>
        <w:rPr>
          <w:rFonts w:ascii="Arial" w:hAnsi="Arial" w:cs="Arial"/>
          <w:b/>
          <w:color w:val="0000FF"/>
          <w:sz w:val="24"/>
        </w:rPr>
        <w:tab/>
      </w:r>
      <w:r>
        <w:rPr>
          <w:rFonts w:ascii="Arial" w:hAnsi="Arial" w:cs="Arial"/>
          <w:b/>
          <w:sz w:val="24"/>
        </w:rPr>
        <w:t>RAN4 CRs to Rel-19 LTE-Advanced CA for x bands DL with y bands</w:t>
      </w:r>
    </w:p>
    <w:p w14:paraId="4C71B30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EE3A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4D48E" w14:textId="77777777" w:rsidR="005D2E1E" w:rsidRDefault="005D2E1E" w:rsidP="005D2E1E">
      <w:pPr>
        <w:rPr>
          <w:rFonts w:ascii="Arial" w:hAnsi="Arial" w:cs="Arial"/>
          <w:b/>
          <w:sz w:val="24"/>
        </w:rPr>
      </w:pPr>
      <w:r>
        <w:rPr>
          <w:rFonts w:ascii="Arial" w:hAnsi="Arial" w:cs="Arial"/>
          <w:b/>
          <w:color w:val="0000FF"/>
          <w:sz w:val="24"/>
        </w:rPr>
        <w:t>RP-250282</w:t>
      </w:r>
      <w:r>
        <w:rPr>
          <w:rFonts w:ascii="Arial" w:hAnsi="Arial" w:cs="Arial"/>
          <w:b/>
          <w:color w:val="0000FF"/>
          <w:sz w:val="24"/>
        </w:rPr>
        <w:tab/>
      </w:r>
      <w:r>
        <w:rPr>
          <w:rFonts w:ascii="Arial" w:hAnsi="Arial" w:cs="Arial"/>
          <w:b/>
          <w:sz w:val="24"/>
        </w:rPr>
        <w:t>Revised WI: Rel-19 LTE-Advanced Carrier Aggregation for x bands (2&lt;=x&lt;= 6) DL with y bands (y=1, 2) UL</w:t>
      </w:r>
    </w:p>
    <w:p w14:paraId="676AFBC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E49602E" w14:textId="77777777" w:rsidR="005D2E1E" w:rsidRDefault="005D2E1E" w:rsidP="005D2E1E">
      <w:pPr>
        <w:rPr>
          <w:rFonts w:ascii="Arial" w:hAnsi="Arial" w:cs="Arial"/>
          <w:b/>
        </w:rPr>
      </w:pPr>
      <w:r>
        <w:rPr>
          <w:rFonts w:ascii="Arial" w:hAnsi="Arial" w:cs="Arial"/>
          <w:b/>
        </w:rPr>
        <w:t xml:space="preserve">Abstract: </w:t>
      </w:r>
    </w:p>
    <w:p w14:paraId="2FFB6D40" w14:textId="77777777" w:rsidR="005D2E1E" w:rsidRDefault="005D2E1E" w:rsidP="005D2E1E">
      <w:r>
        <w:t>Addition of band combinations</w:t>
      </w:r>
    </w:p>
    <w:p w14:paraId="5B9AEDFD" w14:textId="77777777" w:rsidR="005D2E1E" w:rsidRDefault="005D2E1E" w:rsidP="005D2E1E">
      <w:pPr>
        <w:rPr>
          <w:rFonts w:ascii="Arial" w:hAnsi="Arial" w:cs="Arial"/>
          <w:b/>
        </w:rPr>
      </w:pPr>
      <w:r>
        <w:rPr>
          <w:rFonts w:ascii="Arial" w:hAnsi="Arial" w:cs="Arial"/>
          <w:b/>
        </w:rPr>
        <w:t xml:space="preserve">Discussion: </w:t>
      </w:r>
    </w:p>
    <w:p w14:paraId="61A8F686" w14:textId="77777777" w:rsidR="005D2E1E" w:rsidRDefault="005D2E1E" w:rsidP="005D2E1E">
      <w:r>
        <w:t>MCC: changes only in Excel list?</w:t>
      </w:r>
    </w:p>
    <w:p w14:paraId="2A0656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1EA03" w14:textId="77777777" w:rsidR="005D2E1E" w:rsidRDefault="005D2E1E" w:rsidP="005D2E1E">
      <w:pPr>
        <w:pStyle w:val="Heading4"/>
      </w:pPr>
      <w:bookmarkStart w:id="291" w:name="_Toc193744226"/>
      <w:bookmarkStart w:id="292" w:name="_Toc195035558"/>
      <w:r>
        <w:t>10.4.5</w:t>
      </w:r>
      <w:r>
        <w:tab/>
        <w:t>Introduction of IoT-NTN TDD mode [RAN1 WI: IoT_NTN_TDD]</w:t>
      </w:r>
      <w:bookmarkEnd w:id="291"/>
      <w:bookmarkEnd w:id="292"/>
    </w:p>
    <w:p w14:paraId="0BBB511B" w14:textId="77777777" w:rsidR="005D2E1E" w:rsidRDefault="005D2E1E" w:rsidP="005D2E1E">
      <w:pPr>
        <w:rPr>
          <w:rFonts w:ascii="Arial" w:hAnsi="Arial" w:cs="Arial"/>
          <w:b/>
          <w:sz w:val="24"/>
        </w:rPr>
      </w:pPr>
      <w:r>
        <w:rPr>
          <w:rFonts w:ascii="Arial" w:hAnsi="Arial" w:cs="Arial"/>
          <w:b/>
          <w:color w:val="0000FF"/>
          <w:sz w:val="24"/>
        </w:rPr>
        <w:t>RP-250045</w:t>
      </w:r>
      <w:r>
        <w:rPr>
          <w:rFonts w:ascii="Arial" w:hAnsi="Arial" w:cs="Arial"/>
          <w:b/>
          <w:color w:val="0000FF"/>
          <w:sz w:val="24"/>
        </w:rPr>
        <w:tab/>
      </w:r>
      <w:r>
        <w:rPr>
          <w:rFonts w:ascii="Arial" w:hAnsi="Arial" w:cs="Arial"/>
          <w:b/>
          <w:sz w:val="24"/>
        </w:rPr>
        <w:t>Status report for WI: Introduction of IOT NTN TDD</w:t>
      </w:r>
    </w:p>
    <w:p w14:paraId="2C232E6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5CB73A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ECC20" w14:textId="77777777" w:rsidR="005D2E1E" w:rsidRDefault="005D2E1E" w:rsidP="005D2E1E">
      <w:pPr>
        <w:pStyle w:val="Heading4"/>
      </w:pPr>
      <w:bookmarkStart w:id="293" w:name="_Toc193744227"/>
      <w:bookmarkStart w:id="294" w:name="_Toc195035559"/>
      <w:r>
        <w:t>10.4.6</w:t>
      </w:r>
      <w:r>
        <w:tab/>
        <w:t>Core part: New bands for LTE based 5G terr. broadcast for early deployments [New RAN4 WI: LTE_terr_bcast_bands_sub_108-Core]</w:t>
      </w:r>
      <w:bookmarkEnd w:id="293"/>
      <w:bookmarkEnd w:id="294"/>
    </w:p>
    <w:p w14:paraId="75F9E6B3" w14:textId="77777777" w:rsidR="005D2E1E" w:rsidRDefault="005D2E1E" w:rsidP="005D2E1E">
      <w:pPr>
        <w:rPr>
          <w:rFonts w:ascii="Arial" w:hAnsi="Arial" w:cs="Arial"/>
          <w:b/>
          <w:sz w:val="24"/>
        </w:rPr>
      </w:pPr>
      <w:r>
        <w:rPr>
          <w:rFonts w:ascii="Arial" w:hAnsi="Arial" w:cs="Arial"/>
          <w:b/>
          <w:color w:val="0000FF"/>
          <w:sz w:val="24"/>
        </w:rPr>
        <w:t>RP-250235</w:t>
      </w:r>
      <w:r>
        <w:rPr>
          <w:rFonts w:ascii="Arial" w:hAnsi="Arial" w:cs="Arial"/>
          <w:b/>
          <w:color w:val="0000FF"/>
          <w:sz w:val="24"/>
        </w:rPr>
        <w:tab/>
      </w:r>
      <w:r>
        <w:rPr>
          <w:rFonts w:ascii="Arial" w:hAnsi="Arial" w:cs="Arial"/>
          <w:b/>
          <w:sz w:val="24"/>
        </w:rPr>
        <w:t>Status report for WI New bands for LTE based 5G terrestrial broadcast for early deployments</w:t>
      </w:r>
    </w:p>
    <w:p w14:paraId="0F1463A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1C3EE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28F92" w14:textId="77777777" w:rsidR="005D2E1E" w:rsidRDefault="005D2E1E" w:rsidP="005D2E1E">
      <w:pPr>
        <w:rPr>
          <w:rFonts w:ascii="Arial" w:hAnsi="Arial" w:cs="Arial"/>
          <w:b/>
          <w:sz w:val="24"/>
        </w:rPr>
      </w:pPr>
      <w:r>
        <w:rPr>
          <w:rFonts w:ascii="Arial" w:hAnsi="Arial" w:cs="Arial"/>
          <w:b/>
          <w:color w:val="0000FF"/>
          <w:sz w:val="24"/>
        </w:rPr>
        <w:t>RP-250237</w:t>
      </w:r>
      <w:r>
        <w:rPr>
          <w:rFonts w:ascii="Arial" w:hAnsi="Arial" w:cs="Arial"/>
          <w:b/>
          <w:color w:val="0000FF"/>
          <w:sz w:val="24"/>
        </w:rPr>
        <w:tab/>
      </w:r>
      <w:r>
        <w:rPr>
          <w:rFonts w:ascii="Arial" w:hAnsi="Arial" w:cs="Arial"/>
          <w:b/>
          <w:sz w:val="24"/>
        </w:rPr>
        <w:t>Revised WI on New bands for LTE based 5G terrestrial broadcast for early deployments</w:t>
      </w:r>
    </w:p>
    <w:p w14:paraId="4CFAAA2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475DA8E0" w14:textId="77777777" w:rsidR="005D2E1E" w:rsidRDefault="005D2E1E" w:rsidP="005D2E1E">
      <w:pPr>
        <w:rPr>
          <w:rFonts w:ascii="Arial" w:hAnsi="Arial" w:cs="Arial"/>
          <w:b/>
        </w:rPr>
      </w:pPr>
      <w:r>
        <w:rPr>
          <w:rFonts w:ascii="Arial" w:hAnsi="Arial" w:cs="Arial"/>
          <w:b/>
        </w:rPr>
        <w:t xml:space="preserve">Discussion: </w:t>
      </w:r>
    </w:p>
    <w:p w14:paraId="6F248100" w14:textId="77777777" w:rsidR="005D2E1E" w:rsidRDefault="005D2E1E" w:rsidP="005D2E1E">
      <w:r>
        <w:t>MCC: rapporteur change, addition of WI code and supporting company and other clarifications</w:t>
      </w:r>
    </w:p>
    <w:p w14:paraId="6675BEDB" w14:textId="77777777" w:rsidR="005D2E1E" w:rsidRDefault="005D2E1E" w:rsidP="005D2E1E">
      <w:r>
        <w:t>EBU: includes changes that were already approved at RAN #106</w:t>
      </w:r>
    </w:p>
    <w:p w14:paraId="4E27BA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RP-250793</w:t>
      </w:r>
      <w:r>
        <w:rPr>
          <w:color w:val="993300"/>
          <w:u w:val="single"/>
        </w:rPr>
        <w:t>.</w:t>
      </w:r>
    </w:p>
    <w:p w14:paraId="651AD8B9" w14:textId="77777777" w:rsidR="005D2E1E" w:rsidRDefault="005D2E1E" w:rsidP="005D2E1E">
      <w:pPr>
        <w:rPr>
          <w:rFonts w:ascii="Arial" w:hAnsi="Arial" w:cs="Arial"/>
          <w:b/>
          <w:sz w:val="24"/>
        </w:rPr>
      </w:pPr>
      <w:r>
        <w:rPr>
          <w:rFonts w:ascii="Arial" w:hAnsi="Arial" w:cs="Arial"/>
          <w:b/>
          <w:color w:val="0000FF"/>
          <w:sz w:val="24"/>
        </w:rPr>
        <w:t>RP-250793</w:t>
      </w:r>
      <w:r>
        <w:rPr>
          <w:rFonts w:ascii="Arial" w:hAnsi="Arial" w:cs="Arial"/>
          <w:b/>
          <w:color w:val="0000FF"/>
          <w:sz w:val="24"/>
        </w:rPr>
        <w:tab/>
      </w:r>
      <w:r>
        <w:rPr>
          <w:rFonts w:ascii="Arial" w:hAnsi="Arial" w:cs="Arial"/>
          <w:b/>
          <w:sz w:val="24"/>
        </w:rPr>
        <w:t>Revised WI on New bands for LTE based 5G terrestrial broadcast for early deployments</w:t>
      </w:r>
    </w:p>
    <w:p w14:paraId="51F91F47"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5D31BA1D" w14:textId="77777777" w:rsidR="005D2E1E" w:rsidRDefault="005D2E1E" w:rsidP="005D2E1E">
      <w:pPr>
        <w:rPr>
          <w:color w:val="808080"/>
        </w:rPr>
      </w:pPr>
      <w:r>
        <w:rPr>
          <w:color w:val="808080"/>
        </w:rPr>
        <w:t>(Replaces RP-250237)</w:t>
      </w:r>
    </w:p>
    <w:p w14:paraId="57BDC3C6" w14:textId="77777777" w:rsidR="005D2E1E" w:rsidRDefault="005D2E1E" w:rsidP="005D2E1E">
      <w:pPr>
        <w:rPr>
          <w:rFonts w:ascii="Arial" w:hAnsi="Arial" w:cs="Arial"/>
          <w:b/>
        </w:rPr>
      </w:pPr>
      <w:r>
        <w:rPr>
          <w:rFonts w:ascii="Arial" w:hAnsi="Arial" w:cs="Arial"/>
          <w:b/>
        </w:rPr>
        <w:t xml:space="preserve">Discussion: </w:t>
      </w:r>
    </w:p>
    <w:p w14:paraId="260C6995" w14:textId="77777777" w:rsidR="005D2E1E" w:rsidRDefault="005D2E1E" w:rsidP="005D2E1E">
      <w:r>
        <w:t>rapporteur change</w:t>
      </w:r>
    </w:p>
    <w:p w14:paraId="453B4D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A8FDB" w14:textId="77777777" w:rsidR="005D2E1E" w:rsidRDefault="005D2E1E" w:rsidP="005D2E1E">
      <w:pPr>
        <w:pStyle w:val="Heading3"/>
      </w:pPr>
      <w:bookmarkStart w:id="295" w:name="_Toc193744228"/>
      <w:bookmarkStart w:id="296" w:name="_Toc195035560"/>
      <w:r>
        <w:t>10.5</w:t>
      </w:r>
      <w:r>
        <w:tab/>
        <w:t>Small Technical Enhancements and Improvements for REL-19 [TEI19]</w:t>
      </w:r>
      <w:bookmarkEnd w:id="295"/>
      <w:bookmarkEnd w:id="296"/>
    </w:p>
    <w:p w14:paraId="233D861F" w14:textId="77777777" w:rsidR="005D2E1E" w:rsidRDefault="005D2E1E" w:rsidP="005D2E1E">
      <w:pPr>
        <w:pStyle w:val="Heading3"/>
      </w:pPr>
      <w:bookmarkStart w:id="297" w:name="_Toc193744229"/>
      <w:bookmarkStart w:id="298" w:name="_Toc195035561"/>
      <w:r>
        <w:t>10.6</w:t>
      </w:r>
      <w:r>
        <w:tab/>
        <w:t>Closed REL-19 LTE SIs</w:t>
      </w:r>
      <w:bookmarkEnd w:id="297"/>
      <w:bookmarkEnd w:id="298"/>
    </w:p>
    <w:p w14:paraId="0A4F2AA2" w14:textId="77777777" w:rsidR="005D2E1E" w:rsidRDefault="005D2E1E" w:rsidP="005D2E1E">
      <w:pPr>
        <w:pStyle w:val="Heading3"/>
      </w:pPr>
      <w:bookmarkStart w:id="299" w:name="_Toc193744230"/>
      <w:bookmarkStart w:id="300" w:name="_Toc195035562"/>
      <w:r>
        <w:t>10.7</w:t>
      </w:r>
      <w:r>
        <w:tab/>
        <w:t>Closed REL-19 LTE WIs</w:t>
      </w:r>
      <w:bookmarkEnd w:id="299"/>
      <w:bookmarkEnd w:id="300"/>
    </w:p>
    <w:p w14:paraId="1A233463" w14:textId="77777777" w:rsidR="005D2E1E" w:rsidRDefault="005D2E1E" w:rsidP="005D2E1E">
      <w:pPr>
        <w:pStyle w:val="Heading3"/>
      </w:pPr>
      <w:bookmarkStart w:id="301" w:name="_Toc193744231"/>
      <w:bookmarkStart w:id="302" w:name="_Toc195035563"/>
      <w:r>
        <w:t>10.8</w:t>
      </w:r>
      <w:r>
        <w:tab/>
        <w:t>LTE UE capabilities/UE categories</w:t>
      </w:r>
      <w:bookmarkEnd w:id="301"/>
      <w:bookmarkEnd w:id="302"/>
    </w:p>
    <w:p w14:paraId="539D81E5" w14:textId="77777777" w:rsidR="005D2E1E" w:rsidRDefault="005D2E1E" w:rsidP="005D2E1E">
      <w:pPr>
        <w:pStyle w:val="Heading2"/>
      </w:pPr>
      <w:bookmarkStart w:id="303" w:name="_Toc193744232"/>
      <w:bookmarkStart w:id="304" w:name="_Toc195035564"/>
      <w:r>
        <w:t>11</w:t>
      </w:r>
      <w:r>
        <w:tab/>
        <w:t>UMTS</w:t>
      </w:r>
      <w:bookmarkEnd w:id="303"/>
      <w:bookmarkEnd w:id="304"/>
    </w:p>
    <w:p w14:paraId="4A62B6E5" w14:textId="77777777" w:rsidR="00850A53" w:rsidRPr="00153089"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UMTS topics of all releases except UMTS UE conformance aspects </w:t>
      </w:r>
      <w:r>
        <w:rPr>
          <w:rFonts w:ascii="Arial" w:hAnsi="Arial" w:cs="Arial"/>
          <w:color w:val="FF0000"/>
          <w:szCs w:val="18"/>
        </w:rPr>
        <w:t xml:space="preserve">which </w:t>
      </w:r>
      <w:r w:rsidRPr="00153089">
        <w:rPr>
          <w:rFonts w:ascii="Arial" w:hAnsi="Arial" w:cs="Arial"/>
          <w:color w:val="FF0000"/>
          <w:szCs w:val="18"/>
        </w:rPr>
        <w:t xml:space="preserve">are covered under AI13. Topics affecting UMTS </w:t>
      </w:r>
      <w:r w:rsidRPr="00153089">
        <w:rPr>
          <w:rFonts w:ascii="Arial" w:hAnsi="Arial" w:cs="Arial"/>
          <w:color w:val="FF0000"/>
          <w:szCs w:val="18"/>
          <w:u w:val="single"/>
        </w:rPr>
        <w:t>and</w:t>
      </w:r>
      <w:r w:rsidRPr="00153089">
        <w:rPr>
          <w:rFonts w:ascii="Arial" w:hAnsi="Arial" w:cs="Arial"/>
          <w:color w:val="FF0000"/>
          <w:szCs w:val="18"/>
        </w:rPr>
        <w:t xml:space="preserve"> LTE are covered under AI 10.</w:t>
      </w:r>
    </w:p>
    <w:p w14:paraId="2BA1D3C0" w14:textId="77777777" w:rsidR="005D2E1E" w:rsidRDefault="005D2E1E" w:rsidP="005D2E1E">
      <w:pPr>
        <w:pStyle w:val="Heading2"/>
      </w:pPr>
      <w:bookmarkStart w:id="305" w:name="_Toc193744233"/>
      <w:bookmarkStart w:id="306" w:name="_Toc195035565"/>
      <w:r>
        <w:t>12</w:t>
      </w:r>
      <w:r>
        <w:tab/>
        <w:t>GERAN</w:t>
      </w:r>
      <w:bookmarkEnd w:id="305"/>
      <w:bookmarkEnd w:id="306"/>
    </w:p>
    <w:p w14:paraId="668FBB43" w14:textId="77777777" w:rsidR="00850A53"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GERAN topics of all releases except GERAN MS conformance aspects which are covered under AI13. Topics affecting GERAN </w:t>
      </w:r>
      <w:r w:rsidRPr="00153089">
        <w:rPr>
          <w:rFonts w:ascii="Arial" w:hAnsi="Arial" w:cs="Arial"/>
          <w:color w:val="FF0000"/>
          <w:szCs w:val="18"/>
          <w:u w:val="single"/>
        </w:rPr>
        <w:t>and</w:t>
      </w:r>
      <w:r w:rsidRPr="00153089">
        <w:rPr>
          <w:rFonts w:ascii="Arial" w:hAnsi="Arial" w:cs="Arial"/>
          <w:color w:val="FF0000"/>
          <w:szCs w:val="18"/>
        </w:rPr>
        <w:t xml:space="preserve"> UMTS are covered under AI 11.</w:t>
      </w:r>
    </w:p>
    <w:p w14:paraId="4B08CAB0" w14:textId="77777777" w:rsidR="005D2E1E" w:rsidRDefault="005D2E1E" w:rsidP="005D2E1E">
      <w:pPr>
        <w:pStyle w:val="Heading2"/>
      </w:pPr>
      <w:bookmarkStart w:id="307" w:name="_Toc193744234"/>
      <w:bookmarkStart w:id="308" w:name="_Toc195035566"/>
      <w:r>
        <w:t>13</w:t>
      </w:r>
      <w:r>
        <w:tab/>
        <w:t>New, open, closed RAN5 UE Conformance testing WIs and SIs</w:t>
      </w:r>
      <w:bookmarkEnd w:id="307"/>
      <w:bookmarkEnd w:id="308"/>
    </w:p>
    <w:p w14:paraId="46B4919A" w14:textId="77777777" w:rsidR="00850A53" w:rsidRPr="0037712C"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37712C">
        <w:rPr>
          <w:rFonts w:ascii="Arial" w:hAnsi="Arial" w:cs="Arial"/>
          <w:color w:val="FF0000"/>
          <w:szCs w:val="18"/>
        </w:rPr>
        <w:t xml:space="preserve">NOTE: For closed WIs/SIs </w:t>
      </w:r>
      <w:r>
        <w:rPr>
          <w:rFonts w:ascii="Arial" w:hAnsi="Arial" w:cs="Arial"/>
          <w:color w:val="FF0000"/>
          <w:szCs w:val="18"/>
        </w:rPr>
        <w:t xml:space="preserve">of REL-x and before </w:t>
      </w:r>
      <w:r w:rsidRPr="0037712C">
        <w:rPr>
          <w:rFonts w:ascii="Arial" w:hAnsi="Arial" w:cs="Arial"/>
          <w:color w:val="FF0000"/>
          <w:szCs w:val="18"/>
        </w:rPr>
        <w:t xml:space="preserve">and </w:t>
      </w:r>
      <w:r>
        <w:rPr>
          <w:rFonts w:ascii="Arial" w:hAnsi="Arial" w:cs="Arial"/>
          <w:color w:val="FF0000"/>
          <w:szCs w:val="18"/>
        </w:rPr>
        <w:t xml:space="preserve">for </w:t>
      </w:r>
      <w:r w:rsidRPr="0037712C">
        <w:rPr>
          <w:rFonts w:ascii="Arial" w:hAnsi="Arial" w:cs="Arial"/>
          <w:color w:val="FF0000"/>
          <w:szCs w:val="18"/>
        </w:rPr>
        <w:t>TEIx_Test with x&lt;=1</w:t>
      </w:r>
      <w:r>
        <w:rPr>
          <w:rFonts w:ascii="Arial" w:hAnsi="Arial" w:cs="Arial"/>
          <w:color w:val="FF0000"/>
          <w:szCs w:val="18"/>
        </w:rPr>
        <w:t>8</w:t>
      </w:r>
      <w:r w:rsidRPr="0037712C">
        <w:rPr>
          <w:rFonts w:ascii="Arial" w:hAnsi="Arial" w:cs="Arial"/>
          <w:color w:val="FF0000"/>
          <w:szCs w:val="18"/>
        </w:rPr>
        <w:t xml:space="preserve"> see agenda item 14.</w:t>
      </w:r>
    </w:p>
    <w:p w14:paraId="67F47272" w14:textId="77777777" w:rsidR="005D2E1E" w:rsidRDefault="005D2E1E" w:rsidP="005D2E1E">
      <w:pPr>
        <w:pStyle w:val="Heading3"/>
      </w:pPr>
      <w:bookmarkStart w:id="309" w:name="_Toc193744235"/>
      <w:bookmarkStart w:id="310" w:name="_Toc195035567"/>
      <w:r>
        <w:t>13.1</w:t>
      </w:r>
      <w:r>
        <w:tab/>
        <w:t>New WI/SI proposals for UE conformance testing (led by RAN5)</w:t>
      </w:r>
      <w:bookmarkEnd w:id="309"/>
      <w:bookmarkEnd w:id="310"/>
    </w:p>
    <w:p w14:paraId="27D76EAF" w14:textId="77777777" w:rsidR="005D2E1E" w:rsidRDefault="005D2E1E" w:rsidP="005D2E1E">
      <w:pPr>
        <w:rPr>
          <w:rFonts w:ascii="Arial" w:hAnsi="Arial" w:cs="Arial"/>
          <w:b/>
          <w:sz w:val="24"/>
        </w:rPr>
      </w:pPr>
      <w:r>
        <w:rPr>
          <w:rFonts w:ascii="Arial" w:hAnsi="Arial" w:cs="Arial"/>
          <w:b/>
          <w:color w:val="0000FF"/>
          <w:sz w:val="24"/>
        </w:rPr>
        <w:t>RP-250062</w:t>
      </w:r>
      <w:r>
        <w:rPr>
          <w:rFonts w:ascii="Arial" w:hAnsi="Arial" w:cs="Arial"/>
          <w:b/>
          <w:color w:val="0000FF"/>
          <w:sz w:val="24"/>
        </w:rPr>
        <w:tab/>
      </w:r>
      <w:r>
        <w:rPr>
          <w:rFonts w:ascii="Arial" w:hAnsi="Arial" w:cs="Arial"/>
          <w:b/>
          <w:sz w:val="24"/>
        </w:rPr>
        <w:t>New WID on UE Conformance – NR Support for UAV (Uncrewed Aerial Vehicles) plus CT1 aspects</w:t>
      </w:r>
    </w:p>
    <w:p w14:paraId="0EBDFF4D"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Unicom, Qualcomm Incorporated, Nokia</w:t>
      </w:r>
    </w:p>
    <w:p w14:paraId="29F7EAA4" w14:textId="77777777" w:rsidR="005D2E1E" w:rsidRDefault="005D2E1E" w:rsidP="005D2E1E">
      <w:pPr>
        <w:rPr>
          <w:rFonts w:ascii="Arial" w:hAnsi="Arial" w:cs="Arial"/>
          <w:b/>
        </w:rPr>
      </w:pPr>
      <w:r>
        <w:rPr>
          <w:rFonts w:ascii="Arial" w:hAnsi="Arial" w:cs="Arial"/>
          <w:b/>
        </w:rPr>
        <w:t xml:space="preserve">Abstract: </w:t>
      </w:r>
    </w:p>
    <w:p w14:paraId="26F15BDD" w14:textId="77777777" w:rsidR="005D2E1E" w:rsidRDefault="005D2E1E" w:rsidP="005D2E1E">
      <w:r>
        <w:t>tested: RAN2 REL-18 WI NR_UAV and CT1 REL-18 WI UAS_Ph2</w:t>
      </w:r>
    </w:p>
    <w:p w14:paraId="145DEF4D" w14:textId="77777777" w:rsidR="005D2E1E" w:rsidRDefault="005D2E1E" w:rsidP="005D2E1E">
      <w:pPr>
        <w:rPr>
          <w:rFonts w:ascii="Arial" w:hAnsi="Arial" w:cs="Arial"/>
          <w:b/>
        </w:rPr>
      </w:pPr>
      <w:r>
        <w:rPr>
          <w:rFonts w:ascii="Arial" w:hAnsi="Arial" w:cs="Arial"/>
          <w:b/>
        </w:rPr>
        <w:t xml:space="preserve">Discussion: </w:t>
      </w:r>
    </w:p>
    <w:p w14:paraId="72B2116B" w14:textId="77777777" w:rsidR="005D2E1E" w:rsidRDefault="005D2E1E" w:rsidP="005D2E1E">
      <w:r>
        <w:t>AT&amp;T: Endorsement should say for Approval</w:t>
      </w:r>
    </w:p>
    <w:p w14:paraId="34533B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8BED1" w14:textId="77777777" w:rsidR="005D2E1E" w:rsidRDefault="005D2E1E" w:rsidP="005D2E1E">
      <w:pPr>
        <w:rPr>
          <w:rFonts w:ascii="Arial" w:hAnsi="Arial" w:cs="Arial"/>
          <w:b/>
          <w:sz w:val="24"/>
        </w:rPr>
      </w:pPr>
      <w:r>
        <w:rPr>
          <w:rFonts w:ascii="Arial" w:hAnsi="Arial" w:cs="Arial"/>
          <w:b/>
          <w:color w:val="0000FF"/>
          <w:sz w:val="24"/>
        </w:rPr>
        <w:t>RP-250067</w:t>
      </w:r>
      <w:r>
        <w:rPr>
          <w:rFonts w:ascii="Arial" w:hAnsi="Arial" w:cs="Arial"/>
          <w:b/>
          <w:color w:val="0000FF"/>
          <w:sz w:val="24"/>
        </w:rPr>
        <w:tab/>
      </w:r>
      <w:r>
        <w:rPr>
          <w:rFonts w:ascii="Arial" w:hAnsi="Arial" w:cs="Arial"/>
          <w:b/>
          <w:sz w:val="24"/>
        </w:rPr>
        <w:t>New WID on UE Conformance - Access Traffic Steering, Switch and Splitting support in the 5G system architecture; Phase 3</w:t>
      </w:r>
    </w:p>
    <w:p w14:paraId="4E2D585A" w14:textId="77777777" w:rsidR="005D2E1E" w:rsidRDefault="005D2E1E" w:rsidP="005D2E1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CA35B6C" w14:textId="77777777" w:rsidR="005D2E1E" w:rsidRDefault="005D2E1E" w:rsidP="005D2E1E">
      <w:pPr>
        <w:rPr>
          <w:rFonts w:ascii="Arial" w:hAnsi="Arial" w:cs="Arial"/>
          <w:b/>
        </w:rPr>
      </w:pPr>
      <w:r>
        <w:rPr>
          <w:rFonts w:ascii="Arial" w:hAnsi="Arial" w:cs="Arial"/>
          <w:b/>
        </w:rPr>
        <w:t xml:space="preserve">Abstract: </w:t>
      </w:r>
    </w:p>
    <w:p w14:paraId="61F71932" w14:textId="77777777" w:rsidR="005D2E1E" w:rsidRDefault="005D2E1E" w:rsidP="005D2E1E">
      <w:r>
        <w:t>tested: REL-18 CT1 WI ATSSS_Ph3</w:t>
      </w:r>
    </w:p>
    <w:p w14:paraId="5F8E80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9AF26" w14:textId="77777777" w:rsidR="005D2E1E" w:rsidRDefault="005D2E1E" w:rsidP="005D2E1E">
      <w:pPr>
        <w:rPr>
          <w:rFonts w:ascii="Arial" w:hAnsi="Arial" w:cs="Arial"/>
          <w:b/>
          <w:sz w:val="24"/>
        </w:rPr>
      </w:pPr>
      <w:r>
        <w:rPr>
          <w:rFonts w:ascii="Arial" w:hAnsi="Arial" w:cs="Arial"/>
          <w:b/>
          <w:color w:val="0000FF"/>
          <w:sz w:val="24"/>
        </w:rPr>
        <w:t>RP-250249</w:t>
      </w:r>
      <w:r>
        <w:rPr>
          <w:rFonts w:ascii="Arial" w:hAnsi="Arial" w:cs="Arial"/>
          <w:b/>
          <w:color w:val="0000FF"/>
          <w:sz w:val="24"/>
        </w:rPr>
        <w:tab/>
      </w:r>
      <w:r>
        <w:rPr>
          <w:rFonts w:ascii="Arial" w:hAnsi="Arial" w:cs="Arial"/>
          <w:b/>
          <w:sz w:val="24"/>
        </w:rPr>
        <w:t>New WID on UE Conformance - Introduction of Power Class 2 and UE 40MHz Channel Bandwidth in NR band n28</w:t>
      </w:r>
    </w:p>
    <w:p w14:paraId="37F13F03"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CBN</w:t>
      </w:r>
    </w:p>
    <w:p w14:paraId="3D0B39D2" w14:textId="77777777" w:rsidR="005D2E1E" w:rsidRDefault="005D2E1E" w:rsidP="005D2E1E">
      <w:pPr>
        <w:rPr>
          <w:rFonts w:ascii="Arial" w:hAnsi="Arial" w:cs="Arial"/>
          <w:b/>
        </w:rPr>
      </w:pPr>
      <w:r>
        <w:rPr>
          <w:rFonts w:ascii="Arial" w:hAnsi="Arial" w:cs="Arial"/>
          <w:b/>
        </w:rPr>
        <w:t xml:space="preserve">Abstract: </w:t>
      </w:r>
    </w:p>
    <w:p w14:paraId="72B5FE0F" w14:textId="77777777" w:rsidR="005D2E1E" w:rsidRDefault="005D2E1E" w:rsidP="005D2E1E">
      <w:r>
        <w:t>tested: REL-19 WI NR_n28_PC2_40MHz_CBW-Core</w:t>
      </w:r>
    </w:p>
    <w:p w14:paraId="4AE07E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A7617" w14:textId="77777777" w:rsidR="005D2E1E" w:rsidRDefault="005D2E1E" w:rsidP="005D2E1E">
      <w:pPr>
        <w:rPr>
          <w:rFonts w:ascii="Arial" w:hAnsi="Arial" w:cs="Arial"/>
          <w:b/>
          <w:sz w:val="24"/>
        </w:rPr>
      </w:pPr>
      <w:r>
        <w:rPr>
          <w:rFonts w:ascii="Arial" w:hAnsi="Arial" w:cs="Arial"/>
          <w:b/>
          <w:color w:val="0000FF"/>
          <w:sz w:val="24"/>
        </w:rPr>
        <w:t>RP-250452</w:t>
      </w:r>
      <w:r>
        <w:rPr>
          <w:rFonts w:ascii="Arial" w:hAnsi="Arial" w:cs="Arial"/>
          <w:b/>
          <w:color w:val="0000FF"/>
          <w:sz w:val="24"/>
        </w:rPr>
        <w:tab/>
      </w:r>
      <w:r>
        <w:rPr>
          <w:rFonts w:ascii="Arial" w:hAnsi="Arial" w:cs="Arial"/>
          <w:b/>
          <w:sz w:val="24"/>
        </w:rPr>
        <w:t>New WID on UE Conformance - New Rel-19 NR CA and DC; and NR and LTE DC Configurations</w:t>
      </w:r>
    </w:p>
    <w:p w14:paraId="26711E95"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5CAF05E1" w14:textId="77777777" w:rsidR="005D2E1E" w:rsidRDefault="005D2E1E" w:rsidP="005D2E1E">
      <w:pPr>
        <w:rPr>
          <w:rFonts w:ascii="Arial" w:hAnsi="Arial" w:cs="Arial"/>
          <w:b/>
        </w:rPr>
      </w:pPr>
      <w:r>
        <w:rPr>
          <w:rFonts w:ascii="Arial" w:hAnsi="Arial" w:cs="Arial"/>
          <w:b/>
        </w:rPr>
        <w:t xml:space="preserve">Abstract: </w:t>
      </w:r>
    </w:p>
    <w:p w14:paraId="41817B14" w14:textId="77777777" w:rsidR="005D2E1E" w:rsidRDefault="005D2E1E" w:rsidP="005D2E1E">
      <w:r>
        <w:t>WID corresponding to endorsed R5-251109; testing: RAN4 REL-19 WI DC_R19_xBLTE_yBNR-Core, NR_CADC_SUL_R19-Core</w:t>
      </w:r>
    </w:p>
    <w:p w14:paraId="1F5B8F26" w14:textId="77777777" w:rsidR="005D2E1E" w:rsidRDefault="005D2E1E" w:rsidP="005D2E1E">
      <w:pPr>
        <w:rPr>
          <w:rFonts w:ascii="Arial" w:hAnsi="Arial" w:cs="Arial"/>
          <w:b/>
        </w:rPr>
      </w:pPr>
      <w:r>
        <w:rPr>
          <w:rFonts w:ascii="Arial" w:hAnsi="Arial" w:cs="Arial"/>
          <w:b/>
        </w:rPr>
        <w:t xml:space="preserve">Discussion: </w:t>
      </w:r>
    </w:p>
    <w:p w14:paraId="168F7954" w14:textId="77777777" w:rsidR="005D2E1E" w:rsidRDefault="005D2E1E" w:rsidP="005D2E1E">
      <w:r>
        <w:t>MCC: R5-251109 was not available on Tue of the RAN5 meeting so how was it possible to agree such a WID proposal in RAN5?</w:t>
      </w:r>
    </w:p>
    <w:p w14:paraId="192E3ACC" w14:textId="77777777" w:rsidR="005D2E1E" w:rsidRDefault="005D2E1E" w:rsidP="005D2E1E">
      <w:r>
        <w:t>RAN5 chair: was planned to be submitted to RAN #106 in RP-243094</w:t>
      </w:r>
    </w:p>
    <w:p w14:paraId="1D926F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05E6E" w14:textId="77777777" w:rsidR="005D2E1E" w:rsidRDefault="005D2E1E" w:rsidP="005D2E1E">
      <w:pPr>
        <w:pStyle w:val="Heading3"/>
      </w:pPr>
      <w:bookmarkStart w:id="311" w:name="_Toc193744236"/>
      <w:bookmarkStart w:id="312" w:name="_Toc195035568"/>
      <w:r>
        <w:t>13.2</w:t>
      </w:r>
      <w:r>
        <w:tab/>
        <w:t>Open Rel-16 WIs</w:t>
      </w:r>
      <w:bookmarkEnd w:id="311"/>
      <w:bookmarkEnd w:id="312"/>
    </w:p>
    <w:p w14:paraId="0FF35B36" w14:textId="77777777" w:rsidR="005D2E1E" w:rsidRDefault="005D2E1E" w:rsidP="005D2E1E">
      <w:pPr>
        <w:pStyle w:val="Heading4"/>
      </w:pPr>
      <w:bookmarkStart w:id="313" w:name="_Toc193744237"/>
      <w:bookmarkStart w:id="314" w:name="_Toc195035569"/>
      <w:r>
        <w:t>13.2.1</w:t>
      </w:r>
      <w:r>
        <w:tab/>
        <w:t>UE Conf. Test Aspects - Rel-16 NR CA and DC; and NR and LTE DC Configurations [NR_CADC_NR_LTE_DC_R16-UEConTest]</w:t>
      </w:r>
      <w:bookmarkEnd w:id="313"/>
      <w:bookmarkEnd w:id="314"/>
    </w:p>
    <w:p w14:paraId="05FED168" w14:textId="77777777" w:rsidR="005D2E1E" w:rsidRDefault="005D2E1E" w:rsidP="005D2E1E">
      <w:pPr>
        <w:rPr>
          <w:rFonts w:ascii="Arial" w:hAnsi="Arial" w:cs="Arial"/>
          <w:b/>
          <w:sz w:val="24"/>
        </w:rPr>
      </w:pPr>
      <w:r>
        <w:rPr>
          <w:rFonts w:ascii="Arial" w:hAnsi="Arial" w:cs="Arial"/>
          <w:b/>
          <w:color w:val="0000FF"/>
          <w:sz w:val="24"/>
        </w:rPr>
        <w:t>RP-250250</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1BB42B6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9F186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DE68C" w14:textId="77777777" w:rsidR="005D2E1E" w:rsidRDefault="005D2E1E" w:rsidP="005D2E1E">
      <w:pPr>
        <w:rPr>
          <w:rFonts w:ascii="Arial" w:hAnsi="Arial" w:cs="Arial"/>
          <w:b/>
          <w:sz w:val="24"/>
        </w:rPr>
      </w:pPr>
      <w:r>
        <w:rPr>
          <w:rFonts w:ascii="Arial" w:hAnsi="Arial" w:cs="Arial"/>
          <w:b/>
          <w:color w:val="0000FF"/>
          <w:sz w:val="24"/>
        </w:rPr>
        <w:t>RP-250666</w:t>
      </w:r>
      <w:r>
        <w:rPr>
          <w:rFonts w:ascii="Arial" w:hAnsi="Arial" w:cs="Arial"/>
          <w:b/>
          <w:color w:val="0000FF"/>
          <w:sz w:val="24"/>
        </w:rPr>
        <w:tab/>
      </w:r>
      <w:r>
        <w:rPr>
          <w:rFonts w:ascii="Arial" w:hAnsi="Arial" w:cs="Arial"/>
          <w:b/>
          <w:sz w:val="24"/>
        </w:rPr>
        <w:t>CR Pack on NR_CADC_NR_LTE_DC_R16-UEConTest</w:t>
      </w:r>
    </w:p>
    <w:p w14:paraId="1D426D7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6F2C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DA28A" w14:textId="77777777" w:rsidR="005D2E1E" w:rsidRDefault="005D2E1E" w:rsidP="005D2E1E">
      <w:pPr>
        <w:pStyle w:val="Heading4"/>
      </w:pPr>
      <w:bookmarkStart w:id="315" w:name="_Toc193744238"/>
      <w:bookmarkStart w:id="316" w:name="_Toc195035570"/>
      <w:r>
        <w:lastRenderedPageBreak/>
        <w:t>13.2.2</w:t>
      </w:r>
      <w:r>
        <w:tab/>
        <w:t>UE Conf. Test Aspects - 5G V2X with NR sidelink [RAN5 WI: 5G_V2X_NRSL_eV2XARC-UEConTest]</w:t>
      </w:r>
      <w:bookmarkEnd w:id="315"/>
      <w:bookmarkEnd w:id="316"/>
    </w:p>
    <w:p w14:paraId="4C51882F" w14:textId="77777777" w:rsidR="005D2E1E" w:rsidRDefault="005D2E1E" w:rsidP="005D2E1E">
      <w:pPr>
        <w:rPr>
          <w:rFonts w:ascii="Arial" w:hAnsi="Arial" w:cs="Arial"/>
          <w:b/>
          <w:sz w:val="24"/>
        </w:rPr>
      </w:pPr>
      <w:r>
        <w:rPr>
          <w:rFonts w:ascii="Arial" w:hAnsi="Arial" w:cs="Arial"/>
          <w:b/>
          <w:color w:val="0000FF"/>
          <w:sz w:val="24"/>
        </w:rPr>
        <w:t>RP-250440</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6EE25D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D20227C" w14:textId="77777777" w:rsidR="005D2E1E" w:rsidRDefault="005D2E1E" w:rsidP="005D2E1E">
      <w:pPr>
        <w:rPr>
          <w:rFonts w:ascii="Arial" w:hAnsi="Arial" w:cs="Arial"/>
          <w:b/>
        </w:rPr>
      </w:pPr>
      <w:r>
        <w:rPr>
          <w:rFonts w:ascii="Arial" w:hAnsi="Arial" w:cs="Arial"/>
          <w:b/>
        </w:rPr>
        <w:t xml:space="preserve">Abstract: </w:t>
      </w:r>
    </w:p>
    <w:p w14:paraId="54D7DEC4" w14:textId="77777777" w:rsidR="005D2E1E" w:rsidRDefault="005D2E1E" w:rsidP="005D2E1E">
      <w:r>
        <w:t>Completion: 87% (+2%); Target: Jun 2025</w:t>
      </w:r>
    </w:p>
    <w:p w14:paraId="7889D8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1860C" w14:textId="77777777" w:rsidR="005D2E1E" w:rsidRDefault="005D2E1E" w:rsidP="005D2E1E">
      <w:pPr>
        <w:rPr>
          <w:rFonts w:ascii="Arial" w:hAnsi="Arial" w:cs="Arial"/>
          <w:b/>
          <w:sz w:val="24"/>
        </w:rPr>
      </w:pPr>
      <w:r>
        <w:rPr>
          <w:rFonts w:ascii="Arial" w:hAnsi="Arial" w:cs="Arial"/>
          <w:b/>
          <w:color w:val="0000FF"/>
          <w:sz w:val="24"/>
        </w:rPr>
        <w:t>RP-250667</w:t>
      </w:r>
      <w:r>
        <w:rPr>
          <w:rFonts w:ascii="Arial" w:hAnsi="Arial" w:cs="Arial"/>
          <w:b/>
          <w:color w:val="0000FF"/>
          <w:sz w:val="24"/>
        </w:rPr>
        <w:tab/>
      </w:r>
      <w:r>
        <w:rPr>
          <w:rFonts w:ascii="Arial" w:hAnsi="Arial" w:cs="Arial"/>
          <w:b/>
          <w:sz w:val="24"/>
        </w:rPr>
        <w:t>CR Pack on 5G_V2X_NRSL_eV2XARC-UEConTest - Pack 1/2</w:t>
      </w:r>
    </w:p>
    <w:p w14:paraId="7BC0654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FA5CB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39F24" w14:textId="77777777" w:rsidR="005D2E1E" w:rsidRDefault="005D2E1E" w:rsidP="005D2E1E">
      <w:pPr>
        <w:rPr>
          <w:rFonts w:ascii="Arial" w:hAnsi="Arial" w:cs="Arial"/>
          <w:b/>
          <w:sz w:val="24"/>
        </w:rPr>
      </w:pPr>
      <w:r>
        <w:rPr>
          <w:rFonts w:ascii="Arial" w:hAnsi="Arial" w:cs="Arial"/>
          <w:b/>
          <w:color w:val="0000FF"/>
          <w:sz w:val="24"/>
        </w:rPr>
        <w:t>RP-250668</w:t>
      </w:r>
      <w:r>
        <w:rPr>
          <w:rFonts w:ascii="Arial" w:hAnsi="Arial" w:cs="Arial"/>
          <w:b/>
          <w:color w:val="0000FF"/>
          <w:sz w:val="24"/>
        </w:rPr>
        <w:tab/>
      </w:r>
      <w:r>
        <w:rPr>
          <w:rFonts w:ascii="Arial" w:hAnsi="Arial" w:cs="Arial"/>
          <w:b/>
          <w:sz w:val="24"/>
        </w:rPr>
        <w:t>CR Pack on 5G_V2X_NRSL_eV2XARC-UEConTest - Pack 2/2</w:t>
      </w:r>
    </w:p>
    <w:p w14:paraId="3CBCE69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E635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5934B" w14:textId="77777777" w:rsidR="005D2E1E" w:rsidRDefault="005D2E1E" w:rsidP="005D2E1E">
      <w:pPr>
        <w:pStyle w:val="Heading4"/>
      </w:pPr>
      <w:bookmarkStart w:id="317" w:name="_Toc193744239"/>
      <w:bookmarkStart w:id="318" w:name="_Toc195035571"/>
      <w:r>
        <w:t>13.2.3</w:t>
      </w:r>
      <w:r>
        <w:tab/>
        <w:t>UE Conf. Test Aspects - NR-based access to unlicensed spectrum [RAN5 WI: NR_unlic-UEConTest]</w:t>
      </w:r>
      <w:bookmarkEnd w:id="317"/>
      <w:bookmarkEnd w:id="318"/>
    </w:p>
    <w:p w14:paraId="1440832F" w14:textId="77777777" w:rsidR="005D2E1E" w:rsidRDefault="005D2E1E" w:rsidP="005D2E1E">
      <w:pPr>
        <w:rPr>
          <w:rFonts w:ascii="Arial" w:hAnsi="Arial" w:cs="Arial"/>
          <w:b/>
          <w:sz w:val="24"/>
        </w:rPr>
      </w:pPr>
      <w:r>
        <w:rPr>
          <w:rFonts w:ascii="Arial" w:hAnsi="Arial" w:cs="Arial"/>
          <w:b/>
          <w:color w:val="0000FF"/>
          <w:sz w:val="24"/>
        </w:rPr>
        <w:t>RP-250393</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09F55AE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4ABEAB7" w14:textId="77777777" w:rsidR="005D2E1E" w:rsidRDefault="005D2E1E" w:rsidP="005D2E1E">
      <w:pPr>
        <w:rPr>
          <w:rFonts w:ascii="Arial" w:hAnsi="Arial" w:cs="Arial"/>
          <w:b/>
        </w:rPr>
      </w:pPr>
      <w:r>
        <w:rPr>
          <w:rFonts w:ascii="Arial" w:hAnsi="Arial" w:cs="Arial"/>
          <w:b/>
        </w:rPr>
        <w:t xml:space="preserve">Abstract: </w:t>
      </w:r>
    </w:p>
    <w:p w14:paraId="72582FD1" w14:textId="77777777" w:rsidR="005D2E1E" w:rsidRDefault="005D2E1E" w:rsidP="005D2E1E">
      <w:r>
        <w:t>Overall 100%</w:t>
      </w:r>
    </w:p>
    <w:p w14:paraId="3C2F4DC0" w14:textId="77777777" w:rsidR="005D2E1E" w:rsidRDefault="005D2E1E" w:rsidP="005D2E1E">
      <w:pPr>
        <w:rPr>
          <w:rFonts w:ascii="Arial" w:hAnsi="Arial" w:cs="Arial"/>
          <w:b/>
        </w:rPr>
      </w:pPr>
      <w:r>
        <w:rPr>
          <w:rFonts w:ascii="Arial" w:hAnsi="Arial" w:cs="Arial"/>
          <w:b/>
        </w:rPr>
        <w:t xml:space="preserve">Discussion: </w:t>
      </w:r>
    </w:p>
    <w:p w14:paraId="7DC69D15" w14:textId="77777777" w:rsidR="005D2E1E" w:rsidRDefault="005D2E1E" w:rsidP="005D2E1E">
      <w:r>
        <w:t>conclusion: WI is completed</w:t>
      </w:r>
    </w:p>
    <w:p w14:paraId="478522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3A805" w14:textId="77777777" w:rsidR="005D2E1E" w:rsidRDefault="005D2E1E" w:rsidP="005D2E1E">
      <w:pPr>
        <w:rPr>
          <w:rFonts w:ascii="Arial" w:hAnsi="Arial" w:cs="Arial"/>
          <w:b/>
          <w:sz w:val="24"/>
        </w:rPr>
      </w:pPr>
      <w:r>
        <w:rPr>
          <w:rFonts w:ascii="Arial" w:hAnsi="Arial" w:cs="Arial"/>
          <w:b/>
          <w:color w:val="0000FF"/>
          <w:sz w:val="24"/>
        </w:rPr>
        <w:t>RP-250669</w:t>
      </w:r>
      <w:r>
        <w:rPr>
          <w:rFonts w:ascii="Arial" w:hAnsi="Arial" w:cs="Arial"/>
          <w:b/>
          <w:color w:val="0000FF"/>
          <w:sz w:val="24"/>
        </w:rPr>
        <w:tab/>
      </w:r>
      <w:r>
        <w:rPr>
          <w:rFonts w:ascii="Arial" w:hAnsi="Arial" w:cs="Arial"/>
          <w:b/>
          <w:sz w:val="24"/>
        </w:rPr>
        <w:t>CR Pack on NR_unlic-UEConTest - Pack 1/2</w:t>
      </w:r>
    </w:p>
    <w:p w14:paraId="10A1BA7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7AF0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86B97" w14:textId="77777777" w:rsidR="005D2E1E" w:rsidRDefault="005D2E1E" w:rsidP="005D2E1E">
      <w:pPr>
        <w:rPr>
          <w:rFonts w:ascii="Arial" w:hAnsi="Arial" w:cs="Arial"/>
          <w:b/>
          <w:sz w:val="24"/>
        </w:rPr>
      </w:pPr>
      <w:r>
        <w:rPr>
          <w:rFonts w:ascii="Arial" w:hAnsi="Arial" w:cs="Arial"/>
          <w:b/>
          <w:color w:val="0000FF"/>
          <w:sz w:val="24"/>
        </w:rPr>
        <w:t>RP-250670</w:t>
      </w:r>
      <w:r>
        <w:rPr>
          <w:rFonts w:ascii="Arial" w:hAnsi="Arial" w:cs="Arial"/>
          <w:b/>
          <w:color w:val="0000FF"/>
          <w:sz w:val="24"/>
        </w:rPr>
        <w:tab/>
      </w:r>
      <w:r>
        <w:rPr>
          <w:rFonts w:ascii="Arial" w:hAnsi="Arial" w:cs="Arial"/>
          <w:b/>
          <w:sz w:val="24"/>
        </w:rPr>
        <w:t>CR Pack on NR_unlic-UEConTest - Pack 2/2</w:t>
      </w:r>
    </w:p>
    <w:p w14:paraId="50C456F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4A57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E7F92" w14:textId="77777777" w:rsidR="005D2E1E" w:rsidRDefault="005D2E1E" w:rsidP="005D2E1E">
      <w:pPr>
        <w:rPr>
          <w:rFonts w:ascii="Arial" w:hAnsi="Arial" w:cs="Arial"/>
          <w:b/>
          <w:sz w:val="24"/>
        </w:rPr>
      </w:pPr>
      <w:r>
        <w:rPr>
          <w:rFonts w:ascii="Arial" w:hAnsi="Arial" w:cs="Arial"/>
          <w:b/>
          <w:color w:val="0000FF"/>
          <w:sz w:val="24"/>
        </w:rPr>
        <w:t>RP-250394</w:t>
      </w:r>
      <w:r>
        <w:rPr>
          <w:rFonts w:ascii="Arial" w:hAnsi="Arial" w:cs="Arial"/>
          <w:b/>
          <w:color w:val="0000FF"/>
          <w:sz w:val="24"/>
        </w:rPr>
        <w:tab/>
      </w:r>
      <w:r>
        <w:rPr>
          <w:rFonts w:ascii="Arial" w:hAnsi="Arial" w:cs="Arial"/>
          <w:b/>
          <w:sz w:val="24"/>
        </w:rPr>
        <w:t>Revised WID on UE Conformance Test Aspects for NR-based Access to Unlicensed Spectrum</w:t>
      </w:r>
    </w:p>
    <w:p w14:paraId="1F10C4C8"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Technologies Int</w:t>
      </w:r>
    </w:p>
    <w:p w14:paraId="6159DDBC" w14:textId="77777777" w:rsidR="005D2E1E" w:rsidRDefault="005D2E1E" w:rsidP="005D2E1E">
      <w:pPr>
        <w:rPr>
          <w:rFonts w:ascii="Arial" w:hAnsi="Arial" w:cs="Arial"/>
          <w:b/>
        </w:rPr>
      </w:pPr>
      <w:r>
        <w:rPr>
          <w:rFonts w:ascii="Arial" w:hAnsi="Arial" w:cs="Arial"/>
          <w:b/>
        </w:rPr>
        <w:t xml:space="preserve">Abstract: </w:t>
      </w:r>
    </w:p>
    <w:p w14:paraId="4F9C4E29" w14:textId="77777777" w:rsidR="005D2E1E" w:rsidRDefault="005D2E1E" w:rsidP="005D2E1E">
      <w:r>
        <w:t>WI is getting completed. updated TCD and un-impacted specs removed</w:t>
      </w:r>
    </w:p>
    <w:p w14:paraId="3A6F6512" w14:textId="77777777" w:rsidR="005D2E1E" w:rsidRDefault="005D2E1E" w:rsidP="005D2E1E">
      <w:pPr>
        <w:rPr>
          <w:rFonts w:ascii="Arial" w:hAnsi="Arial" w:cs="Arial"/>
          <w:b/>
        </w:rPr>
      </w:pPr>
      <w:r>
        <w:rPr>
          <w:rFonts w:ascii="Arial" w:hAnsi="Arial" w:cs="Arial"/>
          <w:b/>
        </w:rPr>
        <w:t xml:space="preserve">Discussion: </w:t>
      </w:r>
    </w:p>
    <w:p w14:paraId="5E8525C6" w14:textId="77777777" w:rsidR="005D2E1E" w:rsidRDefault="005D2E1E" w:rsidP="005D2E1E">
      <w:r>
        <w:t>MCC: target dates changed from RAN #94 to RAN #107, 38.509 removed as affected spec</w:t>
      </w:r>
    </w:p>
    <w:p w14:paraId="35070C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D0F79" w14:textId="77777777" w:rsidR="005D2E1E" w:rsidRDefault="005D2E1E" w:rsidP="005D2E1E">
      <w:pPr>
        <w:pStyle w:val="Heading4"/>
      </w:pPr>
      <w:bookmarkStart w:id="319" w:name="_Toc193744240"/>
      <w:bookmarkStart w:id="320" w:name="_Toc195035572"/>
      <w:r>
        <w:t>13.2.4</w:t>
      </w:r>
      <w:r>
        <w:tab/>
        <w:t>UE Conf. Test Aspects - NR RRM enhancements [RAN5 WI: NR_RRM_enh-UEConTest]</w:t>
      </w:r>
      <w:bookmarkEnd w:id="319"/>
      <w:bookmarkEnd w:id="320"/>
    </w:p>
    <w:p w14:paraId="5AC7869F" w14:textId="77777777" w:rsidR="005D2E1E" w:rsidRDefault="005D2E1E" w:rsidP="005D2E1E">
      <w:pPr>
        <w:rPr>
          <w:rFonts w:ascii="Arial" w:hAnsi="Arial" w:cs="Arial"/>
          <w:b/>
          <w:sz w:val="24"/>
        </w:rPr>
      </w:pPr>
      <w:r>
        <w:rPr>
          <w:rFonts w:ascii="Arial" w:hAnsi="Arial" w:cs="Arial"/>
          <w:b/>
          <w:color w:val="0000FF"/>
          <w:sz w:val="24"/>
        </w:rPr>
        <w:t>RP-250110</w:t>
      </w:r>
      <w:r>
        <w:rPr>
          <w:rFonts w:ascii="Arial" w:hAnsi="Arial" w:cs="Arial"/>
          <w:b/>
          <w:color w:val="0000FF"/>
          <w:sz w:val="24"/>
        </w:rPr>
        <w:tab/>
      </w:r>
      <w:r>
        <w:rPr>
          <w:rFonts w:ascii="Arial" w:hAnsi="Arial" w:cs="Arial"/>
          <w:b/>
          <w:sz w:val="24"/>
        </w:rPr>
        <w:t>Status Report - UE Conformance Test Aspects - NR RRM enhancements</w:t>
      </w:r>
    </w:p>
    <w:p w14:paraId="338470A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7AE2B0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16610" w14:textId="77777777" w:rsidR="005D2E1E" w:rsidRDefault="005D2E1E" w:rsidP="005D2E1E">
      <w:pPr>
        <w:rPr>
          <w:rFonts w:ascii="Arial" w:hAnsi="Arial" w:cs="Arial"/>
          <w:b/>
          <w:sz w:val="24"/>
        </w:rPr>
      </w:pPr>
      <w:r>
        <w:rPr>
          <w:rFonts w:ascii="Arial" w:hAnsi="Arial" w:cs="Arial"/>
          <w:b/>
          <w:color w:val="0000FF"/>
          <w:sz w:val="24"/>
        </w:rPr>
        <w:t>RP-250671</w:t>
      </w:r>
      <w:r>
        <w:rPr>
          <w:rFonts w:ascii="Arial" w:hAnsi="Arial" w:cs="Arial"/>
          <w:b/>
          <w:color w:val="0000FF"/>
          <w:sz w:val="24"/>
        </w:rPr>
        <w:tab/>
      </w:r>
      <w:r>
        <w:rPr>
          <w:rFonts w:ascii="Arial" w:hAnsi="Arial" w:cs="Arial"/>
          <w:b/>
          <w:sz w:val="24"/>
        </w:rPr>
        <w:t>CR Pack on NR_RRM_enh-UEConTest</w:t>
      </w:r>
    </w:p>
    <w:p w14:paraId="16055EB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1033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21F10" w14:textId="77777777" w:rsidR="005D2E1E" w:rsidRDefault="005D2E1E" w:rsidP="005D2E1E">
      <w:pPr>
        <w:pStyle w:val="Heading3"/>
      </w:pPr>
      <w:bookmarkStart w:id="321" w:name="_Toc193744241"/>
      <w:bookmarkStart w:id="322" w:name="_Toc195035573"/>
      <w:r>
        <w:t>13.3</w:t>
      </w:r>
      <w:r>
        <w:tab/>
        <w:t>Open Rel-17 WIs</w:t>
      </w:r>
      <w:bookmarkEnd w:id="321"/>
      <w:bookmarkEnd w:id="322"/>
    </w:p>
    <w:p w14:paraId="2D8EA618" w14:textId="77777777" w:rsidR="005D2E1E" w:rsidRDefault="005D2E1E" w:rsidP="005D2E1E">
      <w:pPr>
        <w:pStyle w:val="Heading4"/>
      </w:pPr>
      <w:bookmarkStart w:id="323" w:name="_Toc193744242"/>
      <w:bookmarkStart w:id="324" w:name="_Toc195035574"/>
      <w:r>
        <w:t>13.3.1</w:t>
      </w:r>
      <w:r>
        <w:tab/>
        <w:t>UE Conf. - Rel-17 NR CA and DC; and NR and LTE DC Config. [RAN5 WI: NR_CADC_NR_LTE_DC_R17-UEConTest]</w:t>
      </w:r>
      <w:bookmarkEnd w:id="323"/>
      <w:bookmarkEnd w:id="324"/>
    </w:p>
    <w:p w14:paraId="5486B52B" w14:textId="77777777" w:rsidR="005D2E1E" w:rsidRDefault="005D2E1E" w:rsidP="005D2E1E">
      <w:pPr>
        <w:rPr>
          <w:rFonts w:ascii="Arial" w:hAnsi="Arial" w:cs="Arial"/>
          <w:b/>
          <w:sz w:val="24"/>
        </w:rPr>
      </w:pPr>
      <w:r>
        <w:rPr>
          <w:rFonts w:ascii="Arial" w:hAnsi="Arial" w:cs="Arial"/>
          <w:b/>
          <w:color w:val="0000FF"/>
          <w:sz w:val="24"/>
        </w:rPr>
        <w:t>RP-250441</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4EE1134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AD70C6" w14:textId="77777777" w:rsidR="005D2E1E" w:rsidRDefault="005D2E1E" w:rsidP="005D2E1E">
      <w:pPr>
        <w:rPr>
          <w:rFonts w:ascii="Arial" w:hAnsi="Arial" w:cs="Arial"/>
          <w:b/>
        </w:rPr>
      </w:pPr>
      <w:r>
        <w:rPr>
          <w:rFonts w:ascii="Arial" w:hAnsi="Arial" w:cs="Arial"/>
          <w:b/>
        </w:rPr>
        <w:t xml:space="preserve">Abstract: </w:t>
      </w:r>
    </w:p>
    <w:p w14:paraId="37CC1793" w14:textId="77777777" w:rsidR="005D2E1E" w:rsidRDefault="005D2E1E" w:rsidP="005D2E1E">
      <w:r>
        <w:t>Completion: 11%; Target: Dec 2025</w:t>
      </w:r>
    </w:p>
    <w:p w14:paraId="2BB12C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F839D" w14:textId="77777777" w:rsidR="005D2E1E" w:rsidRDefault="005D2E1E" w:rsidP="005D2E1E">
      <w:pPr>
        <w:rPr>
          <w:rFonts w:ascii="Arial" w:hAnsi="Arial" w:cs="Arial"/>
          <w:b/>
          <w:sz w:val="24"/>
        </w:rPr>
      </w:pPr>
      <w:r>
        <w:rPr>
          <w:rFonts w:ascii="Arial" w:hAnsi="Arial" w:cs="Arial"/>
          <w:b/>
          <w:color w:val="0000FF"/>
          <w:sz w:val="24"/>
        </w:rPr>
        <w:t>RP-250672</w:t>
      </w:r>
      <w:r>
        <w:rPr>
          <w:rFonts w:ascii="Arial" w:hAnsi="Arial" w:cs="Arial"/>
          <w:b/>
          <w:color w:val="0000FF"/>
          <w:sz w:val="24"/>
        </w:rPr>
        <w:tab/>
      </w:r>
      <w:r>
        <w:rPr>
          <w:rFonts w:ascii="Arial" w:hAnsi="Arial" w:cs="Arial"/>
          <w:b/>
          <w:sz w:val="24"/>
        </w:rPr>
        <w:t>CR Pack on NR_CADC_NR_LTE_DC_R17-UEConTest</w:t>
      </w:r>
    </w:p>
    <w:p w14:paraId="5368EEB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9B6DD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11517" w14:textId="77777777" w:rsidR="005D2E1E" w:rsidRDefault="005D2E1E" w:rsidP="005D2E1E">
      <w:pPr>
        <w:pStyle w:val="Heading4"/>
      </w:pPr>
      <w:bookmarkStart w:id="325" w:name="_Toc193744243"/>
      <w:bookmarkStart w:id="326" w:name="_Toc195035575"/>
      <w:r>
        <w:t>13.3.2</w:t>
      </w:r>
      <w:r>
        <w:tab/>
        <w:t>UE Conf. - Rel-17 PC2 UE for NR inter-band CA/DC with or without SUL conf. with x (6&gt;=x&gt;2) bands DL and y (y=1, 2) bands UL [RAN5 WI: NR_UE_PC2_R17_CADC_SUL_xBDL_yBUL-UEConTest]</w:t>
      </w:r>
      <w:bookmarkEnd w:id="325"/>
      <w:bookmarkEnd w:id="326"/>
    </w:p>
    <w:p w14:paraId="3422DA50" w14:textId="77777777" w:rsidR="005D2E1E" w:rsidRDefault="005D2E1E" w:rsidP="005D2E1E">
      <w:pPr>
        <w:rPr>
          <w:rFonts w:ascii="Arial" w:hAnsi="Arial" w:cs="Arial"/>
          <w:b/>
          <w:sz w:val="24"/>
        </w:rPr>
      </w:pPr>
      <w:r>
        <w:rPr>
          <w:rFonts w:ascii="Arial" w:hAnsi="Arial" w:cs="Arial"/>
          <w:b/>
          <w:color w:val="0000FF"/>
          <w:sz w:val="24"/>
        </w:rPr>
        <w:t>RP-250442</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381E096D"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5C76AF" w14:textId="77777777" w:rsidR="005D2E1E" w:rsidRDefault="005D2E1E" w:rsidP="005D2E1E">
      <w:pPr>
        <w:rPr>
          <w:rFonts w:ascii="Arial" w:hAnsi="Arial" w:cs="Arial"/>
          <w:b/>
        </w:rPr>
      </w:pPr>
      <w:r>
        <w:rPr>
          <w:rFonts w:ascii="Arial" w:hAnsi="Arial" w:cs="Arial"/>
          <w:b/>
        </w:rPr>
        <w:t xml:space="preserve">Abstract: </w:t>
      </w:r>
    </w:p>
    <w:p w14:paraId="3D41FA7B" w14:textId="77777777" w:rsidR="005D2E1E" w:rsidRDefault="005D2E1E" w:rsidP="005D2E1E">
      <w:r>
        <w:t>Completion: 20% (+11%); Target: Jun 2025</w:t>
      </w:r>
    </w:p>
    <w:p w14:paraId="273311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67DE" w14:textId="77777777" w:rsidR="005D2E1E" w:rsidRDefault="005D2E1E" w:rsidP="005D2E1E">
      <w:pPr>
        <w:rPr>
          <w:rFonts w:ascii="Arial" w:hAnsi="Arial" w:cs="Arial"/>
          <w:b/>
          <w:sz w:val="24"/>
        </w:rPr>
      </w:pPr>
      <w:r>
        <w:rPr>
          <w:rFonts w:ascii="Arial" w:hAnsi="Arial" w:cs="Arial"/>
          <w:b/>
          <w:color w:val="0000FF"/>
          <w:sz w:val="24"/>
        </w:rPr>
        <w:t>RP-250673</w:t>
      </w:r>
      <w:r>
        <w:rPr>
          <w:rFonts w:ascii="Arial" w:hAnsi="Arial" w:cs="Arial"/>
          <w:b/>
          <w:color w:val="0000FF"/>
          <w:sz w:val="24"/>
        </w:rPr>
        <w:tab/>
      </w:r>
      <w:r>
        <w:rPr>
          <w:rFonts w:ascii="Arial" w:hAnsi="Arial" w:cs="Arial"/>
          <w:b/>
          <w:sz w:val="24"/>
        </w:rPr>
        <w:t>CR Pack on NR_UE_PC2_R17_CADC_SUL_xBDL_yBUL-UEConTest</w:t>
      </w:r>
    </w:p>
    <w:p w14:paraId="0E81AB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91D7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6CBB0" w14:textId="77777777" w:rsidR="005D2E1E" w:rsidRDefault="005D2E1E" w:rsidP="005D2E1E">
      <w:pPr>
        <w:rPr>
          <w:rFonts w:ascii="Arial" w:hAnsi="Arial" w:cs="Arial"/>
          <w:b/>
          <w:sz w:val="24"/>
        </w:rPr>
      </w:pPr>
      <w:r>
        <w:rPr>
          <w:rFonts w:ascii="Arial" w:hAnsi="Arial" w:cs="Arial"/>
          <w:b/>
          <w:color w:val="0000FF"/>
          <w:sz w:val="24"/>
        </w:rPr>
        <w:t>RP-250443</w:t>
      </w:r>
      <w:r>
        <w:rPr>
          <w:rFonts w:ascii="Arial" w:hAnsi="Arial" w:cs="Arial"/>
          <w:b/>
          <w:color w:val="0000FF"/>
          <w:sz w:val="24"/>
        </w:rPr>
        <w:tab/>
      </w:r>
      <w:r>
        <w:rPr>
          <w:rFonts w:ascii="Arial" w:hAnsi="Arial" w:cs="Arial"/>
          <w:b/>
          <w:sz w:val="24"/>
        </w:rPr>
        <w:t>Revised WID on Rel-17 Power Class 2 UE for NR inter-band CA/DC with or without SUL configurations with x (6&gt;=x&gt;2) bands DL and y (y=1, 2) bands UL</w:t>
      </w:r>
    </w:p>
    <w:p w14:paraId="3A90F82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668DBCFF" w14:textId="77777777" w:rsidR="005D2E1E" w:rsidRDefault="005D2E1E" w:rsidP="005D2E1E">
      <w:pPr>
        <w:rPr>
          <w:rFonts w:ascii="Arial" w:hAnsi="Arial" w:cs="Arial"/>
          <w:b/>
        </w:rPr>
      </w:pPr>
      <w:r>
        <w:rPr>
          <w:rFonts w:ascii="Arial" w:hAnsi="Arial" w:cs="Arial"/>
          <w:b/>
        </w:rPr>
        <w:t xml:space="preserve">Discussion: </w:t>
      </w:r>
    </w:p>
    <w:p w14:paraId="66987CFE" w14:textId="77777777" w:rsidR="005D2E1E" w:rsidRDefault="005D2E1E" w:rsidP="005D2E1E">
      <w:r>
        <w:t>MCC: only supporting company added</w:t>
      </w:r>
    </w:p>
    <w:p w14:paraId="03000DD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0BF36" w14:textId="77777777" w:rsidR="005D2E1E" w:rsidRDefault="005D2E1E" w:rsidP="005D2E1E">
      <w:pPr>
        <w:pStyle w:val="Heading4"/>
      </w:pPr>
      <w:bookmarkStart w:id="327" w:name="_Toc193744244"/>
      <w:bookmarkStart w:id="328" w:name="_Toc195035576"/>
      <w:r>
        <w:t>13.3.3</w:t>
      </w:r>
      <w:r>
        <w:tab/>
        <w:t>UE Conf. - Introduction of FR2 FWA UE with max. TRP of 23dBm for band n257 and n258 [RAN5 WI: NR_FR2_FWA_Bn257_Bn258-UEConTest]</w:t>
      </w:r>
      <w:bookmarkEnd w:id="327"/>
      <w:bookmarkEnd w:id="328"/>
    </w:p>
    <w:p w14:paraId="675451FC" w14:textId="77777777" w:rsidR="005D2E1E" w:rsidRDefault="005D2E1E" w:rsidP="005D2E1E">
      <w:pPr>
        <w:rPr>
          <w:rFonts w:ascii="Arial" w:hAnsi="Arial" w:cs="Arial"/>
          <w:b/>
          <w:sz w:val="24"/>
        </w:rPr>
      </w:pPr>
      <w:r>
        <w:rPr>
          <w:rFonts w:ascii="Arial" w:hAnsi="Arial" w:cs="Arial"/>
          <w:b/>
          <w:color w:val="0000FF"/>
          <w:sz w:val="24"/>
        </w:rPr>
        <w:t>RP-250444</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28DA197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20F0FA4" w14:textId="77777777" w:rsidR="005D2E1E" w:rsidRDefault="005D2E1E" w:rsidP="005D2E1E">
      <w:pPr>
        <w:rPr>
          <w:rFonts w:ascii="Arial" w:hAnsi="Arial" w:cs="Arial"/>
          <w:b/>
        </w:rPr>
      </w:pPr>
      <w:r>
        <w:rPr>
          <w:rFonts w:ascii="Arial" w:hAnsi="Arial" w:cs="Arial"/>
          <w:b/>
        </w:rPr>
        <w:t xml:space="preserve">Abstract: </w:t>
      </w:r>
    </w:p>
    <w:p w14:paraId="26D7EFA1" w14:textId="77777777" w:rsidR="005D2E1E" w:rsidRDefault="005D2E1E" w:rsidP="005D2E1E">
      <w:r>
        <w:t>Completion: 63%; Target: Dec 2025</w:t>
      </w:r>
    </w:p>
    <w:p w14:paraId="4510C0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DB7B1" w14:textId="77777777" w:rsidR="005D2E1E" w:rsidRDefault="005D2E1E" w:rsidP="005D2E1E">
      <w:pPr>
        <w:pStyle w:val="Heading4"/>
      </w:pPr>
      <w:bookmarkStart w:id="329" w:name="_Toc193744245"/>
      <w:bookmarkStart w:id="330" w:name="_Toc195035577"/>
      <w:r>
        <w:t>13.3.4</w:t>
      </w:r>
      <w:r>
        <w:tab/>
        <w:t>UE Conf. - Solutions for NR to support NTN plus CT aspects [RAN5 WI: NR_NTN_solutions_plus_CT-UEConTest]</w:t>
      </w:r>
      <w:bookmarkEnd w:id="329"/>
      <w:bookmarkEnd w:id="330"/>
    </w:p>
    <w:p w14:paraId="596CCEDA" w14:textId="77777777" w:rsidR="005D2E1E" w:rsidRDefault="005D2E1E" w:rsidP="005D2E1E">
      <w:pPr>
        <w:rPr>
          <w:rFonts w:ascii="Arial" w:hAnsi="Arial" w:cs="Arial"/>
          <w:b/>
          <w:sz w:val="24"/>
        </w:rPr>
      </w:pPr>
      <w:r>
        <w:rPr>
          <w:rFonts w:ascii="Arial" w:hAnsi="Arial" w:cs="Arial"/>
          <w:b/>
          <w:color w:val="0000FF"/>
          <w:sz w:val="24"/>
        </w:rPr>
        <w:t>RP-250395</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3E485AF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8D65A11" w14:textId="77777777" w:rsidR="005D2E1E" w:rsidRDefault="005D2E1E" w:rsidP="005D2E1E">
      <w:pPr>
        <w:rPr>
          <w:rFonts w:ascii="Arial" w:hAnsi="Arial" w:cs="Arial"/>
          <w:b/>
        </w:rPr>
      </w:pPr>
      <w:r>
        <w:rPr>
          <w:rFonts w:ascii="Arial" w:hAnsi="Arial" w:cs="Arial"/>
          <w:b/>
        </w:rPr>
        <w:t xml:space="preserve">Abstract: </w:t>
      </w:r>
    </w:p>
    <w:p w14:paraId="524A420C" w14:textId="77777777" w:rsidR="005D2E1E" w:rsidRDefault="005D2E1E" w:rsidP="005D2E1E">
      <w:r>
        <w:t>Overall 89%</w:t>
      </w:r>
    </w:p>
    <w:p w14:paraId="05D4BA94" w14:textId="77777777" w:rsidR="005D2E1E" w:rsidRDefault="005D2E1E" w:rsidP="005D2E1E">
      <w:r>
        <w:t>Target completion:  June 2025</w:t>
      </w:r>
    </w:p>
    <w:p w14:paraId="4D0668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A956F" w14:textId="77777777" w:rsidR="005D2E1E" w:rsidRDefault="005D2E1E" w:rsidP="005D2E1E">
      <w:pPr>
        <w:rPr>
          <w:rFonts w:ascii="Arial" w:hAnsi="Arial" w:cs="Arial"/>
          <w:b/>
          <w:sz w:val="24"/>
        </w:rPr>
      </w:pPr>
      <w:r>
        <w:rPr>
          <w:rFonts w:ascii="Arial" w:hAnsi="Arial" w:cs="Arial"/>
          <w:b/>
          <w:color w:val="0000FF"/>
          <w:sz w:val="24"/>
        </w:rPr>
        <w:t>RP-250674</w:t>
      </w:r>
      <w:r>
        <w:rPr>
          <w:rFonts w:ascii="Arial" w:hAnsi="Arial" w:cs="Arial"/>
          <w:b/>
          <w:color w:val="0000FF"/>
          <w:sz w:val="24"/>
        </w:rPr>
        <w:tab/>
      </w:r>
      <w:r>
        <w:rPr>
          <w:rFonts w:ascii="Arial" w:hAnsi="Arial" w:cs="Arial"/>
          <w:b/>
          <w:sz w:val="24"/>
        </w:rPr>
        <w:t>CR Pack on NR_NTN_solutions_plus_CT-UEConTest - Pack 1/3</w:t>
      </w:r>
    </w:p>
    <w:p w14:paraId="07737BF9"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67BF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FB749" w14:textId="77777777" w:rsidR="005D2E1E" w:rsidRDefault="005D2E1E" w:rsidP="005D2E1E">
      <w:pPr>
        <w:rPr>
          <w:rFonts w:ascii="Arial" w:hAnsi="Arial" w:cs="Arial"/>
          <w:b/>
          <w:sz w:val="24"/>
        </w:rPr>
      </w:pPr>
      <w:r>
        <w:rPr>
          <w:rFonts w:ascii="Arial" w:hAnsi="Arial" w:cs="Arial"/>
          <w:b/>
          <w:color w:val="0000FF"/>
          <w:sz w:val="24"/>
        </w:rPr>
        <w:t>RP-250675</w:t>
      </w:r>
      <w:r>
        <w:rPr>
          <w:rFonts w:ascii="Arial" w:hAnsi="Arial" w:cs="Arial"/>
          <w:b/>
          <w:color w:val="0000FF"/>
          <w:sz w:val="24"/>
        </w:rPr>
        <w:tab/>
      </w:r>
      <w:r>
        <w:rPr>
          <w:rFonts w:ascii="Arial" w:hAnsi="Arial" w:cs="Arial"/>
          <w:b/>
          <w:sz w:val="24"/>
        </w:rPr>
        <w:t>CR Pack on NR_NTN_solutions_plus_CT-UEConTest - Pack 2/3</w:t>
      </w:r>
    </w:p>
    <w:p w14:paraId="1AC753B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E4934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2591E" w14:textId="77777777" w:rsidR="005D2E1E" w:rsidRDefault="005D2E1E" w:rsidP="005D2E1E">
      <w:pPr>
        <w:rPr>
          <w:rFonts w:ascii="Arial" w:hAnsi="Arial" w:cs="Arial"/>
          <w:b/>
          <w:sz w:val="24"/>
        </w:rPr>
      </w:pPr>
      <w:r>
        <w:rPr>
          <w:rFonts w:ascii="Arial" w:hAnsi="Arial" w:cs="Arial"/>
          <w:b/>
          <w:color w:val="0000FF"/>
          <w:sz w:val="24"/>
        </w:rPr>
        <w:t>RP-250676</w:t>
      </w:r>
      <w:r>
        <w:rPr>
          <w:rFonts w:ascii="Arial" w:hAnsi="Arial" w:cs="Arial"/>
          <w:b/>
          <w:color w:val="0000FF"/>
          <w:sz w:val="24"/>
        </w:rPr>
        <w:tab/>
      </w:r>
      <w:r>
        <w:rPr>
          <w:rFonts w:ascii="Arial" w:hAnsi="Arial" w:cs="Arial"/>
          <w:b/>
          <w:sz w:val="24"/>
        </w:rPr>
        <w:t>CR Pack on NR_NTN_solutions_plus_CT-UEConTest - Pack 3/3</w:t>
      </w:r>
    </w:p>
    <w:p w14:paraId="7E519D6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1059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7531B" w14:textId="77777777" w:rsidR="005D2E1E" w:rsidRDefault="005D2E1E" w:rsidP="005D2E1E">
      <w:pPr>
        <w:pStyle w:val="Heading4"/>
      </w:pPr>
      <w:bookmarkStart w:id="331" w:name="_Toc193744246"/>
      <w:bookmarkStart w:id="332" w:name="_Toc195035578"/>
      <w:r>
        <w:t>13.3.5</w:t>
      </w:r>
      <w:r>
        <w:tab/>
        <w:t>UE Conf. - NR support for high speed train scenario in FR2 [RAN5 WI: NR_HST_FR2-UEConTest]</w:t>
      </w:r>
      <w:bookmarkEnd w:id="331"/>
      <w:bookmarkEnd w:id="332"/>
    </w:p>
    <w:p w14:paraId="5D4BFC16" w14:textId="77777777" w:rsidR="005D2E1E" w:rsidRDefault="005D2E1E" w:rsidP="005D2E1E">
      <w:pPr>
        <w:rPr>
          <w:rFonts w:ascii="Arial" w:hAnsi="Arial" w:cs="Arial"/>
          <w:b/>
          <w:sz w:val="24"/>
        </w:rPr>
      </w:pPr>
      <w:r>
        <w:rPr>
          <w:rFonts w:ascii="Arial" w:hAnsi="Arial" w:cs="Arial"/>
          <w:b/>
          <w:color w:val="0000FF"/>
          <w:sz w:val="24"/>
        </w:rPr>
        <w:t>RP-250100</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4712CA8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6F19F60" w14:textId="77777777" w:rsidR="005D2E1E" w:rsidRDefault="005D2E1E" w:rsidP="005D2E1E">
      <w:pPr>
        <w:rPr>
          <w:rFonts w:ascii="Arial" w:hAnsi="Arial" w:cs="Arial"/>
          <w:b/>
        </w:rPr>
      </w:pPr>
      <w:r>
        <w:rPr>
          <w:rFonts w:ascii="Arial" w:hAnsi="Arial" w:cs="Arial"/>
          <w:b/>
        </w:rPr>
        <w:t xml:space="preserve">Discussion: </w:t>
      </w:r>
    </w:p>
    <w:p w14:paraId="6E7BEE07" w14:textId="77777777" w:rsidR="005D2E1E" w:rsidRDefault="005D2E1E" w:rsidP="005D2E1E">
      <w:r>
        <w:t>MCC: +6months</w:t>
      </w:r>
    </w:p>
    <w:p w14:paraId="23677F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9D083" w14:textId="77777777" w:rsidR="005D2E1E" w:rsidRDefault="005D2E1E" w:rsidP="005D2E1E">
      <w:pPr>
        <w:rPr>
          <w:rFonts w:ascii="Arial" w:hAnsi="Arial" w:cs="Arial"/>
          <w:b/>
          <w:sz w:val="24"/>
        </w:rPr>
      </w:pPr>
      <w:r>
        <w:rPr>
          <w:rFonts w:ascii="Arial" w:hAnsi="Arial" w:cs="Arial"/>
          <w:b/>
          <w:color w:val="0000FF"/>
          <w:sz w:val="24"/>
        </w:rPr>
        <w:t>RP-250677</w:t>
      </w:r>
      <w:r>
        <w:rPr>
          <w:rFonts w:ascii="Arial" w:hAnsi="Arial" w:cs="Arial"/>
          <w:b/>
          <w:color w:val="0000FF"/>
          <w:sz w:val="24"/>
        </w:rPr>
        <w:tab/>
      </w:r>
      <w:r>
        <w:rPr>
          <w:rFonts w:ascii="Arial" w:hAnsi="Arial" w:cs="Arial"/>
          <w:b/>
          <w:sz w:val="24"/>
        </w:rPr>
        <w:t>CR Pack on NR_HST_FR2-UEConTest</w:t>
      </w:r>
    </w:p>
    <w:p w14:paraId="2BE1021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18FC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707E9" w14:textId="77777777" w:rsidR="005D2E1E" w:rsidRDefault="005D2E1E" w:rsidP="005D2E1E">
      <w:pPr>
        <w:pStyle w:val="Heading4"/>
      </w:pPr>
      <w:bookmarkStart w:id="333" w:name="_Toc193744247"/>
      <w:bookmarkStart w:id="334" w:name="_Toc195035579"/>
      <w:r>
        <w:t>13.3.6</w:t>
      </w:r>
      <w:r>
        <w:tab/>
        <w:t>UE Conf. - NR Sidelink enhancement [RAN5 WI: NR_SL_enh-UEConTest]</w:t>
      </w:r>
      <w:bookmarkEnd w:id="333"/>
      <w:bookmarkEnd w:id="334"/>
    </w:p>
    <w:p w14:paraId="79E73B66" w14:textId="77777777" w:rsidR="005D2E1E" w:rsidRDefault="005D2E1E" w:rsidP="005D2E1E">
      <w:pPr>
        <w:rPr>
          <w:rFonts w:ascii="Arial" w:hAnsi="Arial" w:cs="Arial"/>
          <w:b/>
          <w:sz w:val="24"/>
        </w:rPr>
      </w:pPr>
      <w:r>
        <w:rPr>
          <w:rFonts w:ascii="Arial" w:hAnsi="Arial" w:cs="Arial"/>
          <w:b/>
          <w:color w:val="0000FF"/>
          <w:sz w:val="24"/>
        </w:rPr>
        <w:t>RP-250501</w:t>
      </w:r>
      <w:r>
        <w:rPr>
          <w:rFonts w:ascii="Arial" w:hAnsi="Arial" w:cs="Arial"/>
          <w:b/>
          <w:color w:val="0000FF"/>
          <w:sz w:val="24"/>
        </w:rPr>
        <w:tab/>
      </w:r>
      <w:r>
        <w:rPr>
          <w:rFonts w:ascii="Arial" w:hAnsi="Arial" w:cs="Arial"/>
          <w:b/>
          <w:sz w:val="24"/>
        </w:rPr>
        <w:t>Status report for WI UE Conformance - NR sidelink enhancement</w:t>
      </w:r>
    </w:p>
    <w:p w14:paraId="36DEBC6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9EDA6B0" w14:textId="77777777" w:rsidR="005D2E1E" w:rsidRDefault="005D2E1E" w:rsidP="005D2E1E">
      <w:pPr>
        <w:rPr>
          <w:rFonts w:ascii="Arial" w:hAnsi="Arial" w:cs="Arial"/>
          <w:b/>
        </w:rPr>
      </w:pPr>
      <w:r>
        <w:rPr>
          <w:rFonts w:ascii="Arial" w:hAnsi="Arial" w:cs="Arial"/>
          <w:b/>
        </w:rPr>
        <w:t xml:space="preserve">Discussion: </w:t>
      </w:r>
    </w:p>
    <w:p w14:paraId="4D20726C" w14:textId="77777777" w:rsidR="005D2E1E" w:rsidRDefault="005D2E1E" w:rsidP="005D2E1E">
      <w:r>
        <w:t>MCC: +6 months</w:t>
      </w:r>
    </w:p>
    <w:p w14:paraId="70D273D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23048" w14:textId="77777777" w:rsidR="005D2E1E" w:rsidRDefault="005D2E1E" w:rsidP="005D2E1E">
      <w:pPr>
        <w:rPr>
          <w:rFonts w:ascii="Arial" w:hAnsi="Arial" w:cs="Arial"/>
          <w:b/>
          <w:sz w:val="24"/>
        </w:rPr>
      </w:pPr>
      <w:r>
        <w:rPr>
          <w:rFonts w:ascii="Arial" w:hAnsi="Arial" w:cs="Arial"/>
          <w:b/>
          <w:color w:val="0000FF"/>
          <w:sz w:val="24"/>
        </w:rPr>
        <w:t>RP-250678</w:t>
      </w:r>
      <w:r>
        <w:rPr>
          <w:rFonts w:ascii="Arial" w:hAnsi="Arial" w:cs="Arial"/>
          <w:b/>
          <w:color w:val="0000FF"/>
          <w:sz w:val="24"/>
        </w:rPr>
        <w:tab/>
      </w:r>
      <w:r>
        <w:rPr>
          <w:rFonts w:ascii="Arial" w:hAnsi="Arial" w:cs="Arial"/>
          <w:b/>
          <w:sz w:val="24"/>
        </w:rPr>
        <w:t>CR Pack on NR_SL_enh-UEConTest</w:t>
      </w:r>
    </w:p>
    <w:p w14:paraId="52F310B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D4750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94FE6" w14:textId="77777777" w:rsidR="005D2E1E" w:rsidRDefault="005D2E1E" w:rsidP="005D2E1E">
      <w:pPr>
        <w:pStyle w:val="Heading4"/>
      </w:pPr>
      <w:bookmarkStart w:id="335" w:name="_Toc193744248"/>
      <w:bookmarkStart w:id="336" w:name="_Toc195035580"/>
      <w:r>
        <w:t>13.3.7</w:t>
      </w:r>
      <w:r>
        <w:tab/>
        <w:t>UE Conf. - NR Sidelink Relay [RAN5 WI: NR_SL_relay-UEConTest]</w:t>
      </w:r>
      <w:bookmarkEnd w:id="335"/>
      <w:bookmarkEnd w:id="336"/>
    </w:p>
    <w:p w14:paraId="3A9B0EA9" w14:textId="77777777" w:rsidR="005D2E1E" w:rsidRDefault="005D2E1E" w:rsidP="005D2E1E">
      <w:pPr>
        <w:rPr>
          <w:rFonts w:ascii="Arial" w:hAnsi="Arial" w:cs="Arial"/>
          <w:b/>
          <w:sz w:val="24"/>
        </w:rPr>
      </w:pPr>
      <w:r>
        <w:rPr>
          <w:rFonts w:ascii="Arial" w:hAnsi="Arial" w:cs="Arial"/>
          <w:b/>
          <w:color w:val="0000FF"/>
          <w:sz w:val="24"/>
        </w:rPr>
        <w:t>RP-250502</w:t>
      </w:r>
      <w:r>
        <w:rPr>
          <w:rFonts w:ascii="Arial" w:hAnsi="Arial" w:cs="Arial"/>
          <w:b/>
          <w:color w:val="0000FF"/>
          <w:sz w:val="24"/>
        </w:rPr>
        <w:tab/>
      </w:r>
      <w:r>
        <w:rPr>
          <w:rFonts w:ascii="Arial" w:hAnsi="Arial" w:cs="Arial"/>
          <w:b/>
          <w:sz w:val="24"/>
        </w:rPr>
        <w:t>Status report for WI UE Conformance - NR Sidelink Relay</w:t>
      </w:r>
    </w:p>
    <w:p w14:paraId="698E36A5"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FD33C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255A" w14:textId="77777777" w:rsidR="005D2E1E" w:rsidRDefault="005D2E1E" w:rsidP="005D2E1E">
      <w:pPr>
        <w:rPr>
          <w:rFonts w:ascii="Arial" w:hAnsi="Arial" w:cs="Arial"/>
          <w:b/>
          <w:sz w:val="24"/>
        </w:rPr>
      </w:pPr>
      <w:r>
        <w:rPr>
          <w:rFonts w:ascii="Arial" w:hAnsi="Arial" w:cs="Arial"/>
          <w:b/>
          <w:color w:val="0000FF"/>
          <w:sz w:val="24"/>
        </w:rPr>
        <w:t>RP-250679</w:t>
      </w:r>
      <w:r>
        <w:rPr>
          <w:rFonts w:ascii="Arial" w:hAnsi="Arial" w:cs="Arial"/>
          <w:b/>
          <w:color w:val="0000FF"/>
          <w:sz w:val="24"/>
        </w:rPr>
        <w:tab/>
      </w:r>
      <w:r>
        <w:rPr>
          <w:rFonts w:ascii="Arial" w:hAnsi="Arial" w:cs="Arial"/>
          <w:b/>
          <w:sz w:val="24"/>
        </w:rPr>
        <w:t>CR Pack on NR_SL_relay-UEConTest - Pack 1/2</w:t>
      </w:r>
    </w:p>
    <w:p w14:paraId="1ADAC9B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7900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C5B44" w14:textId="77777777" w:rsidR="005D2E1E" w:rsidRDefault="005D2E1E" w:rsidP="005D2E1E">
      <w:pPr>
        <w:rPr>
          <w:rFonts w:ascii="Arial" w:hAnsi="Arial" w:cs="Arial"/>
          <w:b/>
          <w:sz w:val="24"/>
        </w:rPr>
      </w:pPr>
      <w:r>
        <w:rPr>
          <w:rFonts w:ascii="Arial" w:hAnsi="Arial" w:cs="Arial"/>
          <w:b/>
          <w:color w:val="0000FF"/>
          <w:sz w:val="24"/>
        </w:rPr>
        <w:t>RP-250680</w:t>
      </w:r>
      <w:r>
        <w:rPr>
          <w:rFonts w:ascii="Arial" w:hAnsi="Arial" w:cs="Arial"/>
          <w:b/>
          <w:color w:val="0000FF"/>
          <w:sz w:val="24"/>
        </w:rPr>
        <w:tab/>
      </w:r>
      <w:r>
        <w:rPr>
          <w:rFonts w:ascii="Arial" w:hAnsi="Arial" w:cs="Arial"/>
          <w:b/>
          <w:sz w:val="24"/>
        </w:rPr>
        <w:t>CR Pack on NR_SL_relay-UEConTest - Pack 2/2</w:t>
      </w:r>
    </w:p>
    <w:p w14:paraId="09E63F2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11BA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5BF00" w14:textId="77777777" w:rsidR="005D2E1E" w:rsidRDefault="005D2E1E" w:rsidP="005D2E1E">
      <w:pPr>
        <w:pStyle w:val="Heading4"/>
      </w:pPr>
      <w:bookmarkStart w:id="337" w:name="_Toc193744249"/>
      <w:bookmarkStart w:id="338" w:name="_Toc195035581"/>
      <w:r>
        <w:t>13.3.8</w:t>
      </w:r>
      <w:r>
        <w:tab/>
        <w:t>UE Conf. - Protocol enh. for Mission Critical Services for Rel-17 [RAN5 WI: MCProtoc17_enh3MCPTT_eMCData3_ MCOver5GS-UEConTest]</w:t>
      </w:r>
      <w:bookmarkEnd w:id="337"/>
      <w:bookmarkEnd w:id="338"/>
    </w:p>
    <w:p w14:paraId="431D02FF" w14:textId="77777777" w:rsidR="005D2E1E" w:rsidRDefault="005D2E1E" w:rsidP="005D2E1E">
      <w:pPr>
        <w:rPr>
          <w:rFonts w:ascii="Arial" w:hAnsi="Arial" w:cs="Arial"/>
          <w:b/>
          <w:sz w:val="24"/>
        </w:rPr>
      </w:pPr>
      <w:r>
        <w:rPr>
          <w:rFonts w:ascii="Arial" w:hAnsi="Arial" w:cs="Arial"/>
          <w:b/>
          <w:color w:val="0000FF"/>
          <w:sz w:val="24"/>
        </w:rPr>
        <w:t>RP-250286</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4B08B99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8C5C77A" w14:textId="77777777" w:rsidR="005D2E1E" w:rsidRDefault="005D2E1E" w:rsidP="005D2E1E">
      <w:pPr>
        <w:rPr>
          <w:rFonts w:ascii="Arial" w:hAnsi="Arial" w:cs="Arial"/>
          <w:b/>
        </w:rPr>
      </w:pPr>
      <w:r>
        <w:rPr>
          <w:rFonts w:ascii="Arial" w:hAnsi="Arial" w:cs="Arial"/>
          <w:b/>
        </w:rPr>
        <w:t xml:space="preserve">Abstract: </w:t>
      </w:r>
    </w:p>
    <w:p w14:paraId="46826E6F" w14:textId="77777777" w:rsidR="005D2E1E" w:rsidRDefault="005D2E1E" w:rsidP="005D2E1E">
      <w:r>
        <w:t>Test: 23%, Dec-25</w:t>
      </w:r>
    </w:p>
    <w:p w14:paraId="14D36D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78F36" w14:textId="77777777" w:rsidR="005D2E1E" w:rsidRDefault="005D2E1E" w:rsidP="005D2E1E">
      <w:pPr>
        <w:rPr>
          <w:rFonts w:ascii="Arial" w:hAnsi="Arial" w:cs="Arial"/>
          <w:b/>
          <w:sz w:val="24"/>
        </w:rPr>
      </w:pPr>
      <w:r>
        <w:rPr>
          <w:rFonts w:ascii="Arial" w:hAnsi="Arial" w:cs="Arial"/>
          <w:b/>
          <w:color w:val="0000FF"/>
          <w:sz w:val="24"/>
        </w:rPr>
        <w:t>RP-250287</w:t>
      </w:r>
      <w:r>
        <w:rPr>
          <w:rFonts w:ascii="Arial" w:hAnsi="Arial" w:cs="Arial"/>
          <w:b/>
          <w:color w:val="0000FF"/>
          <w:sz w:val="24"/>
        </w:rPr>
        <w:tab/>
      </w:r>
      <w:r>
        <w:rPr>
          <w:rFonts w:ascii="Arial" w:hAnsi="Arial" w:cs="Arial"/>
          <w:b/>
          <w:sz w:val="24"/>
        </w:rPr>
        <w:t>Revised WID on UE Conformance - Protocol enhancements for Mission Critical Services (MCPTT, MCVideo, MCData) for Rel-17</w:t>
      </w:r>
    </w:p>
    <w:p w14:paraId="38DDB8D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D093972" w14:textId="77777777" w:rsidR="005D2E1E" w:rsidRDefault="005D2E1E" w:rsidP="005D2E1E">
      <w:pPr>
        <w:rPr>
          <w:rFonts w:ascii="Arial" w:hAnsi="Arial" w:cs="Arial"/>
          <w:b/>
        </w:rPr>
      </w:pPr>
      <w:r>
        <w:rPr>
          <w:rFonts w:ascii="Arial" w:hAnsi="Arial" w:cs="Arial"/>
          <w:b/>
        </w:rPr>
        <w:t xml:space="preserve">Abstract: </w:t>
      </w:r>
    </w:p>
    <w:p w14:paraId="55ED915F" w14:textId="77777777" w:rsidR="005D2E1E" w:rsidRDefault="005D2E1E" w:rsidP="005D2E1E">
      <w:r>
        <w:t>Last approved WID: RP-242768, Spec numbers added, Impacted existing TS/TR updated</w:t>
      </w:r>
    </w:p>
    <w:p w14:paraId="15EEC3E1" w14:textId="77777777" w:rsidR="005D2E1E" w:rsidRDefault="005D2E1E" w:rsidP="005D2E1E">
      <w:pPr>
        <w:rPr>
          <w:rFonts w:ascii="Arial" w:hAnsi="Arial" w:cs="Arial"/>
          <w:b/>
        </w:rPr>
      </w:pPr>
      <w:r>
        <w:rPr>
          <w:rFonts w:ascii="Arial" w:hAnsi="Arial" w:cs="Arial"/>
          <w:b/>
        </w:rPr>
        <w:t xml:space="preserve">Discussion: </w:t>
      </w:r>
    </w:p>
    <w:p w14:paraId="03DD4477" w14:textId="77777777" w:rsidR="005D2E1E" w:rsidRDefault="005D2E1E" w:rsidP="005D2E1E">
      <w:r>
        <w:t>MCC: new spec numbers added and also 38.508-1 and 38.508-2 added as affected</w:t>
      </w:r>
    </w:p>
    <w:p w14:paraId="5A9845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98DC8" w14:textId="77777777" w:rsidR="005D2E1E" w:rsidRDefault="005D2E1E" w:rsidP="005D2E1E">
      <w:pPr>
        <w:rPr>
          <w:rFonts w:ascii="Arial" w:hAnsi="Arial" w:cs="Arial"/>
          <w:b/>
          <w:sz w:val="24"/>
        </w:rPr>
      </w:pPr>
      <w:r>
        <w:rPr>
          <w:rFonts w:ascii="Arial" w:hAnsi="Arial" w:cs="Arial"/>
          <w:b/>
          <w:color w:val="0000FF"/>
          <w:sz w:val="24"/>
        </w:rPr>
        <w:t>RP-250681</w:t>
      </w:r>
      <w:r>
        <w:rPr>
          <w:rFonts w:ascii="Arial" w:hAnsi="Arial" w:cs="Arial"/>
          <w:b/>
          <w:color w:val="0000FF"/>
          <w:sz w:val="24"/>
        </w:rPr>
        <w:tab/>
      </w:r>
      <w:r>
        <w:rPr>
          <w:rFonts w:ascii="Arial" w:hAnsi="Arial" w:cs="Arial"/>
          <w:b/>
          <w:sz w:val="24"/>
        </w:rPr>
        <w:t>CR Pack on MCProtoc17_enh3MCPTT_eMCData3_MCOver5GS-UEConTest</w:t>
      </w:r>
    </w:p>
    <w:p w14:paraId="4F80E4C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D4BBAC" w14:textId="77777777" w:rsidR="005D2E1E" w:rsidRDefault="005D2E1E" w:rsidP="005D2E1E">
      <w:pPr>
        <w:rPr>
          <w:rFonts w:ascii="Arial" w:hAnsi="Arial" w:cs="Arial"/>
          <w:b/>
        </w:rPr>
      </w:pPr>
      <w:r>
        <w:rPr>
          <w:rFonts w:ascii="Arial" w:hAnsi="Arial" w:cs="Arial"/>
          <w:b/>
        </w:rPr>
        <w:t xml:space="preserve">Discussion: </w:t>
      </w:r>
    </w:p>
    <w:p w14:paraId="62307D1D" w14:textId="77777777" w:rsidR="005D2E1E" w:rsidRDefault="005D2E1E" w:rsidP="005D2E1E">
      <w:r>
        <w:t>MCC: before CRs R5-250446 and R5-250447 can be approved, the revised WID RP-250287 needs to be approved because 38.508-1 and 38.508-2 were not on the latest WID RP-242768 but they are added on RP-250287</w:t>
      </w:r>
    </w:p>
    <w:p w14:paraId="793CB4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BD89D" w14:textId="77777777" w:rsidR="005D2E1E" w:rsidRDefault="005D2E1E" w:rsidP="005D2E1E">
      <w:pPr>
        <w:pStyle w:val="Heading3"/>
      </w:pPr>
      <w:bookmarkStart w:id="339" w:name="_Toc193744250"/>
      <w:bookmarkStart w:id="340" w:name="_Toc195035582"/>
      <w:r>
        <w:lastRenderedPageBreak/>
        <w:t>13.4</w:t>
      </w:r>
      <w:r>
        <w:tab/>
        <w:t>Open Rel-18 WIs</w:t>
      </w:r>
      <w:bookmarkEnd w:id="339"/>
      <w:bookmarkEnd w:id="340"/>
    </w:p>
    <w:p w14:paraId="1511BF1A" w14:textId="77777777" w:rsidR="005D2E1E" w:rsidRDefault="005D2E1E" w:rsidP="005D2E1E">
      <w:pPr>
        <w:pStyle w:val="Heading4"/>
      </w:pPr>
      <w:bookmarkStart w:id="341" w:name="_Toc193744251"/>
      <w:bookmarkStart w:id="342" w:name="_Toc195035583"/>
      <w:r>
        <w:t>13.4.1</w:t>
      </w:r>
      <w:r>
        <w:tab/>
        <w:t>UE Conf. - Additional NR bands for UL-MIMO in Rel-18 [RAN5 WI: NR_bands_UL_MIMO_R18-UEConTest]</w:t>
      </w:r>
      <w:bookmarkEnd w:id="341"/>
      <w:bookmarkEnd w:id="342"/>
    </w:p>
    <w:p w14:paraId="64DD0788" w14:textId="77777777" w:rsidR="005D2E1E" w:rsidRDefault="005D2E1E" w:rsidP="005D2E1E">
      <w:pPr>
        <w:rPr>
          <w:rFonts w:ascii="Arial" w:hAnsi="Arial" w:cs="Arial"/>
          <w:b/>
          <w:sz w:val="24"/>
        </w:rPr>
      </w:pPr>
      <w:r>
        <w:rPr>
          <w:rFonts w:ascii="Arial" w:hAnsi="Arial" w:cs="Arial"/>
          <w:b/>
          <w:color w:val="0000FF"/>
          <w:sz w:val="24"/>
        </w:rPr>
        <w:t>RP-250063</w:t>
      </w:r>
      <w:r>
        <w:rPr>
          <w:rFonts w:ascii="Arial" w:hAnsi="Arial" w:cs="Arial"/>
          <w:b/>
          <w:color w:val="0000FF"/>
          <w:sz w:val="24"/>
        </w:rPr>
        <w:tab/>
      </w:r>
      <w:r>
        <w:rPr>
          <w:rFonts w:ascii="Arial" w:hAnsi="Arial" w:cs="Arial"/>
          <w:b/>
          <w:sz w:val="24"/>
        </w:rPr>
        <w:t>Status report for WI UE Conformance - Additional NR bands for UL-MIMO in Rel-18</w:t>
      </w:r>
    </w:p>
    <w:p w14:paraId="0E76EA5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309B23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716A4" w14:textId="77777777" w:rsidR="005D2E1E" w:rsidRDefault="005D2E1E" w:rsidP="005D2E1E">
      <w:pPr>
        <w:rPr>
          <w:rFonts w:ascii="Arial" w:hAnsi="Arial" w:cs="Arial"/>
          <w:b/>
          <w:sz w:val="24"/>
        </w:rPr>
      </w:pPr>
      <w:r>
        <w:rPr>
          <w:rFonts w:ascii="Arial" w:hAnsi="Arial" w:cs="Arial"/>
          <w:b/>
          <w:color w:val="0000FF"/>
          <w:sz w:val="24"/>
        </w:rPr>
        <w:t>RP-250682</w:t>
      </w:r>
      <w:r>
        <w:rPr>
          <w:rFonts w:ascii="Arial" w:hAnsi="Arial" w:cs="Arial"/>
          <w:b/>
          <w:color w:val="0000FF"/>
          <w:sz w:val="24"/>
        </w:rPr>
        <w:tab/>
      </w:r>
      <w:r>
        <w:rPr>
          <w:rFonts w:ascii="Arial" w:hAnsi="Arial" w:cs="Arial"/>
          <w:b/>
          <w:sz w:val="24"/>
        </w:rPr>
        <w:t>CR Pack on NR_bands_UL_MIMO_R18-UEConTest</w:t>
      </w:r>
    </w:p>
    <w:p w14:paraId="78FC549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4517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63289" w14:textId="77777777" w:rsidR="005D2E1E" w:rsidRDefault="005D2E1E" w:rsidP="005D2E1E">
      <w:pPr>
        <w:pStyle w:val="Heading4"/>
      </w:pPr>
      <w:bookmarkStart w:id="343" w:name="_Toc193744252"/>
      <w:bookmarkStart w:id="344" w:name="_Toc195035584"/>
      <w:r>
        <w:t>13.4.2</w:t>
      </w:r>
      <w:r>
        <w:tab/>
        <w:t>UE Conf. - Rel-18 NR CA and DC; and NR and LTE DC Configurations [RAN5 WI: NR_CADC_NR_LTE_DC_R18-UEConTest]</w:t>
      </w:r>
      <w:bookmarkEnd w:id="343"/>
      <w:bookmarkEnd w:id="344"/>
    </w:p>
    <w:p w14:paraId="44BD5B48" w14:textId="77777777" w:rsidR="005D2E1E" w:rsidRDefault="005D2E1E" w:rsidP="005D2E1E">
      <w:pPr>
        <w:rPr>
          <w:rFonts w:ascii="Arial" w:hAnsi="Arial" w:cs="Arial"/>
          <w:b/>
          <w:sz w:val="24"/>
        </w:rPr>
      </w:pPr>
      <w:r>
        <w:rPr>
          <w:rFonts w:ascii="Arial" w:hAnsi="Arial" w:cs="Arial"/>
          <w:b/>
          <w:color w:val="0000FF"/>
          <w:sz w:val="24"/>
        </w:rPr>
        <w:t>RP-250445</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2F63BB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26A72B" w14:textId="77777777" w:rsidR="005D2E1E" w:rsidRDefault="005D2E1E" w:rsidP="005D2E1E">
      <w:pPr>
        <w:rPr>
          <w:rFonts w:ascii="Arial" w:hAnsi="Arial" w:cs="Arial"/>
          <w:b/>
        </w:rPr>
      </w:pPr>
      <w:r>
        <w:rPr>
          <w:rFonts w:ascii="Arial" w:hAnsi="Arial" w:cs="Arial"/>
          <w:b/>
        </w:rPr>
        <w:t xml:space="preserve">Abstract: </w:t>
      </w:r>
    </w:p>
    <w:p w14:paraId="05E7DE1D" w14:textId="77777777" w:rsidR="005D2E1E" w:rsidRDefault="005D2E1E" w:rsidP="005D2E1E">
      <w:r>
        <w:t>Completion: 76%; Target: Jun 2025</w:t>
      </w:r>
    </w:p>
    <w:p w14:paraId="2B40A8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BF0E" w14:textId="77777777" w:rsidR="005D2E1E" w:rsidRDefault="005D2E1E" w:rsidP="005D2E1E">
      <w:pPr>
        <w:rPr>
          <w:rFonts w:ascii="Arial" w:hAnsi="Arial" w:cs="Arial"/>
          <w:b/>
          <w:sz w:val="24"/>
        </w:rPr>
      </w:pPr>
      <w:r>
        <w:rPr>
          <w:rFonts w:ascii="Arial" w:hAnsi="Arial" w:cs="Arial"/>
          <w:b/>
          <w:color w:val="0000FF"/>
          <w:sz w:val="24"/>
        </w:rPr>
        <w:t>RP-250683</w:t>
      </w:r>
      <w:r>
        <w:rPr>
          <w:rFonts w:ascii="Arial" w:hAnsi="Arial" w:cs="Arial"/>
          <w:b/>
          <w:color w:val="0000FF"/>
          <w:sz w:val="24"/>
        </w:rPr>
        <w:tab/>
      </w:r>
      <w:r>
        <w:rPr>
          <w:rFonts w:ascii="Arial" w:hAnsi="Arial" w:cs="Arial"/>
          <w:b/>
          <w:sz w:val="24"/>
        </w:rPr>
        <w:t>CR Pack on NR_CADC_NR_LTE_DC_R18-UEConTest</w:t>
      </w:r>
    </w:p>
    <w:p w14:paraId="27A16A0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6C94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AD7A7" w14:textId="77777777" w:rsidR="005D2E1E" w:rsidRDefault="005D2E1E" w:rsidP="005D2E1E">
      <w:pPr>
        <w:pStyle w:val="Heading4"/>
      </w:pPr>
      <w:bookmarkStart w:id="345" w:name="_Toc193744253"/>
      <w:bookmarkStart w:id="346" w:name="_Toc195035585"/>
      <w:r>
        <w:t>13.4.3</w:t>
      </w:r>
      <w:r>
        <w:tab/>
        <w:t>UE Conf. - High power UE (PC2) for NR FR1 FDD single band [RAN5 WI: HPUE_NR_FR1_FDD_R18-UEConTest]</w:t>
      </w:r>
      <w:bookmarkEnd w:id="345"/>
      <w:bookmarkEnd w:id="346"/>
    </w:p>
    <w:p w14:paraId="09B007A6" w14:textId="77777777" w:rsidR="005D2E1E" w:rsidRDefault="005D2E1E" w:rsidP="005D2E1E">
      <w:pPr>
        <w:rPr>
          <w:rFonts w:ascii="Arial" w:hAnsi="Arial" w:cs="Arial"/>
          <w:b/>
          <w:sz w:val="24"/>
        </w:rPr>
      </w:pPr>
      <w:r>
        <w:rPr>
          <w:rFonts w:ascii="Arial" w:hAnsi="Arial" w:cs="Arial"/>
          <w:b/>
          <w:color w:val="0000FF"/>
          <w:sz w:val="24"/>
        </w:rPr>
        <w:t>RP-250064</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412226F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563D02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B75FC" w14:textId="77777777" w:rsidR="005D2E1E" w:rsidRDefault="005D2E1E" w:rsidP="005D2E1E">
      <w:pPr>
        <w:rPr>
          <w:rFonts w:ascii="Arial" w:hAnsi="Arial" w:cs="Arial"/>
          <w:b/>
          <w:sz w:val="24"/>
        </w:rPr>
      </w:pPr>
      <w:r>
        <w:rPr>
          <w:rFonts w:ascii="Arial" w:hAnsi="Arial" w:cs="Arial"/>
          <w:b/>
          <w:color w:val="0000FF"/>
          <w:sz w:val="24"/>
        </w:rPr>
        <w:t>RP-250684</w:t>
      </w:r>
      <w:r>
        <w:rPr>
          <w:rFonts w:ascii="Arial" w:hAnsi="Arial" w:cs="Arial"/>
          <w:b/>
          <w:color w:val="0000FF"/>
          <w:sz w:val="24"/>
        </w:rPr>
        <w:tab/>
      </w:r>
      <w:r>
        <w:rPr>
          <w:rFonts w:ascii="Arial" w:hAnsi="Arial" w:cs="Arial"/>
          <w:b/>
          <w:sz w:val="24"/>
        </w:rPr>
        <w:t>CR Pack on HPUE_NR_FR1_FDD_R18-UEConTest</w:t>
      </w:r>
    </w:p>
    <w:p w14:paraId="6A3A3B9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0D9B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AB0D5" w14:textId="77777777" w:rsidR="005D2E1E" w:rsidRDefault="005D2E1E" w:rsidP="005D2E1E">
      <w:pPr>
        <w:pStyle w:val="Heading4"/>
      </w:pPr>
      <w:bookmarkStart w:id="347" w:name="_Toc193744254"/>
      <w:bookmarkStart w:id="348" w:name="_Toc195035586"/>
      <w:r>
        <w:lastRenderedPageBreak/>
        <w:t>13.4.4</w:t>
      </w:r>
      <w:r>
        <w:tab/>
        <w:t>UE Conf. - Rel-18 HPUE for NR CA and DC; and NR and LTE DC Configurations [RAN5 WI: HPUE_NR_CADC_NR_LTE_DC_R18-UEConTest]</w:t>
      </w:r>
      <w:bookmarkEnd w:id="347"/>
      <w:bookmarkEnd w:id="348"/>
    </w:p>
    <w:p w14:paraId="752EC480" w14:textId="77777777" w:rsidR="005D2E1E" w:rsidRDefault="005D2E1E" w:rsidP="005D2E1E">
      <w:pPr>
        <w:rPr>
          <w:rFonts w:ascii="Arial" w:hAnsi="Arial" w:cs="Arial"/>
          <w:b/>
          <w:sz w:val="24"/>
        </w:rPr>
      </w:pPr>
      <w:r>
        <w:rPr>
          <w:rFonts w:ascii="Arial" w:hAnsi="Arial" w:cs="Arial"/>
          <w:b/>
          <w:color w:val="0000FF"/>
          <w:sz w:val="24"/>
        </w:rPr>
        <w:t>RP-250375</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1E355CA3" w14:textId="77777777" w:rsidR="005D2E1E" w:rsidRDefault="005D2E1E" w:rsidP="005D2E1E">
      <w:pPr>
        <w:rPr>
          <w:rFonts w:ascii="Arial" w:hAnsi="Arial" w:cs="Arial"/>
          <w:b/>
          <w:sz w:val="24"/>
        </w:rPr>
      </w:pPr>
      <w:r>
        <w:rPr>
          <w:rFonts w:ascii="Arial" w:hAnsi="Arial" w:cs="Arial"/>
          <w:b/>
          <w:sz w:val="24"/>
        </w:rPr>
        <w:t>rapporteur: China Telecom, Huawei</w:t>
      </w:r>
    </w:p>
    <w:p w14:paraId="002F8FB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A82E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83C7A" w14:textId="77777777" w:rsidR="005D2E1E" w:rsidRDefault="005D2E1E" w:rsidP="005D2E1E">
      <w:pPr>
        <w:rPr>
          <w:rFonts w:ascii="Arial" w:hAnsi="Arial" w:cs="Arial"/>
          <w:b/>
          <w:sz w:val="24"/>
        </w:rPr>
      </w:pPr>
      <w:r>
        <w:rPr>
          <w:rFonts w:ascii="Arial" w:hAnsi="Arial" w:cs="Arial"/>
          <w:b/>
          <w:color w:val="0000FF"/>
          <w:sz w:val="24"/>
        </w:rPr>
        <w:t>RP-250685</w:t>
      </w:r>
      <w:r>
        <w:rPr>
          <w:rFonts w:ascii="Arial" w:hAnsi="Arial" w:cs="Arial"/>
          <w:b/>
          <w:color w:val="0000FF"/>
          <w:sz w:val="24"/>
        </w:rPr>
        <w:tab/>
      </w:r>
      <w:r>
        <w:rPr>
          <w:rFonts w:ascii="Arial" w:hAnsi="Arial" w:cs="Arial"/>
          <w:b/>
          <w:sz w:val="24"/>
        </w:rPr>
        <w:t>CR Pack on HPUE_NR_CADC_NR_LTE_DC_R18-UEConTest</w:t>
      </w:r>
    </w:p>
    <w:p w14:paraId="42D4D98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AAF0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B1023" w14:textId="77777777" w:rsidR="005D2E1E" w:rsidRDefault="005D2E1E" w:rsidP="005D2E1E">
      <w:pPr>
        <w:pStyle w:val="Heading4"/>
      </w:pPr>
      <w:bookmarkStart w:id="349" w:name="_Toc193744255"/>
      <w:bookmarkStart w:id="350" w:name="_Toc195035587"/>
      <w:r>
        <w:t>13.4.5</w:t>
      </w:r>
      <w:r>
        <w:tab/>
        <w:t>UE Conf. - Air-to-ground network for NR [RAN5 WI: NR_ATG-UEConTest]</w:t>
      </w:r>
      <w:bookmarkEnd w:id="349"/>
      <w:bookmarkEnd w:id="350"/>
    </w:p>
    <w:p w14:paraId="2B36C2CB" w14:textId="77777777" w:rsidR="005D2E1E" w:rsidRDefault="005D2E1E" w:rsidP="005D2E1E">
      <w:pPr>
        <w:rPr>
          <w:rFonts w:ascii="Arial" w:hAnsi="Arial" w:cs="Arial"/>
          <w:b/>
          <w:sz w:val="24"/>
        </w:rPr>
      </w:pPr>
      <w:r>
        <w:rPr>
          <w:rFonts w:ascii="Arial" w:hAnsi="Arial" w:cs="Arial"/>
          <w:b/>
          <w:color w:val="0000FF"/>
          <w:sz w:val="24"/>
        </w:rPr>
        <w:t>RP-250253</w:t>
      </w:r>
      <w:r>
        <w:rPr>
          <w:rFonts w:ascii="Arial" w:hAnsi="Arial" w:cs="Arial"/>
          <w:b/>
          <w:color w:val="0000FF"/>
          <w:sz w:val="24"/>
        </w:rPr>
        <w:tab/>
      </w:r>
      <w:r>
        <w:rPr>
          <w:rFonts w:ascii="Arial" w:hAnsi="Arial" w:cs="Arial"/>
          <w:b/>
          <w:sz w:val="24"/>
        </w:rPr>
        <w:t>Status report for UE Conformance Test Aspects - Rel-18 ATG for NR; rapporteur CMCC</w:t>
      </w:r>
    </w:p>
    <w:p w14:paraId="6EDBA26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AF381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AD041" w14:textId="77777777" w:rsidR="005D2E1E" w:rsidRDefault="005D2E1E" w:rsidP="005D2E1E">
      <w:pPr>
        <w:rPr>
          <w:rFonts w:ascii="Arial" w:hAnsi="Arial" w:cs="Arial"/>
          <w:b/>
          <w:sz w:val="24"/>
        </w:rPr>
      </w:pPr>
      <w:r>
        <w:rPr>
          <w:rFonts w:ascii="Arial" w:hAnsi="Arial" w:cs="Arial"/>
          <w:b/>
          <w:color w:val="0000FF"/>
          <w:sz w:val="24"/>
        </w:rPr>
        <w:t>RP-250686</w:t>
      </w:r>
      <w:r>
        <w:rPr>
          <w:rFonts w:ascii="Arial" w:hAnsi="Arial" w:cs="Arial"/>
          <w:b/>
          <w:color w:val="0000FF"/>
          <w:sz w:val="24"/>
        </w:rPr>
        <w:tab/>
      </w:r>
      <w:r>
        <w:rPr>
          <w:rFonts w:ascii="Arial" w:hAnsi="Arial" w:cs="Arial"/>
          <w:b/>
          <w:sz w:val="24"/>
        </w:rPr>
        <w:t>CR Pack on NR_ATG-UEConTest - Pack 1/2</w:t>
      </w:r>
    </w:p>
    <w:p w14:paraId="1BD42A9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731962" w14:textId="77777777" w:rsidR="005D2E1E" w:rsidRDefault="005D2E1E" w:rsidP="005D2E1E">
      <w:pPr>
        <w:rPr>
          <w:rFonts w:ascii="Arial" w:hAnsi="Arial" w:cs="Arial"/>
          <w:b/>
        </w:rPr>
      </w:pPr>
      <w:r>
        <w:rPr>
          <w:rFonts w:ascii="Arial" w:hAnsi="Arial" w:cs="Arial"/>
          <w:b/>
        </w:rPr>
        <w:t xml:space="preserve">Discussion: </w:t>
      </w:r>
    </w:p>
    <w:p w14:paraId="1BA18A5D" w14:textId="77777777" w:rsidR="005D2E1E" w:rsidRDefault="005D2E1E" w:rsidP="005D2E1E">
      <w:r>
        <w:t>MCC: R5-250700 of RP-250686 can not be approved, as RAN5 spotted that is collides with other CRs brought for approval: R5-250701/ R5-250702/ R5-250703/ R5-250704</w:t>
      </w:r>
    </w:p>
    <w:p w14:paraId="1F45C962" w14:textId="77777777" w:rsidR="005D2E1E" w:rsidRDefault="005D2E1E" w:rsidP="005D2E1E">
      <w:r>
        <w:t>conclusion: All CRs of RP-250686 are approved except</w:t>
      </w:r>
    </w:p>
    <w:p w14:paraId="534B85E6" w14:textId="77777777" w:rsidR="005D2E1E" w:rsidRDefault="005D2E1E" w:rsidP="005D2E1E">
      <w:r>
        <w:t>R5-250700 which is not pursued</w:t>
      </w:r>
    </w:p>
    <w:p w14:paraId="135CA5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44A90F" w14:textId="77777777" w:rsidR="005D2E1E" w:rsidRDefault="005D2E1E" w:rsidP="005D2E1E">
      <w:pPr>
        <w:rPr>
          <w:rFonts w:ascii="Arial" w:hAnsi="Arial" w:cs="Arial"/>
          <w:b/>
          <w:sz w:val="24"/>
        </w:rPr>
      </w:pPr>
      <w:r>
        <w:rPr>
          <w:rFonts w:ascii="Arial" w:hAnsi="Arial" w:cs="Arial"/>
          <w:b/>
          <w:color w:val="0000FF"/>
          <w:sz w:val="24"/>
        </w:rPr>
        <w:t>RP-250687</w:t>
      </w:r>
      <w:r>
        <w:rPr>
          <w:rFonts w:ascii="Arial" w:hAnsi="Arial" w:cs="Arial"/>
          <w:b/>
          <w:color w:val="0000FF"/>
          <w:sz w:val="24"/>
        </w:rPr>
        <w:tab/>
      </w:r>
      <w:r>
        <w:rPr>
          <w:rFonts w:ascii="Arial" w:hAnsi="Arial" w:cs="Arial"/>
          <w:b/>
          <w:sz w:val="24"/>
        </w:rPr>
        <w:t>CR Pack on NR_ATG-UEConTest - Pack 2/2</w:t>
      </w:r>
    </w:p>
    <w:p w14:paraId="391694B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5327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E0449" w14:textId="77777777" w:rsidR="005D2E1E" w:rsidRDefault="005D2E1E" w:rsidP="005D2E1E">
      <w:pPr>
        <w:pStyle w:val="Heading4"/>
      </w:pPr>
      <w:bookmarkStart w:id="351" w:name="_Toc193744256"/>
      <w:bookmarkStart w:id="352" w:name="_Toc195035588"/>
      <w:r>
        <w:t>13.4.6</w:t>
      </w:r>
      <w:r>
        <w:tab/>
        <w:t>UE Conf. - 4Rx handheld UE for low NR bands (&lt;1GHz) and/or 3Tx for NR inter-band UL CA and EN-DC [RAN5 WI: 4Rx_low_NR_band_handheld_3Tx_NR_CA_ENDC-UEConTest]</w:t>
      </w:r>
      <w:bookmarkEnd w:id="351"/>
      <w:bookmarkEnd w:id="352"/>
    </w:p>
    <w:p w14:paraId="6F672FAC" w14:textId="77777777" w:rsidR="005D2E1E" w:rsidRDefault="005D2E1E" w:rsidP="005D2E1E">
      <w:pPr>
        <w:rPr>
          <w:rFonts w:ascii="Arial" w:hAnsi="Arial" w:cs="Arial"/>
          <w:b/>
          <w:sz w:val="24"/>
        </w:rPr>
      </w:pPr>
      <w:r>
        <w:rPr>
          <w:rFonts w:ascii="Arial" w:hAnsi="Arial" w:cs="Arial"/>
          <w:b/>
          <w:color w:val="0000FF"/>
          <w:sz w:val="24"/>
        </w:rPr>
        <w:t>RP-250446</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649CBA71"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A95CB0" w14:textId="77777777" w:rsidR="005D2E1E" w:rsidRDefault="005D2E1E" w:rsidP="005D2E1E">
      <w:pPr>
        <w:rPr>
          <w:rFonts w:ascii="Arial" w:hAnsi="Arial" w:cs="Arial"/>
          <w:b/>
        </w:rPr>
      </w:pPr>
      <w:r>
        <w:rPr>
          <w:rFonts w:ascii="Arial" w:hAnsi="Arial" w:cs="Arial"/>
          <w:b/>
        </w:rPr>
        <w:t xml:space="preserve">Abstract: </w:t>
      </w:r>
    </w:p>
    <w:p w14:paraId="5B55AB65" w14:textId="77777777" w:rsidR="005D2E1E" w:rsidRDefault="005D2E1E" w:rsidP="005D2E1E">
      <w:r>
        <w:t>Completion: 100% (+23%); Target: March 2025</w:t>
      </w:r>
    </w:p>
    <w:p w14:paraId="009D2B6B" w14:textId="77777777" w:rsidR="005D2E1E" w:rsidRDefault="005D2E1E" w:rsidP="005D2E1E">
      <w:pPr>
        <w:rPr>
          <w:rFonts w:ascii="Arial" w:hAnsi="Arial" w:cs="Arial"/>
          <w:b/>
        </w:rPr>
      </w:pPr>
      <w:r>
        <w:rPr>
          <w:rFonts w:ascii="Arial" w:hAnsi="Arial" w:cs="Arial"/>
          <w:b/>
        </w:rPr>
        <w:t xml:space="preserve">Discussion: </w:t>
      </w:r>
    </w:p>
    <w:p w14:paraId="289766AA" w14:textId="77777777" w:rsidR="005D2E1E" w:rsidRDefault="005D2E1E" w:rsidP="005D2E1E">
      <w:r>
        <w:t>conclusion: WI is completed</w:t>
      </w:r>
    </w:p>
    <w:p w14:paraId="534A43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B7BBE" w14:textId="77777777" w:rsidR="005D2E1E" w:rsidRDefault="005D2E1E" w:rsidP="005D2E1E">
      <w:pPr>
        <w:rPr>
          <w:rFonts w:ascii="Arial" w:hAnsi="Arial" w:cs="Arial"/>
          <w:b/>
          <w:sz w:val="24"/>
        </w:rPr>
      </w:pPr>
      <w:r>
        <w:rPr>
          <w:rFonts w:ascii="Arial" w:hAnsi="Arial" w:cs="Arial"/>
          <w:b/>
          <w:color w:val="0000FF"/>
          <w:sz w:val="24"/>
        </w:rPr>
        <w:t>RP-250688</w:t>
      </w:r>
      <w:r>
        <w:rPr>
          <w:rFonts w:ascii="Arial" w:hAnsi="Arial" w:cs="Arial"/>
          <w:b/>
          <w:color w:val="0000FF"/>
          <w:sz w:val="24"/>
        </w:rPr>
        <w:tab/>
      </w:r>
      <w:r>
        <w:rPr>
          <w:rFonts w:ascii="Arial" w:hAnsi="Arial" w:cs="Arial"/>
          <w:b/>
          <w:sz w:val="24"/>
        </w:rPr>
        <w:t>CR Pack on 4Rx_low_NR_band_handheld_3Tx_NR_CA_ENDC-UEConTest</w:t>
      </w:r>
    </w:p>
    <w:p w14:paraId="4A97171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5CC8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F3B73" w14:textId="77777777" w:rsidR="005D2E1E" w:rsidRDefault="005D2E1E" w:rsidP="005D2E1E">
      <w:pPr>
        <w:rPr>
          <w:rFonts w:ascii="Arial" w:hAnsi="Arial" w:cs="Arial"/>
          <w:b/>
          <w:sz w:val="24"/>
        </w:rPr>
      </w:pPr>
      <w:r>
        <w:rPr>
          <w:rFonts w:ascii="Arial" w:hAnsi="Arial" w:cs="Arial"/>
          <w:b/>
          <w:color w:val="0000FF"/>
          <w:sz w:val="24"/>
        </w:rPr>
        <w:t>RP-250447</w:t>
      </w:r>
      <w:r>
        <w:rPr>
          <w:rFonts w:ascii="Arial" w:hAnsi="Arial" w:cs="Arial"/>
          <w:b/>
          <w:color w:val="0000FF"/>
          <w:sz w:val="24"/>
        </w:rPr>
        <w:tab/>
      </w:r>
      <w:r>
        <w:rPr>
          <w:rFonts w:ascii="Arial" w:hAnsi="Arial" w:cs="Arial"/>
          <w:b/>
          <w:sz w:val="24"/>
        </w:rPr>
        <w:t>Revised WID on UE Conformance - 4Rx handheld UE for low NR bands (&lt;1GHz) and/or 3Tx for NR inter-band UL Carrier Aggregation (CA) and EN-DC</w:t>
      </w:r>
    </w:p>
    <w:p w14:paraId="4F18964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7D4AD49F" w14:textId="77777777" w:rsidR="005D2E1E" w:rsidRDefault="005D2E1E" w:rsidP="005D2E1E">
      <w:pPr>
        <w:rPr>
          <w:rFonts w:ascii="Arial" w:hAnsi="Arial" w:cs="Arial"/>
          <w:b/>
        </w:rPr>
      </w:pPr>
      <w:r>
        <w:rPr>
          <w:rFonts w:ascii="Arial" w:hAnsi="Arial" w:cs="Arial"/>
          <w:b/>
        </w:rPr>
        <w:t xml:space="preserve">Abstract: </w:t>
      </w:r>
    </w:p>
    <w:p w14:paraId="3ACBD0FF" w14:textId="77777777" w:rsidR="005D2E1E" w:rsidRDefault="005D2E1E" w:rsidP="005D2E1E">
      <w:r>
        <w:t>Completing the WI. The Target in WID is updated.</w:t>
      </w:r>
    </w:p>
    <w:p w14:paraId="381D9C95" w14:textId="77777777" w:rsidR="005D2E1E" w:rsidRDefault="005D2E1E" w:rsidP="005D2E1E">
      <w:pPr>
        <w:rPr>
          <w:rFonts w:ascii="Arial" w:hAnsi="Arial" w:cs="Arial"/>
          <w:b/>
        </w:rPr>
      </w:pPr>
      <w:r>
        <w:rPr>
          <w:rFonts w:ascii="Arial" w:hAnsi="Arial" w:cs="Arial"/>
          <w:b/>
        </w:rPr>
        <w:t xml:space="preserve">Discussion: </w:t>
      </w:r>
    </w:p>
    <w:p w14:paraId="630CC0B7" w14:textId="77777777" w:rsidR="005D2E1E" w:rsidRDefault="005D2E1E" w:rsidP="005D2E1E">
      <w:r>
        <w:t>MCC: UID added, target date corrected from RAN #108 (June 25) to RAN #107 (March 25)</w:t>
      </w:r>
    </w:p>
    <w:p w14:paraId="7B4A1C5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E6370" w14:textId="77777777" w:rsidR="005D2E1E" w:rsidRDefault="005D2E1E" w:rsidP="005D2E1E">
      <w:pPr>
        <w:pStyle w:val="Heading4"/>
      </w:pPr>
      <w:bookmarkStart w:id="353" w:name="_Toc193744257"/>
      <w:bookmarkStart w:id="354" w:name="_Toc195035589"/>
      <w:r>
        <w:t>13.4.7</w:t>
      </w:r>
      <w:r>
        <w:tab/>
        <w:t>UE Conf. - 4Rx for NR bands for FWA UEs (&lt;2.6GHz) and handheld UEs (1GHz to 2.6GHz) [RAN5 WI: 4Rx_NR_bands_R18-UEConTest]</w:t>
      </w:r>
      <w:bookmarkEnd w:id="353"/>
      <w:bookmarkEnd w:id="354"/>
    </w:p>
    <w:p w14:paraId="3FA9A91D" w14:textId="77777777" w:rsidR="005D2E1E" w:rsidRDefault="005D2E1E" w:rsidP="005D2E1E">
      <w:pPr>
        <w:rPr>
          <w:rFonts w:ascii="Arial" w:hAnsi="Arial" w:cs="Arial"/>
          <w:b/>
          <w:sz w:val="24"/>
        </w:rPr>
      </w:pPr>
      <w:r>
        <w:rPr>
          <w:rFonts w:ascii="Arial" w:hAnsi="Arial" w:cs="Arial"/>
          <w:b/>
          <w:color w:val="0000FF"/>
          <w:sz w:val="24"/>
        </w:rPr>
        <w:t>RP-250163</w:t>
      </w:r>
      <w:r>
        <w:rPr>
          <w:rFonts w:ascii="Arial" w:hAnsi="Arial" w:cs="Arial"/>
          <w:b/>
          <w:color w:val="0000FF"/>
          <w:sz w:val="24"/>
        </w:rPr>
        <w:tab/>
      </w:r>
      <w:r>
        <w:rPr>
          <w:rFonts w:ascii="Arial" w:hAnsi="Arial" w:cs="Arial"/>
          <w:b/>
          <w:sz w:val="24"/>
        </w:rPr>
        <w:t>Status report for WI UE Conformance Test Aspects - Rel-18 4Rx for NR bands for FWA UEs (up to 2.6GHz) and handheld UEs (1GHz to 2.6GHz); rapporteur: ZTE, China Telecom</w:t>
      </w:r>
    </w:p>
    <w:p w14:paraId="6AC986D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China Telecom</w:t>
      </w:r>
    </w:p>
    <w:p w14:paraId="5045CC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DD7D" w14:textId="77777777" w:rsidR="005D2E1E" w:rsidRDefault="005D2E1E" w:rsidP="005D2E1E">
      <w:pPr>
        <w:rPr>
          <w:rFonts w:ascii="Arial" w:hAnsi="Arial" w:cs="Arial"/>
          <w:b/>
          <w:sz w:val="24"/>
        </w:rPr>
      </w:pPr>
      <w:r>
        <w:rPr>
          <w:rFonts w:ascii="Arial" w:hAnsi="Arial" w:cs="Arial"/>
          <w:b/>
          <w:color w:val="0000FF"/>
          <w:sz w:val="24"/>
        </w:rPr>
        <w:t>RP-250689</w:t>
      </w:r>
      <w:r>
        <w:rPr>
          <w:rFonts w:ascii="Arial" w:hAnsi="Arial" w:cs="Arial"/>
          <w:b/>
          <w:color w:val="0000FF"/>
          <w:sz w:val="24"/>
        </w:rPr>
        <w:tab/>
      </w:r>
      <w:r>
        <w:rPr>
          <w:rFonts w:ascii="Arial" w:hAnsi="Arial" w:cs="Arial"/>
          <w:b/>
          <w:sz w:val="24"/>
        </w:rPr>
        <w:t>CR Pack on 4Rx_NR_bands_R18-UEConTest</w:t>
      </w:r>
    </w:p>
    <w:p w14:paraId="55A1D38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3D01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C26C3" w14:textId="77777777" w:rsidR="005D2E1E" w:rsidRDefault="005D2E1E" w:rsidP="005D2E1E">
      <w:pPr>
        <w:rPr>
          <w:rFonts w:ascii="Arial" w:hAnsi="Arial" w:cs="Arial"/>
          <w:b/>
          <w:sz w:val="24"/>
        </w:rPr>
      </w:pPr>
      <w:r>
        <w:rPr>
          <w:rFonts w:ascii="Arial" w:hAnsi="Arial" w:cs="Arial"/>
          <w:b/>
          <w:color w:val="0000FF"/>
          <w:sz w:val="24"/>
        </w:rPr>
        <w:t>RP-250164</w:t>
      </w:r>
      <w:r>
        <w:rPr>
          <w:rFonts w:ascii="Arial" w:hAnsi="Arial" w:cs="Arial"/>
          <w:b/>
          <w:color w:val="0000FF"/>
          <w:sz w:val="24"/>
        </w:rPr>
        <w:tab/>
      </w:r>
      <w:r>
        <w:rPr>
          <w:rFonts w:ascii="Arial" w:hAnsi="Arial" w:cs="Arial"/>
          <w:b/>
          <w:sz w:val="24"/>
        </w:rPr>
        <w:t>Revised WID on UE Conformance  4Rx for NR bands for FWA UEs (up to 2.6GHz) and handheld UEs (1GHz to 2.6GHz)</w:t>
      </w:r>
    </w:p>
    <w:p w14:paraId="4F17C5D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China Telecom</w:t>
      </w:r>
    </w:p>
    <w:p w14:paraId="5E0E332E" w14:textId="77777777" w:rsidR="005D2E1E" w:rsidRDefault="005D2E1E" w:rsidP="005D2E1E">
      <w:pPr>
        <w:rPr>
          <w:rFonts w:ascii="Arial" w:hAnsi="Arial" w:cs="Arial"/>
          <w:b/>
        </w:rPr>
      </w:pPr>
      <w:r>
        <w:rPr>
          <w:rFonts w:ascii="Arial" w:hAnsi="Arial" w:cs="Arial"/>
          <w:b/>
        </w:rPr>
        <w:t xml:space="preserve">Discussion: </w:t>
      </w:r>
    </w:p>
    <w:p w14:paraId="61CE56A2" w14:textId="77777777" w:rsidR="005D2E1E" w:rsidRDefault="005D2E1E" w:rsidP="005D2E1E">
      <w:r>
        <w:lastRenderedPageBreak/>
        <w:t>MCC: impacted specs 38.508-1 and 38.905 removed</w:t>
      </w:r>
    </w:p>
    <w:p w14:paraId="43DE66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B90A7" w14:textId="77777777" w:rsidR="005D2E1E" w:rsidRDefault="005D2E1E" w:rsidP="005D2E1E">
      <w:pPr>
        <w:pStyle w:val="Heading4"/>
      </w:pPr>
      <w:bookmarkStart w:id="355" w:name="_Toc193744258"/>
      <w:bookmarkStart w:id="356" w:name="_Toc195035590"/>
      <w:r>
        <w:t>13.4.8</w:t>
      </w:r>
      <w:r>
        <w:tab/>
        <w:t>UE Conf. - NR support for dedicated spectrum less than 5MHz for FR1 [RAN5 WI: NR_FR1_lessthan_5MHz_BW-UEConTest]</w:t>
      </w:r>
      <w:bookmarkEnd w:id="355"/>
      <w:bookmarkEnd w:id="356"/>
    </w:p>
    <w:p w14:paraId="44B92D96" w14:textId="77777777" w:rsidR="005D2E1E" w:rsidRDefault="005D2E1E" w:rsidP="005D2E1E">
      <w:pPr>
        <w:rPr>
          <w:rFonts w:ascii="Arial" w:hAnsi="Arial" w:cs="Arial"/>
          <w:b/>
          <w:sz w:val="24"/>
        </w:rPr>
      </w:pPr>
      <w:r>
        <w:rPr>
          <w:rFonts w:ascii="Arial" w:hAnsi="Arial" w:cs="Arial"/>
          <w:b/>
          <w:color w:val="0000FF"/>
          <w:sz w:val="24"/>
        </w:rPr>
        <w:t>RP-250050</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0F16A1F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24F7B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863B" w14:textId="77777777" w:rsidR="005D2E1E" w:rsidRDefault="005D2E1E" w:rsidP="005D2E1E">
      <w:pPr>
        <w:rPr>
          <w:rFonts w:ascii="Arial" w:hAnsi="Arial" w:cs="Arial"/>
          <w:b/>
          <w:sz w:val="24"/>
        </w:rPr>
      </w:pPr>
      <w:r>
        <w:rPr>
          <w:rFonts w:ascii="Arial" w:hAnsi="Arial" w:cs="Arial"/>
          <w:b/>
          <w:color w:val="0000FF"/>
          <w:sz w:val="24"/>
        </w:rPr>
        <w:t>RP-250690</w:t>
      </w:r>
      <w:r>
        <w:rPr>
          <w:rFonts w:ascii="Arial" w:hAnsi="Arial" w:cs="Arial"/>
          <w:b/>
          <w:color w:val="0000FF"/>
          <w:sz w:val="24"/>
        </w:rPr>
        <w:tab/>
      </w:r>
      <w:r>
        <w:rPr>
          <w:rFonts w:ascii="Arial" w:hAnsi="Arial" w:cs="Arial"/>
          <w:b/>
          <w:sz w:val="24"/>
        </w:rPr>
        <w:t>CR Pack on NR_FR1_lessthan_5MHz_BW-UEConTest</w:t>
      </w:r>
    </w:p>
    <w:p w14:paraId="3CC8678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3803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C68AD" w14:textId="77777777" w:rsidR="005D2E1E" w:rsidRDefault="005D2E1E" w:rsidP="005D2E1E">
      <w:pPr>
        <w:pStyle w:val="Heading4"/>
      </w:pPr>
      <w:bookmarkStart w:id="357" w:name="_Toc193744259"/>
      <w:bookmarkStart w:id="358" w:name="_Toc195035591"/>
      <w:r>
        <w:t>13.4.9</w:t>
      </w:r>
      <w:r>
        <w:tab/>
        <w:t>UE Conf. - Dual Tx/Rx Multi-SIM for NR [RAN5 WI: NR_DualTxRx_MUSIM-UEConTest]</w:t>
      </w:r>
      <w:bookmarkEnd w:id="357"/>
      <w:bookmarkEnd w:id="358"/>
    </w:p>
    <w:p w14:paraId="3848A82A" w14:textId="77777777" w:rsidR="005D2E1E" w:rsidRDefault="005D2E1E" w:rsidP="005D2E1E">
      <w:pPr>
        <w:rPr>
          <w:rFonts w:ascii="Arial" w:hAnsi="Arial" w:cs="Arial"/>
          <w:b/>
          <w:sz w:val="24"/>
        </w:rPr>
      </w:pPr>
      <w:r>
        <w:rPr>
          <w:rFonts w:ascii="Arial" w:hAnsi="Arial" w:cs="Arial"/>
          <w:b/>
          <w:color w:val="0000FF"/>
          <w:sz w:val="24"/>
        </w:rPr>
        <w:t>RP-250068</w:t>
      </w:r>
      <w:r>
        <w:rPr>
          <w:rFonts w:ascii="Arial" w:hAnsi="Arial" w:cs="Arial"/>
          <w:b/>
          <w:color w:val="0000FF"/>
          <w:sz w:val="24"/>
        </w:rPr>
        <w:tab/>
      </w:r>
      <w:r>
        <w:rPr>
          <w:rFonts w:ascii="Arial" w:hAnsi="Arial" w:cs="Arial"/>
          <w:b/>
          <w:sz w:val="24"/>
        </w:rPr>
        <w:t>Status report for WI UE Conformance - Dual Transmission/Reception (Tx/Rx) Multi-SIM for NR</w:t>
      </w:r>
    </w:p>
    <w:p w14:paraId="56681BA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72F927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C09FA" w14:textId="77777777" w:rsidR="005D2E1E" w:rsidRDefault="005D2E1E" w:rsidP="005D2E1E">
      <w:pPr>
        <w:rPr>
          <w:rFonts w:ascii="Arial" w:hAnsi="Arial" w:cs="Arial"/>
          <w:b/>
          <w:sz w:val="24"/>
        </w:rPr>
      </w:pPr>
      <w:r>
        <w:rPr>
          <w:rFonts w:ascii="Arial" w:hAnsi="Arial" w:cs="Arial"/>
          <w:b/>
          <w:color w:val="0000FF"/>
          <w:sz w:val="24"/>
        </w:rPr>
        <w:t>RP-250691</w:t>
      </w:r>
      <w:r>
        <w:rPr>
          <w:rFonts w:ascii="Arial" w:hAnsi="Arial" w:cs="Arial"/>
          <w:b/>
          <w:color w:val="0000FF"/>
          <w:sz w:val="24"/>
        </w:rPr>
        <w:tab/>
      </w:r>
      <w:r>
        <w:rPr>
          <w:rFonts w:ascii="Arial" w:hAnsi="Arial" w:cs="Arial"/>
          <w:b/>
          <w:sz w:val="24"/>
        </w:rPr>
        <w:t>CR Pack on NR_DualTxRx_MUSIM-UEConTest</w:t>
      </w:r>
    </w:p>
    <w:p w14:paraId="4097A5D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22A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72BF2" w14:textId="77777777" w:rsidR="005D2E1E" w:rsidRDefault="005D2E1E" w:rsidP="005D2E1E">
      <w:pPr>
        <w:pStyle w:val="Heading4"/>
      </w:pPr>
      <w:bookmarkStart w:id="359" w:name="_Toc193744260"/>
      <w:bookmarkStart w:id="360" w:name="_Toc195035592"/>
      <w:r>
        <w:t>13.4.10</w:t>
      </w:r>
      <w:r>
        <w:tab/>
        <w:t>UE Conf. - Enhanced support of reduced cap. NR devices plus CT1 aspects [RAN5 WI: NR_redcap_enh_plus_CT1-UEConTest]</w:t>
      </w:r>
      <w:bookmarkEnd w:id="359"/>
      <w:bookmarkEnd w:id="360"/>
    </w:p>
    <w:p w14:paraId="14BDDBB4" w14:textId="77777777" w:rsidR="005D2E1E" w:rsidRDefault="005D2E1E" w:rsidP="005D2E1E">
      <w:pPr>
        <w:rPr>
          <w:rFonts w:ascii="Arial" w:hAnsi="Arial" w:cs="Arial"/>
          <w:b/>
          <w:sz w:val="24"/>
        </w:rPr>
      </w:pPr>
      <w:r>
        <w:rPr>
          <w:rFonts w:ascii="Arial" w:hAnsi="Arial" w:cs="Arial"/>
          <w:b/>
          <w:color w:val="0000FF"/>
          <w:sz w:val="24"/>
        </w:rPr>
        <w:t>RP-250065</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52A2345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3C012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9171C" w14:textId="77777777" w:rsidR="005D2E1E" w:rsidRDefault="005D2E1E" w:rsidP="005D2E1E">
      <w:pPr>
        <w:rPr>
          <w:rFonts w:ascii="Arial" w:hAnsi="Arial" w:cs="Arial"/>
          <w:b/>
          <w:sz w:val="24"/>
        </w:rPr>
      </w:pPr>
      <w:r>
        <w:rPr>
          <w:rFonts w:ascii="Arial" w:hAnsi="Arial" w:cs="Arial"/>
          <w:b/>
          <w:color w:val="0000FF"/>
          <w:sz w:val="24"/>
        </w:rPr>
        <w:t>RP-250692</w:t>
      </w:r>
      <w:r>
        <w:rPr>
          <w:rFonts w:ascii="Arial" w:hAnsi="Arial" w:cs="Arial"/>
          <w:b/>
          <w:color w:val="0000FF"/>
          <w:sz w:val="24"/>
        </w:rPr>
        <w:tab/>
      </w:r>
      <w:r>
        <w:rPr>
          <w:rFonts w:ascii="Arial" w:hAnsi="Arial" w:cs="Arial"/>
          <w:b/>
          <w:sz w:val="24"/>
        </w:rPr>
        <w:t>CR Pack on NR_redcap_enh_plus_CT1-UEConTest</w:t>
      </w:r>
    </w:p>
    <w:p w14:paraId="284882A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C960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646E2" w14:textId="77777777" w:rsidR="005D2E1E" w:rsidRDefault="005D2E1E" w:rsidP="005D2E1E">
      <w:pPr>
        <w:pStyle w:val="Heading4"/>
      </w:pPr>
      <w:bookmarkStart w:id="361" w:name="_Toc193744261"/>
      <w:bookmarkStart w:id="362" w:name="_Toc195035593"/>
      <w:r>
        <w:lastRenderedPageBreak/>
        <w:t>13.4.11</w:t>
      </w:r>
      <w:r>
        <w:tab/>
        <w:t>UE Conf. - XR enhancements for NR plus CT1 aspects [RAN5 WI: NR_XR_enh_plus_CT1-UEConTest]</w:t>
      </w:r>
      <w:bookmarkEnd w:id="361"/>
      <w:bookmarkEnd w:id="362"/>
    </w:p>
    <w:p w14:paraId="7C8A317A" w14:textId="77777777" w:rsidR="005D2E1E" w:rsidRDefault="005D2E1E" w:rsidP="005D2E1E">
      <w:pPr>
        <w:rPr>
          <w:rFonts w:ascii="Arial" w:hAnsi="Arial" w:cs="Arial"/>
          <w:b/>
          <w:sz w:val="24"/>
        </w:rPr>
      </w:pPr>
      <w:r>
        <w:rPr>
          <w:rFonts w:ascii="Arial" w:hAnsi="Arial" w:cs="Arial"/>
          <w:b/>
          <w:color w:val="0000FF"/>
          <w:sz w:val="24"/>
        </w:rPr>
        <w:t>RP-250433</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5C9917C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831C3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7A9AD" w14:textId="77777777" w:rsidR="005D2E1E" w:rsidRDefault="005D2E1E" w:rsidP="005D2E1E">
      <w:pPr>
        <w:rPr>
          <w:rFonts w:ascii="Arial" w:hAnsi="Arial" w:cs="Arial"/>
          <w:b/>
          <w:sz w:val="24"/>
        </w:rPr>
      </w:pPr>
      <w:r>
        <w:rPr>
          <w:rFonts w:ascii="Arial" w:hAnsi="Arial" w:cs="Arial"/>
          <w:b/>
          <w:color w:val="0000FF"/>
          <w:sz w:val="24"/>
        </w:rPr>
        <w:t>RP-250693</w:t>
      </w:r>
      <w:r>
        <w:rPr>
          <w:rFonts w:ascii="Arial" w:hAnsi="Arial" w:cs="Arial"/>
          <w:b/>
          <w:color w:val="0000FF"/>
          <w:sz w:val="24"/>
        </w:rPr>
        <w:tab/>
      </w:r>
      <w:r>
        <w:rPr>
          <w:rFonts w:ascii="Arial" w:hAnsi="Arial" w:cs="Arial"/>
          <w:b/>
          <w:sz w:val="24"/>
        </w:rPr>
        <w:t>CR Pack on NR_XR_enh_plus_CT1-UEConTest</w:t>
      </w:r>
    </w:p>
    <w:p w14:paraId="14A5273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DD58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3F8A0" w14:textId="77777777" w:rsidR="005D2E1E" w:rsidRDefault="005D2E1E" w:rsidP="005D2E1E">
      <w:pPr>
        <w:pStyle w:val="Heading4"/>
      </w:pPr>
      <w:bookmarkStart w:id="363" w:name="_Toc193744262"/>
      <w:bookmarkStart w:id="364" w:name="_Toc195035594"/>
      <w:r>
        <w:t>13.4.12</w:t>
      </w:r>
      <w:r>
        <w:tab/>
        <w:t>UE Conf. - Introduction of 900 MHz LTE band in the US [RAN5 WI: LTE_900MHz_US-UEConTest]</w:t>
      </w:r>
      <w:bookmarkEnd w:id="363"/>
      <w:bookmarkEnd w:id="364"/>
    </w:p>
    <w:p w14:paraId="43B5C9DF" w14:textId="77777777" w:rsidR="005D2E1E" w:rsidRDefault="005D2E1E" w:rsidP="005D2E1E">
      <w:pPr>
        <w:rPr>
          <w:rFonts w:ascii="Arial" w:hAnsi="Arial" w:cs="Arial"/>
          <w:b/>
          <w:sz w:val="24"/>
        </w:rPr>
      </w:pPr>
      <w:r>
        <w:rPr>
          <w:rFonts w:ascii="Arial" w:hAnsi="Arial" w:cs="Arial"/>
          <w:b/>
          <w:color w:val="0000FF"/>
          <w:sz w:val="24"/>
        </w:rPr>
        <w:t>RP-250081</w:t>
      </w:r>
      <w:r>
        <w:rPr>
          <w:rFonts w:ascii="Arial" w:hAnsi="Arial" w:cs="Arial"/>
          <w:b/>
          <w:color w:val="0000FF"/>
          <w:sz w:val="24"/>
        </w:rPr>
        <w:tab/>
      </w:r>
      <w:r>
        <w:rPr>
          <w:rFonts w:ascii="Arial" w:hAnsi="Arial" w:cs="Arial"/>
          <w:b/>
          <w:sz w:val="24"/>
        </w:rPr>
        <w:t>Status report for UE Conformance – Introduction of 900 MHz LTE band in the US</w:t>
      </w:r>
    </w:p>
    <w:p w14:paraId="300E4F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002F8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6432A" w14:textId="77777777" w:rsidR="005D2E1E" w:rsidRDefault="005D2E1E" w:rsidP="005D2E1E">
      <w:pPr>
        <w:pStyle w:val="Heading4"/>
      </w:pPr>
      <w:bookmarkStart w:id="365" w:name="_Toc193744263"/>
      <w:bookmarkStart w:id="366" w:name="_Toc195035595"/>
      <w:r>
        <w:t>13.4.13</w:t>
      </w:r>
      <w:r>
        <w:tab/>
        <w:t>UE Conf. - NR RF requirements enh. for FR2, Phase 3 [RAN5 WI: NR_RF_FR2_req_Ph3-UEConTest]</w:t>
      </w:r>
      <w:bookmarkEnd w:id="365"/>
      <w:bookmarkEnd w:id="366"/>
    </w:p>
    <w:p w14:paraId="744B8B74" w14:textId="77777777" w:rsidR="005D2E1E" w:rsidRDefault="005D2E1E" w:rsidP="005D2E1E">
      <w:pPr>
        <w:rPr>
          <w:rFonts w:ascii="Arial" w:hAnsi="Arial" w:cs="Arial"/>
          <w:b/>
          <w:sz w:val="24"/>
        </w:rPr>
      </w:pPr>
      <w:r>
        <w:rPr>
          <w:rFonts w:ascii="Arial" w:hAnsi="Arial" w:cs="Arial"/>
          <w:b/>
          <w:color w:val="0000FF"/>
          <w:sz w:val="24"/>
        </w:rPr>
        <w:t>RP-250392</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1131E2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C13D2A" w14:textId="77777777" w:rsidR="005D2E1E" w:rsidRDefault="005D2E1E" w:rsidP="005D2E1E">
      <w:pPr>
        <w:rPr>
          <w:rFonts w:ascii="Arial" w:hAnsi="Arial" w:cs="Arial"/>
          <w:b/>
        </w:rPr>
      </w:pPr>
      <w:r>
        <w:rPr>
          <w:rFonts w:ascii="Arial" w:hAnsi="Arial" w:cs="Arial"/>
          <w:b/>
        </w:rPr>
        <w:t xml:space="preserve">Abstract: </w:t>
      </w:r>
    </w:p>
    <w:p w14:paraId="2D544987" w14:textId="77777777" w:rsidR="005D2E1E" w:rsidRDefault="005D2E1E" w:rsidP="005D2E1E">
      <w:r>
        <w:t>End - 06/2025; Completion - 40%</w:t>
      </w:r>
    </w:p>
    <w:p w14:paraId="15958EA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E182D" w14:textId="77777777" w:rsidR="005D2E1E" w:rsidRDefault="005D2E1E" w:rsidP="005D2E1E">
      <w:pPr>
        <w:pStyle w:val="Heading4"/>
      </w:pPr>
      <w:bookmarkStart w:id="367" w:name="_Toc193744264"/>
      <w:bookmarkStart w:id="368" w:name="_Toc195035596"/>
      <w:r>
        <w:t>13.4.14</w:t>
      </w:r>
      <w:r>
        <w:tab/>
        <w:t>UE Conf. - Further RF req. enh. for NR and EN-DC in FR1 [RAN5 WI: NR_ENDC_RF_FR1_enh2-UEConTest]</w:t>
      </w:r>
      <w:bookmarkEnd w:id="367"/>
      <w:bookmarkEnd w:id="368"/>
    </w:p>
    <w:p w14:paraId="57422DB8" w14:textId="77777777" w:rsidR="005D2E1E" w:rsidRDefault="005D2E1E" w:rsidP="005D2E1E">
      <w:pPr>
        <w:rPr>
          <w:rFonts w:ascii="Arial" w:hAnsi="Arial" w:cs="Arial"/>
          <w:b/>
          <w:sz w:val="24"/>
        </w:rPr>
      </w:pPr>
      <w:r>
        <w:rPr>
          <w:rFonts w:ascii="Arial" w:hAnsi="Arial" w:cs="Arial"/>
          <w:b/>
          <w:color w:val="0000FF"/>
          <w:sz w:val="24"/>
        </w:rPr>
        <w:t>RP-250448</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20E0CE9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62ACDB" w14:textId="77777777" w:rsidR="005D2E1E" w:rsidRDefault="005D2E1E" w:rsidP="005D2E1E">
      <w:pPr>
        <w:rPr>
          <w:rFonts w:ascii="Arial" w:hAnsi="Arial" w:cs="Arial"/>
          <w:b/>
        </w:rPr>
      </w:pPr>
      <w:r>
        <w:rPr>
          <w:rFonts w:ascii="Arial" w:hAnsi="Arial" w:cs="Arial"/>
          <w:b/>
        </w:rPr>
        <w:t xml:space="preserve">Abstract: </w:t>
      </w:r>
    </w:p>
    <w:p w14:paraId="438E2F44" w14:textId="77777777" w:rsidR="005D2E1E" w:rsidRDefault="005D2E1E" w:rsidP="005D2E1E">
      <w:r>
        <w:t>Completion: 35% (+1%); Target: Dec 2025 (+6 months)</w:t>
      </w:r>
    </w:p>
    <w:p w14:paraId="40B818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3387A" w14:textId="77777777" w:rsidR="005D2E1E" w:rsidRDefault="005D2E1E" w:rsidP="005D2E1E">
      <w:pPr>
        <w:rPr>
          <w:rFonts w:ascii="Arial" w:hAnsi="Arial" w:cs="Arial"/>
          <w:b/>
          <w:sz w:val="24"/>
        </w:rPr>
      </w:pPr>
      <w:r>
        <w:rPr>
          <w:rFonts w:ascii="Arial" w:hAnsi="Arial" w:cs="Arial"/>
          <w:b/>
          <w:color w:val="0000FF"/>
          <w:sz w:val="24"/>
        </w:rPr>
        <w:t>RP-250449</w:t>
      </w:r>
      <w:r>
        <w:rPr>
          <w:rFonts w:ascii="Arial" w:hAnsi="Arial" w:cs="Arial"/>
          <w:b/>
          <w:color w:val="0000FF"/>
          <w:sz w:val="24"/>
        </w:rPr>
        <w:tab/>
      </w:r>
      <w:r>
        <w:rPr>
          <w:rFonts w:ascii="Arial" w:hAnsi="Arial" w:cs="Arial"/>
          <w:b/>
          <w:sz w:val="24"/>
        </w:rPr>
        <w:t>Revised WID on Further RF requirements enhancement for NR and EN-DC in frequency range 1</w:t>
      </w:r>
    </w:p>
    <w:p w14:paraId="521A95E2"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60F4D8CA" w14:textId="77777777" w:rsidR="005D2E1E" w:rsidRDefault="005D2E1E" w:rsidP="005D2E1E">
      <w:pPr>
        <w:rPr>
          <w:rFonts w:ascii="Arial" w:hAnsi="Arial" w:cs="Arial"/>
          <w:b/>
        </w:rPr>
      </w:pPr>
      <w:r>
        <w:rPr>
          <w:rFonts w:ascii="Arial" w:hAnsi="Arial" w:cs="Arial"/>
          <w:b/>
        </w:rPr>
        <w:t xml:space="preserve">Discussion: </w:t>
      </w:r>
    </w:p>
    <w:p w14:paraId="2C2DA77C" w14:textId="77777777" w:rsidR="005D2E1E" w:rsidRDefault="005D2E1E" w:rsidP="005D2E1E">
      <w:r>
        <w:t>MCC: target dates changed from RAN #108 (June 25) to RAN #110 (Dec.25); additional supporting company</w:t>
      </w:r>
    </w:p>
    <w:p w14:paraId="6E7EFB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C1FE8" w14:textId="77777777" w:rsidR="005D2E1E" w:rsidRDefault="005D2E1E" w:rsidP="005D2E1E">
      <w:pPr>
        <w:rPr>
          <w:rFonts w:ascii="Arial" w:hAnsi="Arial" w:cs="Arial"/>
          <w:b/>
          <w:sz w:val="24"/>
        </w:rPr>
      </w:pPr>
      <w:r>
        <w:rPr>
          <w:rFonts w:ascii="Arial" w:hAnsi="Arial" w:cs="Arial"/>
          <w:b/>
          <w:color w:val="0000FF"/>
          <w:sz w:val="24"/>
        </w:rPr>
        <w:t>RP-250694</w:t>
      </w:r>
      <w:r>
        <w:rPr>
          <w:rFonts w:ascii="Arial" w:hAnsi="Arial" w:cs="Arial"/>
          <w:b/>
          <w:color w:val="0000FF"/>
          <w:sz w:val="24"/>
        </w:rPr>
        <w:tab/>
      </w:r>
      <w:r>
        <w:rPr>
          <w:rFonts w:ascii="Arial" w:hAnsi="Arial" w:cs="Arial"/>
          <w:b/>
          <w:sz w:val="24"/>
        </w:rPr>
        <w:t>CR Pack on NR_ENDC_RF_FR1_enh2-UEConTest</w:t>
      </w:r>
    </w:p>
    <w:p w14:paraId="6CE0B3D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6102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85B67" w14:textId="77777777" w:rsidR="005D2E1E" w:rsidRDefault="005D2E1E" w:rsidP="005D2E1E">
      <w:pPr>
        <w:pStyle w:val="Heading4"/>
      </w:pPr>
      <w:bookmarkStart w:id="369" w:name="_Toc193744265"/>
      <w:bookmarkStart w:id="370" w:name="_Toc195035597"/>
      <w:r>
        <w:t>13.4.15</w:t>
      </w:r>
      <w:r>
        <w:tab/>
        <w:t>UE Conf. - Network energy savings for NR [RAN5 WI: Netw_Energy_NR-UEConTest]</w:t>
      </w:r>
      <w:bookmarkEnd w:id="369"/>
      <w:bookmarkEnd w:id="370"/>
    </w:p>
    <w:p w14:paraId="5EF75E79" w14:textId="77777777" w:rsidR="005D2E1E" w:rsidRDefault="005D2E1E" w:rsidP="005D2E1E">
      <w:pPr>
        <w:rPr>
          <w:rFonts w:ascii="Arial" w:hAnsi="Arial" w:cs="Arial"/>
          <w:b/>
          <w:sz w:val="24"/>
        </w:rPr>
      </w:pPr>
      <w:r>
        <w:rPr>
          <w:rFonts w:ascii="Arial" w:hAnsi="Arial" w:cs="Arial"/>
          <w:b/>
          <w:color w:val="0000FF"/>
          <w:sz w:val="24"/>
        </w:rPr>
        <w:t>RP-250450</w:t>
      </w:r>
      <w:r>
        <w:rPr>
          <w:rFonts w:ascii="Arial" w:hAnsi="Arial" w:cs="Arial"/>
          <w:b/>
          <w:color w:val="0000FF"/>
          <w:sz w:val="24"/>
        </w:rPr>
        <w:tab/>
      </w:r>
      <w:r>
        <w:rPr>
          <w:rFonts w:ascii="Arial" w:hAnsi="Arial" w:cs="Arial"/>
          <w:b/>
          <w:sz w:val="24"/>
        </w:rPr>
        <w:t>Status report for WI: UE Conformance - Network energy savings for NR; rapporteur: Huawei</w:t>
      </w:r>
    </w:p>
    <w:p w14:paraId="52F042E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43E79E" w14:textId="77777777" w:rsidR="005D2E1E" w:rsidRDefault="005D2E1E" w:rsidP="005D2E1E">
      <w:pPr>
        <w:rPr>
          <w:rFonts w:ascii="Arial" w:hAnsi="Arial" w:cs="Arial"/>
          <w:b/>
        </w:rPr>
      </w:pPr>
      <w:r>
        <w:rPr>
          <w:rFonts w:ascii="Arial" w:hAnsi="Arial" w:cs="Arial"/>
          <w:b/>
        </w:rPr>
        <w:t xml:space="preserve">Abstract: </w:t>
      </w:r>
    </w:p>
    <w:p w14:paraId="561985B8" w14:textId="77777777" w:rsidR="005D2E1E" w:rsidRDefault="005D2E1E" w:rsidP="005D2E1E">
      <w:r>
        <w:t>Completion: 73% (+19%); Target: Dec 2025</w:t>
      </w:r>
    </w:p>
    <w:p w14:paraId="2C2BBE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CD358" w14:textId="77777777" w:rsidR="005D2E1E" w:rsidRDefault="005D2E1E" w:rsidP="005D2E1E">
      <w:pPr>
        <w:rPr>
          <w:rFonts w:ascii="Arial" w:hAnsi="Arial" w:cs="Arial"/>
          <w:b/>
          <w:sz w:val="24"/>
        </w:rPr>
      </w:pPr>
      <w:r>
        <w:rPr>
          <w:rFonts w:ascii="Arial" w:hAnsi="Arial" w:cs="Arial"/>
          <w:b/>
          <w:color w:val="0000FF"/>
          <w:sz w:val="24"/>
        </w:rPr>
        <w:t>RP-250695</w:t>
      </w:r>
      <w:r>
        <w:rPr>
          <w:rFonts w:ascii="Arial" w:hAnsi="Arial" w:cs="Arial"/>
          <w:b/>
          <w:color w:val="0000FF"/>
          <w:sz w:val="24"/>
        </w:rPr>
        <w:tab/>
      </w:r>
      <w:r>
        <w:rPr>
          <w:rFonts w:ascii="Arial" w:hAnsi="Arial" w:cs="Arial"/>
          <w:b/>
          <w:sz w:val="24"/>
        </w:rPr>
        <w:t>CR Pack on Netw_Energy_NR-UEConTest</w:t>
      </w:r>
    </w:p>
    <w:p w14:paraId="43B4938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8BD97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17726" w14:textId="77777777" w:rsidR="005D2E1E" w:rsidRDefault="005D2E1E" w:rsidP="005D2E1E">
      <w:pPr>
        <w:pStyle w:val="Heading4"/>
      </w:pPr>
      <w:bookmarkStart w:id="371" w:name="_Toc193744266"/>
      <w:bookmarkStart w:id="372" w:name="_Toc195035598"/>
      <w:r>
        <w:t>13.4.16</w:t>
      </w:r>
      <w:r>
        <w:tab/>
        <w:t>UE Conf. - Further NR coverage enhancements [RAN5 WI: NR_cov_enh2-UEConTest]</w:t>
      </w:r>
      <w:bookmarkEnd w:id="371"/>
      <w:bookmarkEnd w:id="372"/>
    </w:p>
    <w:p w14:paraId="37E4E85D" w14:textId="77777777" w:rsidR="005D2E1E" w:rsidRDefault="005D2E1E" w:rsidP="005D2E1E">
      <w:pPr>
        <w:rPr>
          <w:rFonts w:ascii="Arial" w:hAnsi="Arial" w:cs="Arial"/>
          <w:b/>
          <w:sz w:val="24"/>
        </w:rPr>
      </w:pPr>
      <w:r>
        <w:rPr>
          <w:rFonts w:ascii="Arial" w:hAnsi="Arial" w:cs="Arial"/>
          <w:b/>
          <w:color w:val="0000FF"/>
          <w:sz w:val="24"/>
        </w:rPr>
        <w:t>RP-250376</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63B30B0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BB042D" w14:textId="77777777" w:rsidR="005D2E1E" w:rsidRDefault="005D2E1E" w:rsidP="005D2E1E">
      <w:pPr>
        <w:rPr>
          <w:rFonts w:ascii="Arial" w:hAnsi="Arial" w:cs="Arial"/>
          <w:b/>
        </w:rPr>
      </w:pPr>
      <w:r>
        <w:rPr>
          <w:rFonts w:ascii="Arial" w:hAnsi="Arial" w:cs="Arial"/>
          <w:b/>
        </w:rPr>
        <w:t xml:space="preserve">Abstract: </w:t>
      </w:r>
    </w:p>
    <w:p w14:paraId="2F9C1D1F" w14:textId="77777777" w:rsidR="005D2E1E" w:rsidRDefault="005D2E1E" w:rsidP="005D2E1E">
      <w:r>
        <w:t>WI 30%</w:t>
      </w:r>
    </w:p>
    <w:p w14:paraId="131601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309DA" w14:textId="77777777" w:rsidR="005D2E1E" w:rsidRDefault="005D2E1E" w:rsidP="005D2E1E">
      <w:pPr>
        <w:rPr>
          <w:rFonts w:ascii="Arial" w:hAnsi="Arial" w:cs="Arial"/>
          <w:b/>
          <w:sz w:val="24"/>
        </w:rPr>
      </w:pPr>
      <w:r>
        <w:rPr>
          <w:rFonts w:ascii="Arial" w:hAnsi="Arial" w:cs="Arial"/>
          <w:b/>
          <w:color w:val="0000FF"/>
          <w:sz w:val="24"/>
        </w:rPr>
        <w:t>RP-250696</w:t>
      </w:r>
      <w:r>
        <w:rPr>
          <w:rFonts w:ascii="Arial" w:hAnsi="Arial" w:cs="Arial"/>
          <w:b/>
          <w:color w:val="0000FF"/>
          <w:sz w:val="24"/>
        </w:rPr>
        <w:tab/>
      </w:r>
      <w:r>
        <w:rPr>
          <w:rFonts w:ascii="Arial" w:hAnsi="Arial" w:cs="Arial"/>
          <w:b/>
          <w:sz w:val="24"/>
        </w:rPr>
        <w:t>CR Pack on NR_cov_enh2-UEConTest</w:t>
      </w:r>
    </w:p>
    <w:p w14:paraId="62ADC65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9FB3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D8E4C" w14:textId="77777777" w:rsidR="005D2E1E" w:rsidRDefault="005D2E1E" w:rsidP="005D2E1E">
      <w:pPr>
        <w:pStyle w:val="Heading4"/>
      </w:pPr>
      <w:bookmarkStart w:id="373" w:name="_Toc193744267"/>
      <w:bookmarkStart w:id="374" w:name="_Toc195035599"/>
      <w:r>
        <w:lastRenderedPageBreak/>
        <w:t>13.4.17</w:t>
      </w:r>
      <w:r>
        <w:tab/>
        <w:t>UE Conf. - Multi-carrier enhancements for NR [RAN5 WI: NR_MC_enh-UEConTest]</w:t>
      </w:r>
      <w:bookmarkEnd w:id="373"/>
      <w:bookmarkEnd w:id="374"/>
    </w:p>
    <w:p w14:paraId="5938DBD7" w14:textId="77777777" w:rsidR="005D2E1E" w:rsidRDefault="005D2E1E" w:rsidP="005D2E1E">
      <w:pPr>
        <w:rPr>
          <w:rFonts w:ascii="Arial" w:hAnsi="Arial" w:cs="Arial"/>
          <w:b/>
          <w:sz w:val="24"/>
        </w:rPr>
      </w:pPr>
      <w:r>
        <w:rPr>
          <w:rFonts w:ascii="Arial" w:hAnsi="Arial" w:cs="Arial"/>
          <w:b/>
          <w:color w:val="0000FF"/>
          <w:sz w:val="24"/>
        </w:rPr>
        <w:t>RP-250377</w:t>
      </w:r>
      <w:r>
        <w:rPr>
          <w:rFonts w:ascii="Arial" w:hAnsi="Arial" w:cs="Arial"/>
          <w:b/>
          <w:color w:val="0000FF"/>
          <w:sz w:val="24"/>
        </w:rPr>
        <w:tab/>
      </w:r>
      <w:r>
        <w:rPr>
          <w:rFonts w:ascii="Arial" w:hAnsi="Arial" w:cs="Arial"/>
          <w:b/>
          <w:sz w:val="24"/>
        </w:rPr>
        <w:t>Status report for UE Conformance – Multi-carrier enhancements for NR; rapporteur: China Telecom, Huawei, Hisilicon</w:t>
      </w:r>
    </w:p>
    <w:p w14:paraId="7556A60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2CACCB" w14:textId="77777777" w:rsidR="005D2E1E" w:rsidRDefault="005D2E1E" w:rsidP="005D2E1E">
      <w:pPr>
        <w:rPr>
          <w:rFonts w:ascii="Arial" w:hAnsi="Arial" w:cs="Arial"/>
          <w:b/>
        </w:rPr>
      </w:pPr>
      <w:r>
        <w:rPr>
          <w:rFonts w:ascii="Arial" w:hAnsi="Arial" w:cs="Arial"/>
          <w:b/>
        </w:rPr>
        <w:t xml:space="preserve">Abstract: </w:t>
      </w:r>
    </w:p>
    <w:p w14:paraId="04EDB59A" w14:textId="77777777" w:rsidR="005D2E1E" w:rsidRDefault="005D2E1E" w:rsidP="005D2E1E">
      <w:r>
        <w:t>WI 88%</w:t>
      </w:r>
    </w:p>
    <w:p w14:paraId="2E5C7D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51B25" w14:textId="77777777" w:rsidR="005D2E1E" w:rsidRDefault="005D2E1E" w:rsidP="005D2E1E">
      <w:pPr>
        <w:rPr>
          <w:rFonts w:ascii="Arial" w:hAnsi="Arial" w:cs="Arial"/>
          <w:b/>
          <w:sz w:val="24"/>
        </w:rPr>
      </w:pPr>
      <w:r>
        <w:rPr>
          <w:rFonts w:ascii="Arial" w:hAnsi="Arial" w:cs="Arial"/>
          <w:b/>
          <w:color w:val="0000FF"/>
          <w:sz w:val="24"/>
        </w:rPr>
        <w:t>RP-250697</w:t>
      </w:r>
      <w:r>
        <w:rPr>
          <w:rFonts w:ascii="Arial" w:hAnsi="Arial" w:cs="Arial"/>
          <w:b/>
          <w:color w:val="0000FF"/>
          <w:sz w:val="24"/>
        </w:rPr>
        <w:tab/>
      </w:r>
      <w:r>
        <w:rPr>
          <w:rFonts w:ascii="Arial" w:hAnsi="Arial" w:cs="Arial"/>
          <w:b/>
          <w:sz w:val="24"/>
        </w:rPr>
        <w:t>CR Pack on NR_MC_enh-UEConTest</w:t>
      </w:r>
    </w:p>
    <w:p w14:paraId="34FF131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8C19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C83D7" w14:textId="77777777" w:rsidR="005D2E1E" w:rsidRDefault="005D2E1E" w:rsidP="005D2E1E">
      <w:pPr>
        <w:pStyle w:val="Heading4"/>
      </w:pPr>
      <w:bookmarkStart w:id="375" w:name="_Toc193744268"/>
      <w:bookmarkStart w:id="376" w:name="_Toc195035600"/>
      <w:r>
        <w:t>13.4.18</w:t>
      </w:r>
      <w:r>
        <w:tab/>
        <w:t>UE Conf. - Enhanced NR support for high speed train scenario in FR2 [RAN5 WI: NR_HST_FR2_enh-UEConTest]</w:t>
      </w:r>
      <w:bookmarkEnd w:id="375"/>
      <w:bookmarkEnd w:id="376"/>
    </w:p>
    <w:p w14:paraId="024AB72F" w14:textId="77777777" w:rsidR="005D2E1E" w:rsidRDefault="005D2E1E" w:rsidP="005D2E1E">
      <w:pPr>
        <w:rPr>
          <w:rFonts w:ascii="Arial" w:hAnsi="Arial" w:cs="Arial"/>
          <w:b/>
          <w:sz w:val="24"/>
        </w:rPr>
      </w:pPr>
      <w:r>
        <w:rPr>
          <w:rFonts w:ascii="Arial" w:hAnsi="Arial" w:cs="Arial"/>
          <w:b/>
          <w:color w:val="0000FF"/>
          <w:sz w:val="24"/>
        </w:rPr>
        <w:t>RP-250101</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0762451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00153F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F9FBD" w14:textId="77777777" w:rsidR="005D2E1E" w:rsidRDefault="005D2E1E" w:rsidP="005D2E1E">
      <w:pPr>
        <w:rPr>
          <w:rFonts w:ascii="Arial" w:hAnsi="Arial" w:cs="Arial"/>
          <w:b/>
          <w:sz w:val="24"/>
        </w:rPr>
      </w:pPr>
      <w:r>
        <w:rPr>
          <w:rFonts w:ascii="Arial" w:hAnsi="Arial" w:cs="Arial"/>
          <w:b/>
          <w:color w:val="0000FF"/>
          <w:sz w:val="24"/>
        </w:rPr>
        <w:t>RP-250698</w:t>
      </w:r>
      <w:r>
        <w:rPr>
          <w:rFonts w:ascii="Arial" w:hAnsi="Arial" w:cs="Arial"/>
          <w:b/>
          <w:color w:val="0000FF"/>
          <w:sz w:val="24"/>
        </w:rPr>
        <w:tab/>
      </w:r>
      <w:r>
        <w:rPr>
          <w:rFonts w:ascii="Arial" w:hAnsi="Arial" w:cs="Arial"/>
          <w:b/>
          <w:sz w:val="24"/>
        </w:rPr>
        <w:t>CR Pack on NR_HST_FR2_enh-UEConTest</w:t>
      </w:r>
    </w:p>
    <w:p w14:paraId="429FDED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35AF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944A5" w14:textId="77777777" w:rsidR="005D2E1E" w:rsidRDefault="005D2E1E" w:rsidP="005D2E1E">
      <w:pPr>
        <w:pStyle w:val="Heading4"/>
      </w:pPr>
      <w:bookmarkStart w:id="377" w:name="_Toc193744269"/>
      <w:bookmarkStart w:id="378" w:name="_Toc195035601"/>
      <w:r>
        <w:t>13.4.19</w:t>
      </w:r>
      <w:r>
        <w:tab/>
        <w:t>UE Conf. - NR MIMO evolution for DL and UL [RAN5 WI: NR_MIMO_evo_DL_UL-UEConTest]</w:t>
      </w:r>
      <w:bookmarkEnd w:id="377"/>
      <w:bookmarkEnd w:id="378"/>
    </w:p>
    <w:p w14:paraId="20BB5C17" w14:textId="77777777" w:rsidR="005D2E1E" w:rsidRDefault="005D2E1E" w:rsidP="005D2E1E">
      <w:pPr>
        <w:rPr>
          <w:rFonts w:ascii="Arial" w:hAnsi="Arial" w:cs="Arial"/>
          <w:b/>
          <w:sz w:val="24"/>
        </w:rPr>
      </w:pPr>
      <w:r>
        <w:rPr>
          <w:rFonts w:ascii="Arial" w:hAnsi="Arial" w:cs="Arial"/>
          <w:b/>
          <w:color w:val="0000FF"/>
          <w:sz w:val="24"/>
        </w:rPr>
        <w:t>RP-250102</w:t>
      </w:r>
      <w:r>
        <w:rPr>
          <w:rFonts w:ascii="Arial" w:hAnsi="Arial" w:cs="Arial"/>
          <w:b/>
          <w:color w:val="0000FF"/>
          <w:sz w:val="24"/>
        </w:rPr>
        <w:tab/>
      </w:r>
      <w:r>
        <w:rPr>
          <w:rFonts w:ascii="Arial" w:hAnsi="Arial" w:cs="Arial"/>
          <w:b/>
          <w:sz w:val="24"/>
        </w:rPr>
        <w:t>Status Report for WI UE Conformance - NR MIMO evolution for downlink and uplink</w:t>
      </w:r>
    </w:p>
    <w:p w14:paraId="4EC8924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Huawei, Hisilicon, China Telecom</w:t>
      </w:r>
    </w:p>
    <w:p w14:paraId="7FA0A94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AC975" w14:textId="77777777" w:rsidR="005D2E1E" w:rsidRDefault="005D2E1E" w:rsidP="005D2E1E">
      <w:pPr>
        <w:rPr>
          <w:rFonts w:ascii="Arial" w:hAnsi="Arial" w:cs="Arial"/>
          <w:b/>
          <w:sz w:val="24"/>
        </w:rPr>
      </w:pPr>
      <w:r>
        <w:rPr>
          <w:rFonts w:ascii="Arial" w:hAnsi="Arial" w:cs="Arial"/>
          <w:b/>
          <w:color w:val="0000FF"/>
          <w:sz w:val="24"/>
        </w:rPr>
        <w:t>RP-250699</w:t>
      </w:r>
      <w:r>
        <w:rPr>
          <w:rFonts w:ascii="Arial" w:hAnsi="Arial" w:cs="Arial"/>
          <w:b/>
          <w:color w:val="0000FF"/>
          <w:sz w:val="24"/>
        </w:rPr>
        <w:tab/>
      </w:r>
      <w:r>
        <w:rPr>
          <w:rFonts w:ascii="Arial" w:hAnsi="Arial" w:cs="Arial"/>
          <w:b/>
          <w:sz w:val="24"/>
        </w:rPr>
        <w:t>CR Pack on NR_MIMO_evo_DL_UL-UEConTest</w:t>
      </w:r>
    </w:p>
    <w:p w14:paraId="545F5E0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A7FC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55E86" w14:textId="77777777" w:rsidR="005D2E1E" w:rsidRDefault="005D2E1E" w:rsidP="005D2E1E">
      <w:pPr>
        <w:rPr>
          <w:rFonts w:ascii="Arial" w:hAnsi="Arial" w:cs="Arial"/>
          <w:b/>
          <w:sz w:val="24"/>
        </w:rPr>
      </w:pPr>
      <w:r>
        <w:rPr>
          <w:rFonts w:ascii="Arial" w:hAnsi="Arial" w:cs="Arial"/>
          <w:b/>
          <w:color w:val="0000FF"/>
          <w:sz w:val="24"/>
        </w:rPr>
        <w:t>RP-250103</w:t>
      </w:r>
      <w:r>
        <w:rPr>
          <w:rFonts w:ascii="Arial" w:hAnsi="Arial" w:cs="Arial"/>
          <w:b/>
          <w:color w:val="0000FF"/>
          <w:sz w:val="24"/>
        </w:rPr>
        <w:tab/>
      </w:r>
      <w:r>
        <w:rPr>
          <w:rFonts w:ascii="Arial" w:hAnsi="Arial" w:cs="Arial"/>
          <w:b/>
          <w:sz w:val="24"/>
        </w:rPr>
        <w:t>Revised WID for WI UE Conformance - NR MIMO evolution for downlink and uplink</w:t>
      </w:r>
    </w:p>
    <w:p w14:paraId="3958272D"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Huawei, Hisilicon, China Telecom</w:t>
      </w:r>
    </w:p>
    <w:p w14:paraId="05E3C3CA" w14:textId="77777777" w:rsidR="005D2E1E" w:rsidRDefault="005D2E1E" w:rsidP="005D2E1E">
      <w:pPr>
        <w:rPr>
          <w:rFonts w:ascii="Arial" w:hAnsi="Arial" w:cs="Arial"/>
          <w:b/>
        </w:rPr>
      </w:pPr>
      <w:r>
        <w:rPr>
          <w:rFonts w:ascii="Arial" w:hAnsi="Arial" w:cs="Arial"/>
          <w:b/>
        </w:rPr>
        <w:t xml:space="preserve">Discussion: </w:t>
      </w:r>
    </w:p>
    <w:p w14:paraId="0DDAD914" w14:textId="77777777" w:rsidR="005D2E1E" w:rsidRDefault="005D2E1E" w:rsidP="005D2E1E">
      <w:r>
        <w:t>missing UID, ME impact and TS 38.509 added; supporting company added</w:t>
      </w:r>
    </w:p>
    <w:p w14:paraId="1FC68C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00D29" w14:textId="77777777" w:rsidR="005D2E1E" w:rsidRDefault="005D2E1E" w:rsidP="005D2E1E">
      <w:pPr>
        <w:pStyle w:val="Heading4"/>
      </w:pPr>
      <w:bookmarkStart w:id="379" w:name="_Toc193744270"/>
      <w:bookmarkStart w:id="380" w:name="_Toc195035602"/>
      <w:r>
        <w:t>13.4.20</w:t>
      </w:r>
      <w:r>
        <w:tab/>
        <w:t>UE Conf. - Enh. of MIMO OTA test methodology and requirements for NR UEs [RAN5 WI: NR_MIMO_OTA_enh-UEConTest]</w:t>
      </w:r>
      <w:bookmarkEnd w:id="379"/>
      <w:bookmarkEnd w:id="380"/>
    </w:p>
    <w:p w14:paraId="45D5B3D6" w14:textId="77777777" w:rsidR="005D2E1E" w:rsidRDefault="005D2E1E" w:rsidP="005D2E1E">
      <w:pPr>
        <w:rPr>
          <w:rFonts w:ascii="Arial" w:hAnsi="Arial" w:cs="Arial"/>
          <w:b/>
          <w:sz w:val="24"/>
        </w:rPr>
      </w:pPr>
      <w:r>
        <w:rPr>
          <w:rFonts w:ascii="Arial" w:hAnsi="Arial" w:cs="Arial"/>
          <w:b/>
          <w:color w:val="0000FF"/>
          <w:sz w:val="24"/>
        </w:rPr>
        <w:t>RP-250154</w:t>
      </w:r>
      <w:r>
        <w:rPr>
          <w:rFonts w:ascii="Arial" w:hAnsi="Arial" w:cs="Arial"/>
          <w:b/>
          <w:color w:val="0000FF"/>
          <w:sz w:val="24"/>
        </w:rPr>
        <w:tab/>
      </w:r>
      <w:r>
        <w:rPr>
          <w:rFonts w:ascii="Arial" w:hAnsi="Arial" w:cs="Arial"/>
          <w:b/>
          <w:sz w:val="24"/>
        </w:rPr>
        <w:t>Status Report, UE Conformance - Enhancement of Multiple Input Multiple Output (MIMO) Over-the-Air (OTA) test methodology and requirements for NR UEs</w:t>
      </w:r>
    </w:p>
    <w:p w14:paraId="3260FFB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3E192B" w14:textId="77777777" w:rsidR="005D2E1E" w:rsidRDefault="005D2E1E" w:rsidP="005D2E1E">
      <w:pPr>
        <w:rPr>
          <w:rFonts w:ascii="Arial" w:hAnsi="Arial" w:cs="Arial"/>
          <w:b/>
        </w:rPr>
      </w:pPr>
      <w:r>
        <w:rPr>
          <w:rFonts w:ascii="Arial" w:hAnsi="Arial" w:cs="Arial"/>
          <w:b/>
        </w:rPr>
        <w:t xml:space="preserve">Abstract: </w:t>
      </w:r>
    </w:p>
    <w:p w14:paraId="3F5867BB" w14:textId="77777777" w:rsidR="005D2E1E" w:rsidRDefault="005D2E1E" w:rsidP="005D2E1E">
      <w:r>
        <w:t>End - 06/2025</w:t>
      </w:r>
    </w:p>
    <w:p w14:paraId="3D9033FF" w14:textId="77777777" w:rsidR="005D2E1E" w:rsidRDefault="005D2E1E" w:rsidP="005D2E1E">
      <w:r>
        <w:t>Completion - 80%</w:t>
      </w:r>
    </w:p>
    <w:p w14:paraId="602786EA" w14:textId="77777777" w:rsidR="005D2E1E" w:rsidRDefault="005D2E1E" w:rsidP="005D2E1E">
      <w:pPr>
        <w:rPr>
          <w:rFonts w:ascii="Arial" w:hAnsi="Arial" w:cs="Arial"/>
          <w:b/>
        </w:rPr>
      </w:pPr>
      <w:r>
        <w:rPr>
          <w:rFonts w:ascii="Arial" w:hAnsi="Arial" w:cs="Arial"/>
          <w:b/>
        </w:rPr>
        <w:t xml:space="preserve">Discussion: </w:t>
      </w:r>
    </w:p>
    <w:p w14:paraId="676FB192" w14:textId="77777777" w:rsidR="005D2E1E" w:rsidRDefault="005D2E1E" w:rsidP="005D2E1E">
      <w:r>
        <w:t>MCC: late submission</w:t>
      </w:r>
    </w:p>
    <w:p w14:paraId="42FC23D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7442C" w14:textId="77777777" w:rsidR="005D2E1E" w:rsidRDefault="005D2E1E" w:rsidP="005D2E1E">
      <w:pPr>
        <w:rPr>
          <w:rFonts w:ascii="Arial" w:hAnsi="Arial" w:cs="Arial"/>
          <w:b/>
          <w:sz w:val="24"/>
        </w:rPr>
      </w:pPr>
      <w:r>
        <w:rPr>
          <w:rFonts w:ascii="Arial" w:hAnsi="Arial" w:cs="Arial"/>
          <w:b/>
          <w:color w:val="0000FF"/>
          <w:sz w:val="24"/>
        </w:rPr>
        <w:t>RP-250700</w:t>
      </w:r>
      <w:r>
        <w:rPr>
          <w:rFonts w:ascii="Arial" w:hAnsi="Arial" w:cs="Arial"/>
          <w:b/>
          <w:color w:val="0000FF"/>
          <w:sz w:val="24"/>
        </w:rPr>
        <w:tab/>
      </w:r>
      <w:r>
        <w:rPr>
          <w:rFonts w:ascii="Arial" w:hAnsi="Arial" w:cs="Arial"/>
          <w:b/>
          <w:sz w:val="24"/>
        </w:rPr>
        <w:t>CR Pack on NR_MIMO_OTA_enh-UEConTest</w:t>
      </w:r>
    </w:p>
    <w:p w14:paraId="71FF22C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E506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C1119" w14:textId="77777777" w:rsidR="005D2E1E" w:rsidRDefault="005D2E1E" w:rsidP="005D2E1E">
      <w:pPr>
        <w:pStyle w:val="Heading4"/>
      </w:pPr>
      <w:bookmarkStart w:id="381" w:name="_Toc193744271"/>
      <w:bookmarkStart w:id="382" w:name="_Toc195035603"/>
      <w:r>
        <w:t>13.4.21</w:t>
      </w:r>
      <w:r>
        <w:tab/>
        <w:t>UE Conf. - IoT NTN enhancements plus CT1 aspects [RAN5 WI: IoT_NTN_enh_plus_CT1-UEConTest]</w:t>
      </w:r>
      <w:bookmarkEnd w:id="381"/>
      <w:bookmarkEnd w:id="382"/>
    </w:p>
    <w:p w14:paraId="6F68D847" w14:textId="77777777" w:rsidR="005D2E1E" w:rsidRDefault="005D2E1E" w:rsidP="005D2E1E">
      <w:pPr>
        <w:rPr>
          <w:rFonts w:ascii="Arial" w:hAnsi="Arial" w:cs="Arial"/>
          <w:b/>
          <w:sz w:val="24"/>
        </w:rPr>
      </w:pPr>
      <w:r>
        <w:rPr>
          <w:rFonts w:ascii="Arial" w:hAnsi="Arial" w:cs="Arial"/>
          <w:b/>
          <w:color w:val="0000FF"/>
          <w:sz w:val="24"/>
        </w:rPr>
        <w:t>RP-250251</w:t>
      </w:r>
      <w:r>
        <w:rPr>
          <w:rFonts w:ascii="Arial" w:hAnsi="Arial" w:cs="Arial"/>
          <w:b/>
          <w:color w:val="0000FF"/>
          <w:sz w:val="24"/>
        </w:rPr>
        <w:tab/>
      </w:r>
      <w:r>
        <w:rPr>
          <w:rFonts w:ascii="Arial" w:hAnsi="Arial" w:cs="Arial"/>
          <w:b/>
          <w:sz w:val="24"/>
        </w:rPr>
        <w:t>Status report for UE Conformance Test Aspects - IoT NTN enhancements plus CT1 aspects; rapporteur CMCC</w:t>
      </w:r>
    </w:p>
    <w:p w14:paraId="243E00B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9AE86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91AC2" w14:textId="77777777" w:rsidR="005D2E1E" w:rsidRDefault="005D2E1E" w:rsidP="005D2E1E">
      <w:pPr>
        <w:rPr>
          <w:rFonts w:ascii="Arial" w:hAnsi="Arial" w:cs="Arial"/>
          <w:b/>
          <w:sz w:val="24"/>
        </w:rPr>
      </w:pPr>
      <w:r>
        <w:rPr>
          <w:rFonts w:ascii="Arial" w:hAnsi="Arial" w:cs="Arial"/>
          <w:b/>
          <w:color w:val="0000FF"/>
          <w:sz w:val="24"/>
        </w:rPr>
        <w:t>RP-250701</w:t>
      </w:r>
      <w:r>
        <w:rPr>
          <w:rFonts w:ascii="Arial" w:hAnsi="Arial" w:cs="Arial"/>
          <w:b/>
          <w:color w:val="0000FF"/>
          <w:sz w:val="24"/>
        </w:rPr>
        <w:tab/>
      </w:r>
      <w:r>
        <w:rPr>
          <w:rFonts w:ascii="Arial" w:hAnsi="Arial" w:cs="Arial"/>
          <w:b/>
          <w:sz w:val="24"/>
        </w:rPr>
        <w:t>CR Pack on IoT_NTN_enh_plus_CT1-UEConTest</w:t>
      </w:r>
    </w:p>
    <w:p w14:paraId="56345FD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4C988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3AD49" w14:textId="77777777" w:rsidR="005D2E1E" w:rsidRDefault="005D2E1E" w:rsidP="005D2E1E">
      <w:pPr>
        <w:pStyle w:val="Heading4"/>
      </w:pPr>
      <w:bookmarkStart w:id="383" w:name="_Toc193744272"/>
      <w:bookmarkStart w:id="384" w:name="_Toc195035604"/>
      <w:r>
        <w:t>13.4.22</w:t>
      </w:r>
      <w:r>
        <w:tab/>
        <w:t>UE Conf. - MT-SDT for NR [RAN5 WI: NR_MT_SDT-UEConTest]</w:t>
      </w:r>
      <w:bookmarkEnd w:id="383"/>
      <w:bookmarkEnd w:id="384"/>
    </w:p>
    <w:p w14:paraId="399B9F3D" w14:textId="77777777" w:rsidR="005D2E1E" w:rsidRDefault="005D2E1E" w:rsidP="005D2E1E">
      <w:pPr>
        <w:rPr>
          <w:rFonts w:ascii="Arial" w:hAnsi="Arial" w:cs="Arial"/>
          <w:b/>
          <w:sz w:val="24"/>
        </w:rPr>
      </w:pPr>
      <w:r>
        <w:rPr>
          <w:rFonts w:ascii="Arial" w:hAnsi="Arial" w:cs="Arial"/>
          <w:b/>
          <w:color w:val="0000FF"/>
          <w:sz w:val="24"/>
        </w:rPr>
        <w:t>RP-250111</w:t>
      </w:r>
      <w:r>
        <w:rPr>
          <w:rFonts w:ascii="Arial" w:hAnsi="Arial" w:cs="Arial"/>
          <w:b/>
          <w:color w:val="0000FF"/>
          <w:sz w:val="24"/>
        </w:rPr>
        <w:tab/>
      </w:r>
      <w:r>
        <w:rPr>
          <w:rFonts w:ascii="Arial" w:hAnsi="Arial" w:cs="Arial"/>
          <w:b/>
          <w:sz w:val="24"/>
        </w:rPr>
        <w:t>Status report for WI UE Conformance - Mobile Terminated - Small Data Transmission (MT-SDT) for NR</w:t>
      </w:r>
    </w:p>
    <w:p w14:paraId="2238B93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France</w:t>
      </w:r>
    </w:p>
    <w:p w14:paraId="7525FC1E" w14:textId="77777777" w:rsidR="005D2E1E" w:rsidRDefault="005D2E1E" w:rsidP="005D2E1E">
      <w:pPr>
        <w:rPr>
          <w:rFonts w:ascii="Arial" w:hAnsi="Arial" w:cs="Arial"/>
          <w:b/>
        </w:rPr>
      </w:pPr>
      <w:r>
        <w:rPr>
          <w:rFonts w:ascii="Arial" w:hAnsi="Arial" w:cs="Arial"/>
          <w:b/>
        </w:rPr>
        <w:lastRenderedPageBreak/>
        <w:t xml:space="preserve">Abstract: </w:t>
      </w:r>
    </w:p>
    <w:p w14:paraId="4D46113F" w14:textId="77777777" w:rsidR="005D2E1E" w:rsidRDefault="005D2E1E" w:rsidP="005D2E1E">
      <w:r>
        <w:t>Completion - 65%</w:t>
      </w:r>
    </w:p>
    <w:p w14:paraId="14106B97" w14:textId="77777777" w:rsidR="005D2E1E" w:rsidRDefault="005D2E1E" w:rsidP="005D2E1E">
      <w:r>
        <w:t>Target - December 2025</w:t>
      </w:r>
    </w:p>
    <w:p w14:paraId="54FC41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DDDA0" w14:textId="77777777" w:rsidR="005D2E1E" w:rsidRDefault="005D2E1E" w:rsidP="005D2E1E">
      <w:pPr>
        <w:rPr>
          <w:rFonts w:ascii="Arial" w:hAnsi="Arial" w:cs="Arial"/>
          <w:b/>
          <w:sz w:val="24"/>
        </w:rPr>
      </w:pPr>
      <w:r>
        <w:rPr>
          <w:rFonts w:ascii="Arial" w:hAnsi="Arial" w:cs="Arial"/>
          <w:b/>
          <w:color w:val="0000FF"/>
          <w:sz w:val="24"/>
        </w:rPr>
        <w:t>RP-250702</w:t>
      </w:r>
      <w:r>
        <w:rPr>
          <w:rFonts w:ascii="Arial" w:hAnsi="Arial" w:cs="Arial"/>
          <w:b/>
          <w:color w:val="0000FF"/>
          <w:sz w:val="24"/>
        </w:rPr>
        <w:tab/>
      </w:r>
      <w:r>
        <w:rPr>
          <w:rFonts w:ascii="Arial" w:hAnsi="Arial" w:cs="Arial"/>
          <w:b/>
          <w:sz w:val="24"/>
        </w:rPr>
        <w:t>CR Pack on NR_MT_SDT-UEConTest</w:t>
      </w:r>
    </w:p>
    <w:p w14:paraId="680C216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6999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2CD19" w14:textId="77777777" w:rsidR="005D2E1E" w:rsidRDefault="005D2E1E" w:rsidP="005D2E1E">
      <w:pPr>
        <w:pStyle w:val="Heading4"/>
      </w:pPr>
      <w:bookmarkStart w:id="385" w:name="_Toc193744273"/>
      <w:bookmarkStart w:id="386" w:name="_Toc195035605"/>
      <w:r>
        <w:t>13.4.23</w:t>
      </w:r>
      <w:r>
        <w:tab/>
        <w:t>UE Conf. - IDC enhancements for NR and MR-DC [RAN5 WI: NR_IDC_enh-UEConTest]</w:t>
      </w:r>
      <w:bookmarkEnd w:id="385"/>
      <w:bookmarkEnd w:id="386"/>
    </w:p>
    <w:p w14:paraId="67C3142B" w14:textId="77777777" w:rsidR="005D2E1E" w:rsidRDefault="005D2E1E" w:rsidP="005D2E1E">
      <w:pPr>
        <w:rPr>
          <w:rFonts w:ascii="Arial" w:hAnsi="Arial" w:cs="Arial"/>
          <w:b/>
          <w:sz w:val="24"/>
        </w:rPr>
      </w:pPr>
      <w:r>
        <w:rPr>
          <w:rFonts w:ascii="Arial" w:hAnsi="Arial" w:cs="Arial"/>
          <w:b/>
          <w:color w:val="0000FF"/>
          <w:sz w:val="24"/>
        </w:rPr>
        <w:t>RP-250252</w:t>
      </w:r>
      <w:r>
        <w:rPr>
          <w:rFonts w:ascii="Arial" w:hAnsi="Arial" w:cs="Arial"/>
          <w:b/>
          <w:color w:val="0000FF"/>
          <w:sz w:val="24"/>
        </w:rPr>
        <w:tab/>
      </w:r>
      <w:r>
        <w:rPr>
          <w:rFonts w:ascii="Arial" w:hAnsi="Arial" w:cs="Arial"/>
          <w:b/>
          <w:sz w:val="24"/>
        </w:rPr>
        <w:t>Status report for UE Conformance Test Aspects - In-Device Co-existence (IDC) enhancements for NR and MR-DC; rapporteur CMCC</w:t>
      </w:r>
    </w:p>
    <w:p w14:paraId="41E9988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98D43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25B4A" w14:textId="77777777" w:rsidR="005D2E1E" w:rsidRDefault="005D2E1E" w:rsidP="005D2E1E">
      <w:pPr>
        <w:rPr>
          <w:rFonts w:ascii="Arial" w:hAnsi="Arial" w:cs="Arial"/>
          <w:b/>
          <w:sz w:val="24"/>
        </w:rPr>
      </w:pPr>
      <w:r>
        <w:rPr>
          <w:rFonts w:ascii="Arial" w:hAnsi="Arial" w:cs="Arial"/>
          <w:b/>
          <w:color w:val="0000FF"/>
          <w:sz w:val="24"/>
        </w:rPr>
        <w:t>RP-250703</w:t>
      </w:r>
      <w:r>
        <w:rPr>
          <w:rFonts w:ascii="Arial" w:hAnsi="Arial" w:cs="Arial"/>
          <w:b/>
          <w:color w:val="0000FF"/>
          <w:sz w:val="24"/>
        </w:rPr>
        <w:tab/>
      </w:r>
      <w:r>
        <w:rPr>
          <w:rFonts w:ascii="Arial" w:hAnsi="Arial" w:cs="Arial"/>
          <w:b/>
          <w:sz w:val="24"/>
        </w:rPr>
        <w:t>CR Pack on NR_IDC_enh-UEConTest</w:t>
      </w:r>
    </w:p>
    <w:p w14:paraId="6D2521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80B3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CECE0" w14:textId="77777777" w:rsidR="005D2E1E" w:rsidRDefault="005D2E1E" w:rsidP="005D2E1E">
      <w:pPr>
        <w:pStyle w:val="Heading4"/>
      </w:pPr>
      <w:bookmarkStart w:id="387" w:name="_Toc193744274"/>
      <w:bookmarkStart w:id="388" w:name="_Toc195035606"/>
      <w:r>
        <w:t>13.4.24</w:t>
      </w:r>
      <w:r>
        <w:tab/>
        <w:t>UE Conf. - NR demodulation performance evolution [RAN5 WI: NR_demod_enh3-UEConTest]</w:t>
      </w:r>
      <w:bookmarkEnd w:id="387"/>
      <w:bookmarkEnd w:id="388"/>
    </w:p>
    <w:p w14:paraId="0B980739" w14:textId="77777777" w:rsidR="005D2E1E" w:rsidRDefault="005D2E1E" w:rsidP="005D2E1E">
      <w:pPr>
        <w:rPr>
          <w:rFonts w:ascii="Arial" w:hAnsi="Arial" w:cs="Arial"/>
          <w:b/>
          <w:sz w:val="24"/>
        </w:rPr>
      </w:pPr>
      <w:r>
        <w:rPr>
          <w:rFonts w:ascii="Arial" w:hAnsi="Arial" w:cs="Arial"/>
          <w:b/>
          <w:color w:val="0000FF"/>
          <w:sz w:val="24"/>
        </w:rPr>
        <w:t>RP-250378</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6259D1D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D552BF" w14:textId="77777777" w:rsidR="005D2E1E" w:rsidRDefault="005D2E1E" w:rsidP="005D2E1E">
      <w:pPr>
        <w:rPr>
          <w:rFonts w:ascii="Arial" w:hAnsi="Arial" w:cs="Arial"/>
          <w:b/>
        </w:rPr>
      </w:pPr>
      <w:r>
        <w:rPr>
          <w:rFonts w:ascii="Arial" w:hAnsi="Arial" w:cs="Arial"/>
          <w:b/>
        </w:rPr>
        <w:t xml:space="preserve">Abstract: </w:t>
      </w:r>
    </w:p>
    <w:p w14:paraId="54D43118" w14:textId="77777777" w:rsidR="005D2E1E" w:rsidRDefault="005D2E1E" w:rsidP="005D2E1E">
      <w:r>
        <w:t>0.57</w:t>
      </w:r>
    </w:p>
    <w:p w14:paraId="6B6C39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50DE0" w14:textId="77777777" w:rsidR="005D2E1E" w:rsidRDefault="005D2E1E" w:rsidP="005D2E1E">
      <w:pPr>
        <w:rPr>
          <w:rFonts w:ascii="Arial" w:hAnsi="Arial" w:cs="Arial"/>
          <w:b/>
          <w:sz w:val="24"/>
        </w:rPr>
      </w:pPr>
      <w:r>
        <w:rPr>
          <w:rFonts w:ascii="Arial" w:hAnsi="Arial" w:cs="Arial"/>
          <w:b/>
          <w:color w:val="0000FF"/>
          <w:sz w:val="24"/>
        </w:rPr>
        <w:t>RP-250704</w:t>
      </w:r>
      <w:r>
        <w:rPr>
          <w:rFonts w:ascii="Arial" w:hAnsi="Arial" w:cs="Arial"/>
          <w:b/>
          <w:color w:val="0000FF"/>
          <w:sz w:val="24"/>
        </w:rPr>
        <w:tab/>
      </w:r>
      <w:r>
        <w:rPr>
          <w:rFonts w:ascii="Arial" w:hAnsi="Arial" w:cs="Arial"/>
          <w:b/>
          <w:sz w:val="24"/>
        </w:rPr>
        <w:t>CR Pack on NR_demod_enh3-UEConTest</w:t>
      </w:r>
    </w:p>
    <w:p w14:paraId="55820AB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E2CF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3F43C" w14:textId="77777777" w:rsidR="005D2E1E" w:rsidRDefault="005D2E1E" w:rsidP="005D2E1E">
      <w:pPr>
        <w:pStyle w:val="Heading4"/>
      </w:pPr>
      <w:bookmarkStart w:id="389" w:name="_Toc193744275"/>
      <w:bookmarkStart w:id="390" w:name="_Toc195035607"/>
      <w:r>
        <w:t>13.4.25</w:t>
      </w:r>
      <w:r>
        <w:tab/>
        <w:t>UE Conf. - Non-Public Networks Phase 2: NG-RAN aspects plus CT1 aspects [RAN5 WI: eNPN_Ph2-NGRAN_plus_CT1-UEConTest]</w:t>
      </w:r>
      <w:bookmarkEnd w:id="389"/>
      <w:bookmarkEnd w:id="390"/>
    </w:p>
    <w:p w14:paraId="39FD63CF" w14:textId="77777777" w:rsidR="005D2E1E" w:rsidRDefault="005D2E1E" w:rsidP="005D2E1E">
      <w:pPr>
        <w:rPr>
          <w:rFonts w:ascii="Arial" w:hAnsi="Arial" w:cs="Arial"/>
          <w:b/>
          <w:sz w:val="24"/>
        </w:rPr>
      </w:pPr>
      <w:r>
        <w:rPr>
          <w:rFonts w:ascii="Arial" w:hAnsi="Arial" w:cs="Arial"/>
          <w:b/>
          <w:color w:val="0000FF"/>
          <w:sz w:val="24"/>
        </w:rPr>
        <w:t>RP-250379</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48EAD703" w14:textId="77777777" w:rsidR="005D2E1E" w:rsidRDefault="005D2E1E" w:rsidP="005D2E1E">
      <w:pPr>
        <w:rPr>
          <w:rFonts w:ascii="Arial" w:hAnsi="Arial" w:cs="Arial"/>
          <w:b/>
          <w:sz w:val="24"/>
        </w:rPr>
      </w:pPr>
      <w:r>
        <w:rPr>
          <w:rFonts w:ascii="Arial" w:hAnsi="Arial" w:cs="Arial"/>
          <w:b/>
          <w:sz w:val="24"/>
        </w:rPr>
        <w:t>rapporteur: China Telecom,Qualcomm, ZTE</w:t>
      </w:r>
    </w:p>
    <w:p w14:paraId="74476D9F"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455D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94C95" w14:textId="77777777" w:rsidR="005D2E1E" w:rsidRDefault="005D2E1E" w:rsidP="005D2E1E">
      <w:pPr>
        <w:rPr>
          <w:rFonts w:ascii="Arial" w:hAnsi="Arial" w:cs="Arial"/>
          <w:b/>
          <w:sz w:val="24"/>
        </w:rPr>
      </w:pPr>
      <w:r>
        <w:rPr>
          <w:rFonts w:ascii="Arial" w:hAnsi="Arial" w:cs="Arial"/>
          <w:b/>
          <w:color w:val="0000FF"/>
          <w:sz w:val="24"/>
        </w:rPr>
        <w:t>RP-250705</w:t>
      </w:r>
      <w:r>
        <w:rPr>
          <w:rFonts w:ascii="Arial" w:hAnsi="Arial" w:cs="Arial"/>
          <w:b/>
          <w:color w:val="0000FF"/>
          <w:sz w:val="24"/>
        </w:rPr>
        <w:tab/>
      </w:r>
      <w:r>
        <w:rPr>
          <w:rFonts w:ascii="Arial" w:hAnsi="Arial" w:cs="Arial"/>
          <w:b/>
          <w:sz w:val="24"/>
        </w:rPr>
        <w:t>CR Pack on eNPN_Ph2-NGRAN_plus_CT1-UEConTest</w:t>
      </w:r>
    </w:p>
    <w:p w14:paraId="309BC27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808D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8DB86" w14:textId="77777777" w:rsidR="005D2E1E" w:rsidRDefault="005D2E1E" w:rsidP="005D2E1E">
      <w:pPr>
        <w:pStyle w:val="Heading4"/>
      </w:pPr>
      <w:bookmarkStart w:id="391" w:name="_Toc193744276"/>
      <w:bookmarkStart w:id="392" w:name="_Toc195035608"/>
      <w:r>
        <w:t>13.4.26</w:t>
      </w:r>
      <w:r>
        <w:tab/>
        <w:t>UE Conf. - Expanded and improved NR positioning [RAN5 WI: NR_pos_enh2-UEConTest]</w:t>
      </w:r>
      <w:bookmarkEnd w:id="391"/>
      <w:bookmarkEnd w:id="392"/>
    </w:p>
    <w:p w14:paraId="4C9A992B" w14:textId="77777777" w:rsidR="005D2E1E" w:rsidRDefault="005D2E1E" w:rsidP="005D2E1E">
      <w:pPr>
        <w:rPr>
          <w:rFonts w:ascii="Arial" w:hAnsi="Arial" w:cs="Arial"/>
          <w:b/>
          <w:sz w:val="24"/>
        </w:rPr>
      </w:pPr>
      <w:r>
        <w:rPr>
          <w:rFonts w:ascii="Arial" w:hAnsi="Arial" w:cs="Arial"/>
          <w:b/>
          <w:color w:val="0000FF"/>
          <w:sz w:val="24"/>
        </w:rPr>
        <w:t>RP-250500</w:t>
      </w:r>
      <w:r>
        <w:rPr>
          <w:rFonts w:ascii="Arial" w:hAnsi="Arial" w:cs="Arial"/>
          <w:b/>
          <w:color w:val="0000FF"/>
          <w:sz w:val="24"/>
        </w:rPr>
        <w:tab/>
      </w:r>
      <w:r>
        <w:rPr>
          <w:rFonts w:ascii="Arial" w:hAnsi="Arial" w:cs="Arial"/>
          <w:b/>
          <w:sz w:val="24"/>
        </w:rPr>
        <w:t>Status report for WI UE Conformance Test Aspects - Expanded and improved NR positioning</w:t>
      </w:r>
    </w:p>
    <w:p w14:paraId="61F2D94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3C85EC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03204" w14:textId="77777777" w:rsidR="005D2E1E" w:rsidRDefault="005D2E1E" w:rsidP="005D2E1E">
      <w:pPr>
        <w:rPr>
          <w:rFonts w:ascii="Arial" w:hAnsi="Arial" w:cs="Arial"/>
          <w:b/>
          <w:sz w:val="24"/>
        </w:rPr>
      </w:pPr>
      <w:r>
        <w:rPr>
          <w:rFonts w:ascii="Arial" w:hAnsi="Arial" w:cs="Arial"/>
          <w:b/>
          <w:color w:val="0000FF"/>
          <w:sz w:val="24"/>
        </w:rPr>
        <w:t>RP-250706</w:t>
      </w:r>
      <w:r>
        <w:rPr>
          <w:rFonts w:ascii="Arial" w:hAnsi="Arial" w:cs="Arial"/>
          <w:b/>
          <w:color w:val="0000FF"/>
          <w:sz w:val="24"/>
        </w:rPr>
        <w:tab/>
      </w:r>
      <w:r>
        <w:rPr>
          <w:rFonts w:ascii="Arial" w:hAnsi="Arial" w:cs="Arial"/>
          <w:b/>
          <w:sz w:val="24"/>
        </w:rPr>
        <w:t>CR Pack on NR_pos_enh2-UEConTest</w:t>
      </w:r>
    </w:p>
    <w:p w14:paraId="4BEBBA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5C459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7533A" w14:textId="77777777" w:rsidR="005D2E1E" w:rsidRDefault="005D2E1E" w:rsidP="005D2E1E">
      <w:pPr>
        <w:pStyle w:val="Heading4"/>
      </w:pPr>
      <w:bookmarkStart w:id="393" w:name="_Toc193744277"/>
      <w:bookmarkStart w:id="394" w:name="_Toc195035609"/>
      <w:r>
        <w:t>13.4.27</w:t>
      </w:r>
      <w:r>
        <w:tab/>
        <w:t>UE Conf. - Further NR mobility enhancements [RAN5 WI: NR_Mob_enh2-UEConTest]</w:t>
      </w:r>
      <w:bookmarkEnd w:id="393"/>
      <w:bookmarkEnd w:id="394"/>
    </w:p>
    <w:p w14:paraId="1070C4F2" w14:textId="77777777" w:rsidR="005D2E1E" w:rsidRDefault="005D2E1E" w:rsidP="005D2E1E">
      <w:pPr>
        <w:rPr>
          <w:rFonts w:ascii="Arial" w:hAnsi="Arial" w:cs="Arial"/>
          <w:b/>
          <w:sz w:val="24"/>
        </w:rPr>
      </w:pPr>
      <w:r>
        <w:rPr>
          <w:rFonts w:ascii="Arial" w:hAnsi="Arial" w:cs="Arial"/>
          <w:b/>
          <w:color w:val="0000FF"/>
          <w:sz w:val="24"/>
        </w:rPr>
        <w:t>RP-250475</w:t>
      </w:r>
      <w:r>
        <w:rPr>
          <w:rFonts w:ascii="Arial" w:hAnsi="Arial" w:cs="Arial"/>
          <w:b/>
          <w:color w:val="0000FF"/>
          <w:sz w:val="24"/>
        </w:rPr>
        <w:tab/>
      </w:r>
      <w:r>
        <w:rPr>
          <w:rFonts w:ascii="Arial" w:hAnsi="Arial" w:cs="Arial"/>
          <w:b/>
          <w:sz w:val="24"/>
        </w:rPr>
        <w:t>Status Report: UE Conformance - Further NR mobility enhancements</w:t>
      </w:r>
    </w:p>
    <w:p w14:paraId="5140287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55D520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150A8" w14:textId="77777777" w:rsidR="005D2E1E" w:rsidRDefault="005D2E1E" w:rsidP="005D2E1E">
      <w:pPr>
        <w:rPr>
          <w:rFonts w:ascii="Arial" w:hAnsi="Arial" w:cs="Arial"/>
          <w:b/>
          <w:sz w:val="24"/>
        </w:rPr>
      </w:pPr>
      <w:r>
        <w:rPr>
          <w:rFonts w:ascii="Arial" w:hAnsi="Arial" w:cs="Arial"/>
          <w:b/>
          <w:color w:val="0000FF"/>
          <w:sz w:val="24"/>
        </w:rPr>
        <w:t>RP-250707</w:t>
      </w:r>
      <w:r>
        <w:rPr>
          <w:rFonts w:ascii="Arial" w:hAnsi="Arial" w:cs="Arial"/>
          <w:b/>
          <w:color w:val="0000FF"/>
          <w:sz w:val="24"/>
        </w:rPr>
        <w:tab/>
      </w:r>
      <w:r>
        <w:rPr>
          <w:rFonts w:ascii="Arial" w:hAnsi="Arial" w:cs="Arial"/>
          <w:b/>
          <w:sz w:val="24"/>
        </w:rPr>
        <w:t>CR Pack on NR_Mob_enh2-UEConTest - Pack 1/2</w:t>
      </w:r>
    </w:p>
    <w:p w14:paraId="011FFCA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2C2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55F3C" w14:textId="77777777" w:rsidR="005D2E1E" w:rsidRDefault="005D2E1E" w:rsidP="005D2E1E">
      <w:pPr>
        <w:rPr>
          <w:rFonts w:ascii="Arial" w:hAnsi="Arial" w:cs="Arial"/>
          <w:b/>
          <w:sz w:val="24"/>
        </w:rPr>
      </w:pPr>
      <w:r>
        <w:rPr>
          <w:rFonts w:ascii="Arial" w:hAnsi="Arial" w:cs="Arial"/>
          <w:b/>
          <w:color w:val="0000FF"/>
          <w:sz w:val="24"/>
        </w:rPr>
        <w:t>RP-250708</w:t>
      </w:r>
      <w:r>
        <w:rPr>
          <w:rFonts w:ascii="Arial" w:hAnsi="Arial" w:cs="Arial"/>
          <w:b/>
          <w:color w:val="0000FF"/>
          <w:sz w:val="24"/>
        </w:rPr>
        <w:tab/>
      </w:r>
      <w:r>
        <w:rPr>
          <w:rFonts w:ascii="Arial" w:hAnsi="Arial" w:cs="Arial"/>
          <w:b/>
          <w:sz w:val="24"/>
        </w:rPr>
        <w:t>CR Pack on NR_Mob_enh2-UEConTest - Pack 2/2</w:t>
      </w:r>
    </w:p>
    <w:p w14:paraId="39234A7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EC0C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4B579" w14:textId="77777777" w:rsidR="005D2E1E" w:rsidRDefault="005D2E1E" w:rsidP="005D2E1E">
      <w:pPr>
        <w:pStyle w:val="Heading4"/>
      </w:pPr>
      <w:bookmarkStart w:id="395" w:name="_Toc193744278"/>
      <w:bookmarkStart w:id="396" w:name="_Toc195035610"/>
      <w:r>
        <w:t>13.4.28</w:t>
      </w:r>
      <w:r>
        <w:tab/>
        <w:t>UE Conf. - Introduction of the Ext. L-band for IoT NTN [RAN5 WI: IoT_NTN_extLband-UEConTest]</w:t>
      </w:r>
      <w:bookmarkEnd w:id="395"/>
      <w:bookmarkEnd w:id="396"/>
    </w:p>
    <w:p w14:paraId="22A2ACFD" w14:textId="77777777" w:rsidR="005D2E1E" w:rsidRDefault="005D2E1E" w:rsidP="005D2E1E">
      <w:pPr>
        <w:rPr>
          <w:rFonts w:ascii="Arial" w:hAnsi="Arial" w:cs="Arial"/>
          <w:b/>
          <w:sz w:val="24"/>
        </w:rPr>
      </w:pPr>
      <w:r>
        <w:rPr>
          <w:rFonts w:ascii="Arial" w:hAnsi="Arial" w:cs="Arial"/>
          <w:b/>
          <w:color w:val="0000FF"/>
          <w:sz w:val="24"/>
        </w:rPr>
        <w:t>RP-250476</w:t>
      </w:r>
      <w:r>
        <w:rPr>
          <w:rFonts w:ascii="Arial" w:hAnsi="Arial" w:cs="Arial"/>
          <w:b/>
          <w:color w:val="0000FF"/>
          <w:sz w:val="24"/>
        </w:rPr>
        <w:tab/>
      </w:r>
      <w:r>
        <w:rPr>
          <w:rFonts w:ascii="Arial" w:hAnsi="Arial" w:cs="Arial"/>
          <w:b/>
          <w:sz w:val="24"/>
        </w:rPr>
        <w:t>Status Report: UE Conformance - Introduction of the Extended L-band (UL 1668-1675MHz, DL 1518-1525MHz) for IoT NTN</w:t>
      </w:r>
    </w:p>
    <w:p w14:paraId="55D32B1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1281E1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830CE" w14:textId="77777777" w:rsidR="005D2E1E" w:rsidRDefault="005D2E1E" w:rsidP="005D2E1E">
      <w:pPr>
        <w:pStyle w:val="Heading4"/>
      </w:pPr>
      <w:bookmarkStart w:id="397" w:name="_Toc193744279"/>
      <w:bookmarkStart w:id="398" w:name="_Toc195035611"/>
      <w:r>
        <w:t>13.4.29</w:t>
      </w:r>
      <w:r>
        <w:tab/>
        <w:t>UE Conf. - Enh. of UE TRP and TRS requirements and test methodologies for FR1 (NR SA and EN-DC) [RAN5 WI: NR_FR1_TRP_TRS_enh-UEConTest]</w:t>
      </w:r>
      <w:bookmarkEnd w:id="397"/>
      <w:bookmarkEnd w:id="398"/>
    </w:p>
    <w:p w14:paraId="0A150264" w14:textId="77777777" w:rsidR="005D2E1E" w:rsidRDefault="005D2E1E" w:rsidP="005D2E1E">
      <w:pPr>
        <w:rPr>
          <w:rFonts w:ascii="Arial" w:hAnsi="Arial" w:cs="Arial"/>
          <w:b/>
          <w:sz w:val="24"/>
        </w:rPr>
      </w:pPr>
      <w:r>
        <w:rPr>
          <w:rFonts w:ascii="Arial" w:hAnsi="Arial" w:cs="Arial"/>
          <w:b/>
          <w:color w:val="0000FF"/>
          <w:sz w:val="24"/>
        </w:rPr>
        <w:t>RP-250155</w:t>
      </w:r>
      <w:r>
        <w:rPr>
          <w:rFonts w:ascii="Arial" w:hAnsi="Arial" w:cs="Arial"/>
          <w:b/>
          <w:color w:val="0000FF"/>
          <w:sz w:val="24"/>
        </w:rPr>
        <w:tab/>
      </w:r>
      <w:r>
        <w:rPr>
          <w:rFonts w:ascii="Arial" w:hAnsi="Arial" w:cs="Arial"/>
          <w:b/>
          <w:sz w:val="24"/>
        </w:rPr>
        <w:t>Status report for WI UE Conformance - Enhancement of UE TRP (Total Radiated Power) and TRS (Total Radiated Sensitivity) requirements and test methodologies for FR1 (NR SA and EN-DC)</w:t>
      </w:r>
    </w:p>
    <w:p w14:paraId="6309689A" w14:textId="77777777" w:rsidR="005D2E1E" w:rsidRDefault="005D2E1E" w:rsidP="005D2E1E">
      <w:pPr>
        <w:rPr>
          <w:rFonts w:ascii="Arial" w:hAnsi="Arial" w:cs="Arial"/>
          <w:b/>
          <w:sz w:val="24"/>
        </w:rPr>
      </w:pPr>
      <w:r>
        <w:rPr>
          <w:rFonts w:ascii="Arial" w:hAnsi="Arial" w:cs="Arial"/>
          <w:b/>
          <w:sz w:val="24"/>
        </w:rPr>
        <w:t>Rapporteur: Apple</w:t>
      </w:r>
    </w:p>
    <w:p w14:paraId="7AFED79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A1175E" w14:textId="77777777" w:rsidR="005D2E1E" w:rsidRDefault="005D2E1E" w:rsidP="005D2E1E">
      <w:pPr>
        <w:rPr>
          <w:rFonts w:ascii="Arial" w:hAnsi="Arial" w:cs="Arial"/>
          <w:b/>
        </w:rPr>
      </w:pPr>
      <w:r>
        <w:rPr>
          <w:rFonts w:ascii="Arial" w:hAnsi="Arial" w:cs="Arial"/>
          <w:b/>
        </w:rPr>
        <w:t xml:space="preserve">Abstract: </w:t>
      </w:r>
    </w:p>
    <w:p w14:paraId="480A3974" w14:textId="77777777" w:rsidR="005D2E1E" w:rsidRDefault="005D2E1E" w:rsidP="005D2E1E">
      <w:r>
        <w:t>End - 06/2025</w:t>
      </w:r>
    </w:p>
    <w:p w14:paraId="4B4AFBD8" w14:textId="77777777" w:rsidR="005D2E1E" w:rsidRDefault="005D2E1E" w:rsidP="005D2E1E">
      <w:r>
        <w:t>Completion - 70%</w:t>
      </w:r>
    </w:p>
    <w:p w14:paraId="16AC6C1B" w14:textId="77777777" w:rsidR="005D2E1E" w:rsidRDefault="005D2E1E" w:rsidP="005D2E1E">
      <w:pPr>
        <w:rPr>
          <w:rFonts w:ascii="Arial" w:hAnsi="Arial" w:cs="Arial"/>
          <w:b/>
        </w:rPr>
      </w:pPr>
      <w:r>
        <w:rPr>
          <w:rFonts w:ascii="Arial" w:hAnsi="Arial" w:cs="Arial"/>
          <w:b/>
        </w:rPr>
        <w:t xml:space="preserve">Discussion: </w:t>
      </w:r>
    </w:p>
    <w:p w14:paraId="6FBC0B17" w14:textId="77777777" w:rsidR="005D2E1E" w:rsidRDefault="005D2E1E" w:rsidP="005D2E1E">
      <w:r>
        <w:t>MCC: late submission</w:t>
      </w:r>
    </w:p>
    <w:p w14:paraId="1C0275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20532" w14:textId="77777777" w:rsidR="005D2E1E" w:rsidRDefault="005D2E1E" w:rsidP="005D2E1E">
      <w:pPr>
        <w:rPr>
          <w:rFonts w:ascii="Arial" w:hAnsi="Arial" w:cs="Arial"/>
          <w:b/>
          <w:sz w:val="24"/>
        </w:rPr>
      </w:pPr>
      <w:r>
        <w:rPr>
          <w:rFonts w:ascii="Arial" w:hAnsi="Arial" w:cs="Arial"/>
          <w:b/>
          <w:color w:val="0000FF"/>
          <w:sz w:val="24"/>
        </w:rPr>
        <w:t>RP-250709</w:t>
      </w:r>
      <w:r>
        <w:rPr>
          <w:rFonts w:ascii="Arial" w:hAnsi="Arial" w:cs="Arial"/>
          <w:b/>
          <w:color w:val="0000FF"/>
          <w:sz w:val="24"/>
        </w:rPr>
        <w:tab/>
      </w:r>
      <w:r>
        <w:rPr>
          <w:rFonts w:ascii="Arial" w:hAnsi="Arial" w:cs="Arial"/>
          <w:b/>
          <w:sz w:val="24"/>
        </w:rPr>
        <w:t>CR Pack on NR_FR1_TRP_TRS_enh-UEConTest</w:t>
      </w:r>
    </w:p>
    <w:p w14:paraId="223E26A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5EC1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0A90C" w14:textId="77777777" w:rsidR="005D2E1E" w:rsidRDefault="005D2E1E" w:rsidP="005D2E1E">
      <w:pPr>
        <w:pStyle w:val="Heading4"/>
      </w:pPr>
      <w:bookmarkStart w:id="399" w:name="_Toc193744280"/>
      <w:bookmarkStart w:id="400" w:name="_Toc195035612"/>
      <w:r>
        <w:t>13.4.30</w:t>
      </w:r>
      <w:r>
        <w:tab/>
        <w:t>UE Conf. - Requirement for NR FR2 multi-Rx chain DL reception [RAN5 WI: NR_FR2_multiRX_DL-UEConTest]</w:t>
      </w:r>
      <w:bookmarkEnd w:id="399"/>
      <w:bookmarkEnd w:id="400"/>
    </w:p>
    <w:p w14:paraId="03021A57" w14:textId="77777777" w:rsidR="005D2E1E" w:rsidRDefault="005D2E1E" w:rsidP="005D2E1E">
      <w:pPr>
        <w:rPr>
          <w:rFonts w:ascii="Arial" w:hAnsi="Arial" w:cs="Arial"/>
          <w:b/>
          <w:sz w:val="24"/>
        </w:rPr>
      </w:pPr>
      <w:r>
        <w:rPr>
          <w:rFonts w:ascii="Arial" w:hAnsi="Arial" w:cs="Arial"/>
          <w:b/>
          <w:color w:val="0000FF"/>
          <w:sz w:val="24"/>
        </w:rPr>
        <w:t>RP-250396</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02B91B1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12508CD6" w14:textId="77777777" w:rsidR="005D2E1E" w:rsidRDefault="005D2E1E" w:rsidP="005D2E1E">
      <w:pPr>
        <w:rPr>
          <w:rFonts w:ascii="Arial" w:hAnsi="Arial" w:cs="Arial"/>
          <w:b/>
        </w:rPr>
      </w:pPr>
      <w:r>
        <w:rPr>
          <w:rFonts w:ascii="Arial" w:hAnsi="Arial" w:cs="Arial"/>
          <w:b/>
        </w:rPr>
        <w:t xml:space="preserve">Abstract: </w:t>
      </w:r>
    </w:p>
    <w:p w14:paraId="3737AB8E" w14:textId="77777777" w:rsidR="005D2E1E" w:rsidRDefault="005D2E1E" w:rsidP="005D2E1E">
      <w:r>
        <w:t>Overall 20%</w:t>
      </w:r>
    </w:p>
    <w:p w14:paraId="6DBD332E" w14:textId="77777777" w:rsidR="005D2E1E" w:rsidRDefault="005D2E1E" w:rsidP="005D2E1E">
      <w:r>
        <w:t>Target completion:  Dec 2025</w:t>
      </w:r>
    </w:p>
    <w:p w14:paraId="0E6156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14750" w14:textId="77777777" w:rsidR="005D2E1E" w:rsidRDefault="005D2E1E" w:rsidP="005D2E1E">
      <w:pPr>
        <w:rPr>
          <w:rFonts w:ascii="Arial" w:hAnsi="Arial" w:cs="Arial"/>
          <w:b/>
          <w:sz w:val="24"/>
        </w:rPr>
      </w:pPr>
      <w:r>
        <w:rPr>
          <w:rFonts w:ascii="Arial" w:hAnsi="Arial" w:cs="Arial"/>
          <w:b/>
          <w:color w:val="0000FF"/>
          <w:sz w:val="24"/>
        </w:rPr>
        <w:t>RP-250710</w:t>
      </w:r>
      <w:r>
        <w:rPr>
          <w:rFonts w:ascii="Arial" w:hAnsi="Arial" w:cs="Arial"/>
          <w:b/>
          <w:color w:val="0000FF"/>
          <w:sz w:val="24"/>
        </w:rPr>
        <w:tab/>
      </w:r>
      <w:r>
        <w:rPr>
          <w:rFonts w:ascii="Arial" w:hAnsi="Arial" w:cs="Arial"/>
          <w:b/>
          <w:sz w:val="24"/>
        </w:rPr>
        <w:t>CR Pack on NR_FR2_multiRX_DL-UEConTest</w:t>
      </w:r>
    </w:p>
    <w:p w14:paraId="4889AB6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81FC2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3BE5B" w14:textId="77777777" w:rsidR="005D2E1E" w:rsidRDefault="005D2E1E" w:rsidP="005D2E1E">
      <w:pPr>
        <w:pStyle w:val="Heading4"/>
      </w:pPr>
      <w:bookmarkStart w:id="401" w:name="_Toc193744281"/>
      <w:bookmarkStart w:id="402" w:name="_Toc195035613"/>
      <w:r>
        <w:lastRenderedPageBreak/>
        <w:t>13.4.31</w:t>
      </w:r>
      <w:r>
        <w:tab/>
        <w:t>UE Conf. - Rel-18 DL interruption for NR and EN-DC band combinations at dynamic Tx Switching in UL [RAN5 WI: DL_intrpt_combos_TxSW_R18-UEConTest]</w:t>
      </w:r>
      <w:bookmarkEnd w:id="401"/>
      <w:bookmarkEnd w:id="402"/>
    </w:p>
    <w:p w14:paraId="2F9AA6DD" w14:textId="77777777" w:rsidR="005D2E1E" w:rsidRDefault="005D2E1E" w:rsidP="005D2E1E">
      <w:pPr>
        <w:rPr>
          <w:rFonts w:ascii="Arial" w:hAnsi="Arial" w:cs="Arial"/>
          <w:b/>
          <w:sz w:val="24"/>
        </w:rPr>
      </w:pPr>
      <w:r>
        <w:rPr>
          <w:rFonts w:ascii="Arial" w:hAnsi="Arial" w:cs="Arial"/>
          <w:b/>
          <w:color w:val="0000FF"/>
          <w:sz w:val="24"/>
        </w:rPr>
        <w:t>RP-250380</w:t>
      </w:r>
      <w:r>
        <w:rPr>
          <w:rFonts w:ascii="Arial" w:hAnsi="Arial" w:cs="Arial"/>
          <w:b/>
          <w:color w:val="0000FF"/>
          <w:sz w:val="24"/>
        </w:rPr>
        <w:tab/>
      </w:r>
      <w:r>
        <w:rPr>
          <w:rFonts w:ascii="Arial" w:hAnsi="Arial" w:cs="Arial"/>
          <w:b/>
          <w:sz w:val="24"/>
        </w:rPr>
        <w:t>Status report for UE Conformance – Rel-18 downlink interruption for NR and EN-DC band combinations at dynamic Tx Switching in Uplink; rapporteur: China Telecom, ZTE</w:t>
      </w:r>
    </w:p>
    <w:p w14:paraId="5B00452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69ACFB" w14:textId="77777777" w:rsidR="005D2E1E" w:rsidRDefault="005D2E1E" w:rsidP="005D2E1E">
      <w:pPr>
        <w:rPr>
          <w:rFonts w:ascii="Arial" w:hAnsi="Arial" w:cs="Arial"/>
          <w:b/>
        </w:rPr>
      </w:pPr>
      <w:r>
        <w:rPr>
          <w:rFonts w:ascii="Arial" w:hAnsi="Arial" w:cs="Arial"/>
          <w:b/>
        </w:rPr>
        <w:t xml:space="preserve">Abstract: </w:t>
      </w:r>
    </w:p>
    <w:p w14:paraId="551DDB6B" w14:textId="77777777" w:rsidR="005D2E1E" w:rsidRDefault="005D2E1E" w:rsidP="005D2E1E">
      <w:r>
        <w:t>WI 69%</w:t>
      </w:r>
    </w:p>
    <w:p w14:paraId="757787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97F08" w14:textId="77777777" w:rsidR="005D2E1E" w:rsidRDefault="005D2E1E" w:rsidP="005D2E1E">
      <w:pPr>
        <w:rPr>
          <w:rFonts w:ascii="Arial" w:hAnsi="Arial" w:cs="Arial"/>
          <w:b/>
          <w:sz w:val="24"/>
        </w:rPr>
      </w:pPr>
      <w:r>
        <w:rPr>
          <w:rFonts w:ascii="Arial" w:hAnsi="Arial" w:cs="Arial"/>
          <w:b/>
          <w:color w:val="0000FF"/>
          <w:sz w:val="24"/>
        </w:rPr>
        <w:t>RP-250711</w:t>
      </w:r>
      <w:r>
        <w:rPr>
          <w:rFonts w:ascii="Arial" w:hAnsi="Arial" w:cs="Arial"/>
          <w:b/>
          <w:color w:val="0000FF"/>
          <w:sz w:val="24"/>
        </w:rPr>
        <w:tab/>
      </w:r>
      <w:r>
        <w:rPr>
          <w:rFonts w:ascii="Arial" w:hAnsi="Arial" w:cs="Arial"/>
          <w:b/>
          <w:sz w:val="24"/>
        </w:rPr>
        <w:t>CR Pack on DL_intrpt_combos_TxSW_R18-UEConTest</w:t>
      </w:r>
    </w:p>
    <w:p w14:paraId="6CAAFAF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6BDF1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AD9F7" w14:textId="77777777" w:rsidR="005D2E1E" w:rsidRDefault="005D2E1E" w:rsidP="005D2E1E">
      <w:pPr>
        <w:pStyle w:val="Heading4"/>
      </w:pPr>
      <w:bookmarkStart w:id="403" w:name="_Toc193744282"/>
      <w:bookmarkStart w:id="404" w:name="_Toc195035614"/>
      <w:r>
        <w:t>13.4.32</w:t>
      </w:r>
      <w:r>
        <w:tab/>
        <w:t>UE Conf. - NR NTN enhancements plus CT aspects [RAN5 WI: NR_NTN_enh_plus_CT-UEConTest]</w:t>
      </w:r>
      <w:bookmarkEnd w:id="403"/>
      <w:bookmarkEnd w:id="404"/>
    </w:p>
    <w:p w14:paraId="6F689366" w14:textId="77777777" w:rsidR="005D2E1E" w:rsidRDefault="005D2E1E" w:rsidP="005D2E1E">
      <w:pPr>
        <w:rPr>
          <w:rFonts w:ascii="Arial" w:hAnsi="Arial" w:cs="Arial"/>
          <w:b/>
          <w:sz w:val="24"/>
        </w:rPr>
      </w:pPr>
      <w:r>
        <w:rPr>
          <w:rFonts w:ascii="Arial" w:hAnsi="Arial" w:cs="Arial"/>
          <w:b/>
          <w:color w:val="0000FF"/>
          <w:sz w:val="24"/>
        </w:rPr>
        <w:t>RP-250397</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19EB928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D607923" w14:textId="77777777" w:rsidR="005D2E1E" w:rsidRDefault="005D2E1E" w:rsidP="005D2E1E">
      <w:pPr>
        <w:rPr>
          <w:rFonts w:ascii="Arial" w:hAnsi="Arial" w:cs="Arial"/>
          <w:b/>
        </w:rPr>
      </w:pPr>
      <w:r>
        <w:rPr>
          <w:rFonts w:ascii="Arial" w:hAnsi="Arial" w:cs="Arial"/>
          <w:b/>
        </w:rPr>
        <w:t xml:space="preserve">Abstract: </w:t>
      </w:r>
    </w:p>
    <w:p w14:paraId="791433D7" w14:textId="77777777" w:rsidR="005D2E1E" w:rsidRDefault="005D2E1E" w:rsidP="005D2E1E">
      <w:r>
        <w:t>Overall 10%</w:t>
      </w:r>
    </w:p>
    <w:p w14:paraId="1715B053" w14:textId="77777777" w:rsidR="005D2E1E" w:rsidRDefault="005D2E1E" w:rsidP="005D2E1E">
      <w:r>
        <w:t>Target completion:  Dec 2025</w:t>
      </w:r>
    </w:p>
    <w:p w14:paraId="361A25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63AA4" w14:textId="77777777" w:rsidR="005D2E1E" w:rsidRDefault="005D2E1E" w:rsidP="005D2E1E">
      <w:pPr>
        <w:rPr>
          <w:rFonts w:ascii="Arial" w:hAnsi="Arial" w:cs="Arial"/>
          <w:b/>
          <w:sz w:val="24"/>
        </w:rPr>
      </w:pPr>
      <w:r>
        <w:rPr>
          <w:rFonts w:ascii="Arial" w:hAnsi="Arial" w:cs="Arial"/>
          <w:b/>
          <w:color w:val="0000FF"/>
          <w:sz w:val="24"/>
        </w:rPr>
        <w:t>RP-250712</w:t>
      </w:r>
      <w:r>
        <w:rPr>
          <w:rFonts w:ascii="Arial" w:hAnsi="Arial" w:cs="Arial"/>
          <w:b/>
          <w:color w:val="0000FF"/>
          <w:sz w:val="24"/>
        </w:rPr>
        <w:tab/>
      </w:r>
      <w:r>
        <w:rPr>
          <w:rFonts w:ascii="Arial" w:hAnsi="Arial" w:cs="Arial"/>
          <w:b/>
          <w:sz w:val="24"/>
        </w:rPr>
        <w:t>CR Pack on NR_NTN_enh_plus_CT-UEConTest</w:t>
      </w:r>
    </w:p>
    <w:p w14:paraId="03D4717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1255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A739" w14:textId="77777777" w:rsidR="005D2E1E" w:rsidRDefault="005D2E1E" w:rsidP="005D2E1E">
      <w:pPr>
        <w:pStyle w:val="Heading4"/>
      </w:pPr>
      <w:bookmarkStart w:id="405" w:name="_Toc193744283"/>
      <w:bookmarkStart w:id="406" w:name="_Toc195035615"/>
      <w:r>
        <w:t>13.4.33</w:t>
      </w:r>
      <w:r>
        <w:tab/>
        <w:t>UE Conf. - New bands and bandwidth allocation for LTE based 5G terr. broadcast [RAN5 WI: LTE_terr_bcast_bands_part2-UEConTest]</w:t>
      </w:r>
      <w:bookmarkEnd w:id="405"/>
      <w:bookmarkEnd w:id="406"/>
    </w:p>
    <w:p w14:paraId="109E0AFB" w14:textId="77777777" w:rsidR="005D2E1E" w:rsidRDefault="005D2E1E" w:rsidP="005D2E1E">
      <w:pPr>
        <w:rPr>
          <w:rFonts w:ascii="Arial" w:hAnsi="Arial" w:cs="Arial"/>
          <w:b/>
          <w:sz w:val="24"/>
        </w:rPr>
      </w:pPr>
      <w:r>
        <w:rPr>
          <w:rFonts w:ascii="Arial" w:hAnsi="Arial" w:cs="Arial"/>
          <w:b/>
          <w:color w:val="0000FF"/>
          <w:sz w:val="24"/>
        </w:rPr>
        <w:t>RP-250398</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1A17E76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215E278" w14:textId="77777777" w:rsidR="005D2E1E" w:rsidRDefault="005D2E1E" w:rsidP="005D2E1E">
      <w:pPr>
        <w:rPr>
          <w:rFonts w:ascii="Arial" w:hAnsi="Arial" w:cs="Arial"/>
          <w:b/>
        </w:rPr>
      </w:pPr>
      <w:r>
        <w:rPr>
          <w:rFonts w:ascii="Arial" w:hAnsi="Arial" w:cs="Arial"/>
          <w:b/>
        </w:rPr>
        <w:t xml:space="preserve">Abstract: </w:t>
      </w:r>
    </w:p>
    <w:p w14:paraId="3C9DCCF7" w14:textId="77777777" w:rsidR="005D2E1E" w:rsidRDefault="005D2E1E" w:rsidP="005D2E1E">
      <w:r>
        <w:t>Overall 15%</w:t>
      </w:r>
    </w:p>
    <w:p w14:paraId="0CCD027D" w14:textId="77777777" w:rsidR="005D2E1E" w:rsidRDefault="005D2E1E" w:rsidP="005D2E1E">
      <w:r>
        <w:t>Target completion:  Dec 2025</w:t>
      </w:r>
    </w:p>
    <w:p w14:paraId="2FE53853"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E8380" w14:textId="77777777" w:rsidR="005D2E1E" w:rsidRDefault="005D2E1E" w:rsidP="005D2E1E">
      <w:pPr>
        <w:rPr>
          <w:rFonts w:ascii="Arial" w:hAnsi="Arial" w:cs="Arial"/>
          <w:b/>
          <w:sz w:val="24"/>
        </w:rPr>
      </w:pPr>
      <w:r>
        <w:rPr>
          <w:rFonts w:ascii="Arial" w:hAnsi="Arial" w:cs="Arial"/>
          <w:b/>
          <w:color w:val="0000FF"/>
          <w:sz w:val="24"/>
        </w:rPr>
        <w:t>RP-250713</w:t>
      </w:r>
      <w:r>
        <w:rPr>
          <w:rFonts w:ascii="Arial" w:hAnsi="Arial" w:cs="Arial"/>
          <w:b/>
          <w:color w:val="0000FF"/>
          <w:sz w:val="24"/>
        </w:rPr>
        <w:tab/>
      </w:r>
      <w:r>
        <w:rPr>
          <w:rFonts w:ascii="Arial" w:hAnsi="Arial" w:cs="Arial"/>
          <w:b/>
          <w:sz w:val="24"/>
        </w:rPr>
        <w:t>CR Pack on LTE_terr_bcast_bands_part2-UEConTest</w:t>
      </w:r>
    </w:p>
    <w:p w14:paraId="4CF7739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19E9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B530A" w14:textId="77777777" w:rsidR="005D2E1E" w:rsidRDefault="005D2E1E" w:rsidP="005D2E1E">
      <w:pPr>
        <w:pStyle w:val="Heading4"/>
      </w:pPr>
      <w:bookmarkStart w:id="407" w:name="_Toc193744284"/>
      <w:bookmarkStart w:id="408" w:name="_Toc195035616"/>
      <w:r>
        <w:t>13.4.34</w:t>
      </w:r>
      <w:r>
        <w:tab/>
        <w:t>UE Conf. - Further enh. on NR and MR-DC measurement gaps and measurements without gaps [RAN5 WI: NR_MG_enh2-UEConTest]</w:t>
      </w:r>
      <w:bookmarkEnd w:id="407"/>
      <w:bookmarkEnd w:id="408"/>
    </w:p>
    <w:p w14:paraId="2E1D59E3" w14:textId="77777777" w:rsidR="005D2E1E" w:rsidRDefault="005D2E1E" w:rsidP="005D2E1E">
      <w:pPr>
        <w:rPr>
          <w:rFonts w:ascii="Arial" w:hAnsi="Arial" w:cs="Arial"/>
          <w:b/>
          <w:sz w:val="24"/>
        </w:rPr>
      </w:pPr>
      <w:r>
        <w:rPr>
          <w:rFonts w:ascii="Arial" w:hAnsi="Arial" w:cs="Arial"/>
          <w:b/>
          <w:color w:val="0000FF"/>
          <w:sz w:val="24"/>
        </w:rPr>
        <w:t>RP-250477</w:t>
      </w:r>
      <w:r>
        <w:rPr>
          <w:rFonts w:ascii="Arial" w:hAnsi="Arial" w:cs="Arial"/>
          <w:b/>
          <w:color w:val="0000FF"/>
          <w:sz w:val="24"/>
        </w:rPr>
        <w:tab/>
      </w:r>
      <w:r>
        <w:rPr>
          <w:rFonts w:ascii="Arial" w:hAnsi="Arial" w:cs="Arial"/>
          <w:b/>
          <w:sz w:val="24"/>
        </w:rPr>
        <w:t>Status Report: UE Conformance - Further enhancements on NR and MR-DC measurement gaps and measurements without gaps</w:t>
      </w:r>
    </w:p>
    <w:p w14:paraId="370E163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277BB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4ED8A" w14:textId="77777777" w:rsidR="005D2E1E" w:rsidRDefault="005D2E1E" w:rsidP="005D2E1E">
      <w:pPr>
        <w:rPr>
          <w:rFonts w:ascii="Arial" w:hAnsi="Arial" w:cs="Arial"/>
          <w:b/>
          <w:sz w:val="24"/>
        </w:rPr>
      </w:pPr>
      <w:r>
        <w:rPr>
          <w:rFonts w:ascii="Arial" w:hAnsi="Arial" w:cs="Arial"/>
          <w:b/>
          <w:color w:val="0000FF"/>
          <w:sz w:val="24"/>
        </w:rPr>
        <w:t>RP-250714</w:t>
      </w:r>
      <w:r>
        <w:rPr>
          <w:rFonts w:ascii="Arial" w:hAnsi="Arial" w:cs="Arial"/>
          <w:b/>
          <w:color w:val="0000FF"/>
          <w:sz w:val="24"/>
        </w:rPr>
        <w:tab/>
      </w:r>
      <w:r>
        <w:rPr>
          <w:rFonts w:ascii="Arial" w:hAnsi="Arial" w:cs="Arial"/>
          <w:b/>
          <w:sz w:val="24"/>
        </w:rPr>
        <w:t>CR Pack on NR_MG_enh2-UEConTest - Pack 1/2</w:t>
      </w:r>
    </w:p>
    <w:p w14:paraId="73299D7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8A283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55498" w14:textId="77777777" w:rsidR="005D2E1E" w:rsidRDefault="005D2E1E" w:rsidP="005D2E1E">
      <w:pPr>
        <w:rPr>
          <w:rFonts w:ascii="Arial" w:hAnsi="Arial" w:cs="Arial"/>
          <w:b/>
          <w:sz w:val="24"/>
        </w:rPr>
      </w:pPr>
      <w:r>
        <w:rPr>
          <w:rFonts w:ascii="Arial" w:hAnsi="Arial" w:cs="Arial"/>
          <w:b/>
          <w:color w:val="0000FF"/>
          <w:sz w:val="24"/>
        </w:rPr>
        <w:t>RP-250715</w:t>
      </w:r>
      <w:r>
        <w:rPr>
          <w:rFonts w:ascii="Arial" w:hAnsi="Arial" w:cs="Arial"/>
          <w:b/>
          <w:color w:val="0000FF"/>
          <w:sz w:val="24"/>
        </w:rPr>
        <w:tab/>
      </w:r>
      <w:r>
        <w:rPr>
          <w:rFonts w:ascii="Arial" w:hAnsi="Arial" w:cs="Arial"/>
          <w:b/>
          <w:sz w:val="24"/>
        </w:rPr>
        <w:t>CR Pack on NR_MG_enh2-UEConTest - Pack 2/2</w:t>
      </w:r>
    </w:p>
    <w:p w14:paraId="59FB0EC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73C8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0DF1F" w14:textId="77777777" w:rsidR="005D2E1E" w:rsidRDefault="005D2E1E" w:rsidP="005D2E1E">
      <w:pPr>
        <w:pStyle w:val="Heading4"/>
      </w:pPr>
      <w:bookmarkStart w:id="409" w:name="_Toc193744285"/>
      <w:bookmarkStart w:id="410" w:name="_Toc195035617"/>
      <w:r>
        <w:t>13.4.35</w:t>
      </w:r>
      <w:r>
        <w:tab/>
        <w:t>UE Conf. - IMS Data Channel for NG RTC [RAN5 WI: NG_RTC_IMS_dataCH-UEConTest]</w:t>
      </w:r>
      <w:bookmarkEnd w:id="409"/>
      <w:bookmarkEnd w:id="410"/>
    </w:p>
    <w:p w14:paraId="38DCA0AC" w14:textId="77777777" w:rsidR="005D2E1E" w:rsidRDefault="005D2E1E" w:rsidP="005D2E1E">
      <w:pPr>
        <w:rPr>
          <w:rFonts w:ascii="Arial" w:hAnsi="Arial" w:cs="Arial"/>
          <w:b/>
          <w:sz w:val="24"/>
        </w:rPr>
      </w:pPr>
      <w:r>
        <w:rPr>
          <w:rFonts w:ascii="Arial" w:hAnsi="Arial" w:cs="Arial"/>
          <w:b/>
          <w:color w:val="0000FF"/>
          <w:sz w:val="24"/>
        </w:rPr>
        <w:t>RP-250451</w:t>
      </w:r>
      <w:r>
        <w:rPr>
          <w:rFonts w:ascii="Arial" w:hAnsi="Arial" w:cs="Arial"/>
          <w:b/>
          <w:color w:val="0000FF"/>
          <w:sz w:val="24"/>
        </w:rPr>
        <w:tab/>
      </w:r>
      <w:r>
        <w:rPr>
          <w:rFonts w:ascii="Arial" w:hAnsi="Arial" w:cs="Arial"/>
          <w:b/>
          <w:sz w:val="24"/>
        </w:rPr>
        <w:t>Status report for WI: UE Conformance - IMS Data Channel for NG RTC (Real Time Communication)</w:t>
      </w:r>
    </w:p>
    <w:p w14:paraId="030CBC5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A2A8AE" w14:textId="77777777" w:rsidR="005D2E1E" w:rsidRDefault="005D2E1E" w:rsidP="005D2E1E">
      <w:pPr>
        <w:rPr>
          <w:rFonts w:ascii="Arial" w:hAnsi="Arial" w:cs="Arial"/>
          <w:b/>
        </w:rPr>
      </w:pPr>
      <w:r>
        <w:rPr>
          <w:rFonts w:ascii="Arial" w:hAnsi="Arial" w:cs="Arial"/>
          <w:b/>
        </w:rPr>
        <w:t xml:space="preserve">Abstract: </w:t>
      </w:r>
    </w:p>
    <w:p w14:paraId="6D2DE8D6" w14:textId="77777777" w:rsidR="005D2E1E" w:rsidRDefault="005D2E1E" w:rsidP="005D2E1E">
      <w:r>
        <w:t>Completion: 21% (+16%); Target: Dec 2025</w:t>
      </w:r>
    </w:p>
    <w:p w14:paraId="154A517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49959" w14:textId="77777777" w:rsidR="005D2E1E" w:rsidRDefault="005D2E1E" w:rsidP="005D2E1E">
      <w:pPr>
        <w:rPr>
          <w:rFonts w:ascii="Arial" w:hAnsi="Arial" w:cs="Arial"/>
          <w:b/>
          <w:sz w:val="24"/>
        </w:rPr>
      </w:pPr>
      <w:r>
        <w:rPr>
          <w:rFonts w:ascii="Arial" w:hAnsi="Arial" w:cs="Arial"/>
          <w:b/>
          <w:color w:val="0000FF"/>
          <w:sz w:val="24"/>
        </w:rPr>
        <w:t>RP-250716</w:t>
      </w:r>
      <w:r>
        <w:rPr>
          <w:rFonts w:ascii="Arial" w:hAnsi="Arial" w:cs="Arial"/>
          <w:b/>
          <w:color w:val="0000FF"/>
          <w:sz w:val="24"/>
        </w:rPr>
        <w:tab/>
      </w:r>
      <w:r>
        <w:rPr>
          <w:rFonts w:ascii="Arial" w:hAnsi="Arial" w:cs="Arial"/>
          <w:b/>
          <w:sz w:val="24"/>
        </w:rPr>
        <w:t>CR Pack on NG_RTC_IMS_dataCH-UEConTest</w:t>
      </w:r>
    </w:p>
    <w:p w14:paraId="1A1BD7F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397A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1AAFA" w14:textId="77777777" w:rsidR="005D2E1E" w:rsidRDefault="005D2E1E" w:rsidP="005D2E1E">
      <w:pPr>
        <w:pStyle w:val="Heading4"/>
      </w:pPr>
      <w:bookmarkStart w:id="411" w:name="_Toc193744286"/>
      <w:bookmarkStart w:id="412" w:name="_Toc195035618"/>
      <w:r>
        <w:t>13.4.36</w:t>
      </w:r>
      <w:r>
        <w:tab/>
        <w:t>UE Conf. - New NR FDD bands for RedCap in Rel-18 [New RAN5 WI: NR_FDD_bands_R18_redcap-UEConTest]</w:t>
      </w:r>
      <w:bookmarkEnd w:id="411"/>
      <w:bookmarkEnd w:id="412"/>
    </w:p>
    <w:p w14:paraId="59D9185A" w14:textId="77777777" w:rsidR="005D2E1E" w:rsidRDefault="005D2E1E" w:rsidP="005D2E1E">
      <w:pPr>
        <w:rPr>
          <w:rFonts w:ascii="Arial" w:hAnsi="Arial" w:cs="Arial"/>
          <w:b/>
          <w:sz w:val="24"/>
        </w:rPr>
      </w:pPr>
      <w:r>
        <w:rPr>
          <w:rFonts w:ascii="Arial" w:hAnsi="Arial" w:cs="Arial"/>
          <w:b/>
          <w:color w:val="0000FF"/>
          <w:sz w:val="24"/>
        </w:rPr>
        <w:t>RP-250288</w:t>
      </w:r>
      <w:r>
        <w:rPr>
          <w:rFonts w:ascii="Arial" w:hAnsi="Arial" w:cs="Arial"/>
          <w:b/>
          <w:color w:val="0000FF"/>
          <w:sz w:val="24"/>
        </w:rPr>
        <w:tab/>
      </w:r>
      <w:r>
        <w:rPr>
          <w:rFonts w:ascii="Arial" w:hAnsi="Arial" w:cs="Arial"/>
          <w:b/>
          <w:sz w:val="24"/>
        </w:rPr>
        <w:t>Status report for WI UE Conformance – New NR FDD bands for RedCap (Reduced Capability) in Rel-18  rapporteur: Ericsson</w:t>
      </w:r>
    </w:p>
    <w:p w14:paraId="7888254F"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0C4821" w14:textId="77777777" w:rsidR="005D2E1E" w:rsidRDefault="005D2E1E" w:rsidP="005D2E1E">
      <w:pPr>
        <w:rPr>
          <w:rFonts w:ascii="Arial" w:hAnsi="Arial" w:cs="Arial"/>
          <w:b/>
        </w:rPr>
      </w:pPr>
      <w:r>
        <w:rPr>
          <w:rFonts w:ascii="Arial" w:hAnsi="Arial" w:cs="Arial"/>
          <w:b/>
        </w:rPr>
        <w:t xml:space="preserve">Abstract: </w:t>
      </w:r>
    </w:p>
    <w:p w14:paraId="6437DA5A" w14:textId="77777777" w:rsidR="005D2E1E" w:rsidRDefault="005D2E1E" w:rsidP="005D2E1E">
      <w:r>
        <w:t>Test: 100%, Mar-25</w:t>
      </w:r>
    </w:p>
    <w:p w14:paraId="4DC089A8" w14:textId="77777777" w:rsidR="005D2E1E" w:rsidRDefault="005D2E1E" w:rsidP="005D2E1E">
      <w:pPr>
        <w:rPr>
          <w:rFonts w:ascii="Arial" w:hAnsi="Arial" w:cs="Arial"/>
          <w:b/>
        </w:rPr>
      </w:pPr>
      <w:r>
        <w:rPr>
          <w:rFonts w:ascii="Arial" w:hAnsi="Arial" w:cs="Arial"/>
          <w:b/>
        </w:rPr>
        <w:t xml:space="preserve">Discussion: </w:t>
      </w:r>
    </w:p>
    <w:p w14:paraId="6E6DDF80" w14:textId="77777777" w:rsidR="005D2E1E" w:rsidRDefault="005D2E1E" w:rsidP="005D2E1E">
      <w:r>
        <w:t>MCC: -6 months</w:t>
      </w:r>
    </w:p>
    <w:p w14:paraId="082419CE" w14:textId="77777777" w:rsidR="005D2E1E" w:rsidRDefault="005D2E1E" w:rsidP="005D2E1E">
      <w:r>
        <w:t>conclusion: WI is completed</w:t>
      </w:r>
    </w:p>
    <w:p w14:paraId="6BFEA15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F8415" w14:textId="77777777" w:rsidR="005D2E1E" w:rsidRDefault="005D2E1E" w:rsidP="005D2E1E">
      <w:pPr>
        <w:rPr>
          <w:rFonts w:ascii="Arial" w:hAnsi="Arial" w:cs="Arial"/>
          <w:b/>
          <w:sz w:val="24"/>
        </w:rPr>
      </w:pPr>
      <w:r>
        <w:rPr>
          <w:rFonts w:ascii="Arial" w:hAnsi="Arial" w:cs="Arial"/>
          <w:b/>
          <w:color w:val="0000FF"/>
          <w:sz w:val="24"/>
        </w:rPr>
        <w:t>RP-250717</w:t>
      </w:r>
      <w:r>
        <w:rPr>
          <w:rFonts w:ascii="Arial" w:hAnsi="Arial" w:cs="Arial"/>
          <w:b/>
          <w:color w:val="0000FF"/>
          <w:sz w:val="24"/>
        </w:rPr>
        <w:tab/>
      </w:r>
      <w:r>
        <w:rPr>
          <w:rFonts w:ascii="Arial" w:hAnsi="Arial" w:cs="Arial"/>
          <w:b/>
          <w:sz w:val="24"/>
        </w:rPr>
        <w:t>CR Pack on NR_FDD_bands_R18_redcap-UEConTest</w:t>
      </w:r>
    </w:p>
    <w:p w14:paraId="10FAE39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F9AF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59D46" w14:textId="77777777" w:rsidR="005D2E1E" w:rsidRDefault="005D2E1E" w:rsidP="005D2E1E">
      <w:pPr>
        <w:rPr>
          <w:rFonts w:ascii="Arial" w:hAnsi="Arial" w:cs="Arial"/>
          <w:b/>
          <w:sz w:val="24"/>
        </w:rPr>
      </w:pPr>
      <w:r>
        <w:rPr>
          <w:rFonts w:ascii="Arial" w:hAnsi="Arial" w:cs="Arial"/>
          <w:b/>
          <w:color w:val="0000FF"/>
          <w:sz w:val="24"/>
        </w:rPr>
        <w:t>RP-250289</w:t>
      </w:r>
      <w:r>
        <w:rPr>
          <w:rFonts w:ascii="Arial" w:hAnsi="Arial" w:cs="Arial"/>
          <w:b/>
          <w:color w:val="0000FF"/>
          <w:sz w:val="24"/>
        </w:rPr>
        <w:tab/>
      </w:r>
      <w:r>
        <w:rPr>
          <w:rFonts w:ascii="Arial" w:hAnsi="Arial" w:cs="Arial"/>
          <w:b/>
          <w:sz w:val="24"/>
        </w:rPr>
        <w:t>Revised WID on UE Conformance – New NR FDD bands for RedCap (Reduced Capability) in Rel-18</w:t>
      </w:r>
    </w:p>
    <w:p w14:paraId="49FF51F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2F80170" w14:textId="77777777" w:rsidR="005D2E1E" w:rsidRDefault="005D2E1E" w:rsidP="005D2E1E">
      <w:pPr>
        <w:rPr>
          <w:rFonts w:ascii="Arial" w:hAnsi="Arial" w:cs="Arial"/>
          <w:b/>
        </w:rPr>
      </w:pPr>
      <w:r>
        <w:rPr>
          <w:rFonts w:ascii="Arial" w:hAnsi="Arial" w:cs="Arial"/>
          <w:b/>
        </w:rPr>
        <w:t xml:space="preserve">Abstract: </w:t>
      </w:r>
    </w:p>
    <w:p w14:paraId="5F5C12EE" w14:textId="77777777" w:rsidR="005D2E1E" w:rsidRDefault="005D2E1E" w:rsidP="005D2E1E">
      <w:r>
        <w:t>Last approved WID: RP-242648, WI is getting completed,TCD updated and  umnimpacted specs removed</w:t>
      </w:r>
    </w:p>
    <w:p w14:paraId="6A4F2E38" w14:textId="77777777" w:rsidR="005D2E1E" w:rsidRDefault="005D2E1E" w:rsidP="005D2E1E">
      <w:pPr>
        <w:rPr>
          <w:rFonts w:ascii="Arial" w:hAnsi="Arial" w:cs="Arial"/>
          <w:b/>
        </w:rPr>
      </w:pPr>
      <w:r>
        <w:rPr>
          <w:rFonts w:ascii="Arial" w:hAnsi="Arial" w:cs="Arial"/>
          <w:b/>
        </w:rPr>
        <w:t xml:space="preserve">Discussion: </w:t>
      </w:r>
    </w:p>
    <w:p w14:paraId="7AACFA8C" w14:textId="77777777" w:rsidR="005D2E1E" w:rsidRDefault="005D2E1E" w:rsidP="005D2E1E">
      <w:r>
        <w:t>MCC: UID added, title corrected and 38.508-1 and 38.523-3 removed as affected specs; target date changed to March 25</w:t>
      </w:r>
    </w:p>
    <w:p w14:paraId="5914D5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92190" w14:textId="77777777" w:rsidR="005D2E1E" w:rsidRDefault="005D2E1E" w:rsidP="005D2E1E">
      <w:pPr>
        <w:pStyle w:val="Heading4"/>
      </w:pPr>
      <w:bookmarkStart w:id="413" w:name="_Toc193744287"/>
      <w:bookmarkStart w:id="414" w:name="_Toc195035619"/>
      <w:r>
        <w:t>13.4.37</w:t>
      </w:r>
      <w:r>
        <w:tab/>
        <w:t>UE Conf. - Enh. of NR Multicast and Broadcast Services including CT aspects [New RAN5 WI: NR_MBS_enh_5MBS_Ph2-UEConTest]</w:t>
      </w:r>
      <w:bookmarkEnd w:id="413"/>
      <w:bookmarkEnd w:id="414"/>
    </w:p>
    <w:p w14:paraId="6969399F" w14:textId="77777777" w:rsidR="005D2E1E" w:rsidRDefault="005D2E1E" w:rsidP="005D2E1E">
      <w:pPr>
        <w:rPr>
          <w:rFonts w:ascii="Arial" w:hAnsi="Arial" w:cs="Arial"/>
          <w:b/>
          <w:sz w:val="24"/>
        </w:rPr>
      </w:pPr>
      <w:r>
        <w:rPr>
          <w:rFonts w:ascii="Arial" w:hAnsi="Arial" w:cs="Arial"/>
          <w:b/>
          <w:color w:val="0000FF"/>
          <w:sz w:val="24"/>
        </w:rPr>
        <w:t>RP-250503</w:t>
      </w:r>
      <w:r>
        <w:rPr>
          <w:rFonts w:ascii="Arial" w:hAnsi="Arial" w:cs="Arial"/>
          <w:b/>
          <w:color w:val="0000FF"/>
          <w:sz w:val="24"/>
        </w:rPr>
        <w:tab/>
      </w:r>
      <w:r>
        <w:rPr>
          <w:rFonts w:ascii="Arial" w:hAnsi="Arial" w:cs="Arial"/>
          <w:b/>
          <w:sz w:val="24"/>
        </w:rPr>
        <w:t>Status report for WI UE Conformance - Enhancements of NR Multicast and Broadcast Services</w:t>
      </w:r>
    </w:p>
    <w:p w14:paraId="04D47E5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66FF0F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CB555" w14:textId="77777777" w:rsidR="005D2E1E" w:rsidRDefault="005D2E1E" w:rsidP="005D2E1E">
      <w:pPr>
        <w:rPr>
          <w:rFonts w:ascii="Arial" w:hAnsi="Arial" w:cs="Arial"/>
          <w:b/>
          <w:sz w:val="24"/>
        </w:rPr>
      </w:pPr>
      <w:r>
        <w:rPr>
          <w:rFonts w:ascii="Arial" w:hAnsi="Arial" w:cs="Arial"/>
          <w:b/>
          <w:color w:val="0000FF"/>
          <w:sz w:val="24"/>
        </w:rPr>
        <w:t>RP-250504</w:t>
      </w:r>
      <w:r>
        <w:rPr>
          <w:rFonts w:ascii="Arial" w:hAnsi="Arial" w:cs="Arial"/>
          <w:b/>
          <w:color w:val="0000FF"/>
          <w:sz w:val="24"/>
        </w:rPr>
        <w:tab/>
      </w:r>
      <w:r>
        <w:rPr>
          <w:rFonts w:ascii="Arial" w:hAnsi="Arial" w:cs="Arial"/>
          <w:b/>
          <w:sz w:val="24"/>
        </w:rPr>
        <w:t>Revised WID on UE Conformance - Enhancements of NR Multicast and Broadcast Services</w:t>
      </w:r>
    </w:p>
    <w:p w14:paraId="1C9563A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A1C0AF4" w14:textId="77777777" w:rsidR="005D2E1E" w:rsidRDefault="005D2E1E" w:rsidP="005D2E1E">
      <w:pPr>
        <w:rPr>
          <w:rFonts w:ascii="Arial" w:hAnsi="Arial" w:cs="Arial"/>
          <w:b/>
        </w:rPr>
      </w:pPr>
      <w:r>
        <w:rPr>
          <w:rFonts w:ascii="Arial" w:hAnsi="Arial" w:cs="Arial"/>
          <w:b/>
        </w:rPr>
        <w:t xml:space="preserve">Discussion: </w:t>
      </w:r>
    </w:p>
    <w:p w14:paraId="10DD08F6" w14:textId="77777777" w:rsidR="005D2E1E" w:rsidRDefault="005D2E1E" w:rsidP="005D2E1E">
      <w:r>
        <w:t>MCC: only supporting company added</w:t>
      </w:r>
    </w:p>
    <w:p w14:paraId="0AAD82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1B796" w14:textId="77777777" w:rsidR="005D2E1E" w:rsidRDefault="005D2E1E" w:rsidP="005D2E1E">
      <w:pPr>
        <w:pStyle w:val="Heading3"/>
      </w:pPr>
      <w:bookmarkStart w:id="415" w:name="_Toc193744288"/>
      <w:bookmarkStart w:id="416" w:name="_Toc195035620"/>
      <w:r>
        <w:lastRenderedPageBreak/>
        <w:t>13.5</w:t>
      </w:r>
      <w:r>
        <w:tab/>
        <w:t>Open Rel-19 WIs</w:t>
      </w:r>
      <w:bookmarkEnd w:id="415"/>
      <w:bookmarkEnd w:id="416"/>
    </w:p>
    <w:p w14:paraId="4E9CD879" w14:textId="77777777" w:rsidR="005D2E1E" w:rsidRDefault="005D2E1E" w:rsidP="005D2E1E">
      <w:pPr>
        <w:pStyle w:val="Heading4"/>
      </w:pPr>
      <w:bookmarkStart w:id="417" w:name="_Toc193744289"/>
      <w:bookmarkStart w:id="418" w:name="_Toc195035621"/>
      <w:r>
        <w:t>13.5.1</w:t>
      </w:r>
      <w:r>
        <w:tab/>
        <w:t>UE Conf. - Alignment of eCall over IMS with CEN [New RAN5 WI: eCallCEN-UEConTest]</w:t>
      </w:r>
      <w:bookmarkEnd w:id="417"/>
      <w:bookmarkEnd w:id="418"/>
    </w:p>
    <w:p w14:paraId="722971C5" w14:textId="77777777" w:rsidR="005D2E1E" w:rsidRDefault="005D2E1E" w:rsidP="005D2E1E">
      <w:pPr>
        <w:rPr>
          <w:rFonts w:ascii="Arial" w:hAnsi="Arial" w:cs="Arial"/>
          <w:b/>
          <w:sz w:val="24"/>
        </w:rPr>
      </w:pPr>
      <w:r>
        <w:rPr>
          <w:rFonts w:ascii="Arial" w:hAnsi="Arial" w:cs="Arial"/>
          <w:b/>
          <w:color w:val="0000FF"/>
          <w:sz w:val="24"/>
        </w:rPr>
        <w:t>RP-250112</w:t>
      </w:r>
      <w:r>
        <w:rPr>
          <w:rFonts w:ascii="Arial" w:hAnsi="Arial" w:cs="Arial"/>
          <w:b/>
          <w:color w:val="0000FF"/>
          <w:sz w:val="24"/>
        </w:rPr>
        <w:tab/>
      </w:r>
      <w:r>
        <w:rPr>
          <w:rFonts w:ascii="Arial" w:hAnsi="Arial" w:cs="Arial"/>
          <w:b/>
          <w:sz w:val="24"/>
        </w:rPr>
        <w:t>Status report for WI UE Conformance Test Aspects - Alignment of eCall over IMS with CEN</w:t>
      </w:r>
    </w:p>
    <w:p w14:paraId="3AFE8E4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France</w:t>
      </w:r>
    </w:p>
    <w:p w14:paraId="52A4E912" w14:textId="77777777" w:rsidR="005D2E1E" w:rsidRDefault="005D2E1E" w:rsidP="005D2E1E">
      <w:pPr>
        <w:rPr>
          <w:rFonts w:ascii="Arial" w:hAnsi="Arial" w:cs="Arial"/>
          <w:b/>
        </w:rPr>
      </w:pPr>
      <w:r>
        <w:rPr>
          <w:rFonts w:ascii="Arial" w:hAnsi="Arial" w:cs="Arial"/>
          <w:b/>
        </w:rPr>
        <w:t xml:space="preserve">Abstract: </w:t>
      </w:r>
    </w:p>
    <w:p w14:paraId="1B8E48FC" w14:textId="77777777" w:rsidR="005D2E1E" w:rsidRDefault="005D2E1E" w:rsidP="005D2E1E">
      <w:r>
        <w:t xml:space="preserve">Completion - 80% </w:t>
      </w:r>
    </w:p>
    <w:p w14:paraId="3C929F2C" w14:textId="77777777" w:rsidR="005D2E1E" w:rsidRDefault="005D2E1E" w:rsidP="005D2E1E">
      <w:r>
        <w:t>Target - June 2025</w:t>
      </w:r>
    </w:p>
    <w:p w14:paraId="5FF13A9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1AA5E" w14:textId="77777777" w:rsidR="005D2E1E" w:rsidRDefault="005D2E1E" w:rsidP="005D2E1E">
      <w:pPr>
        <w:rPr>
          <w:rFonts w:ascii="Arial" w:hAnsi="Arial" w:cs="Arial"/>
          <w:b/>
          <w:sz w:val="24"/>
        </w:rPr>
      </w:pPr>
      <w:r>
        <w:rPr>
          <w:rFonts w:ascii="Arial" w:hAnsi="Arial" w:cs="Arial"/>
          <w:b/>
          <w:color w:val="0000FF"/>
          <w:sz w:val="24"/>
        </w:rPr>
        <w:t>RP-250718</w:t>
      </w:r>
      <w:r>
        <w:rPr>
          <w:rFonts w:ascii="Arial" w:hAnsi="Arial" w:cs="Arial"/>
          <w:b/>
          <w:color w:val="0000FF"/>
          <w:sz w:val="24"/>
        </w:rPr>
        <w:tab/>
      </w:r>
      <w:r>
        <w:rPr>
          <w:rFonts w:ascii="Arial" w:hAnsi="Arial" w:cs="Arial"/>
          <w:b/>
          <w:sz w:val="24"/>
        </w:rPr>
        <w:t>CR Pack on eCallCEN-UEConTest - Pack 1/2</w:t>
      </w:r>
    </w:p>
    <w:p w14:paraId="71D1A71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053B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21B72" w14:textId="77777777" w:rsidR="005D2E1E" w:rsidRDefault="005D2E1E" w:rsidP="005D2E1E">
      <w:pPr>
        <w:rPr>
          <w:rFonts w:ascii="Arial" w:hAnsi="Arial" w:cs="Arial"/>
          <w:b/>
          <w:sz w:val="24"/>
        </w:rPr>
      </w:pPr>
      <w:r>
        <w:rPr>
          <w:rFonts w:ascii="Arial" w:hAnsi="Arial" w:cs="Arial"/>
          <w:b/>
          <w:color w:val="0000FF"/>
          <w:sz w:val="24"/>
        </w:rPr>
        <w:t>RP-250719</w:t>
      </w:r>
      <w:r>
        <w:rPr>
          <w:rFonts w:ascii="Arial" w:hAnsi="Arial" w:cs="Arial"/>
          <w:b/>
          <w:color w:val="0000FF"/>
          <w:sz w:val="24"/>
        </w:rPr>
        <w:tab/>
      </w:r>
      <w:r>
        <w:rPr>
          <w:rFonts w:ascii="Arial" w:hAnsi="Arial" w:cs="Arial"/>
          <w:b/>
          <w:sz w:val="24"/>
        </w:rPr>
        <w:t>CR Pack on eCallCEN-UEConTest - Pack 2/2</w:t>
      </w:r>
    </w:p>
    <w:p w14:paraId="13A3D00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6FD6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9F2FE" w14:textId="77777777" w:rsidR="005D2E1E" w:rsidRDefault="005D2E1E" w:rsidP="005D2E1E">
      <w:pPr>
        <w:pStyle w:val="Heading4"/>
      </w:pPr>
      <w:bookmarkStart w:id="419" w:name="_Toc193744290"/>
      <w:bookmarkStart w:id="420" w:name="_Toc195035622"/>
      <w:r>
        <w:t>13.5.2</w:t>
      </w:r>
      <w:r>
        <w:tab/>
        <w:t>Test - (Small) Technical Enhancements and Improvements for Rel-19 [TEI19_Test]</w:t>
      </w:r>
      <w:bookmarkEnd w:id="419"/>
      <w:bookmarkEnd w:id="420"/>
    </w:p>
    <w:p w14:paraId="0E3BFAEE" w14:textId="77777777" w:rsidR="005D2E1E" w:rsidRDefault="005D2E1E" w:rsidP="005D2E1E">
      <w:pPr>
        <w:pStyle w:val="Heading3"/>
      </w:pPr>
      <w:bookmarkStart w:id="421" w:name="_Toc193744291"/>
      <w:bookmarkStart w:id="422" w:name="_Toc195035623"/>
      <w:r>
        <w:t>13.6</w:t>
      </w:r>
      <w:r>
        <w:tab/>
        <w:t>R5s CRs from RAN5 electronic meeting ‘#2025-TTCN email’</w:t>
      </w:r>
      <w:bookmarkEnd w:id="421"/>
      <w:bookmarkEnd w:id="422"/>
    </w:p>
    <w:p w14:paraId="2E162B4B" w14:textId="77777777" w:rsidR="005D2E1E" w:rsidRDefault="005D2E1E" w:rsidP="005D2E1E">
      <w:pPr>
        <w:rPr>
          <w:rFonts w:ascii="Arial" w:hAnsi="Arial" w:cs="Arial"/>
          <w:b/>
          <w:sz w:val="24"/>
        </w:rPr>
      </w:pPr>
      <w:r>
        <w:rPr>
          <w:rFonts w:ascii="Arial" w:hAnsi="Arial" w:cs="Arial"/>
          <w:b/>
          <w:color w:val="0000FF"/>
          <w:sz w:val="24"/>
        </w:rPr>
        <w:t>RP-250753</w:t>
      </w:r>
      <w:r>
        <w:rPr>
          <w:rFonts w:ascii="Arial" w:hAnsi="Arial" w:cs="Arial"/>
          <w:b/>
          <w:color w:val="0000FF"/>
          <w:sz w:val="24"/>
        </w:rPr>
        <w:tab/>
      </w:r>
      <w:r>
        <w:rPr>
          <w:rFonts w:ascii="Arial" w:hAnsi="Arial" w:cs="Arial"/>
          <w:b/>
          <w:sz w:val="24"/>
        </w:rPr>
        <w:t>R5s CRs from RAN5 electronic meeting ‘#2025-TTCN email’ (batch 1)</w:t>
      </w:r>
    </w:p>
    <w:p w14:paraId="2387A3E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A6BB18" w14:textId="77777777" w:rsidR="005D2E1E" w:rsidRDefault="005D2E1E" w:rsidP="005D2E1E">
      <w:pPr>
        <w:rPr>
          <w:rFonts w:ascii="Arial" w:hAnsi="Arial" w:cs="Arial"/>
          <w:b/>
        </w:rPr>
      </w:pPr>
      <w:r>
        <w:rPr>
          <w:rFonts w:ascii="Arial" w:hAnsi="Arial" w:cs="Arial"/>
          <w:b/>
        </w:rPr>
        <w:t xml:space="preserve">Discussion: </w:t>
      </w:r>
    </w:p>
    <w:p w14:paraId="08643EB8" w14:textId="77777777" w:rsidR="005D2E1E" w:rsidRDefault="005D2E1E" w:rsidP="005D2E1E">
      <w:r>
        <w:t>MCC: late Tdoc request</w:t>
      </w:r>
    </w:p>
    <w:p w14:paraId="08C6D8C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661FE" w14:textId="77777777" w:rsidR="005D2E1E" w:rsidRDefault="005D2E1E" w:rsidP="005D2E1E">
      <w:pPr>
        <w:rPr>
          <w:rFonts w:ascii="Arial" w:hAnsi="Arial" w:cs="Arial"/>
          <w:b/>
          <w:sz w:val="24"/>
        </w:rPr>
      </w:pPr>
      <w:r>
        <w:rPr>
          <w:rFonts w:ascii="Arial" w:hAnsi="Arial" w:cs="Arial"/>
          <w:b/>
          <w:color w:val="0000FF"/>
          <w:sz w:val="24"/>
        </w:rPr>
        <w:t>RP-250754</w:t>
      </w:r>
      <w:r>
        <w:rPr>
          <w:rFonts w:ascii="Arial" w:hAnsi="Arial" w:cs="Arial"/>
          <w:b/>
          <w:color w:val="0000FF"/>
          <w:sz w:val="24"/>
        </w:rPr>
        <w:tab/>
      </w:r>
      <w:r>
        <w:rPr>
          <w:rFonts w:ascii="Arial" w:hAnsi="Arial" w:cs="Arial"/>
          <w:b/>
          <w:sz w:val="24"/>
        </w:rPr>
        <w:t>R5s CRs from RAN5 electronic meeting ‘#2025-TTCN email’ (batch 2)</w:t>
      </w:r>
    </w:p>
    <w:p w14:paraId="0B9A2D1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14:paraId="34C14ADD" w14:textId="77777777" w:rsidR="005D2E1E" w:rsidRDefault="005D2E1E" w:rsidP="005D2E1E">
      <w:pPr>
        <w:rPr>
          <w:rFonts w:ascii="Arial" w:hAnsi="Arial" w:cs="Arial"/>
          <w:b/>
        </w:rPr>
      </w:pPr>
      <w:r>
        <w:rPr>
          <w:rFonts w:ascii="Arial" w:hAnsi="Arial" w:cs="Arial"/>
          <w:b/>
        </w:rPr>
        <w:t xml:space="preserve">Abstract: </w:t>
      </w:r>
    </w:p>
    <w:p w14:paraId="7661C2E5" w14:textId="77777777" w:rsidR="005D2E1E" w:rsidRDefault="005D2E1E" w:rsidP="005D2E1E">
      <w:r>
        <w:t>only TS 38.523-3 CRs</w:t>
      </w:r>
    </w:p>
    <w:p w14:paraId="1F7EB764" w14:textId="77777777" w:rsidR="005D2E1E" w:rsidRDefault="005D2E1E" w:rsidP="005D2E1E">
      <w:pPr>
        <w:rPr>
          <w:rFonts w:ascii="Arial" w:hAnsi="Arial" w:cs="Arial"/>
          <w:b/>
        </w:rPr>
      </w:pPr>
      <w:r>
        <w:rPr>
          <w:rFonts w:ascii="Arial" w:hAnsi="Arial" w:cs="Arial"/>
          <w:b/>
        </w:rPr>
        <w:t xml:space="preserve">Discussion: </w:t>
      </w:r>
    </w:p>
    <w:p w14:paraId="5B4E35E4" w14:textId="77777777" w:rsidR="005D2E1E" w:rsidRDefault="005D2E1E" w:rsidP="005D2E1E">
      <w:r>
        <w:t>MCC: late Tdoc request</w:t>
      </w:r>
    </w:p>
    <w:p w14:paraId="62765F5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5766E" w14:textId="77777777" w:rsidR="005D2E1E" w:rsidRDefault="005D2E1E" w:rsidP="005D2E1E">
      <w:pPr>
        <w:pStyle w:val="Heading2"/>
      </w:pPr>
      <w:bookmarkStart w:id="423" w:name="_Toc193744292"/>
      <w:bookmarkStart w:id="424" w:name="_Toc195035624"/>
      <w:r>
        <w:t>14</w:t>
      </w:r>
      <w:r>
        <w:tab/>
        <w:t>Maintenance for closed WIs/SIs of REL-18 and earlier</w:t>
      </w:r>
      <w:bookmarkEnd w:id="423"/>
      <w:bookmarkEnd w:id="424"/>
    </w:p>
    <w:p w14:paraId="5ADD00AB" w14:textId="77777777" w:rsidR="00850A53" w:rsidRPr="00C533D5"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t>REL-4, REL-5, REL-6 and REL-7 were closed after RAN #65, i.e. no CRs to specifications of these releases will be considered anymore.</w:t>
      </w:r>
    </w:p>
    <w:p w14:paraId="041AA57E" w14:textId="77777777" w:rsidR="005D2E1E" w:rsidRDefault="005D2E1E" w:rsidP="005D2E1E">
      <w:pPr>
        <w:rPr>
          <w:rFonts w:ascii="Arial" w:hAnsi="Arial" w:cs="Arial"/>
          <w:b/>
          <w:sz w:val="24"/>
        </w:rPr>
      </w:pPr>
      <w:r>
        <w:rPr>
          <w:rFonts w:ascii="Arial" w:hAnsi="Arial" w:cs="Arial"/>
          <w:b/>
          <w:color w:val="0000FF"/>
          <w:sz w:val="24"/>
        </w:rPr>
        <w:t>RP-250026</w:t>
      </w:r>
      <w:r>
        <w:rPr>
          <w:rFonts w:ascii="Arial" w:hAnsi="Arial" w:cs="Arial"/>
          <w:b/>
          <w:color w:val="0000FF"/>
          <w:sz w:val="24"/>
        </w:rPr>
        <w:tab/>
      </w:r>
      <w:r>
        <w:rPr>
          <w:rFonts w:ascii="Arial" w:hAnsi="Arial" w:cs="Arial"/>
          <w:b/>
          <w:sz w:val="24"/>
        </w:rPr>
        <w:t>Reply LS to R2-2409373 on L3 measurement based LTM support over F1 (R3-250879; to: RAN2; cc: RAN, RAN4; contact: Vodafone)</w:t>
      </w:r>
    </w:p>
    <w:p w14:paraId="0D4B8BDF"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R3-250879, to RAN2, cc RAN, RAN4</w:t>
      </w:r>
      <w:r>
        <w:rPr>
          <w:i/>
        </w:rPr>
        <w:br/>
      </w:r>
      <w:r>
        <w:rPr>
          <w:i/>
        </w:rPr>
        <w:tab/>
      </w:r>
      <w:r>
        <w:rPr>
          <w:i/>
        </w:rPr>
        <w:tab/>
      </w:r>
      <w:r>
        <w:rPr>
          <w:i/>
        </w:rPr>
        <w:tab/>
      </w:r>
      <w:r>
        <w:rPr>
          <w:i/>
        </w:rPr>
        <w:tab/>
      </w:r>
      <w:r>
        <w:rPr>
          <w:i/>
        </w:rPr>
        <w:tab/>
        <w:t>Source: RAN3</w:t>
      </w:r>
    </w:p>
    <w:p w14:paraId="2641AD39" w14:textId="77777777" w:rsidR="005D2E1E" w:rsidRDefault="005D2E1E" w:rsidP="005D2E1E">
      <w:pPr>
        <w:rPr>
          <w:rFonts w:ascii="Arial" w:hAnsi="Arial" w:cs="Arial"/>
          <w:b/>
        </w:rPr>
      </w:pPr>
      <w:r>
        <w:rPr>
          <w:rFonts w:ascii="Arial" w:hAnsi="Arial" w:cs="Arial"/>
          <w:b/>
        </w:rPr>
        <w:t xml:space="preserve">Abstract: </w:t>
      </w:r>
    </w:p>
    <w:p w14:paraId="409F3AED" w14:textId="77777777" w:rsidR="005D2E1E" w:rsidRDefault="005D2E1E" w:rsidP="005D2E1E">
      <w:r>
        <w:t>LS R2-2409373 was not sent to/cc RAN; no RAN action requested</w:t>
      </w:r>
    </w:p>
    <w:p w14:paraId="37A45A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RP-250790</w:t>
      </w:r>
      <w:r>
        <w:rPr>
          <w:color w:val="993300"/>
          <w:u w:val="single"/>
        </w:rPr>
        <w:t>.</w:t>
      </w:r>
    </w:p>
    <w:p w14:paraId="371FC1A0" w14:textId="77777777" w:rsidR="005D2E1E" w:rsidRDefault="005D2E1E" w:rsidP="005D2E1E">
      <w:pPr>
        <w:rPr>
          <w:rFonts w:ascii="Arial" w:hAnsi="Arial" w:cs="Arial"/>
          <w:b/>
          <w:sz w:val="24"/>
        </w:rPr>
      </w:pPr>
      <w:r>
        <w:rPr>
          <w:rFonts w:ascii="Arial" w:hAnsi="Arial" w:cs="Arial"/>
          <w:b/>
          <w:color w:val="0000FF"/>
          <w:sz w:val="24"/>
        </w:rPr>
        <w:t>RP-250789</w:t>
      </w:r>
      <w:r>
        <w:rPr>
          <w:rFonts w:ascii="Arial" w:hAnsi="Arial" w:cs="Arial"/>
          <w:b/>
          <w:color w:val="0000FF"/>
          <w:sz w:val="24"/>
        </w:rPr>
        <w:tab/>
      </w:r>
      <w:r>
        <w:rPr>
          <w:rFonts w:ascii="Arial" w:hAnsi="Arial" w:cs="Arial"/>
          <w:b/>
          <w:sz w:val="24"/>
        </w:rPr>
        <w:t>Draft Reply LS to R3-250879 = RP-250026 on L3 measurement based LTM support over F1 (to: RAN3; cc: RAN2, RAN4; contact: Vodafone)</w:t>
      </w:r>
    </w:p>
    <w:p w14:paraId="5853D83D"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RAN4</w:t>
      </w:r>
      <w:r>
        <w:rPr>
          <w:i/>
        </w:rPr>
        <w:br/>
      </w:r>
      <w:r>
        <w:rPr>
          <w:i/>
        </w:rPr>
        <w:tab/>
      </w:r>
      <w:r>
        <w:rPr>
          <w:i/>
        </w:rPr>
        <w:tab/>
      </w:r>
      <w:r>
        <w:rPr>
          <w:i/>
        </w:rPr>
        <w:tab/>
      </w:r>
      <w:r>
        <w:rPr>
          <w:i/>
        </w:rPr>
        <w:tab/>
      </w:r>
      <w:r>
        <w:rPr>
          <w:i/>
        </w:rPr>
        <w:tab/>
        <w:t>Source: Vodafone</w:t>
      </w:r>
    </w:p>
    <w:p w14:paraId="239B70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RP-250790</w:t>
      </w:r>
      <w:r>
        <w:rPr>
          <w:color w:val="993300"/>
          <w:u w:val="single"/>
        </w:rPr>
        <w:t>.</w:t>
      </w:r>
    </w:p>
    <w:p w14:paraId="1D2799E4" w14:textId="77777777" w:rsidR="005D2E1E" w:rsidRDefault="005D2E1E" w:rsidP="005D2E1E">
      <w:pPr>
        <w:rPr>
          <w:rFonts w:ascii="Arial" w:hAnsi="Arial" w:cs="Arial"/>
          <w:b/>
          <w:sz w:val="24"/>
        </w:rPr>
      </w:pPr>
      <w:r>
        <w:rPr>
          <w:rFonts w:ascii="Arial" w:hAnsi="Arial" w:cs="Arial"/>
          <w:b/>
          <w:color w:val="0000FF"/>
          <w:sz w:val="24"/>
        </w:rPr>
        <w:t>RP-250790</w:t>
      </w:r>
      <w:r>
        <w:rPr>
          <w:rFonts w:ascii="Arial" w:hAnsi="Arial" w:cs="Arial"/>
          <w:b/>
          <w:color w:val="0000FF"/>
          <w:sz w:val="24"/>
        </w:rPr>
        <w:tab/>
      </w:r>
      <w:r>
        <w:rPr>
          <w:rFonts w:ascii="Arial" w:hAnsi="Arial" w:cs="Arial"/>
          <w:b/>
          <w:sz w:val="24"/>
        </w:rPr>
        <w:t>Reply LS to R3-250879 = RP-250026 on L3 measurement based LTM support over F1 (to: RAN3; cc: RAN2, RAN4; contact: Vodafone)</w:t>
      </w:r>
    </w:p>
    <w:p w14:paraId="13478584"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RAN4</w:t>
      </w:r>
      <w:r>
        <w:rPr>
          <w:i/>
        </w:rPr>
        <w:br/>
      </w:r>
      <w:r>
        <w:rPr>
          <w:i/>
        </w:rPr>
        <w:tab/>
      </w:r>
      <w:r>
        <w:rPr>
          <w:i/>
        </w:rPr>
        <w:tab/>
      </w:r>
      <w:r>
        <w:rPr>
          <w:i/>
        </w:rPr>
        <w:tab/>
      </w:r>
      <w:r>
        <w:rPr>
          <w:i/>
        </w:rPr>
        <w:tab/>
      </w:r>
      <w:r>
        <w:rPr>
          <w:i/>
        </w:rPr>
        <w:tab/>
        <w:t>Source: RAN</w:t>
      </w:r>
    </w:p>
    <w:p w14:paraId="39D9C995" w14:textId="77777777" w:rsidR="005D2E1E" w:rsidRDefault="005D2E1E" w:rsidP="005D2E1E">
      <w:pPr>
        <w:rPr>
          <w:color w:val="808080"/>
        </w:rPr>
      </w:pPr>
      <w:r>
        <w:rPr>
          <w:color w:val="808080"/>
        </w:rPr>
        <w:t>(Replaces RP-250789)</w:t>
      </w:r>
    </w:p>
    <w:p w14:paraId="73172E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18D65" w14:textId="77777777" w:rsidR="005D2E1E" w:rsidRDefault="005D2E1E" w:rsidP="005D2E1E">
      <w:pPr>
        <w:rPr>
          <w:rFonts w:ascii="Arial" w:hAnsi="Arial" w:cs="Arial"/>
          <w:b/>
          <w:sz w:val="24"/>
        </w:rPr>
      </w:pPr>
      <w:r>
        <w:rPr>
          <w:rFonts w:ascii="Arial" w:hAnsi="Arial" w:cs="Arial"/>
          <w:b/>
          <w:color w:val="0000FF"/>
          <w:sz w:val="24"/>
        </w:rPr>
        <w:t>RP-250278</w:t>
      </w:r>
      <w:r>
        <w:rPr>
          <w:rFonts w:ascii="Arial" w:hAnsi="Arial" w:cs="Arial"/>
          <w:b/>
          <w:color w:val="0000FF"/>
          <w:sz w:val="24"/>
        </w:rPr>
        <w:tab/>
      </w:r>
      <w:r>
        <w:rPr>
          <w:rFonts w:ascii="Arial" w:hAnsi="Arial" w:cs="Arial"/>
          <w:b/>
          <w:sz w:val="24"/>
        </w:rPr>
        <w:t>Abandon or Maintain 5G CU–DU interface?</w:t>
      </w:r>
    </w:p>
    <w:p w14:paraId="487A42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Vodafone </w:t>
      </w:r>
    </w:p>
    <w:p w14:paraId="15475E5B" w14:textId="77777777" w:rsidR="005D2E1E" w:rsidRDefault="005D2E1E" w:rsidP="005D2E1E">
      <w:pPr>
        <w:rPr>
          <w:rFonts w:ascii="Arial" w:hAnsi="Arial" w:cs="Arial"/>
          <w:b/>
        </w:rPr>
      </w:pPr>
      <w:r>
        <w:rPr>
          <w:rFonts w:ascii="Arial" w:hAnsi="Arial" w:cs="Arial"/>
          <w:b/>
        </w:rPr>
        <w:t xml:space="preserve">Abstract: </w:t>
      </w:r>
    </w:p>
    <w:p w14:paraId="6DFB7A49" w14:textId="77777777" w:rsidR="005D2E1E" w:rsidRDefault="005D2E1E" w:rsidP="005D2E1E">
      <w:r>
        <w:t>Related to the LS from RAN WG3 in R3-250879 = RP-250026</w:t>
      </w:r>
    </w:p>
    <w:p w14:paraId="638F2952" w14:textId="77777777" w:rsidR="005D2E1E" w:rsidRDefault="005D2E1E" w:rsidP="005D2E1E">
      <w:pPr>
        <w:rPr>
          <w:rFonts w:ascii="Arial" w:hAnsi="Arial" w:cs="Arial"/>
          <w:b/>
        </w:rPr>
      </w:pPr>
      <w:r>
        <w:rPr>
          <w:rFonts w:ascii="Arial" w:hAnsi="Arial" w:cs="Arial"/>
          <w:b/>
        </w:rPr>
        <w:t xml:space="preserve">Discussion: </w:t>
      </w:r>
    </w:p>
    <w:p w14:paraId="063110B9" w14:textId="77777777" w:rsidR="005D2E1E" w:rsidRDefault="005D2E1E" w:rsidP="005D2E1E">
      <w:r>
        <w:t>Proposal: As there has not been any discussion on closing the 5G CU-DU interface in RAN plenary, it is proposed that RAN plenary requests RAN 3 to find a solution for multi-vendor operation</w:t>
      </w:r>
    </w:p>
    <w:p w14:paraId="235B4C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6DC7B" w14:textId="77777777" w:rsidR="005D2E1E" w:rsidRDefault="005D2E1E" w:rsidP="005D2E1E">
      <w:pPr>
        <w:rPr>
          <w:rFonts w:ascii="Arial" w:hAnsi="Arial" w:cs="Arial"/>
          <w:b/>
          <w:sz w:val="24"/>
        </w:rPr>
      </w:pPr>
      <w:r>
        <w:rPr>
          <w:rFonts w:ascii="Arial" w:hAnsi="Arial" w:cs="Arial"/>
          <w:b/>
          <w:color w:val="0000FF"/>
          <w:sz w:val="24"/>
        </w:rPr>
        <w:t>RP-250356</w:t>
      </w:r>
      <w:r>
        <w:rPr>
          <w:rFonts w:ascii="Arial" w:hAnsi="Arial" w:cs="Arial"/>
          <w:b/>
          <w:color w:val="0000FF"/>
          <w:sz w:val="24"/>
        </w:rPr>
        <w:tab/>
      </w:r>
      <w:r>
        <w:rPr>
          <w:rFonts w:ascii="Arial" w:hAnsi="Arial" w:cs="Arial"/>
          <w:b/>
          <w:sz w:val="24"/>
        </w:rPr>
        <w:t>Way Forward to support L3 measurement based LTM in Split-gNB Architecture</w:t>
      </w:r>
    </w:p>
    <w:p w14:paraId="50C504A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Qualcomm Inc, Fujitsu, Apple Inc, AT&amp;T, JIO Platforms, Mediatek, Rakuten</w:t>
      </w:r>
    </w:p>
    <w:p w14:paraId="314FFCFE" w14:textId="77777777" w:rsidR="005D2E1E" w:rsidRDefault="005D2E1E" w:rsidP="005D2E1E">
      <w:pPr>
        <w:rPr>
          <w:rFonts w:ascii="Arial" w:hAnsi="Arial" w:cs="Arial"/>
          <w:b/>
        </w:rPr>
      </w:pPr>
      <w:r>
        <w:rPr>
          <w:rFonts w:ascii="Arial" w:hAnsi="Arial" w:cs="Arial"/>
          <w:b/>
        </w:rPr>
        <w:t xml:space="preserve">Abstract: </w:t>
      </w:r>
    </w:p>
    <w:p w14:paraId="64A9736A" w14:textId="77777777" w:rsidR="005D2E1E" w:rsidRDefault="005D2E1E" w:rsidP="005D2E1E">
      <w:r>
        <w:lastRenderedPageBreak/>
        <w:t>related to LSin RP-250026</w:t>
      </w:r>
    </w:p>
    <w:p w14:paraId="53BD8CDD" w14:textId="77777777" w:rsidR="005D2E1E" w:rsidRDefault="005D2E1E" w:rsidP="005D2E1E">
      <w:pPr>
        <w:rPr>
          <w:rFonts w:ascii="Arial" w:hAnsi="Arial" w:cs="Arial"/>
          <w:b/>
        </w:rPr>
      </w:pPr>
      <w:r>
        <w:rPr>
          <w:rFonts w:ascii="Arial" w:hAnsi="Arial" w:cs="Arial"/>
          <w:b/>
        </w:rPr>
        <w:t xml:space="preserve">Discussion: </w:t>
      </w:r>
    </w:p>
    <w:p w14:paraId="29D1CE95" w14:textId="77777777" w:rsidR="005D2E1E" w:rsidRDefault="005D2E1E" w:rsidP="005D2E1E">
      <w:r>
        <w:t>moved from AI 7 to AI 14</w:t>
      </w:r>
    </w:p>
    <w:p w14:paraId="70EEEADD" w14:textId="77777777" w:rsidR="005D2E1E" w:rsidRDefault="005D2E1E" w:rsidP="005D2E1E">
      <w:r>
        <w:t>NTT DOCOMO: 4 solutions: CU or DU or hybrid or no solution; no solution is not acceptable for operators</w:t>
      </w:r>
    </w:p>
    <w:p w14:paraId="18B51E18" w14:textId="77777777" w:rsidR="005D2E1E" w:rsidRDefault="005D2E1E" w:rsidP="005D2E1E">
      <w:r>
        <w:t>RAN3 Chair: REL-18 ASN.1 was frozen in June 24, new feature has impact on multiple WGs and it was just brought up in Oct.24; RAN3 people also did not see the benefit of the feature; hybrid is actually meaning having 2 options so it is actually the worst solution; it could be left to implementation; suggests to add it in a REL-19 or REL-20 WI</w:t>
      </w:r>
    </w:p>
    <w:p w14:paraId="7750314B" w14:textId="77777777" w:rsidR="005D2E1E" w:rsidRDefault="005D2E1E" w:rsidP="005D2E1E">
      <w:r>
        <w:t>DT: hybrid solution is not a way forward we would like to have a single solution</w:t>
      </w:r>
    </w:p>
    <w:p w14:paraId="5A7FFB63" w14:textId="77777777" w:rsidR="005D2E1E" w:rsidRDefault="005D2E1E" w:rsidP="005D2E1E">
      <w:r>
        <w:t>ZTE: the topic was discussed already 3 times in RAN3, suggests to address it either in REL-19 or REL-20</w:t>
      </w:r>
    </w:p>
    <w:p w14:paraId="7ADBE997" w14:textId="77777777" w:rsidR="005D2E1E" w:rsidRDefault="005D2E1E" w:rsidP="005D2E1E">
      <w:r>
        <w:t>Samsung: suggests to have 1 solution and this week</w:t>
      </w:r>
    </w:p>
    <w:p w14:paraId="619D43E2" w14:textId="77777777" w:rsidR="005D2E1E" w:rsidRDefault="005D2E1E" w:rsidP="005D2E1E">
      <w:r>
        <w:t>Nokia: suggests to select one solution and update mobility enhancement WI for REL-19</w:t>
      </w:r>
    </w:p>
    <w:p w14:paraId="69422305" w14:textId="77777777" w:rsidR="005D2E1E" w:rsidRDefault="005D2E1E" w:rsidP="005D2E1E">
      <w:r>
        <w:t>RAN VC (AT&amp;T): so a TEI18 will not happen, we could update the mobility enhancement REL-19 WI to add an objective</w:t>
      </w:r>
    </w:p>
    <w:p w14:paraId="29466291" w14:textId="77777777" w:rsidR="005D2E1E" w:rsidRDefault="005D2E1E" w:rsidP="005D2E1E">
      <w:r>
        <w:t>RAN3 chair: volunteers to lead an offline discussion</w:t>
      </w:r>
    </w:p>
    <w:p w14:paraId="0C400FCC" w14:textId="77777777" w:rsidR="005D2E1E" w:rsidRDefault="005D2E1E" w:rsidP="005D2E1E">
      <w:r>
        <w:t>conclusion: LS RP-250790 was sent</w:t>
      </w:r>
    </w:p>
    <w:p w14:paraId="10AAC4A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6EF59" w14:textId="77777777" w:rsidR="005D2E1E" w:rsidRDefault="005D2E1E" w:rsidP="005D2E1E">
      <w:pPr>
        <w:rPr>
          <w:rFonts w:ascii="Arial" w:hAnsi="Arial" w:cs="Arial"/>
          <w:b/>
          <w:sz w:val="24"/>
        </w:rPr>
      </w:pPr>
      <w:r>
        <w:rPr>
          <w:rFonts w:ascii="Arial" w:hAnsi="Arial" w:cs="Arial"/>
          <w:b/>
          <w:color w:val="0000FF"/>
          <w:sz w:val="24"/>
        </w:rPr>
        <w:t>RP-250223</w:t>
      </w:r>
      <w:r>
        <w:rPr>
          <w:rFonts w:ascii="Arial" w:hAnsi="Arial" w:cs="Arial"/>
          <w:b/>
          <w:color w:val="0000FF"/>
          <w:sz w:val="24"/>
        </w:rPr>
        <w:tab/>
      </w:r>
      <w:r>
        <w:rPr>
          <w:rFonts w:ascii="Arial" w:hAnsi="Arial" w:cs="Arial"/>
          <w:b/>
          <w:sz w:val="24"/>
        </w:rPr>
        <w:t>Rel-17 editorial corrections to RAN1 NR specifications</w:t>
      </w:r>
    </w:p>
    <w:p w14:paraId="7658D10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5877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0E493" w14:textId="77777777" w:rsidR="005D2E1E" w:rsidRDefault="005D2E1E" w:rsidP="005D2E1E">
      <w:pPr>
        <w:rPr>
          <w:rFonts w:ascii="Arial" w:hAnsi="Arial" w:cs="Arial"/>
          <w:b/>
          <w:sz w:val="24"/>
        </w:rPr>
      </w:pPr>
      <w:r>
        <w:rPr>
          <w:rFonts w:ascii="Arial" w:hAnsi="Arial" w:cs="Arial"/>
          <w:b/>
          <w:color w:val="0000FF"/>
          <w:sz w:val="24"/>
        </w:rPr>
        <w:t>RP-250224</w:t>
      </w:r>
      <w:r>
        <w:rPr>
          <w:rFonts w:ascii="Arial" w:hAnsi="Arial" w:cs="Arial"/>
          <w:b/>
          <w:color w:val="0000FF"/>
          <w:sz w:val="24"/>
        </w:rPr>
        <w:tab/>
      </w:r>
      <w:r>
        <w:rPr>
          <w:rFonts w:ascii="Arial" w:hAnsi="Arial" w:cs="Arial"/>
          <w:b/>
          <w:sz w:val="24"/>
        </w:rPr>
        <w:t>Rel-18 editorial corrections to RAN1 NR specifications</w:t>
      </w:r>
    </w:p>
    <w:p w14:paraId="42AD8C1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E4C4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78A94" w14:textId="77777777" w:rsidR="005D2E1E" w:rsidRDefault="005D2E1E" w:rsidP="005D2E1E">
      <w:pPr>
        <w:rPr>
          <w:rFonts w:ascii="Arial" w:hAnsi="Arial" w:cs="Arial"/>
          <w:b/>
          <w:sz w:val="24"/>
        </w:rPr>
      </w:pPr>
      <w:r>
        <w:rPr>
          <w:rFonts w:ascii="Arial" w:hAnsi="Arial" w:cs="Arial"/>
          <w:b/>
          <w:color w:val="0000FF"/>
          <w:sz w:val="24"/>
        </w:rPr>
        <w:t>RP-250225</w:t>
      </w:r>
      <w:r>
        <w:rPr>
          <w:rFonts w:ascii="Arial" w:hAnsi="Arial" w:cs="Arial"/>
          <w:b/>
          <w:color w:val="0000FF"/>
          <w:sz w:val="24"/>
        </w:rPr>
        <w:tab/>
      </w:r>
      <w:r>
        <w:rPr>
          <w:rFonts w:ascii="Arial" w:hAnsi="Arial" w:cs="Arial"/>
          <w:b/>
          <w:sz w:val="24"/>
        </w:rPr>
        <w:t>Corrections to Rel-18 - Expanded and improved NR positioning on PSCCH DMRS sequence generation in a dedicated SL PRS resource pool</w:t>
      </w:r>
    </w:p>
    <w:p w14:paraId="109C36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E35A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CCBC4" w14:textId="77777777" w:rsidR="005D2E1E" w:rsidRDefault="005D2E1E" w:rsidP="005D2E1E">
      <w:pPr>
        <w:rPr>
          <w:rFonts w:ascii="Arial" w:hAnsi="Arial" w:cs="Arial"/>
          <w:b/>
          <w:sz w:val="24"/>
        </w:rPr>
      </w:pPr>
      <w:r>
        <w:rPr>
          <w:rFonts w:ascii="Arial" w:hAnsi="Arial" w:cs="Arial"/>
          <w:b/>
          <w:color w:val="0000FF"/>
          <w:sz w:val="24"/>
        </w:rPr>
        <w:t>RP-250226</w:t>
      </w:r>
      <w:r>
        <w:rPr>
          <w:rFonts w:ascii="Arial" w:hAnsi="Arial" w:cs="Arial"/>
          <w:b/>
          <w:color w:val="0000FF"/>
          <w:sz w:val="24"/>
        </w:rPr>
        <w:tab/>
      </w:r>
      <w:r>
        <w:rPr>
          <w:rFonts w:ascii="Arial" w:hAnsi="Arial" w:cs="Arial"/>
          <w:b/>
          <w:sz w:val="24"/>
        </w:rPr>
        <w:t>Corrections to Rel-18 - MIMO Evolution for Downlink and Uplink</w:t>
      </w:r>
    </w:p>
    <w:p w14:paraId="6FC2068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8056B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B417C" w14:textId="77777777" w:rsidR="005D2E1E" w:rsidRDefault="005D2E1E" w:rsidP="005D2E1E">
      <w:pPr>
        <w:rPr>
          <w:rFonts w:ascii="Arial" w:hAnsi="Arial" w:cs="Arial"/>
          <w:b/>
          <w:sz w:val="24"/>
        </w:rPr>
      </w:pPr>
      <w:r>
        <w:rPr>
          <w:rFonts w:ascii="Arial" w:hAnsi="Arial" w:cs="Arial"/>
          <w:b/>
          <w:color w:val="0000FF"/>
          <w:sz w:val="24"/>
        </w:rPr>
        <w:t>RP-250227</w:t>
      </w:r>
      <w:r>
        <w:rPr>
          <w:rFonts w:ascii="Arial" w:hAnsi="Arial" w:cs="Arial"/>
          <w:b/>
          <w:color w:val="0000FF"/>
          <w:sz w:val="24"/>
        </w:rPr>
        <w:tab/>
      </w:r>
      <w:r>
        <w:rPr>
          <w:rFonts w:ascii="Arial" w:hAnsi="Arial" w:cs="Arial"/>
          <w:b/>
          <w:sz w:val="24"/>
        </w:rPr>
        <w:t>Corrections to Rel-18 - Further NR mobility enhancements</w:t>
      </w:r>
    </w:p>
    <w:p w14:paraId="005C02D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4E510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EA87C" w14:textId="77777777" w:rsidR="005D2E1E" w:rsidRDefault="005D2E1E" w:rsidP="005D2E1E">
      <w:pPr>
        <w:rPr>
          <w:rFonts w:ascii="Arial" w:hAnsi="Arial" w:cs="Arial"/>
          <w:b/>
          <w:sz w:val="24"/>
        </w:rPr>
      </w:pPr>
      <w:r>
        <w:rPr>
          <w:rFonts w:ascii="Arial" w:hAnsi="Arial" w:cs="Arial"/>
          <w:b/>
          <w:color w:val="0000FF"/>
          <w:sz w:val="24"/>
        </w:rPr>
        <w:lastRenderedPageBreak/>
        <w:t>RP-250228</w:t>
      </w:r>
      <w:r>
        <w:rPr>
          <w:rFonts w:ascii="Arial" w:hAnsi="Arial" w:cs="Arial"/>
          <w:b/>
          <w:color w:val="0000FF"/>
          <w:sz w:val="24"/>
        </w:rPr>
        <w:tab/>
      </w:r>
      <w:r>
        <w:rPr>
          <w:rFonts w:ascii="Arial" w:hAnsi="Arial" w:cs="Arial"/>
          <w:b/>
          <w:sz w:val="24"/>
        </w:rPr>
        <w:t>Correction to Rel-18 - NR NTN (Non-Terrestrial Networks) enhancements on RACH-less handover</w:t>
      </w:r>
    </w:p>
    <w:p w14:paraId="4182731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851AB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F63AE" w14:textId="77777777" w:rsidR="005D2E1E" w:rsidRDefault="005D2E1E" w:rsidP="005D2E1E">
      <w:pPr>
        <w:rPr>
          <w:rFonts w:ascii="Arial" w:hAnsi="Arial" w:cs="Arial"/>
          <w:b/>
          <w:sz w:val="24"/>
        </w:rPr>
      </w:pPr>
      <w:r>
        <w:rPr>
          <w:rFonts w:ascii="Arial" w:hAnsi="Arial" w:cs="Arial"/>
          <w:b/>
          <w:color w:val="0000FF"/>
          <w:sz w:val="24"/>
        </w:rPr>
        <w:t>RP-250229</w:t>
      </w:r>
      <w:r>
        <w:rPr>
          <w:rFonts w:ascii="Arial" w:hAnsi="Arial" w:cs="Arial"/>
          <w:b/>
          <w:color w:val="0000FF"/>
          <w:sz w:val="24"/>
        </w:rPr>
        <w:tab/>
      </w:r>
      <w:r>
        <w:rPr>
          <w:rFonts w:ascii="Arial" w:hAnsi="Arial" w:cs="Arial"/>
          <w:b/>
          <w:sz w:val="24"/>
        </w:rPr>
        <w:t>Corrections to Rel-18 - NR sidelink evolution on power control of PSFCH in TS 38.213</w:t>
      </w:r>
    </w:p>
    <w:p w14:paraId="037FEBB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81CB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D64ED" w14:textId="77777777" w:rsidR="005D2E1E" w:rsidRDefault="005D2E1E" w:rsidP="005D2E1E">
      <w:pPr>
        <w:rPr>
          <w:rFonts w:ascii="Arial" w:hAnsi="Arial" w:cs="Arial"/>
          <w:b/>
          <w:sz w:val="24"/>
        </w:rPr>
      </w:pPr>
      <w:r>
        <w:rPr>
          <w:rFonts w:ascii="Arial" w:hAnsi="Arial" w:cs="Arial"/>
          <w:b/>
          <w:color w:val="0000FF"/>
          <w:sz w:val="24"/>
        </w:rPr>
        <w:t>RP-250230</w:t>
      </w:r>
      <w:r>
        <w:rPr>
          <w:rFonts w:ascii="Arial" w:hAnsi="Arial" w:cs="Arial"/>
          <w:b/>
          <w:color w:val="0000FF"/>
          <w:sz w:val="24"/>
        </w:rPr>
        <w:tab/>
      </w:r>
      <w:r>
        <w:rPr>
          <w:rFonts w:ascii="Arial" w:hAnsi="Arial" w:cs="Arial"/>
          <w:b/>
          <w:sz w:val="24"/>
        </w:rPr>
        <w:t>Correction on the zero padding for CSI part 1 on NES</w:t>
      </w:r>
    </w:p>
    <w:p w14:paraId="34F5CC8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B48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04980" w14:textId="77777777" w:rsidR="005D2E1E" w:rsidRDefault="005D2E1E" w:rsidP="005D2E1E">
      <w:pPr>
        <w:rPr>
          <w:rFonts w:ascii="Arial" w:hAnsi="Arial" w:cs="Arial"/>
          <w:b/>
          <w:sz w:val="24"/>
        </w:rPr>
      </w:pPr>
      <w:r>
        <w:rPr>
          <w:rFonts w:ascii="Arial" w:hAnsi="Arial" w:cs="Arial"/>
          <w:b/>
          <w:color w:val="0000FF"/>
          <w:sz w:val="24"/>
        </w:rPr>
        <w:t>RP-250231</w:t>
      </w:r>
      <w:r>
        <w:rPr>
          <w:rFonts w:ascii="Arial" w:hAnsi="Arial" w:cs="Arial"/>
          <w:b/>
          <w:color w:val="0000FF"/>
          <w:sz w:val="24"/>
        </w:rPr>
        <w:tab/>
      </w:r>
      <w:r>
        <w:rPr>
          <w:rFonts w:ascii="Arial" w:hAnsi="Arial" w:cs="Arial"/>
          <w:b/>
          <w:sz w:val="24"/>
        </w:rPr>
        <w:t>Correction on LBRM TBS determination for UE indicating 1024QAM rank restricted capability</w:t>
      </w:r>
    </w:p>
    <w:p w14:paraId="4DA06D4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E8CCB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CB7FB" w14:textId="77777777" w:rsidR="005D2E1E" w:rsidRDefault="005D2E1E" w:rsidP="005D2E1E">
      <w:pPr>
        <w:rPr>
          <w:rFonts w:ascii="Arial" w:hAnsi="Arial" w:cs="Arial"/>
          <w:b/>
          <w:sz w:val="24"/>
        </w:rPr>
      </w:pPr>
      <w:r>
        <w:rPr>
          <w:rFonts w:ascii="Arial" w:hAnsi="Arial" w:cs="Arial"/>
          <w:b/>
          <w:color w:val="0000FF"/>
          <w:sz w:val="24"/>
        </w:rPr>
        <w:t>RP-250232</w:t>
      </w:r>
      <w:r>
        <w:rPr>
          <w:rFonts w:ascii="Arial" w:hAnsi="Arial" w:cs="Arial"/>
          <w:b/>
          <w:color w:val="0000FF"/>
          <w:sz w:val="24"/>
        </w:rPr>
        <w:tab/>
      </w:r>
      <w:r>
        <w:rPr>
          <w:rFonts w:ascii="Arial" w:hAnsi="Arial" w:cs="Arial"/>
          <w:b/>
          <w:sz w:val="24"/>
        </w:rPr>
        <w:t>CR on Slot aggregation configuration with multi-PUSCH</w:t>
      </w:r>
    </w:p>
    <w:p w14:paraId="57DADF8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BDA1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4D697" w14:textId="77777777" w:rsidR="005D2E1E" w:rsidRDefault="005D2E1E" w:rsidP="005D2E1E">
      <w:pPr>
        <w:rPr>
          <w:rFonts w:ascii="Arial" w:hAnsi="Arial" w:cs="Arial"/>
          <w:b/>
          <w:sz w:val="24"/>
        </w:rPr>
      </w:pPr>
      <w:r>
        <w:rPr>
          <w:rFonts w:ascii="Arial" w:hAnsi="Arial" w:cs="Arial"/>
          <w:b/>
          <w:color w:val="0000FF"/>
          <w:sz w:val="24"/>
        </w:rPr>
        <w:t>RP-250233</w:t>
      </w:r>
      <w:r>
        <w:rPr>
          <w:rFonts w:ascii="Arial" w:hAnsi="Arial" w:cs="Arial"/>
          <w:b/>
          <w:color w:val="0000FF"/>
          <w:sz w:val="24"/>
        </w:rPr>
        <w:tab/>
      </w:r>
      <w:r>
        <w:rPr>
          <w:rFonts w:ascii="Arial" w:hAnsi="Arial" w:cs="Arial"/>
          <w:b/>
          <w:sz w:val="24"/>
        </w:rPr>
        <w:t>Correction on transition time of UL BWP change triggered by DCI format 0_1 scheduling multiple PUSCHs</w:t>
      </w:r>
    </w:p>
    <w:p w14:paraId="2ED943A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049A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656F8" w14:textId="77777777" w:rsidR="005D2E1E" w:rsidRDefault="005D2E1E" w:rsidP="005D2E1E">
      <w:pPr>
        <w:rPr>
          <w:rFonts w:ascii="Arial" w:hAnsi="Arial" w:cs="Arial"/>
          <w:b/>
          <w:sz w:val="24"/>
        </w:rPr>
      </w:pPr>
      <w:r>
        <w:rPr>
          <w:rFonts w:ascii="Arial" w:hAnsi="Arial" w:cs="Arial"/>
          <w:b/>
          <w:color w:val="0000FF"/>
          <w:sz w:val="24"/>
        </w:rPr>
        <w:t>RP-250234</w:t>
      </w:r>
      <w:r>
        <w:rPr>
          <w:rFonts w:ascii="Arial" w:hAnsi="Arial" w:cs="Arial"/>
          <w:b/>
          <w:color w:val="0000FF"/>
          <w:sz w:val="24"/>
        </w:rPr>
        <w:tab/>
      </w:r>
      <w:r>
        <w:rPr>
          <w:rFonts w:ascii="Arial" w:hAnsi="Arial" w:cs="Arial"/>
          <w:b/>
          <w:sz w:val="24"/>
        </w:rPr>
        <w:t>Corrections on determination of DCI format 0_3 in case of dormancy</w:t>
      </w:r>
    </w:p>
    <w:p w14:paraId="2763211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FA382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8986B" w14:textId="77777777" w:rsidR="005D2E1E" w:rsidRDefault="005D2E1E" w:rsidP="005D2E1E">
      <w:pPr>
        <w:rPr>
          <w:rFonts w:ascii="Arial" w:hAnsi="Arial" w:cs="Arial"/>
          <w:b/>
          <w:sz w:val="24"/>
        </w:rPr>
      </w:pPr>
      <w:r>
        <w:rPr>
          <w:rFonts w:ascii="Arial" w:hAnsi="Arial" w:cs="Arial"/>
          <w:b/>
          <w:color w:val="0000FF"/>
          <w:sz w:val="24"/>
        </w:rPr>
        <w:t>RP-250656</w:t>
      </w:r>
      <w:r>
        <w:rPr>
          <w:rFonts w:ascii="Arial" w:hAnsi="Arial" w:cs="Arial"/>
          <w:b/>
          <w:color w:val="0000FF"/>
          <w:sz w:val="24"/>
        </w:rPr>
        <w:tab/>
      </w:r>
      <w:r>
        <w:rPr>
          <w:rFonts w:ascii="Arial" w:hAnsi="Arial" w:cs="Arial"/>
          <w:b/>
          <w:sz w:val="24"/>
        </w:rPr>
        <w:t>Maintenance for closed WIs/SIs of REL-18 and earlier, set 1</w:t>
      </w:r>
    </w:p>
    <w:p w14:paraId="0E0C047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13D0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70A3E" w14:textId="77777777" w:rsidR="005D2E1E" w:rsidRDefault="005D2E1E" w:rsidP="005D2E1E">
      <w:pPr>
        <w:rPr>
          <w:rFonts w:ascii="Arial" w:hAnsi="Arial" w:cs="Arial"/>
          <w:b/>
          <w:sz w:val="24"/>
        </w:rPr>
      </w:pPr>
      <w:r>
        <w:rPr>
          <w:rFonts w:ascii="Arial" w:hAnsi="Arial" w:cs="Arial"/>
          <w:b/>
          <w:color w:val="0000FF"/>
          <w:sz w:val="24"/>
        </w:rPr>
        <w:t>RP-250657</w:t>
      </w:r>
      <w:r>
        <w:rPr>
          <w:rFonts w:ascii="Arial" w:hAnsi="Arial" w:cs="Arial"/>
          <w:b/>
          <w:color w:val="0000FF"/>
          <w:sz w:val="24"/>
        </w:rPr>
        <w:tab/>
      </w:r>
      <w:r>
        <w:rPr>
          <w:rFonts w:ascii="Arial" w:hAnsi="Arial" w:cs="Arial"/>
          <w:b/>
          <w:sz w:val="24"/>
        </w:rPr>
        <w:t>Maintenance for closed WIs/SIs of REL-18 and earlier, set 2</w:t>
      </w:r>
    </w:p>
    <w:p w14:paraId="49C0E4E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1B7AB2"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EB849" w14:textId="77777777" w:rsidR="005D2E1E" w:rsidRDefault="005D2E1E" w:rsidP="005D2E1E">
      <w:pPr>
        <w:rPr>
          <w:rFonts w:ascii="Arial" w:hAnsi="Arial" w:cs="Arial"/>
          <w:b/>
          <w:sz w:val="24"/>
        </w:rPr>
      </w:pPr>
      <w:r>
        <w:rPr>
          <w:rFonts w:ascii="Arial" w:hAnsi="Arial" w:cs="Arial"/>
          <w:b/>
          <w:color w:val="0000FF"/>
          <w:sz w:val="24"/>
        </w:rPr>
        <w:t>RP-250658</w:t>
      </w:r>
      <w:r>
        <w:rPr>
          <w:rFonts w:ascii="Arial" w:hAnsi="Arial" w:cs="Arial"/>
          <w:b/>
          <w:color w:val="0000FF"/>
          <w:sz w:val="24"/>
        </w:rPr>
        <w:tab/>
      </w:r>
      <w:r>
        <w:rPr>
          <w:rFonts w:ascii="Arial" w:hAnsi="Arial" w:cs="Arial"/>
          <w:b/>
          <w:sz w:val="24"/>
        </w:rPr>
        <w:t>Maintenance for closed WIs/SIs of REL-18 and earlier, set 3</w:t>
      </w:r>
    </w:p>
    <w:p w14:paraId="7E30962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FCEA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08702" w14:textId="77777777" w:rsidR="005D2E1E" w:rsidRDefault="005D2E1E" w:rsidP="005D2E1E">
      <w:pPr>
        <w:rPr>
          <w:rFonts w:ascii="Arial" w:hAnsi="Arial" w:cs="Arial"/>
          <w:b/>
          <w:sz w:val="24"/>
        </w:rPr>
      </w:pPr>
      <w:r>
        <w:rPr>
          <w:rFonts w:ascii="Arial" w:hAnsi="Arial" w:cs="Arial"/>
          <w:b/>
          <w:color w:val="0000FF"/>
          <w:sz w:val="24"/>
        </w:rPr>
        <w:t>RP-250659</w:t>
      </w:r>
      <w:r>
        <w:rPr>
          <w:rFonts w:ascii="Arial" w:hAnsi="Arial" w:cs="Arial"/>
          <w:b/>
          <w:color w:val="0000FF"/>
          <w:sz w:val="24"/>
        </w:rPr>
        <w:tab/>
      </w:r>
      <w:r>
        <w:rPr>
          <w:rFonts w:ascii="Arial" w:hAnsi="Arial" w:cs="Arial"/>
          <w:b/>
          <w:sz w:val="24"/>
        </w:rPr>
        <w:t>Maintenance for closed WIs/SIs of REL-18 and earlier, set 4</w:t>
      </w:r>
    </w:p>
    <w:p w14:paraId="543816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B9288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58AA2" w14:textId="77777777" w:rsidR="005D2E1E" w:rsidRDefault="005D2E1E" w:rsidP="005D2E1E">
      <w:pPr>
        <w:rPr>
          <w:rFonts w:ascii="Arial" w:hAnsi="Arial" w:cs="Arial"/>
          <w:b/>
          <w:sz w:val="24"/>
        </w:rPr>
      </w:pPr>
      <w:r>
        <w:rPr>
          <w:rFonts w:ascii="Arial" w:hAnsi="Arial" w:cs="Arial"/>
          <w:b/>
          <w:color w:val="0000FF"/>
          <w:sz w:val="24"/>
        </w:rPr>
        <w:t>RP-250660</w:t>
      </w:r>
      <w:r>
        <w:rPr>
          <w:rFonts w:ascii="Arial" w:hAnsi="Arial" w:cs="Arial"/>
          <w:b/>
          <w:color w:val="0000FF"/>
          <w:sz w:val="24"/>
        </w:rPr>
        <w:tab/>
      </w:r>
      <w:r>
        <w:rPr>
          <w:rFonts w:ascii="Arial" w:hAnsi="Arial" w:cs="Arial"/>
          <w:b/>
          <w:sz w:val="24"/>
        </w:rPr>
        <w:t>Maintenance for closed WIs/SIs of REL-18 and earlier, set 5</w:t>
      </w:r>
    </w:p>
    <w:p w14:paraId="54B4216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730B6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8EF64" w14:textId="77777777" w:rsidR="005D2E1E" w:rsidRDefault="005D2E1E" w:rsidP="005D2E1E">
      <w:pPr>
        <w:rPr>
          <w:rFonts w:ascii="Arial" w:hAnsi="Arial" w:cs="Arial"/>
          <w:b/>
          <w:sz w:val="24"/>
        </w:rPr>
      </w:pPr>
      <w:r>
        <w:rPr>
          <w:rFonts w:ascii="Arial" w:hAnsi="Arial" w:cs="Arial"/>
          <w:b/>
          <w:color w:val="0000FF"/>
          <w:sz w:val="24"/>
        </w:rPr>
        <w:t>RP-250661</w:t>
      </w:r>
      <w:r>
        <w:rPr>
          <w:rFonts w:ascii="Arial" w:hAnsi="Arial" w:cs="Arial"/>
          <w:b/>
          <w:color w:val="0000FF"/>
          <w:sz w:val="24"/>
        </w:rPr>
        <w:tab/>
      </w:r>
      <w:r>
        <w:rPr>
          <w:rFonts w:ascii="Arial" w:hAnsi="Arial" w:cs="Arial"/>
          <w:b/>
          <w:sz w:val="24"/>
        </w:rPr>
        <w:t>Maintenance for closed WIs/SIs of REL-18 and earlier, set 6</w:t>
      </w:r>
    </w:p>
    <w:p w14:paraId="5D54B70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FE70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9A468" w14:textId="77777777" w:rsidR="005D2E1E" w:rsidRDefault="005D2E1E" w:rsidP="005D2E1E">
      <w:pPr>
        <w:rPr>
          <w:rFonts w:ascii="Arial" w:hAnsi="Arial" w:cs="Arial"/>
          <w:b/>
          <w:sz w:val="24"/>
        </w:rPr>
      </w:pPr>
      <w:r>
        <w:rPr>
          <w:rFonts w:ascii="Arial" w:hAnsi="Arial" w:cs="Arial"/>
          <w:b/>
          <w:color w:val="0000FF"/>
          <w:sz w:val="24"/>
        </w:rPr>
        <w:t>RP-250662</w:t>
      </w:r>
      <w:r>
        <w:rPr>
          <w:rFonts w:ascii="Arial" w:hAnsi="Arial" w:cs="Arial"/>
          <w:b/>
          <w:color w:val="0000FF"/>
          <w:sz w:val="24"/>
        </w:rPr>
        <w:tab/>
      </w:r>
      <w:r>
        <w:rPr>
          <w:rFonts w:ascii="Arial" w:hAnsi="Arial" w:cs="Arial"/>
          <w:b/>
          <w:sz w:val="24"/>
        </w:rPr>
        <w:t>Maintenance for closed WIs/SIs of REL-18 and earlier, set 7</w:t>
      </w:r>
    </w:p>
    <w:p w14:paraId="219516F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9E5B11" w14:textId="77777777" w:rsidR="005D2E1E" w:rsidRDefault="005D2E1E" w:rsidP="005D2E1E">
      <w:pPr>
        <w:rPr>
          <w:rFonts w:ascii="Arial" w:hAnsi="Arial" w:cs="Arial"/>
          <w:b/>
        </w:rPr>
      </w:pPr>
      <w:r>
        <w:rPr>
          <w:rFonts w:ascii="Arial" w:hAnsi="Arial" w:cs="Arial"/>
          <w:b/>
        </w:rPr>
        <w:t xml:space="preserve">Discussion: </w:t>
      </w:r>
    </w:p>
    <w:p w14:paraId="29187F82" w14:textId="77777777" w:rsidR="005D2E1E" w:rsidRDefault="005D2E1E" w:rsidP="005D2E1E">
      <w:r>
        <w:t>Note: It was only spotted after RAN #107 that we had a duplication of 38.331 CR numbers:</w:t>
      </w:r>
    </w:p>
    <w:p w14:paraId="2BE05A19" w14:textId="77777777" w:rsidR="005D2E1E" w:rsidRDefault="005D2E1E" w:rsidP="005D2E1E">
      <w:r>
        <w:t>R2-2501364 in RP-250659: 38.331 CR5275    =&gt; here we kept the CR number</w:t>
      </w:r>
    </w:p>
    <w:p w14:paraId="58ED2994" w14:textId="77777777" w:rsidR="005D2E1E" w:rsidRDefault="005D2E1E" w:rsidP="005D2E1E">
      <w:r>
        <w:t>R2-2501602 in RP-250662: 38.331, CR5275r2  =&gt; database is corrected to new CR number: CR5282r2</w:t>
      </w:r>
    </w:p>
    <w:p w14:paraId="1D60EAF5" w14:textId="77777777" w:rsidR="005D2E1E" w:rsidRDefault="005D2E1E" w:rsidP="005D2E1E">
      <w:r>
        <w:t>This also required to update previous revisions in the CR database as follows:</w:t>
      </w:r>
    </w:p>
    <w:p w14:paraId="2A228AD4" w14:textId="77777777" w:rsidR="005D2E1E" w:rsidRDefault="005D2E1E" w:rsidP="005D2E1E">
      <w:r>
        <w:t>R2-2501569: 38.331, CR5275r1  =&gt;  CR5282r1</w:t>
      </w:r>
    </w:p>
    <w:p w14:paraId="0A34A7FB" w14:textId="77777777" w:rsidR="005D2E1E" w:rsidRDefault="005D2E1E" w:rsidP="005D2E1E">
      <w:r>
        <w:t>R2-2501548: 38.331, CR5275      =&gt;  CR5282</w:t>
      </w:r>
    </w:p>
    <w:p w14:paraId="211D0E2B" w14:textId="77777777" w:rsidR="005D2E1E" w:rsidRDefault="005D2E1E" w:rsidP="005D2E1E">
      <w:r>
        <w:t>Note: Although the CR database is corrected, it is too late to change the CR numbers on</w:t>
      </w:r>
    </w:p>
    <w:p w14:paraId="72B5541F" w14:textId="77777777" w:rsidR="005D2E1E" w:rsidRDefault="005D2E1E" w:rsidP="005D2E1E">
      <w:r>
        <w:t>the CR covers of R2-2501548, R2-2501569, R2-2501602 and RP-250662</w:t>
      </w:r>
    </w:p>
    <w:p w14:paraId="3169148F" w14:textId="77777777" w:rsidR="005D2E1E" w:rsidRDefault="005D2E1E" w:rsidP="005D2E1E">
      <w:r>
        <w:t>as well as in the RAN2 CR list RP-250006.</w:t>
      </w:r>
    </w:p>
    <w:p w14:paraId="27468FF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E8ED0" w14:textId="77777777" w:rsidR="005D2E1E" w:rsidRDefault="005D2E1E" w:rsidP="005D2E1E">
      <w:pPr>
        <w:rPr>
          <w:rFonts w:ascii="Arial" w:hAnsi="Arial" w:cs="Arial"/>
          <w:b/>
          <w:sz w:val="24"/>
        </w:rPr>
      </w:pPr>
      <w:r>
        <w:rPr>
          <w:rFonts w:ascii="Arial" w:hAnsi="Arial" w:cs="Arial"/>
          <w:b/>
          <w:color w:val="0000FF"/>
          <w:sz w:val="24"/>
        </w:rPr>
        <w:t>RP-250663</w:t>
      </w:r>
      <w:r>
        <w:rPr>
          <w:rFonts w:ascii="Arial" w:hAnsi="Arial" w:cs="Arial"/>
          <w:b/>
          <w:color w:val="0000FF"/>
          <w:sz w:val="24"/>
        </w:rPr>
        <w:tab/>
      </w:r>
      <w:r>
        <w:rPr>
          <w:rFonts w:ascii="Arial" w:hAnsi="Arial" w:cs="Arial"/>
          <w:b/>
          <w:sz w:val="24"/>
        </w:rPr>
        <w:t>Maintenance for closed WIs/SIs of REL-18 and earlier, set 8</w:t>
      </w:r>
    </w:p>
    <w:p w14:paraId="1E899A5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F351E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9D146" w14:textId="77777777" w:rsidR="005D2E1E" w:rsidRDefault="005D2E1E" w:rsidP="005D2E1E">
      <w:pPr>
        <w:rPr>
          <w:rFonts w:ascii="Arial" w:hAnsi="Arial" w:cs="Arial"/>
          <w:b/>
          <w:sz w:val="24"/>
        </w:rPr>
      </w:pPr>
      <w:r>
        <w:rPr>
          <w:rFonts w:ascii="Arial" w:hAnsi="Arial" w:cs="Arial"/>
          <w:b/>
          <w:color w:val="0000FF"/>
          <w:sz w:val="24"/>
        </w:rPr>
        <w:t>RP-250135</w:t>
      </w:r>
      <w:r>
        <w:rPr>
          <w:rFonts w:ascii="Arial" w:hAnsi="Arial" w:cs="Arial"/>
          <w:b/>
          <w:color w:val="0000FF"/>
          <w:sz w:val="24"/>
        </w:rPr>
        <w:tab/>
      </w:r>
      <w:r>
        <w:rPr>
          <w:rFonts w:ascii="Arial" w:hAnsi="Arial" w:cs="Arial"/>
          <w:b/>
          <w:sz w:val="24"/>
        </w:rPr>
        <w:t>Correction for Data Collection Reporting procedure's interaction, Clarification on predicted UE trajectory over HO Request</w:t>
      </w:r>
    </w:p>
    <w:p w14:paraId="2BFE59C6"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7C6D7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ACEAD" w14:textId="77777777" w:rsidR="005D2E1E" w:rsidRDefault="005D2E1E" w:rsidP="005D2E1E">
      <w:pPr>
        <w:rPr>
          <w:rFonts w:ascii="Arial" w:hAnsi="Arial" w:cs="Arial"/>
          <w:b/>
          <w:sz w:val="24"/>
        </w:rPr>
      </w:pPr>
      <w:r>
        <w:rPr>
          <w:rFonts w:ascii="Arial" w:hAnsi="Arial" w:cs="Arial"/>
          <w:b/>
          <w:color w:val="0000FF"/>
          <w:sz w:val="24"/>
        </w:rPr>
        <w:t>RP-250136</w:t>
      </w:r>
      <w:r>
        <w:rPr>
          <w:rFonts w:ascii="Arial" w:hAnsi="Arial" w:cs="Arial"/>
          <w:b/>
          <w:color w:val="0000FF"/>
          <w:sz w:val="24"/>
        </w:rPr>
        <w:tab/>
      </w:r>
      <w:r>
        <w:rPr>
          <w:rFonts w:ascii="Arial" w:hAnsi="Arial" w:cs="Arial"/>
          <w:b/>
          <w:sz w:val="24"/>
        </w:rPr>
        <w:t>Correction on DL LBT failure information, reference in SCG failure information reporting, propagation of MDT Configuration</w:t>
      </w:r>
    </w:p>
    <w:p w14:paraId="0AE7632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D340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EEE06" w14:textId="77777777" w:rsidR="005D2E1E" w:rsidRDefault="005D2E1E" w:rsidP="005D2E1E">
      <w:pPr>
        <w:rPr>
          <w:rFonts w:ascii="Arial" w:hAnsi="Arial" w:cs="Arial"/>
          <w:b/>
          <w:sz w:val="24"/>
        </w:rPr>
      </w:pPr>
      <w:r>
        <w:rPr>
          <w:rFonts w:ascii="Arial" w:hAnsi="Arial" w:cs="Arial"/>
          <w:b/>
          <w:color w:val="0000FF"/>
          <w:sz w:val="24"/>
        </w:rPr>
        <w:t>RP-250137</w:t>
      </w:r>
      <w:r>
        <w:rPr>
          <w:rFonts w:ascii="Arial" w:hAnsi="Arial" w:cs="Arial"/>
          <w:b/>
          <w:color w:val="0000FF"/>
          <w:sz w:val="24"/>
        </w:rPr>
        <w:tab/>
      </w:r>
      <w:r>
        <w:rPr>
          <w:rFonts w:ascii="Arial" w:hAnsi="Arial" w:cs="Arial"/>
          <w:b/>
          <w:sz w:val="24"/>
        </w:rPr>
        <w:t>Correction on UE XnAP ID in IAB procedures</w:t>
      </w:r>
    </w:p>
    <w:p w14:paraId="02AE4B9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3970A3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0C851" w14:textId="77777777" w:rsidR="005D2E1E" w:rsidRDefault="005D2E1E" w:rsidP="005D2E1E">
      <w:pPr>
        <w:rPr>
          <w:rFonts w:ascii="Arial" w:hAnsi="Arial" w:cs="Arial"/>
          <w:b/>
          <w:sz w:val="24"/>
        </w:rPr>
      </w:pPr>
      <w:r>
        <w:rPr>
          <w:rFonts w:ascii="Arial" w:hAnsi="Arial" w:cs="Arial"/>
          <w:b/>
          <w:color w:val="0000FF"/>
          <w:sz w:val="24"/>
        </w:rPr>
        <w:t>RP-250138</w:t>
      </w:r>
      <w:r>
        <w:rPr>
          <w:rFonts w:ascii="Arial" w:hAnsi="Arial" w:cs="Arial"/>
          <w:b/>
          <w:color w:val="0000FF"/>
          <w:sz w:val="24"/>
        </w:rPr>
        <w:tab/>
      </w:r>
      <w:r>
        <w:rPr>
          <w:rFonts w:ascii="Arial" w:hAnsi="Arial" w:cs="Arial"/>
          <w:b/>
          <w:sz w:val="24"/>
        </w:rPr>
        <w:t>Correction on QoS Flow List and QoS Flow Identifier, the support of MBS in QoS Flow Level QoS Parameters and QoS Flow Identifier</w:t>
      </w:r>
    </w:p>
    <w:p w14:paraId="75C1831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BCF2E5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1E545" w14:textId="77777777" w:rsidR="005D2E1E" w:rsidRDefault="005D2E1E" w:rsidP="005D2E1E">
      <w:pPr>
        <w:rPr>
          <w:rFonts w:ascii="Arial" w:hAnsi="Arial" w:cs="Arial"/>
          <w:b/>
          <w:sz w:val="24"/>
        </w:rPr>
      </w:pPr>
      <w:r>
        <w:rPr>
          <w:rFonts w:ascii="Arial" w:hAnsi="Arial" w:cs="Arial"/>
          <w:b/>
          <w:color w:val="0000FF"/>
          <w:sz w:val="24"/>
        </w:rPr>
        <w:t>RP-250139</w:t>
      </w:r>
      <w:r>
        <w:rPr>
          <w:rFonts w:ascii="Arial" w:hAnsi="Arial" w:cs="Arial"/>
          <w:b/>
          <w:color w:val="0000FF"/>
          <w:sz w:val="24"/>
        </w:rPr>
        <w:tab/>
      </w:r>
      <w:r>
        <w:rPr>
          <w:rFonts w:ascii="Arial" w:hAnsi="Arial" w:cs="Arial"/>
          <w:b/>
          <w:sz w:val="24"/>
        </w:rPr>
        <w:t>Correction on UE Context Modification Failure, Paging Policy Differentiation, the PDU set information</w:t>
      </w:r>
    </w:p>
    <w:p w14:paraId="733579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577CA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F17D8" w14:textId="77777777" w:rsidR="005D2E1E" w:rsidRDefault="005D2E1E" w:rsidP="005D2E1E">
      <w:pPr>
        <w:rPr>
          <w:rFonts w:ascii="Arial" w:hAnsi="Arial" w:cs="Arial"/>
          <w:b/>
          <w:sz w:val="24"/>
        </w:rPr>
      </w:pPr>
      <w:r>
        <w:rPr>
          <w:rFonts w:ascii="Arial" w:hAnsi="Arial" w:cs="Arial"/>
          <w:b/>
          <w:color w:val="0000FF"/>
          <w:sz w:val="24"/>
        </w:rPr>
        <w:t>RP-250140</w:t>
      </w:r>
      <w:r>
        <w:rPr>
          <w:rFonts w:ascii="Arial" w:hAnsi="Arial" w:cs="Arial"/>
          <w:b/>
          <w:color w:val="0000FF"/>
          <w:sz w:val="24"/>
        </w:rPr>
        <w:tab/>
      </w:r>
      <w:r>
        <w:rPr>
          <w:rFonts w:ascii="Arial" w:hAnsi="Arial" w:cs="Arial"/>
          <w:b/>
          <w:sz w:val="24"/>
        </w:rPr>
        <w:t>Correction of N3IWF user location information, AMF Name of AMF and AP ID, neighbour information for EN-DC, resumption of non-SDT bearer, S-NG-RAN node Counter Check procedure</w:t>
      </w:r>
    </w:p>
    <w:p w14:paraId="3B3287D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C92432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73FA2" w14:textId="77777777" w:rsidR="005D2E1E" w:rsidRDefault="005D2E1E" w:rsidP="005D2E1E">
      <w:pPr>
        <w:rPr>
          <w:rFonts w:ascii="Arial" w:hAnsi="Arial" w:cs="Arial"/>
          <w:b/>
          <w:sz w:val="24"/>
        </w:rPr>
      </w:pPr>
      <w:r>
        <w:rPr>
          <w:rFonts w:ascii="Arial" w:hAnsi="Arial" w:cs="Arial"/>
          <w:b/>
          <w:color w:val="0000FF"/>
          <w:sz w:val="24"/>
        </w:rPr>
        <w:t>RP-250141</w:t>
      </w:r>
      <w:r>
        <w:rPr>
          <w:rFonts w:ascii="Arial" w:hAnsi="Arial" w:cs="Arial"/>
          <w:b/>
          <w:color w:val="0000FF"/>
          <w:sz w:val="24"/>
        </w:rPr>
        <w:tab/>
      </w:r>
      <w:r>
        <w:rPr>
          <w:rFonts w:ascii="Arial" w:hAnsi="Arial" w:cs="Arial"/>
          <w:b/>
          <w:sz w:val="24"/>
        </w:rPr>
        <w:t>Correction on Assistance Information Control Procedure, criticality of SRS Reservation Type, Positioning Assistance Information Control Procedure</w:t>
      </w:r>
    </w:p>
    <w:p w14:paraId="26C0E51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22A3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05C75" w14:textId="77777777" w:rsidR="005D2E1E" w:rsidRDefault="005D2E1E" w:rsidP="005D2E1E">
      <w:pPr>
        <w:rPr>
          <w:rFonts w:ascii="Arial" w:hAnsi="Arial" w:cs="Arial"/>
          <w:b/>
          <w:sz w:val="24"/>
        </w:rPr>
      </w:pPr>
      <w:r>
        <w:rPr>
          <w:rFonts w:ascii="Arial" w:hAnsi="Arial" w:cs="Arial"/>
          <w:b/>
          <w:color w:val="0000FF"/>
          <w:sz w:val="24"/>
        </w:rPr>
        <w:t>RP-250578</w:t>
      </w:r>
      <w:r>
        <w:rPr>
          <w:rFonts w:ascii="Arial" w:hAnsi="Arial" w:cs="Arial"/>
          <w:b/>
          <w:color w:val="0000FF"/>
          <w:sz w:val="24"/>
        </w:rPr>
        <w:tab/>
      </w:r>
      <w:r>
        <w:rPr>
          <w:rFonts w:ascii="Arial" w:hAnsi="Arial" w:cs="Arial"/>
          <w:b/>
          <w:sz w:val="24"/>
        </w:rPr>
        <w:t>RAN4 CRs to Maintenance for Closed WIs/SIs for REL-18 and earlier - Batch 1</w:t>
      </w:r>
    </w:p>
    <w:p w14:paraId="7817C35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AD4AA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5BA1E" w14:textId="77777777" w:rsidR="005D2E1E" w:rsidRDefault="005D2E1E" w:rsidP="005D2E1E">
      <w:pPr>
        <w:rPr>
          <w:rFonts w:ascii="Arial" w:hAnsi="Arial" w:cs="Arial"/>
          <w:b/>
          <w:sz w:val="24"/>
        </w:rPr>
      </w:pPr>
      <w:r>
        <w:rPr>
          <w:rFonts w:ascii="Arial" w:hAnsi="Arial" w:cs="Arial"/>
          <w:b/>
          <w:color w:val="0000FF"/>
          <w:sz w:val="24"/>
        </w:rPr>
        <w:t>RP-250579</w:t>
      </w:r>
      <w:r>
        <w:rPr>
          <w:rFonts w:ascii="Arial" w:hAnsi="Arial" w:cs="Arial"/>
          <w:b/>
          <w:color w:val="0000FF"/>
          <w:sz w:val="24"/>
        </w:rPr>
        <w:tab/>
      </w:r>
      <w:r>
        <w:rPr>
          <w:rFonts w:ascii="Arial" w:hAnsi="Arial" w:cs="Arial"/>
          <w:b/>
          <w:sz w:val="24"/>
        </w:rPr>
        <w:t>RAN4 CRs to Maintenance for Closed WIs/SIs for REL-18 and earlier - Batch 2</w:t>
      </w:r>
    </w:p>
    <w:p w14:paraId="1591D563"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B3EB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2816F" w14:textId="77777777" w:rsidR="005D2E1E" w:rsidRDefault="005D2E1E" w:rsidP="005D2E1E">
      <w:pPr>
        <w:rPr>
          <w:rFonts w:ascii="Arial" w:hAnsi="Arial" w:cs="Arial"/>
          <w:b/>
          <w:sz w:val="24"/>
        </w:rPr>
      </w:pPr>
      <w:r>
        <w:rPr>
          <w:rFonts w:ascii="Arial" w:hAnsi="Arial" w:cs="Arial"/>
          <w:b/>
          <w:color w:val="0000FF"/>
          <w:sz w:val="24"/>
        </w:rPr>
        <w:t>RP-250580</w:t>
      </w:r>
      <w:r>
        <w:rPr>
          <w:rFonts w:ascii="Arial" w:hAnsi="Arial" w:cs="Arial"/>
          <w:b/>
          <w:color w:val="0000FF"/>
          <w:sz w:val="24"/>
        </w:rPr>
        <w:tab/>
      </w:r>
      <w:r>
        <w:rPr>
          <w:rFonts w:ascii="Arial" w:hAnsi="Arial" w:cs="Arial"/>
          <w:b/>
          <w:sz w:val="24"/>
        </w:rPr>
        <w:t>RAN4 CRs to Maintenance for Closed WIs/SIs for REL-18 and earlier - Batch 3</w:t>
      </w:r>
    </w:p>
    <w:p w14:paraId="6B3C2F8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F739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295CA" w14:textId="77777777" w:rsidR="005D2E1E" w:rsidRDefault="005D2E1E" w:rsidP="005D2E1E">
      <w:pPr>
        <w:rPr>
          <w:rFonts w:ascii="Arial" w:hAnsi="Arial" w:cs="Arial"/>
          <w:b/>
          <w:sz w:val="24"/>
        </w:rPr>
      </w:pPr>
      <w:r>
        <w:rPr>
          <w:rFonts w:ascii="Arial" w:hAnsi="Arial" w:cs="Arial"/>
          <w:b/>
          <w:color w:val="0000FF"/>
          <w:sz w:val="24"/>
        </w:rPr>
        <w:t>RP-250581</w:t>
      </w:r>
      <w:r>
        <w:rPr>
          <w:rFonts w:ascii="Arial" w:hAnsi="Arial" w:cs="Arial"/>
          <w:b/>
          <w:color w:val="0000FF"/>
          <w:sz w:val="24"/>
        </w:rPr>
        <w:tab/>
      </w:r>
      <w:r>
        <w:rPr>
          <w:rFonts w:ascii="Arial" w:hAnsi="Arial" w:cs="Arial"/>
          <w:b/>
          <w:sz w:val="24"/>
        </w:rPr>
        <w:t>RAN4 CRs to Maintenance for Closed WIs/SIs for REL-18 and earlier - Batch 4</w:t>
      </w:r>
    </w:p>
    <w:p w14:paraId="5FE958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F4F28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9F312" w14:textId="77777777" w:rsidR="005D2E1E" w:rsidRDefault="005D2E1E" w:rsidP="005D2E1E">
      <w:pPr>
        <w:rPr>
          <w:rFonts w:ascii="Arial" w:hAnsi="Arial" w:cs="Arial"/>
          <w:b/>
          <w:sz w:val="24"/>
        </w:rPr>
      </w:pPr>
      <w:r>
        <w:rPr>
          <w:rFonts w:ascii="Arial" w:hAnsi="Arial" w:cs="Arial"/>
          <w:b/>
          <w:color w:val="0000FF"/>
          <w:sz w:val="24"/>
        </w:rPr>
        <w:t>RP-250582</w:t>
      </w:r>
      <w:r>
        <w:rPr>
          <w:rFonts w:ascii="Arial" w:hAnsi="Arial" w:cs="Arial"/>
          <w:b/>
          <w:color w:val="0000FF"/>
          <w:sz w:val="24"/>
        </w:rPr>
        <w:tab/>
      </w:r>
      <w:r>
        <w:rPr>
          <w:rFonts w:ascii="Arial" w:hAnsi="Arial" w:cs="Arial"/>
          <w:b/>
          <w:sz w:val="24"/>
        </w:rPr>
        <w:t>RAN4 CRs to Maintenance for Closed WIs/SIs for REL-18 and earlier - Batch 5</w:t>
      </w:r>
    </w:p>
    <w:p w14:paraId="25BEF04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1590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4AAB4" w14:textId="77777777" w:rsidR="005D2E1E" w:rsidRDefault="005D2E1E" w:rsidP="005D2E1E">
      <w:pPr>
        <w:rPr>
          <w:rFonts w:ascii="Arial" w:hAnsi="Arial" w:cs="Arial"/>
          <w:b/>
          <w:sz w:val="24"/>
        </w:rPr>
      </w:pPr>
      <w:r>
        <w:rPr>
          <w:rFonts w:ascii="Arial" w:hAnsi="Arial" w:cs="Arial"/>
          <w:b/>
          <w:color w:val="0000FF"/>
          <w:sz w:val="24"/>
        </w:rPr>
        <w:t>RP-250583</w:t>
      </w:r>
      <w:r>
        <w:rPr>
          <w:rFonts w:ascii="Arial" w:hAnsi="Arial" w:cs="Arial"/>
          <w:b/>
          <w:color w:val="0000FF"/>
          <w:sz w:val="24"/>
        </w:rPr>
        <w:tab/>
      </w:r>
      <w:r>
        <w:rPr>
          <w:rFonts w:ascii="Arial" w:hAnsi="Arial" w:cs="Arial"/>
          <w:b/>
          <w:sz w:val="24"/>
        </w:rPr>
        <w:t>RAN4 CRs to Maintenance for Closed WIs/SIs for REL-18 and earlier - Batch 6</w:t>
      </w:r>
    </w:p>
    <w:p w14:paraId="54557CA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9BF4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09B0F" w14:textId="77777777" w:rsidR="005D2E1E" w:rsidRDefault="005D2E1E" w:rsidP="005D2E1E">
      <w:pPr>
        <w:rPr>
          <w:rFonts w:ascii="Arial" w:hAnsi="Arial" w:cs="Arial"/>
          <w:b/>
          <w:sz w:val="24"/>
        </w:rPr>
      </w:pPr>
      <w:r>
        <w:rPr>
          <w:rFonts w:ascii="Arial" w:hAnsi="Arial" w:cs="Arial"/>
          <w:b/>
          <w:color w:val="0000FF"/>
          <w:sz w:val="24"/>
        </w:rPr>
        <w:t>RP-250584</w:t>
      </w:r>
      <w:r>
        <w:rPr>
          <w:rFonts w:ascii="Arial" w:hAnsi="Arial" w:cs="Arial"/>
          <w:b/>
          <w:color w:val="0000FF"/>
          <w:sz w:val="24"/>
        </w:rPr>
        <w:tab/>
      </w:r>
      <w:r>
        <w:rPr>
          <w:rFonts w:ascii="Arial" w:hAnsi="Arial" w:cs="Arial"/>
          <w:b/>
          <w:sz w:val="24"/>
        </w:rPr>
        <w:t>RAN4 CRs to Maintenance for Closed WIs/SIs for REL-18 and earlier - Batch 7</w:t>
      </w:r>
    </w:p>
    <w:p w14:paraId="62497B5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0CCF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C0113" w14:textId="77777777" w:rsidR="005D2E1E" w:rsidRDefault="005D2E1E" w:rsidP="005D2E1E">
      <w:pPr>
        <w:rPr>
          <w:rFonts w:ascii="Arial" w:hAnsi="Arial" w:cs="Arial"/>
          <w:b/>
          <w:sz w:val="24"/>
        </w:rPr>
      </w:pPr>
      <w:r>
        <w:rPr>
          <w:rFonts w:ascii="Arial" w:hAnsi="Arial" w:cs="Arial"/>
          <w:b/>
          <w:color w:val="0000FF"/>
          <w:sz w:val="24"/>
        </w:rPr>
        <w:t>RP-250585</w:t>
      </w:r>
      <w:r>
        <w:rPr>
          <w:rFonts w:ascii="Arial" w:hAnsi="Arial" w:cs="Arial"/>
          <w:b/>
          <w:color w:val="0000FF"/>
          <w:sz w:val="24"/>
        </w:rPr>
        <w:tab/>
      </w:r>
      <w:r>
        <w:rPr>
          <w:rFonts w:ascii="Arial" w:hAnsi="Arial" w:cs="Arial"/>
          <w:b/>
          <w:sz w:val="24"/>
        </w:rPr>
        <w:t>RAN4 CRs to Maintenance for Closed WIs/SIs for REL-18 and earlier - Batch 8</w:t>
      </w:r>
    </w:p>
    <w:p w14:paraId="3C1212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5A39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B131E" w14:textId="77777777" w:rsidR="005D2E1E" w:rsidRDefault="005D2E1E" w:rsidP="005D2E1E">
      <w:pPr>
        <w:rPr>
          <w:rFonts w:ascii="Arial" w:hAnsi="Arial" w:cs="Arial"/>
          <w:b/>
          <w:sz w:val="24"/>
        </w:rPr>
      </w:pPr>
      <w:r>
        <w:rPr>
          <w:rFonts w:ascii="Arial" w:hAnsi="Arial" w:cs="Arial"/>
          <w:b/>
          <w:color w:val="0000FF"/>
          <w:sz w:val="24"/>
        </w:rPr>
        <w:t>RP-250586</w:t>
      </w:r>
      <w:r>
        <w:rPr>
          <w:rFonts w:ascii="Arial" w:hAnsi="Arial" w:cs="Arial"/>
          <w:b/>
          <w:color w:val="0000FF"/>
          <w:sz w:val="24"/>
        </w:rPr>
        <w:tab/>
      </w:r>
      <w:r>
        <w:rPr>
          <w:rFonts w:ascii="Arial" w:hAnsi="Arial" w:cs="Arial"/>
          <w:b/>
          <w:sz w:val="24"/>
        </w:rPr>
        <w:t>RAN4 CRs to Maintenance for Closed WIs/SIs for REL-18 and earlier - Batch 9</w:t>
      </w:r>
    </w:p>
    <w:p w14:paraId="7729419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C6E41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9789C" w14:textId="77777777" w:rsidR="005D2E1E" w:rsidRDefault="005D2E1E" w:rsidP="005D2E1E">
      <w:pPr>
        <w:rPr>
          <w:rFonts w:ascii="Arial" w:hAnsi="Arial" w:cs="Arial"/>
          <w:b/>
          <w:sz w:val="24"/>
        </w:rPr>
      </w:pPr>
      <w:r>
        <w:rPr>
          <w:rFonts w:ascii="Arial" w:hAnsi="Arial" w:cs="Arial"/>
          <w:b/>
          <w:color w:val="0000FF"/>
          <w:sz w:val="24"/>
        </w:rPr>
        <w:t>RP-250587</w:t>
      </w:r>
      <w:r>
        <w:rPr>
          <w:rFonts w:ascii="Arial" w:hAnsi="Arial" w:cs="Arial"/>
          <w:b/>
          <w:color w:val="0000FF"/>
          <w:sz w:val="24"/>
        </w:rPr>
        <w:tab/>
      </w:r>
      <w:r>
        <w:rPr>
          <w:rFonts w:ascii="Arial" w:hAnsi="Arial" w:cs="Arial"/>
          <w:b/>
          <w:sz w:val="24"/>
        </w:rPr>
        <w:t>RAN4 CRs to Maintenance for Closed WIs/SIs for REL-18 and earlier - Batch 10</w:t>
      </w:r>
    </w:p>
    <w:p w14:paraId="1B04D73C"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C1D51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99BD7" w14:textId="77777777" w:rsidR="005D2E1E" w:rsidRDefault="005D2E1E" w:rsidP="005D2E1E">
      <w:pPr>
        <w:rPr>
          <w:rFonts w:ascii="Arial" w:hAnsi="Arial" w:cs="Arial"/>
          <w:b/>
          <w:sz w:val="24"/>
        </w:rPr>
      </w:pPr>
      <w:r>
        <w:rPr>
          <w:rFonts w:ascii="Arial" w:hAnsi="Arial" w:cs="Arial"/>
          <w:b/>
          <w:color w:val="0000FF"/>
          <w:sz w:val="24"/>
        </w:rPr>
        <w:t>RP-250588</w:t>
      </w:r>
      <w:r>
        <w:rPr>
          <w:rFonts w:ascii="Arial" w:hAnsi="Arial" w:cs="Arial"/>
          <w:b/>
          <w:color w:val="0000FF"/>
          <w:sz w:val="24"/>
        </w:rPr>
        <w:tab/>
      </w:r>
      <w:r>
        <w:rPr>
          <w:rFonts w:ascii="Arial" w:hAnsi="Arial" w:cs="Arial"/>
          <w:b/>
          <w:sz w:val="24"/>
        </w:rPr>
        <w:t>RAN4 CRs to Maintenance for Closed WIs/SIs for REL-18 and earlier - Batch 11</w:t>
      </w:r>
    </w:p>
    <w:p w14:paraId="177C6CF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6BE0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F8364" w14:textId="77777777" w:rsidR="005D2E1E" w:rsidRDefault="005D2E1E" w:rsidP="005D2E1E">
      <w:pPr>
        <w:rPr>
          <w:rFonts w:ascii="Arial" w:hAnsi="Arial" w:cs="Arial"/>
          <w:b/>
          <w:sz w:val="24"/>
        </w:rPr>
      </w:pPr>
      <w:r>
        <w:rPr>
          <w:rFonts w:ascii="Arial" w:hAnsi="Arial" w:cs="Arial"/>
          <w:b/>
          <w:color w:val="0000FF"/>
          <w:sz w:val="24"/>
        </w:rPr>
        <w:t>RP-250589</w:t>
      </w:r>
      <w:r>
        <w:rPr>
          <w:rFonts w:ascii="Arial" w:hAnsi="Arial" w:cs="Arial"/>
          <w:b/>
          <w:color w:val="0000FF"/>
          <w:sz w:val="24"/>
        </w:rPr>
        <w:tab/>
      </w:r>
      <w:r>
        <w:rPr>
          <w:rFonts w:ascii="Arial" w:hAnsi="Arial" w:cs="Arial"/>
          <w:b/>
          <w:sz w:val="24"/>
        </w:rPr>
        <w:t>RAN4 CRs to Maintenance for Closed WIs/SIs for REL-18 and earlier - Batch 12</w:t>
      </w:r>
    </w:p>
    <w:p w14:paraId="468050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A76D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93E14" w14:textId="77777777" w:rsidR="005D2E1E" w:rsidRDefault="005D2E1E" w:rsidP="005D2E1E">
      <w:pPr>
        <w:rPr>
          <w:rFonts w:ascii="Arial" w:hAnsi="Arial" w:cs="Arial"/>
          <w:b/>
          <w:sz w:val="24"/>
        </w:rPr>
      </w:pPr>
      <w:r>
        <w:rPr>
          <w:rFonts w:ascii="Arial" w:hAnsi="Arial" w:cs="Arial"/>
          <w:b/>
          <w:color w:val="0000FF"/>
          <w:sz w:val="24"/>
        </w:rPr>
        <w:t>RP-250590</w:t>
      </w:r>
      <w:r>
        <w:rPr>
          <w:rFonts w:ascii="Arial" w:hAnsi="Arial" w:cs="Arial"/>
          <w:b/>
          <w:color w:val="0000FF"/>
          <w:sz w:val="24"/>
        </w:rPr>
        <w:tab/>
      </w:r>
      <w:r>
        <w:rPr>
          <w:rFonts w:ascii="Arial" w:hAnsi="Arial" w:cs="Arial"/>
          <w:b/>
          <w:sz w:val="24"/>
        </w:rPr>
        <w:t>RAN4 CRs to Maintenance for Closed WIs/SIs for REL-18 and earlier - Batch 13</w:t>
      </w:r>
    </w:p>
    <w:p w14:paraId="286F389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DAE2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18C45" w14:textId="77777777" w:rsidR="005D2E1E" w:rsidRDefault="005D2E1E" w:rsidP="005D2E1E">
      <w:pPr>
        <w:rPr>
          <w:rFonts w:ascii="Arial" w:hAnsi="Arial" w:cs="Arial"/>
          <w:b/>
          <w:sz w:val="24"/>
        </w:rPr>
      </w:pPr>
      <w:r>
        <w:rPr>
          <w:rFonts w:ascii="Arial" w:hAnsi="Arial" w:cs="Arial"/>
          <w:b/>
          <w:color w:val="0000FF"/>
          <w:sz w:val="24"/>
        </w:rPr>
        <w:t>RP-250591</w:t>
      </w:r>
      <w:r>
        <w:rPr>
          <w:rFonts w:ascii="Arial" w:hAnsi="Arial" w:cs="Arial"/>
          <w:b/>
          <w:color w:val="0000FF"/>
          <w:sz w:val="24"/>
        </w:rPr>
        <w:tab/>
      </w:r>
      <w:r>
        <w:rPr>
          <w:rFonts w:ascii="Arial" w:hAnsi="Arial" w:cs="Arial"/>
          <w:b/>
          <w:sz w:val="24"/>
        </w:rPr>
        <w:t>RAN4 CRs to Maintenance for Closed WIs/SIs for REL-18 and earlier - Batch 14</w:t>
      </w:r>
    </w:p>
    <w:p w14:paraId="2AAF26E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74651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67F17" w14:textId="77777777" w:rsidR="005D2E1E" w:rsidRDefault="005D2E1E" w:rsidP="005D2E1E">
      <w:pPr>
        <w:rPr>
          <w:rFonts w:ascii="Arial" w:hAnsi="Arial" w:cs="Arial"/>
          <w:b/>
          <w:sz w:val="24"/>
        </w:rPr>
      </w:pPr>
      <w:r>
        <w:rPr>
          <w:rFonts w:ascii="Arial" w:hAnsi="Arial" w:cs="Arial"/>
          <w:b/>
          <w:color w:val="0000FF"/>
          <w:sz w:val="24"/>
        </w:rPr>
        <w:t>RP-250592</w:t>
      </w:r>
      <w:r>
        <w:rPr>
          <w:rFonts w:ascii="Arial" w:hAnsi="Arial" w:cs="Arial"/>
          <w:b/>
          <w:color w:val="0000FF"/>
          <w:sz w:val="24"/>
        </w:rPr>
        <w:tab/>
      </w:r>
      <w:r>
        <w:rPr>
          <w:rFonts w:ascii="Arial" w:hAnsi="Arial" w:cs="Arial"/>
          <w:b/>
          <w:sz w:val="24"/>
        </w:rPr>
        <w:t>RAN4 CRs to Maintenance for Closed WIs/SIs for REL-18 and earlier - Batch 15</w:t>
      </w:r>
    </w:p>
    <w:p w14:paraId="6956727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731D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1F852" w14:textId="77777777" w:rsidR="005D2E1E" w:rsidRDefault="005D2E1E" w:rsidP="005D2E1E">
      <w:pPr>
        <w:rPr>
          <w:rFonts w:ascii="Arial" w:hAnsi="Arial" w:cs="Arial"/>
          <w:b/>
          <w:sz w:val="24"/>
        </w:rPr>
      </w:pPr>
      <w:r>
        <w:rPr>
          <w:rFonts w:ascii="Arial" w:hAnsi="Arial" w:cs="Arial"/>
          <w:b/>
          <w:color w:val="0000FF"/>
          <w:sz w:val="24"/>
        </w:rPr>
        <w:t>RP-250593</w:t>
      </w:r>
      <w:r>
        <w:rPr>
          <w:rFonts w:ascii="Arial" w:hAnsi="Arial" w:cs="Arial"/>
          <w:b/>
          <w:color w:val="0000FF"/>
          <w:sz w:val="24"/>
        </w:rPr>
        <w:tab/>
      </w:r>
      <w:r>
        <w:rPr>
          <w:rFonts w:ascii="Arial" w:hAnsi="Arial" w:cs="Arial"/>
          <w:b/>
          <w:sz w:val="24"/>
        </w:rPr>
        <w:t>RAN4 CRs to Maintenance for Closed WIs/SIs for REL-18 and earlier - Batch 16</w:t>
      </w:r>
    </w:p>
    <w:p w14:paraId="7B1040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8738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91E41" w14:textId="77777777" w:rsidR="005D2E1E" w:rsidRDefault="005D2E1E" w:rsidP="005D2E1E">
      <w:pPr>
        <w:rPr>
          <w:rFonts w:ascii="Arial" w:hAnsi="Arial" w:cs="Arial"/>
          <w:b/>
          <w:sz w:val="24"/>
        </w:rPr>
      </w:pPr>
      <w:r>
        <w:rPr>
          <w:rFonts w:ascii="Arial" w:hAnsi="Arial" w:cs="Arial"/>
          <w:b/>
          <w:color w:val="0000FF"/>
          <w:sz w:val="24"/>
        </w:rPr>
        <w:t>RP-250594</w:t>
      </w:r>
      <w:r>
        <w:rPr>
          <w:rFonts w:ascii="Arial" w:hAnsi="Arial" w:cs="Arial"/>
          <w:b/>
          <w:color w:val="0000FF"/>
          <w:sz w:val="24"/>
        </w:rPr>
        <w:tab/>
      </w:r>
      <w:r>
        <w:rPr>
          <w:rFonts w:ascii="Arial" w:hAnsi="Arial" w:cs="Arial"/>
          <w:b/>
          <w:sz w:val="24"/>
        </w:rPr>
        <w:t>RAN4 CRs to Maintenance for Closed WIs/SIs for REL-18 and earlier - Batch 17</w:t>
      </w:r>
    </w:p>
    <w:p w14:paraId="742A6AC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4FDD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EB241" w14:textId="77777777" w:rsidR="005D2E1E" w:rsidRDefault="005D2E1E" w:rsidP="005D2E1E">
      <w:pPr>
        <w:rPr>
          <w:rFonts w:ascii="Arial" w:hAnsi="Arial" w:cs="Arial"/>
          <w:b/>
          <w:sz w:val="24"/>
        </w:rPr>
      </w:pPr>
      <w:r>
        <w:rPr>
          <w:rFonts w:ascii="Arial" w:hAnsi="Arial" w:cs="Arial"/>
          <w:b/>
          <w:color w:val="0000FF"/>
          <w:sz w:val="24"/>
        </w:rPr>
        <w:t>RP-250595</w:t>
      </w:r>
      <w:r>
        <w:rPr>
          <w:rFonts w:ascii="Arial" w:hAnsi="Arial" w:cs="Arial"/>
          <w:b/>
          <w:color w:val="0000FF"/>
          <w:sz w:val="24"/>
        </w:rPr>
        <w:tab/>
      </w:r>
      <w:r>
        <w:rPr>
          <w:rFonts w:ascii="Arial" w:hAnsi="Arial" w:cs="Arial"/>
          <w:b/>
          <w:sz w:val="24"/>
        </w:rPr>
        <w:t>RAN4 CRs to Maintenance for Closed WIs/SIs for REL-18 and earlier - Batch 18</w:t>
      </w:r>
    </w:p>
    <w:p w14:paraId="6E692C3F"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D355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085F7" w14:textId="77777777" w:rsidR="005D2E1E" w:rsidRDefault="005D2E1E" w:rsidP="005D2E1E">
      <w:pPr>
        <w:rPr>
          <w:rFonts w:ascii="Arial" w:hAnsi="Arial" w:cs="Arial"/>
          <w:b/>
          <w:sz w:val="24"/>
        </w:rPr>
      </w:pPr>
      <w:r>
        <w:rPr>
          <w:rFonts w:ascii="Arial" w:hAnsi="Arial" w:cs="Arial"/>
          <w:b/>
          <w:color w:val="0000FF"/>
          <w:sz w:val="24"/>
        </w:rPr>
        <w:t>RP-250596</w:t>
      </w:r>
      <w:r>
        <w:rPr>
          <w:rFonts w:ascii="Arial" w:hAnsi="Arial" w:cs="Arial"/>
          <w:b/>
          <w:color w:val="0000FF"/>
          <w:sz w:val="24"/>
        </w:rPr>
        <w:tab/>
      </w:r>
      <w:r>
        <w:rPr>
          <w:rFonts w:ascii="Arial" w:hAnsi="Arial" w:cs="Arial"/>
          <w:b/>
          <w:sz w:val="24"/>
        </w:rPr>
        <w:t>RAN4 CRs to Maintenance for Closed WIs/SIs for REL-18 and earlier - Batch 19</w:t>
      </w:r>
    </w:p>
    <w:p w14:paraId="76A0595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90BF0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CD6E4" w14:textId="77777777" w:rsidR="005D2E1E" w:rsidRDefault="005D2E1E" w:rsidP="005D2E1E">
      <w:pPr>
        <w:rPr>
          <w:rFonts w:ascii="Arial" w:hAnsi="Arial" w:cs="Arial"/>
          <w:b/>
          <w:sz w:val="24"/>
        </w:rPr>
      </w:pPr>
      <w:r>
        <w:rPr>
          <w:rFonts w:ascii="Arial" w:hAnsi="Arial" w:cs="Arial"/>
          <w:b/>
          <w:color w:val="0000FF"/>
          <w:sz w:val="24"/>
        </w:rPr>
        <w:t>RP-250597</w:t>
      </w:r>
      <w:r>
        <w:rPr>
          <w:rFonts w:ascii="Arial" w:hAnsi="Arial" w:cs="Arial"/>
          <w:b/>
          <w:color w:val="0000FF"/>
          <w:sz w:val="24"/>
        </w:rPr>
        <w:tab/>
      </w:r>
      <w:r>
        <w:rPr>
          <w:rFonts w:ascii="Arial" w:hAnsi="Arial" w:cs="Arial"/>
          <w:b/>
          <w:sz w:val="24"/>
        </w:rPr>
        <w:t>RAN4 CRs to Maintenance for Closed WIs/SIs for REL-18 and earlier - Batch 20</w:t>
      </w:r>
    </w:p>
    <w:p w14:paraId="3DCCCBE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B687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350E7" w14:textId="77777777" w:rsidR="005D2E1E" w:rsidRDefault="005D2E1E" w:rsidP="005D2E1E">
      <w:pPr>
        <w:rPr>
          <w:rFonts w:ascii="Arial" w:hAnsi="Arial" w:cs="Arial"/>
          <w:b/>
          <w:sz w:val="24"/>
        </w:rPr>
      </w:pPr>
      <w:r>
        <w:rPr>
          <w:rFonts w:ascii="Arial" w:hAnsi="Arial" w:cs="Arial"/>
          <w:b/>
          <w:color w:val="0000FF"/>
          <w:sz w:val="24"/>
        </w:rPr>
        <w:t>RP-250598</w:t>
      </w:r>
      <w:r>
        <w:rPr>
          <w:rFonts w:ascii="Arial" w:hAnsi="Arial" w:cs="Arial"/>
          <w:b/>
          <w:color w:val="0000FF"/>
          <w:sz w:val="24"/>
        </w:rPr>
        <w:tab/>
      </w:r>
      <w:r>
        <w:rPr>
          <w:rFonts w:ascii="Arial" w:hAnsi="Arial" w:cs="Arial"/>
          <w:b/>
          <w:sz w:val="24"/>
        </w:rPr>
        <w:t>RAN4 CRs to Maintenance for Closed WIs/SIs for REL-18 and earlier - Batch 21</w:t>
      </w:r>
    </w:p>
    <w:p w14:paraId="77F3733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9852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50827" w14:textId="77777777" w:rsidR="005D2E1E" w:rsidRDefault="005D2E1E" w:rsidP="005D2E1E">
      <w:pPr>
        <w:rPr>
          <w:rFonts w:ascii="Arial" w:hAnsi="Arial" w:cs="Arial"/>
          <w:b/>
          <w:sz w:val="24"/>
        </w:rPr>
      </w:pPr>
      <w:r>
        <w:rPr>
          <w:rFonts w:ascii="Arial" w:hAnsi="Arial" w:cs="Arial"/>
          <w:b/>
          <w:color w:val="0000FF"/>
          <w:sz w:val="24"/>
        </w:rPr>
        <w:t>RP-250599</w:t>
      </w:r>
      <w:r>
        <w:rPr>
          <w:rFonts w:ascii="Arial" w:hAnsi="Arial" w:cs="Arial"/>
          <w:b/>
          <w:color w:val="0000FF"/>
          <w:sz w:val="24"/>
        </w:rPr>
        <w:tab/>
      </w:r>
      <w:r>
        <w:rPr>
          <w:rFonts w:ascii="Arial" w:hAnsi="Arial" w:cs="Arial"/>
          <w:b/>
          <w:sz w:val="24"/>
        </w:rPr>
        <w:t>RAN4 CRs to Maintenance for Closed WIs/SIs for REL-18 and earlier - Batch 22</w:t>
      </w:r>
    </w:p>
    <w:p w14:paraId="65369AD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DEAE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B7F3E" w14:textId="77777777" w:rsidR="005D2E1E" w:rsidRDefault="005D2E1E" w:rsidP="005D2E1E">
      <w:pPr>
        <w:rPr>
          <w:rFonts w:ascii="Arial" w:hAnsi="Arial" w:cs="Arial"/>
          <w:b/>
          <w:sz w:val="24"/>
        </w:rPr>
      </w:pPr>
      <w:r>
        <w:rPr>
          <w:rFonts w:ascii="Arial" w:hAnsi="Arial" w:cs="Arial"/>
          <w:b/>
          <w:color w:val="0000FF"/>
          <w:sz w:val="24"/>
        </w:rPr>
        <w:t>RP-250600</w:t>
      </w:r>
      <w:r>
        <w:rPr>
          <w:rFonts w:ascii="Arial" w:hAnsi="Arial" w:cs="Arial"/>
          <w:b/>
          <w:color w:val="0000FF"/>
          <w:sz w:val="24"/>
        </w:rPr>
        <w:tab/>
      </w:r>
      <w:r>
        <w:rPr>
          <w:rFonts w:ascii="Arial" w:hAnsi="Arial" w:cs="Arial"/>
          <w:b/>
          <w:sz w:val="24"/>
        </w:rPr>
        <w:t>RAN4 CRs to Maintenance for Closed WIs/SIs for REL-18 and earlier - Batch 23</w:t>
      </w:r>
    </w:p>
    <w:p w14:paraId="247D3FD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0819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2E0D3" w14:textId="77777777" w:rsidR="005D2E1E" w:rsidRDefault="005D2E1E" w:rsidP="005D2E1E">
      <w:pPr>
        <w:rPr>
          <w:rFonts w:ascii="Arial" w:hAnsi="Arial" w:cs="Arial"/>
          <w:b/>
          <w:sz w:val="24"/>
        </w:rPr>
      </w:pPr>
      <w:r>
        <w:rPr>
          <w:rFonts w:ascii="Arial" w:hAnsi="Arial" w:cs="Arial"/>
          <w:b/>
          <w:color w:val="0000FF"/>
          <w:sz w:val="24"/>
        </w:rPr>
        <w:t>RP-250601</w:t>
      </w:r>
      <w:r>
        <w:rPr>
          <w:rFonts w:ascii="Arial" w:hAnsi="Arial" w:cs="Arial"/>
          <w:b/>
          <w:color w:val="0000FF"/>
          <w:sz w:val="24"/>
        </w:rPr>
        <w:tab/>
      </w:r>
      <w:r>
        <w:rPr>
          <w:rFonts w:ascii="Arial" w:hAnsi="Arial" w:cs="Arial"/>
          <w:b/>
          <w:sz w:val="24"/>
        </w:rPr>
        <w:t>RAN4 CRs to Maintenance for Closed WIs/SIs for REL-18 and earlier - Batch 24</w:t>
      </w:r>
    </w:p>
    <w:p w14:paraId="5037F4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A0BBA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C7938" w14:textId="77777777" w:rsidR="005D2E1E" w:rsidRDefault="005D2E1E" w:rsidP="005D2E1E">
      <w:pPr>
        <w:rPr>
          <w:rFonts w:ascii="Arial" w:hAnsi="Arial" w:cs="Arial"/>
          <w:b/>
          <w:sz w:val="24"/>
        </w:rPr>
      </w:pPr>
      <w:r>
        <w:rPr>
          <w:rFonts w:ascii="Arial" w:hAnsi="Arial" w:cs="Arial"/>
          <w:b/>
          <w:color w:val="0000FF"/>
          <w:sz w:val="24"/>
        </w:rPr>
        <w:t>RP-250602</w:t>
      </w:r>
      <w:r>
        <w:rPr>
          <w:rFonts w:ascii="Arial" w:hAnsi="Arial" w:cs="Arial"/>
          <w:b/>
          <w:color w:val="0000FF"/>
          <w:sz w:val="24"/>
        </w:rPr>
        <w:tab/>
      </w:r>
      <w:r>
        <w:rPr>
          <w:rFonts w:ascii="Arial" w:hAnsi="Arial" w:cs="Arial"/>
          <w:b/>
          <w:sz w:val="24"/>
        </w:rPr>
        <w:t>RAN4 CRs to Maintenance for Closed WIs/SIs for REL-18 and earlier - Batch 25</w:t>
      </w:r>
    </w:p>
    <w:p w14:paraId="12D33AF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8A56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D7467" w14:textId="77777777" w:rsidR="005D2E1E" w:rsidRDefault="005D2E1E" w:rsidP="005D2E1E">
      <w:pPr>
        <w:rPr>
          <w:rFonts w:ascii="Arial" w:hAnsi="Arial" w:cs="Arial"/>
          <w:b/>
          <w:sz w:val="24"/>
        </w:rPr>
      </w:pPr>
      <w:r>
        <w:rPr>
          <w:rFonts w:ascii="Arial" w:hAnsi="Arial" w:cs="Arial"/>
          <w:b/>
          <w:color w:val="0000FF"/>
          <w:sz w:val="24"/>
        </w:rPr>
        <w:t>RP-250603</w:t>
      </w:r>
      <w:r>
        <w:rPr>
          <w:rFonts w:ascii="Arial" w:hAnsi="Arial" w:cs="Arial"/>
          <w:b/>
          <w:color w:val="0000FF"/>
          <w:sz w:val="24"/>
        </w:rPr>
        <w:tab/>
      </w:r>
      <w:r>
        <w:rPr>
          <w:rFonts w:ascii="Arial" w:hAnsi="Arial" w:cs="Arial"/>
          <w:b/>
          <w:sz w:val="24"/>
        </w:rPr>
        <w:t>RAN4 CRs to Maintenance for Closed WIs/SIs for REL-18 and earlier - Batch 26</w:t>
      </w:r>
    </w:p>
    <w:p w14:paraId="6F07889A"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107F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609DD" w14:textId="77777777" w:rsidR="005D2E1E" w:rsidRDefault="005D2E1E" w:rsidP="005D2E1E">
      <w:pPr>
        <w:rPr>
          <w:rFonts w:ascii="Arial" w:hAnsi="Arial" w:cs="Arial"/>
          <w:b/>
          <w:sz w:val="24"/>
        </w:rPr>
      </w:pPr>
      <w:r>
        <w:rPr>
          <w:rFonts w:ascii="Arial" w:hAnsi="Arial" w:cs="Arial"/>
          <w:b/>
          <w:color w:val="0000FF"/>
          <w:sz w:val="24"/>
        </w:rPr>
        <w:t>RP-250604</w:t>
      </w:r>
      <w:r>
        <w:rPr>
          <w:rFonts w:ascii="Arial" w:hAnsi="Arial" w:cs="Arial"/>
          <w:b/>
          <w:color w:val="0000FF"/>
          <w:sz w:val="24"/>
        </w:rPr>
        <w:tab/>
      </w:r>
      <w:r>
        <w:rPr>
          <w:rFonts w:ascii="Arial" w:hAnsi="Arial" w:cs="Arial"/>
          <w:b/>
          <w:sz w:val="24"/>
        </w:rPr>
        <w:t>RAN4 CRs to Maintenance for Closed WIs/SIs for REL-18 and earlier - Batch 27</w:t>
      </w:r>
    </w:p>
    <w:p w14:paraId="27E527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338B2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E4829" w14:textId="77777777" w:rsidR="005D2E1E" w:rsidRDefault="005D2E1E" w:rsidP="005D2E1E">
      <w:pPr>
        <w:rPr>
          <w:rFonts w:ascii="Arial" w:hAnsi="Arial" w:cs="Arial"/>
          <w:b/>
          <w:sz w:val="24"/>
        </w:rPr>
      </w:pPr>
      <w:r>
        <w:rPr>
          <w:rFonts w:ascii="Arial" w:hAnsi="Arial" w:cs="Arial"/>
          <w:b/>
          <w:color w:val="0000FF"/>
          <w:sz w:val="24"/>
        </w:rPr>
        <w:t>RP-250605</w:t>
      </w:r>
      <w:r>
        <w:rPr>
          <w:rFonts w:ascii="Arial" w:hAnsi="Arial" w:cs="Arial"/>
          <w:b/>
          <w:color w:val="0000FF"/>
          <w:sz w:val="24"/>
        </w:rPr>
        <w:tab/>
      </w:r>
      <w:r>
        <w:rPr>
          <w:rFonts w:ascii="Arial" w:hAnsi="Arial" w:cs="Arial"/>
          <w:b/>
          <w:sz w:val="24"/>
        </w:rPr>
        <w:t>RAN4 CRs to Maintenance for Closed WIs/SIs for REL-18 and earlier - Batch 28</w:t>
      </w:r>
    </w:p>
    <w:p w14:paraId="6AD3236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0351A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08F72" w14:textId="77777777" w:rsidR="005D2E1E" w:rsidRDefault="005D2E1E" w:rsidP="005D2E1E">
      <w:pPr>
        <w:rPr>
          <w:rFonts w:ascii="Arial" w:hAnsi="Arial" w:cs="Arial"/>
          <w:b/>
          <w:sz w:val="24"/>
        </w:rPr>
      </w:pPr>
      <w:r>
        <w:rPr>
          <w:rFonts w:ascii="Arial" w:hAnsi="Arial" w:cs="Arial"/>
          <w:b/>
          <w:color w:val="0000FF"/>
          <w:sz w:val="24"/>
        </w:rPr>
        <w:t>RP-250606</w:t>
      </w:r>
      <w:r>
        <w:rPr>
          <w:rFonts w:ascii="Arial" w:hAnsi="Arial" w:cs="Arial"/>
          <w:b/>
          <w:color w:val="0000FF"/>
          <w:sz w:val="24"/>
        </w:rPr>
        <w:tab/>
      </w:r>
      <w:r>
        <w:rPr>
          <w:rFonts w:ascii="Arial" w:hAnsi="Arial" w:cs="Arial"/>
          <w:b/>
          <w:sz w:val="24"/>
        </w:rPr>
        <w:t>RAN4 CRs to Maintenance for Closed WIs/SIs for REL-18 and earlier - Batch 29</w:t>
      </w:r>
    </w:p>
    <w:p w14:paraId="0E6BD41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B461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60192" w14:textId="77777777" w:rsidR="005D2E1E" w:rsidRDefault="005D2E1E" w:rsidP="005D2E1E">
      <w:pPr>
        <w:rPr>
          <w:rFonts w:ascii="Arial" w:hAnsi="Arial" w:cs="Arial"/>
          <w:b/>
          <w:sz w:val="24"/>
        </w:rPr>
      </w:pPr>
      <w:r>
        <w:rPr>
          <w:rFonts w:ascii="Arial" w:hAnsi="Arial" w:cs="Arial"/>
          <w:b/>
          <w:color w:val="0000FF"/>
          <w:sz w:val="24"/>
        </w:rPr>
        <w:t>RP-250607</w:t>
      </w:r>
      <w:r>
        <w:rPr>
          <w:rFonts w:ascii="Arial" w:hAnsi="Arial" w:cs="Arial"/>
          <w:b/>
          <w:color w:val="0000FF"/>
          <w:sz w:val="24"/>
        </w:rPr>
        <w:tab/>
      </w:r>
      <w:r>
        <w:rPr>
          <w:rFonts w:ascii="Arial" w:hAnsi="Arial" w:cs="Arial"/>
          <w:b/>
          <w:sz w:val="24"/>
        </w:rPr>
        <w:t>RAN4 CRs to Maintenance for Closed WIs/SIs for REL-18 and earlier - Batch 30</w:t>
      </w:r>
    </w:p>
    <w:p w14:paraId="7F47388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512C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5A1CF" w14:textId="77777777" w:rsidR="005D2E1E" w:rsidRDefault="005D2E1E" w:rsidP="005D2E1E">
      <w:pPr>
        <w:rPr>
          <w:rFonts w:ascii="Arial" w:hAnsi="Arial" w:cs="Arial"/>
          <w:b/>
          <w:sz w:val="24"/>
        </w:rPr>
      </w:pPr>
      <w:r>
        <w:rPr>
          <w:rFonts w:ascii="Arial" w:hAnsi="Arial" w:cs="Arial"/>
          <w:b/>
          <w:color w:val="0000FF"/>
          <w:sz w:val="24"/>
        </w:rPr>
        <w:t>RP-250608</w:t>
      </w:r>
      <w:r>
        <w:rPr>
          <w:rFonts w:ascii="Arial" w:hAnsi="Arial" w:cs="Arial"/>
          <w:b/>
          <w:color w:val="0000FF"/>
          <w:sz w:val="24"/>
        </w:rPr>
        <w:tab/>
      </w:r>
      <w:r>
        <w:rPr>
          <w:rFonts w:ascii="Arial" w:hAnsi="Arial" w:cs="Arial"/>
          <w:b/>
          <w:sz w:val="24"/>
        </w:rPr>
        <w:t>RAN4 CRs to Maintenance for Closed WIs/SIs for REL-18 and earlier - Batch 31</w:t>
      </w:r>
    </w:p>
    <w:p w14:paraId="23ED5D2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1BDB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B6716" w14:textId="77777777" w:rsidR="005D2E1E" w:rsidRDefault="005D2E1E" w:rsidP="005D2E1E">
      <w:pPr>
        <w:rPr>
          <w:rFonts w:ascii="Arial" w:hAnsi="Arial" w:cs="Arial"/>
          <w:b/>
          <w:sz w:val="24"/>
        </w:rPr>
      </w:pPr>
      <w:r>
        <w:rPr>
          <w:rFonts w:ascii="Arial" w:hAnsi="Arial" w:cs="Arial"/>
          <w:b/>
          <w:color w:val="0000FF"/>
          <w:sz w:val="24"/>
        </w:rPr>
        <w:t>RP-250609</w:t>
      </w:r>
      <w:r>
        <w:rPr>
          <w:rFonts w:ascii="Arial" w:hAnsi="Arial" w:cs="Arial"/>
          <w:b/>
          <w:color w:val="0000FF"/>
          <w:sz w:val="24"/>
        </w:rPr>
        <w:tab/>
      </w:r>
      <w:r>
        <w:rPr>
          <w:rFonts w:ascii="Arial" w:hAnsi="Arial" w:cs="Arial"/>
          <w:b/>
          <w:sz w:val="24"/>
        </w:rPr>
        <w:t>RAN4 CRs to Maintenance for Closed WIs/SIs for REL-18 and earlier - Batch 32</w:t>
      </w:r>
    </w:p>
    <w:p w14:paraId="7F6E8AD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D11765" w14:textId="77777777" w:rsidR="005D2E1E" w:rsidRDefault="005D2E1E" w:rsidP="005D2E1E">
      <w:pPr>
        <w:rPr>
          <w:rFonts w:ascii="Arial" w:hAnsi="Arial" w:cs="Arial"/>
          <w:b/>
        </w:rPr>
      </w:pPr>
      <w:r>
        <w:rPr>
          <w:rFonts w:ascii="Arial" w:hAnsi="Arial" w:cs="Arial"/>
          <w:b/>
        </w:rPr>
        <w:t xml:space="preserve">Abstract: </w:t>
      </w:r>
    </w:p>
    <w:p w14:paraId="467B6E02" w14:textId="77777777" w:rsidR="005D2E1E" w:rsidRDefault="005D2E1E" w:rsidP="005D2E1E">
      <w:r>
        <w:t>MCC: All CRs related to ITU-R SM.329 Recommendation</w:t>
      </w:r>
    </w:p>
    <w:p w14:paraId="083827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7C5DA" w14:textId="77777777" w:rsidR="005D2E1E" w:rsidRDefault="005D2E1E" w:rsidP="005D2E1E">
      <w:pPr>
        <w:rPr>
          <w:rFonts w:ascii="Arial" w:hAnsi="Arial" w:cs="Arial"/>
          <w:b/>
          <w:sz w:val="24"/>
        </w:rPr>
      </w:pPr>
      <w:r>
        <w:rPr>
          <w:rFonts w:ascii="Arial" w:hAnsi="Arial" w:cs="Arial"/>
          <w:b/>
          <w:color w:val="0000FF"/>
          <w:sz w:val="24"/>
        </w:rPr>
        <w:t>RP-250610</w:t>
      </w:r>
      <w:r>
        <w:rPr>
          <w:rFonts w:ascii="Arial" w:hAnsi="Arial" w:cs="Arial"/>
          <w:b/>
          <w:color w:val="0000FF"/>
          <w:sz w:val="24"/>
        </w:rPr>
        <w:tab/>
      </w:r>
      <w:r>
        <w:rPr>
          <w:rFonts w:ascii="Arial" w:hAnsi="Arial" w:cs="Arial"/>
          <w:b/>
          <w:sz w:val="24"/>
        </w:rPr>
        <w:t>RAN4 CRs to Maintenance for Closed WIs/SIs for REL-18 and earlier - Batch 33</w:t>
      </w:r>
    </w:p>
    <w:p w14:paraId="757E2E1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BADF6F" w14:textId="77777777" w:rsidR="005D2E1E" w:rsidRDefault="005D2E1E" w:rsidP="005D2E1E">
      <w:pPr>
        <w:rPr>
          <w:rFonts w:ascii="Arial" w:hAnsi="Arial" w:cs="Arial"/>
          <w:b/>
        </w:rPr>
      </w:pPr>
      <w:r>
        <w:rPr>
          <w:rFonts w:ascii="Arial" w:hAnsi="Arial" w:cs="Arial"/>
          <w:b/>
        </w:rPr>
        <w:t xml:space="preserve">Discussion: </w:t>
      </w:r>
    </w:p>
    <w:p w14:paraId="101A45EC" w14:textId="77777777" w:rsidR="005D2E1E" w:rsidRDefault="005D2E1E" w:rsidP="005D2E1E">
      <w:r>
        <w:lastRenderedPageBreak/>
        <w:t>MCC: related company CR in RP-250236</w:t>
      </w:r>
    </w:p>
    <w:p w14:paraId="5AF922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66263" w14:textId="77777777" w:rsidR="005D2E1E" w:rsidRDefault="005D2E1E" w:rsidP="005D2E1E">
      <w:pPr>
        <w:rPr>
          <w:rFonts w:ascii="Arial" w:hAnsi="Arial" w:cs="Arial"/>
          <w:b/>
          <w:sz w:val="24"/>
        </w:rPr>
      </w:pPr>
      <w:r>
        <w:rPr>
          <w:rFonts w:ascii="Arial" w:hAnsi="Arial" w:cs="Arial"/>
          <w:b/>
          <w:color w:val="0000FF"/>
          <w:sz w:val="24"/>
        </w:rPr>
        <w:t>RP-250236</w:t>
      </w:r>
      <w:r>
        <w:rPr>
          <w:rFonts w:ascii="Arial" w:hAnsi="Arial" w:cs="Arial"/>
          <w:b/>
          <w:color w:val="0000FF"/>
          <w:sz w:val="24"/>
        </w:rPr>
        <w:tab/>
      </w:r>
      <w:r>
        <w:rPr>
          <w:rFonts w:ascii="Arial" w:hAnsi="Arial" w:cs="Arial"/>
          <w:b/>
          <w:sz w:val="24"/>
        </w:rPr>
        <w:t>(NR_NTN_LSband-Core) CR for TR 38.741, Correction on sync raster for band n254 for NTN</w:t>
      </w:r>
    </w:p>
    <w:p w14:paraId="49E92C82"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38.741 v18.3.1</w:t>
      </w:r>
      <w:r>
        <w:rPr>
          <w:i/>
        </w:rPr>
        <w:tab/>
        <w:t xml:space="preserve">  CR-0004  rev 1 Cat: F (Rel-18)</w:t>
      </w:r>
      <w:r>
        <w:rPr>
          <w:i/>
        </w:rPr>
        <w:br/>
      </w:r>
      <w:r>
        <w:rPr>
          <w:i/>
        </w:rPr>
        <w:br/>
      </w:r>
      <w:r>
        <w:rPr>
          <w:i/>
        </w:rPr>
        <w:tab/>
      </w:r>
      <w:r>
        <w:rPr>
          <w:i/>
        </w:rPr>
        <w:tab/>
      </w:r>
      <w:r>
        <w:rPr>
          <w:i/>
        </w:rPr>
        <w:tab/>
      </w:r>
      <w:r>
        <w:rPr>
          <w:i/>
        </w:rPr>
        <w:tab/>
      </w:r>
      <w:r>
        <w:rPr>
          <w:i/>
        </w:rPr>
        <w:tab/>
        <w:t>Source: Apple, CATT</w:t>
      </w:r>
    </w:p>
    <w:p w14:paraId="115D4814" w14:textId="77777777" w:rsidR="005D2E1E" w:rsidRDefault="005D2E1E" w:rsidP="005D2E1E">
      <w:pPr>
        <w:rPr>
          <w:color w:val="808080"/>
        </w:rPr>
      </w:pPr>
      <w:r>
        <w:rPr>
          <w:color w:val="808080"/>
        </w:rPr>
        <w:t>(Replaces R4-2502986)</w:t>
      </w:r>
    </w:p>
    <w:p w14:paraId="42A2DA5E" w14:textId="77777777" w:rsidR="005D2E1E" w:rsidRDefault="005D2E1E" w:rsidP="005D2E1E">
      <w:pPr>
        <w:rPr>
          <w:rFonts w:ascii="Arial" w:hAnsi="Arial" w:cs="Arial"/>
          <w:b/>
        </w:rPr>
      </w:pPr>
      <w:r>
        <w:rPr>
          <w:rFonts w:ascii="Arial" w:hAnsi="Arial" w:cs="Arial"/>
          <w:b/>
        </w:rPr>
        <w:t xml:space="preserve">Abstract: </w:t>
      </w:r>
    </w:p>
    <w:p w14:paraId="7CA01D57" w14:textId="77777777" w:rsidR="005D2E1E" w:rsidRDefault="005D2E1E" w:rsidP="005D2E1E">
      <w:r>
        <w:t xml:space="preserve">company CR; revising CR R4-2502986 (TR 38.741 CR0004 which was postponed at RAN4#113) to correct wrong release number on the CR cover page (REL-19 =&gt; REL-18). </w:t>
      </w:r>
    </w:p>
    <w:p w14:paraId="2592809A" w14:textId="77777777" w:rsidR="005D2E1E" w:rsidRDefault="005D2E1E" w:rsidP="005D2E1E">
      <w:r>
        <w:t>This CR belongs to a bundle with corrections to TS 38.108 (R4-2502985) and TS 38.101-5 (R4-2502948) in CRpack RP-250610</w:t>
      </w:r>
    </w:p>
    <w:p w14:paraId="005C604D" w14:textId="77777777" w:rsidR="005D2E1E" w:rsidRDefault="005D2E1E" w:rsidP="005D2E1E">
      <w:pPr>
        <w:rPr>
          <w:rFonts w:ascii="Arial" w:hAnsi="Arial" w:cs="Arial"/>
          <w:b/>
        </w:rPr>
      </w:pPr>
      <w:r>
        <w:rPr>
          <w:rFonts w:ascii="Arial" w:hAnsi="Arial" w:cs="Arial"/>
          <w:b/>
        </w:rPr>
        <w:t xml:space="preserve">Discussion: </w:t>
      </w:r>
    </w:p>
    <w:p w14:paraId="72E720F8" w14:textId="77777777" w:rsidR="005D2E1E" w:rsidRDefault="005D2E1E" w:rsidP="005D2E1E">
      <w:r>
        <w:t>moved from AI 9.9 to AI 14</w:t>
      </w:r>
    </w:p>
    <w:p w14:paraId="27E8B0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3127E" w14:textId="77777777" w:rsidR="005D2E1E" w:rsidRDefault="005D2E1E" w:rsidP="005D2E1E">
      <w:pPr>
        <w:rPr>
          <w:rFonts w:ascii="Arial" w:hAnsi="Arial" w:cs="Arial"/>
          <w:b/>
          <w:sz w:val="24"/>
        </w:rPr>
      </w:pPr>
      <w:r>
        <w:rPr>
          <w:rFonts w:ascii="Arial" w:hAnsi="Arial" w:cs="Arial"/>
          <w:b/>
          <w:color w:val="0000FF"/>
          <w:sz w:val="24"/>
        </w:rPr>
        <w:t>RP-250611</w:t>
      </w:r>
      <w:r>
        <w:rPr>
          <w:rFonts w:ascii="Arial" w:hAnsi="Arial" w:cs="Arial"/>
          <w:b/>
          <w:color w:val="0000FF"/>
          <w:sz w:val="24"/>
        </w:rPr>
        <w:tab/>
      </w:r>
      <w:r>
        <w:rPr>
          <w:rFonts w:ascii="Arial" w:hAnsi="Arial" w:cs="Arial"/>
          <w:b/>
          <w:sz w:val="24"/>
        </w:rPr>
        <w:t>RAN4 CRs to NR+LTE TEI18 – Batch 2</w:t>
      </w:r>
    </w:p>
    <w:p w14:paraId="6AA9276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59FDD3" w14:textId="77777777" w:rsidR="005D2E1E" w:rsidRDefault="005D2E1E" w:rsidP="005D2E1E">
      <w:pPr>
        <w:rPr>
          <w:rFonts w:ascii="Arial" w:hAnsi="Arial" w:cs="Arial"/>
          <w:b/>
        </w:rPr>
      </w:pPr>
      <w:r>
        <w:rPr>
          <w:rFonts w:ascii="Arial" w:hAnsi="Arial" w:cs="Arial"/>
          <w:b/>
        </w:rPr>
        <w:t xml:space="preserve">Discussion: </w:t>
      </w:r>
    </w:p>
    <w:p w14:paraId="756B6C34" w14:textId="77777777" w:rsidR="005D2E1E" w:rsidRDefault="005D2E1E" w:rsidP="005D2E1E">
      <w:r>
        <w:t>MCC: CRs for [NTNNBIoT_inbandNTNNR] are for 36-series LTE specs introducing "NB-IoT In-band operation with NTN NR" so questionable whether 36 series specs are the best choice</w:t>
      </w:r>
    </w:p>
    <w:p w14:paraId="3522FE1A" w14:textId="77777777" w:rsidR="005D2E1E" w:rsidRDefault="005D2E1E" w:rsidP="005D2E1E">
      <w:r>
        <w:t>conclusion: CRpack is approved but RAN4 is tasked to look into this problem of selected spec series in case of spectrum sharing by multiple RATs (which seems to exist for NTN and TN).</w:t>
      </w:r>
    </w:p>
    <w:p w14:paraId="1A7B04F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B13B5" w14:textId="77777777" w:rsidR="005D2E1E" w:rsidRDefault="005D2E1E" w:rsidP="005D2E1E">
      <w:pPr>
        <w:rPr>
          <w:rFonts w:ascii="Arial" w:hAnsi="Arial" w:cs="Arial"/>
          <w:b/>
          <w:sz w:val="24"/>
        </w:rPr>
      </w:pPr>
      <w:r>
        <w:rPr>
          <w:rFonts w:ascii="Arial" w:hAnsi="Arial" w:cs="Arial"/>
          <w:b/>
          <w:color w:val="0000FF"/>
          <w:sz w:val="24"/>
        </w:rPr>
        <w:t>RP-250720</w:t>
      </w:r>
      <w:r>
        <w:rPr>
          <w:rFonts w:ascii="Arial" w:hAnsi="Arial" w:cs="Arial"/>
          <w:b/>
          <w:color w:val="0000FF"/>
          <w:sz w:val="24"/>
        </w:rPr>
        <w:tab/>
      </w:r>
      <w:r>
        <w:rPr>
          <w:rFonts w:ascii="Arial" w:hAnsi="Arial" w:cs="Arial"/>
          <w:b/>
          <w:sz w:val="24"/>
        </w:rPr>
        <w:t>CR Pack on TEI_Test</w:t>
      </w:r>
    </w:p>
    <w:p w14:paraId="18AFF0A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AF1D4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380B1" w14:textId="77777777" w:rsidR="005D2E1E" w:rsidRDefault="005D2E1E" w:rsidP="005D2E1E">
      <w:pPr>
        <w:rPr>
          <w:rFonts w:ascii="Arial" w:hAnsi="Arial" w:cs="Arial"/>
          <w:b/>
          <w:sz w:val="24"/>
        </w:rPr>
      </w:pPr>
      <w:r>
        <w:rPr>
          <w:rFonts w:ascii="Arial" w:hAnsi="Arial" w:cs="Arial"/>
          <w:b/>
          <w:color w:val="0000FF"/>
          <w:sz w:val="24"/>
        </w:rPr>
        <w:t>RP-250721</w:t>
      </w:r>
      <w:r>
        <w:rPr>
          <w:rFonts w:ascii="Arial" w:hAnsi="Arial" w:cs="Arial"/>
          <w:b/>
          <w:color w:val="0000FF"/>
          <w:sz w:val="24"/>
        </w:rPr>
        <w:tab/>
      </w:r>
      <w:r>
        <w:rPr>
          <w:rFonts w:ascii="Arial" w:hAnsi="Arial" w:cs="Arial"/>
          <w:b/>
          <w:sz w:val="24"/>
        </w:rPr>
        <w:t>CR Pack on TEI8_Test</w:t>
      </w:r>
    </w:p>
    <w:p w14:paraId="266CD3D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082B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B4712" w14:textId="77777777" w:rsidR="005D2E1E" w:rsidRDefault="005D2E1E" w:rsidP="005D2E1E">
      <w:pPr>
        <w:rPr>
          <w:rFonts w:ascii="Arial" w:hAnsi="Arial" w:cs="Arial"/>
          <w:b/>
          <w:sz w:val="24"/>
        </w:rPr>
      </w:pPr>
      <w:r>
        <w:rPr>
          <w:rFonts w:ascii="Arial" w:hAnsi="Arial" w:cs="Arial"/>
          <w:b/>
          <w:color w:val="0000FF"/>
          <w:sz w:val="24"/>
        </w:rPr>
        <w:t>RP-250722</w:t>
      </w:r>
      <w:r>
        <w:rPr>
          <w:rFonts w:ascii="Arial" w:hAnsi="Arial" w:cs="Arial"/>
          <w:b/>
          <w:color w:val="0000FF"/>
          <w:sz w:val="24"/>
        </w:rPr>
        <w:tab/>
      </w:r>
      <w:r>
        <w:rPr>
          <w:rFonts w:ascii="Arial" w:hAnsi="Arial" w:cs="Arial"/>
          <w:b/>
          <w:sz w:val="24"/>
        </w:rPr>
        <w:t>CR Pack on TEI9_Test</w:t>
      </w:r>
    </w:p>
    <w:p w14:paraId="76325B0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DBCF9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709BF" w14:textId="77777777" w:rsidR="005D2E1E" w:rsidRDefault="005D2E1E" w:rsidP="005D2E1E">
      <w:pPr>
        <w:rPr>
          <w:rFonts w:ascii="Arial" w:hAnsi="Arial" w:cs="Arial"/>
          <w:b/>
          <w:sz w:val="24"/>
        </w:rPr>
      </w:pPr>
      <w:r>
        <w:rPr>
          <w:rFonts w:ascii="Arial" w:hAnsi="Arial" w:cs="Arial"/>
          <w:b/>
          <w:color w:val="0000FF"/>
          <w:sz w:val="24"/>
        </w:rPr>
        <w:t>RP-250723</w:t>
      </w:r>
      <w:r>
        <w:rPr>
          <w:rFonts w:ascii="Arial" w:hAnsi="Arial" w:cs="Arial"/>
          <w:b/>
          <w:color w:val="0000FF"/>
          <w:sz w:val="24"/>
        </w:rPr>
        <w:tab/>
      </w:r>
      <w:r>
        <w:rPr>
          <w:rFonts w:ascii="Arial" w:hAnsi="Arial" w:cs="Arial"/>
          <w:b/>
          <w:sz w:val="24"/>
        </w:rPr>
        <w:t>CR Pack on TEI10_Test</w:t>
      </w:r>
    </w:p>
    <w:p w14:paraId="2BFDF24D"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454F0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4F42B" w14:textId="77777777" w:rsidR="005D2E1E" w:rsidRDefault="005D2E1E" w:rsidP="005D2E1E">
      <w:pPr>
        <w:rPr>
          <w:rFonts w:ascii="Arial" w:hAnsi="Arial" w:cs="Arial"/>
          <w:b/>
          <w:sz w:val="24"/>
        </w:rPr>
      </w:pPr>
      <w:r>
        <w:rPr>
          <w:rFonts w:ascii="Arial" w:hAnsi="Arial" w:cs="Arial"/>
          <w:b/>
          <w:color w:val="0000FF"/>
          <w:sz w:val="24"/>
        </w:rPr>
        <w:t>RP-250724</w:t>
      </w:r>
      <w:r>
        <w:rPr>
          <w:rFonts w:ascii="Arial" w:hAnsi="Arial" w:cs="Arial"/>
          <w:b/>
          <w:color w:val="0000FF"/>
          <w:sz w:val="24"/>
        </w:rPr>
        <w:tab/>
      </w:r>
      <w:r>
        <w:rPr>
          <w:rFonts w:ascii="Arial" w:hAnsi="Arial" w:cs="Arial"/>
          <w:b/>
          <w:sz w:val="24"/>
        </w:rPr>
        <w:t>CR Pack on TEI11_Test</w:t>
      </w:r>
    </w:p>
    <w:p w14:paraId="4147D3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8743E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4FB6B" w14:textId="77777777" w:rsidR="005D2E1E" w:rsidRDefault="005D2E1E" w:rsidP="005D2E1E">
      <w:pPr>
        <w:rPr>
          <w:rFonts w:ascii="Arial" w:hAnsi="Arial" w:cs="Arial"/>
          <w:b/>
          <w:sz w:val="24"/>
        </w:rPr>
      </w:pPr>
      <w:r>
        <w:rPr>
          <w:rFonts w:ascii="Arial" w:hAnsi="Arial" w:cs="Arial"/>
          <w:b/>
          <w:color w:val="0000FF"/>
          <w:sz w:val="24"/>
        </w:rPr>
        <w:t>RP-250725</w:t>
      </w:r>
      <w:r>
        <w:rPr>
          <w:rFonts w:ascii="Arial" w:hAnsi="Arial" w:cs="Arial"/>
          <w:b/>
          <w:color w:val="0000FF"/>
          <w:sz w:val="24"/>
        </w:rPr>
        <w:tab/>
      </w:r>
      <w:r>
        <w:rPr>
          <w:rFonts w:ascii="Arial" w:hAnsi="Arial" w:cs="Arial"/>
          <w:b/>
          <w:sz w:val="24"/>
        </w:rPr>
        <w:t>CR Pack on TEI12_Test</w:t>
      </w:r>
    </w:p>
    <w:p w14:paraId="646DED2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2F83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3F822" w14:textId="77777777" w:rsidR="005D2E1E" w:rsidRDefault="005D2E1E" w:rsidP="005D2E1E">
      <w:pPr>
        <w:rPr>
          <w:rFonts w:ascii="Arial" w:hAnsi="Arial" w:cs="Arial"/>
          <w:b/>
          <w:sz w:val="24"/>
        </w:rPr>
      </w:pPr>
      <w:r>
        <w:rPr>
          <w:rFonts w:ascii="Arial" w:hAnsi="Arial" w:cs="Arial"/>
          <w:b/>
          <w:color w:val="0000FF"/>
          <w:sz w:val="24"/>
        </w:rPr>
        <w:t>RP-250726</w:t>
      </w:r>
      <w:r>
        <w:rPr>
          <w:rFonts w:ascii="Arial" w:hAnsi="Arial" w:cs="Arial"/>
          <w:b/>
          <w:color w:val="0000FF"/>
          <w:sz w:val="24"/>
        </w:rPr>
        <w:tab/>
      </w:r>
      <w:r>
        <w:rPr>
          <w:rFonts w:ascii="Arial" w:hAnsi="Arial" w:cs="Arial"/>
          <w:b/>
          <w:sz w:val="24"/>
        </w:rPr>
        <w:t>CR Pack on TEI13_Test</w:t>
      </w:r>
    </w:p>
    <w:p w14:paraId="21B2E1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7672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88F28" w14:textId="77777777" w:rsidR="005D2E1E" w:rsidRDefault="005D2E1E" w:rsidP="005D2E1E">
      <w:pPr>
        <w:rPr>
          <w:rFonts w:ascii="Arial" w:hAnsi="Arial" w:cs="Arial"/>
          <w:b/>
          <w:sz w:val="24"/>
        </w:rPr>
      </w:pPr>
      <w:r>
        <w:rPr>
          <w:rFonts w:ascii="Arial" w:hAnsi="Arial" w:cs="Arial"/>
          <w:b/>
          <w:color w:val="0000FF"/>
          <w:sz w:val="24"/>
        </w:rPr>
        <w:t>RP-250727</w:t>
      </w:r>
      <w:r>
        <w:rPr>
          <w:rFonts w:ascii="Arial" w:hAnsi="Arial" w:cs="Arial"/>
          <w:b/>
          <w:color w:val="0000FF"/>
          <w:sz w:val="24"/>
        </w:rPr>
        <w:tab/>
      </w:r>
      <w:r>
        <w:rPr>
          <w:rFonts w:ascii="Arial" w:hAnsi="Arial" w:cs="Arial"/>
          <w:b/>
          <w:sz w:val="24"/>
        </w:rPr>
        <w:t>CR Pack on TEI14_Test</w:t>
      </w:r>
    </w:p>
    <w:p w14:paraId="0868CFF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FE25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998CC" w14:textId="77777777" w:rsidR="005D2E1E" w:rsidRDefault="005D2E1E" w:rsidP="005D2E1E">
      <w:pPr>
        <w:rPr>
          <w:rFonts w:ascii="Arial" w:hAnsi="Arial" w:cs="Arial"/>
          <w:b/>
          <w:sz w:val="24"/>
        </w:rPr>
      </w:pPr>
      <w:r>
        <w:rPr>
          <w:rFonts w:ascii="Arial" w:hAnsi="Arial" w:cs="Arial"/>
          <w:b/>
          <w:color w:val="0000FF"/>
          <w:sz w:val="24"/>
        </w:rPr>
        <w:t>RP-250728</w:t>
      </w:r>
      <w:r>
        <w:rPr>
          <w:rFonts w:ascii="Arial" w:hAnsi="Arial" w:cs="Arial"/>
          <w:b/>
          <w:color w:val="0000FF"/>
          <w:sz w:val="24"/>
        </w:rPr>
        <w:tab/>
      </w:r>
      <w:r>
        <w:rPr>
          <w:rFonts w:ascii="Arial" w:hAnsi="Arial" w:cs="Arial"/>
          <w:b/>
          <w:sz w:val="24"/>
        </w:rPr>
        <w:t>CR Pack on TEI15_Test - Pack 1/7</w:t>
      </w:r>
    </w:p>
    <w:p w14:paraId="3B9788D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68E1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9F13F" w14:textId="77777777" w:rsidR="005D2E1E" w:rsidRDefault="005D2E1E" w:rsidP="005D2E1E">
      <w:pPr>
        <w:rPr>
          <w:rFonts w:ascii="Arial" w:hAnsi="Arial" w:cs="Arial"/>
          <w:b/>
          <w:sz w:val="24"/>
        </w:rPr>
      </w:pPr>
      <w:r>
        <w:rPr>
          <w:rFonts w:ascii="Arial" w:hAnsi="Arial" w:cs="Arial"/>
          <w:b/>
          <w:color w:val="0000FF"/>
          <w:sz w:val="24"/>
        </w:rPr>
        <w:t>RP-250729</w:t>
      </w:r>
      <w:r>
        <w:rPr>
          <w:rFonts w:ascii="Arial" w:hAnsi="Arial" w:cs="Arial"/>
          <w:b/>
          <w:color w:val="0000FF"/>
          <w:sz w:val="24"/>
        </w:rPr>
        <w:tab/>
      </w:r>
      <w:r>
        <w:rPr>
          <w:rFonts w:ascii="Arial" w:hAnsi="Arial" w:cs="Arial"/>
          <w:b/>
          <w:sz w:val="24"/>
        </w:rPr>
        <w:t>CR Pack on TEI15_Test - Pack 2/7</w:t>
      </w:r>
    </w:p>
    <w:p w14:paraId="5398DDF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8761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494D7" w14:textId="77777777" w:rsidR="005D2E1E" w:rsidRDefault="005D2E1E" w:rsidP="005D2E1E">
      <w:pPr>
        <w:rPr>
          <w:rFonts w:ascii="Arial" w:hAnsi="Arial" w:cs="Arial"/>
          <w:b/>
          <w:sz w:val="24"/>
        </w:rPr>
      </w:pPr>
      <w:r>
        <w:rPr>
          <w:rFonts w:ascii="Arial" w:hAnsi="Arial" w:cs="Arial"/>
          <w:b/>
          <w:color w:val="0000FF"/>
          <w:sz w:val="24"/>
        </w:rPr>
        <w:t>RP-250730</w:t>
      </w:r>
      <w:r>
        <w:rPr>
          <w:rFonts w:ascii="Arial" w:hAnsi="Arial" w:cs="Arial"/>
          <w:b/>
          <w:color w:val="0000FF"/>
          <w:sz w:val="24"/>
        </w:rPr>
        <w:tab/>
      </w:r>
      <w:r>
        <w:rPr>
          <w:rFonts w:ascii="Arial" w:hAnsi="Arial" w:cs="Arial"/>
          <w:b/>
          <w:sz w:val="24"/>
        </w:rPr>
        <w:t>CR Pack on TEI15_Test - Pack 3/7</w:t>
      </w:r>
    </w:p>
    <w:p w14:paraId="78BEC30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4E17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BF595" w14:textId="77777777" w:rsidR="005D2E1E" w:rsidRDefault="005D2E1E" w:rsidP="005D2E1E">
      <w:pPr>
        <w:rPr>
          <w:rFonts w:ascii="Arial" w:hAnsi="Arial" w:cs="Arial"/>
          <w:b/>
          <w:sz w:val="24"/>
        </w:rPr>
      </w:pPr>
      <w:r>
        <w:rPr>
          <w:rFonts w:ascii="Arial" w:hAnsi="Arial" w:cs="Arial"/>
          <w:b/>
          <w:color w:val="0000FF"/>
          <w:sz w:val="24"/>
        </w:rPr>
        <w:t>RP-250731</w:t>
      </w:r>
      <w:r>
        <w:rPr>
          <w:rFonts w:ascii="Arial" w:hAnsi="Arial" w:cs="Arial"/>
          <w:b/>
          <w:color w:val="0000FF"/>
          <w:sz w:val="24"/>
        </w:rPr>
        <w:tab/>
      </w:r>
      <w:r>
        <w:rPr>
          <w:rFonts w:ascii="Arial" w:hAnsi="Arial" w:cs="Arial"/>
          <w:b/>
          <w:sz w:val="24"/>
        </w:rPr>
        <w:t>CR Pack on TEI15_Test - Pack 4/7</w:t>
      </w:r>
    </w:p>
    <w:p w14:paraId="386945F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AE2A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08206" w14:textId="77777777" w:rsidR="005D2E1E" w:rsidRDefault="005D2E1E" w:rsidP="005D2E1E">
      <w:pPr>
        <w:rPr>
          <w:rFonts w:ascii="Arial" w:hAnsi="Arial" w:cs="Arial"/>
          <w:b/>
          <w:sz w:val="24"/>
        </w:rPr>
      </w:pPr>
      <w:r>
        <w:rPr>
          <w:rFonts w:ascii="Arial" w:hAnsi="Arial" w:cs="Arial"/>
          <w:b/>
          <w:color w:val="0000FF"/>
          <w:sz w:val="24"/>
        </w:rPr>
        <w:t>RP-250732</w:t>
      </w:r>
      <w:r>
        <w:rPr>
          <w:rFonts w:ascii="Arial" w:hAnsi="Arial" w:cs="Arial"/>
          <w:b/>
          <w:color w:val="0000FF"/>
          <w:sz w:val="24"/>
        </w:rPr>
        <w:tab/>
      </w:r>
      <w:r>
        <w:rPr>
          <w:rFonts w:ascii="Arial" w:hAnsi="Arial" w:cs="Arial"/>
          <w:b/>
          <w:sz w:val="24"/>
        </w:rPr>
        <w:t>CR Pack on TEI15_Test - Pack 5/7</w:t>
      </w:r>
    </w:p>
    <w:p w14:paraId="67D914B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FBB574"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CCCE1" w14:textId="77777777" w:rsidR="005D2E1E" w:rsidRDefault="005D2E1E" w:rsidP="005D2E1E">
      <w:pPr>
        <w:rPr>
          <w:rFonts w:ascii="Arial" w:hAnsi="Arial" w:cs="Arial"/>
          <w:b/>
          <w:sz w:val="24"/>
        </w:rPr>
      </w:pPr>
      <w:r>
        <w:rPr>
          <w:rFonts w:ascii="Arial" w:hAnsi="Arial" w:cs="Arial"/>
          <w:b/>
          <w:color w:val="0000FF"/>
          <w:sz w:val="24"/>
        </w:rPr>
        <w:t>RP-250733</w:t>
      </w:r>
      <w:r>
        <w:rPr>
          <w:rFonts w:ascii="Arial" w:hAnsi="Arial" w:cs="Arial"/>
          <w:b/>
          <w:color w:val="0000FF"/>
          <w:sz w:val="24"/>
        </w:rPr>
        <w:tab/>
      </w:r>
      <w:r>
        <w:rPr>
          <w:rFonts w:ascii="Arial" w:hAnsi="Arial" w:cs="Arial"/>
          <w:b/>
          <w:sz w:val="24"/>
        </w:rPr>
        <w:t>CR Pack on TEI15_Test - Pack 6/7</w:t>
      </w:r>
    </w:p>
    <w:p w14:paraId="44FC8DE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DBEF2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22254" w14:textId="77777777" w:rsidR="005D2E1E" w:rsidRDefault="005D2E1E" w:rsidP="005D2E1E">
      <w:pPr>
        <w:rPr>
          <w:rFonts w:ascii="Arial" w:hAnsi="Arial" w:cs="Arial"/>
          <w:b/>
          <w:sz w:val="24"/>
        </w:rPr>
      </w:pPr>
      <w:r>
        <w:rPr>
          <w:rFonts w:ascii="Arial" w:hAnsi="Arial" w:cs="Arial"/>
          <w:b/>
          <w:color w:val="0000FF"/>
          <w:sz w:val="24"/>
        </w:rPr>
        <w:t>RP-250734</w:t>
      </w:r>
      <w:r>
        <w:rPr>
          <w:rFonts w:ascii="Arial" w:hAnsi="Arial" w:cs="Arial"/>
          <w:b/>
          <w:color w:val="0000FF"/>
          <w:sz w:val="24"/>
        </w:rPr>
        <w:tab/>
      </w:r>
      <w:r>
        <w:rPr>
          <w:rFonts w:ascii="Arial" w:hAnsi="Arial" w:cs="Arial"/>
          <w:b/>
          <w:sz w:val="24"/>
        </w:rPr>
        <w:t>CR Pack on TEI15_Test - Pack 7/7</w:t>
      </w:r>
    </w:p>
    <w:p w14:paraId="249BB9B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30B3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0C999" w14:textId="77777777" w:rsidR="005D2E1E" w:rsidRDefault="005D2E1E" w:rsidP="005D2E1E">
      <w:pPr>
        <w:rPr>
          <w:rFonts w:ascii="Arial" w:hAnsi="Arial" w:cs="Arial"/>
          <w:b/>
          <w:sz w:val="24"/>
        </w:rPr>
      </w:pPr>
      <w:r>
        <w:rPr>
          <w:rFonts w:ascii="Arial" w:hAnsi="Arial" w:cs="Arial"/>
          <w:b/>
          <w:color w:val="0000FF"/>
          <w:sz w:val="24"/>
        </w:rPr>
        <w:t>RP-250735</w:t>
      </w:r>
      <w:r>
        <w:rPr>
          <w:rFonts w:ascii="Arial" w:hAnsi="Arial" w:cs="Arial"/>
          <w:b/>
          <w:color w:val="0000FF"/>
          <w:sz w:val="24"/>
        </w:rPr>
        <w:tab/>
      </w:r>
      <w:r>
        <w:rPr>
          <w:rFonts w:ascii="Arial" w:hAnsi="Arial" w:cs="Arial"/>
          <w:b/>
          <w:sz w:val="24"/>
        </w:rPr>
        <w:t>CR Pack on TEI16_Test - Pack 1/3</w:t>
      </w:r>
    </w:p>
    <w:p w14:paraId="7422BA5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545C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D1A1A" w14:textId="77777777" w:rsidR="005D2E1E" w:rsidRDefault="005D2E1E" w:rsidP="005D2E1E">
      <w:pPr>
        <w:rPr>
          <w:rFonts w:ascii="Arial" w:hAnsi="Arial" w:cs="Arial"/>
          <w:b/>
          <w:sz w:val="24"/>
        </w:rPr>
      </w:pPr>
      <w:r>
        <w:rPr>
          <w:rFonts w:ascii="Arial" w:hAnsi="Arial" w:cs="Arial"/>
          <w:b/>
          <w:color w:val="0000FF"/>
          <w:sz w:val="24"/>
        </w:rPr>
        <w:t>RP-250736</w:t>
      </w:r>
      <w:r>
        <w:rPr>
          <w:rFonts w:ascii="Arial" w:hAnsi="Arial" w:cs="Arial"/>
          <w:b/>
          <w:color w:val="0000FF"/>
          <w:sz w:val="24"/>
        </w:rPr>
        <w:tab/>
      </w:r>
      <w:r>
        <w:rPr>
          <w:rFonts w:ascii="Arial" w:hAnsi="Arial" w:cs="Arial"/>
          <w:b/>
          <w:sz w:val="24"/>
        </w:rPr>
        <w:t>CR Pack on TEI16_Test - Pack 2/3</w:t>
      </w:r>
    </w:p>
    <w:p w14:paraId="3CBEF8C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5B30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842A2" w14:textId="77777777" w:rsidR="005D2E1E" w:rsidRDefault="005D2E1E" w:rsidP="005D2E1E">
      <w:pPr>
        <w:rPr>
          <w:rFonts w:ascii="Arial" w:hAnsi="Arial" w:cs="Arial"/>
          <w:b/>
          <w:sz w:val="24"/>
        </w:rPr>
      </w:pPr>
      <w:r>
        <w:rPr>
          <w:rFonts w:ascii="Arial" w:hAnsi="Arial" w:cs="Arial"/>
          <w:b/>
          <w:color w:val="0000FF"/>
          <w:sz w:val="24"/>
        </w:rPr>
        <w:t>RP-250737</w:t>
      </w:r>
      <w:r>
        <w:rPr>
          <w:rFonts w:ascii="Arial" w:hAnsi="Arial" w:cs="Arial"/>
          <w:b/>
          <w:color w:val="0000FF"/>
          <w:sz w:val="24"/>
        </w:rPr>
        <w:tab/>
      </w:r>
      <w:r>
        <w:rPr>
          <w:rFonts w:ascii="Arial" w:hAnsi="Arial" w:cs="Arial"/>
          <w:b/>
          <w:sz w:val="24"/>
        </w:rPr>
        <w:t>CR Pack on TEI16_Test - Pack 3/3</w:t>
      </w:r>
    </w:p>
    <w:p w14:paraId="38D1012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010E47" w14:textId="77777777" w:rsidR="008C3A11" w:rsidRDefault="008C3A11" w:rsidP="008C3A11">
      <w:pPr>
        <w:rPr>
          <w:rFonts w:ascii="Arial" w:hAnsi="Arial" w:cs="Arial"/>
          <w:b/>
        </w:rPr>
      </w:pPr>
      <w:r>
        <w:rPr>
          <w:rFonts w:ascii="Arial" w:hAnsi="Arial" w:cs="Arial"/>
          <w:b/>
        </w:rPr>
        <w:t xml:space="preserve">Discussion: </w:t>
      </w:r>
    </w:p>
    <w:p w14:paraId="1AE8FE79" w14:textId="77777777" w:rsidR="008C3A11" w:rsidRDefault="008C3A11" w:rsidP="008C3A11">
      <w:r>
        <w:t>Note: It was only spotted after RAN #107 that RP-250737 includes CR0112 rev - (R5-250661) alt-hough its revision CR0112 rev 1 (R5-251431) was approved already via RP-250736. Therefore although RP-250737 was approved during RAN #107, we had to correct this after RAN #107 as follows.</w:t>
      </w:r>
    </w:p>
    <w:p w14:paraId="278D7955" w14:textId="412A3EC2" w:rsidR="008C3A11" w:rsidRDefault="008C3A11" w:rsidP="008C3A11">
      <w:r>
        <w:t>conclusion: all CRs of RP-250737 are approved except R5-250661 which is not pursued (see instead R5-251431 approved in RP-250736).</w:t>
      </w:r>
    </w:p>
    <w:p w14:paraId="45259613" w14:textId="0C9634D2"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3A11">
        <w:rPr>
          <w:rFonts w:ascii="Arial" w:hAnsi="Arial" w:cs="Arial"/>
          <w:b/>
          <w:color w:val="993300"/>
          <w:u w:val="single"/>
        </w:rPr>
        <w:t>partially a</w:t>
      </w:r>
      <w:r>
        <w:rPr>
          <w:rFonts w:ascii="Arial" w:hAnsi="Arial" w:cs="Arial"/>
          <w:b/>
          <w:color w:val="993300"/>
          <w:u w:val="single"/>
        </w:rPr>
        <w:t>pproved</w:t>
      </w:r>
      <w:r>
        <w:rPr>
          <w:color w:val="993300"/>
          <w:u w:val="single"/>
        </w:rPr>
        <w:t>.</w:t>
      </w:r>
    </w:p>
    <w:p w14:paraId="4DFB2221" w14:textId="77777777" w:rsidR="005D2E1E" w:rsidRDefault="005D2E1E" w:rsidP="005D2E1E">
      <w:pPr>
        <w:rPr>
          <w:rFonts w:ascii="Arial" w:hAnsi="Arial" w:cs="Arial"/>
          <w:b/>
          <w:sz w:val="24"/>
        </w:rPr>
      </w:pPr>
      <w:r>
        <w:rPr>
          <w:rFonts w:ascii="Arial" w:hAnsi="Arial" w:cs="Arial"/>
          <w:b/>
          <w:color w:val="0000FF"/>
          <w:sz w:val="24"/>
        </w:rPr>
        <w:t>RP-250738</w:t>
      </w:r>
      <w:r>
        <w:rPr>
          <w:rFonts w:ascii="Arial" w:hAnsi="Arial" w:cs="Arial"/>
          <w:b/>
          <w:color w:val="0000FF"/>
          <w:sz w:val="24"/>
        </w:rPr>
        <w:tab/>
      </w:r>
      <w:r>
        <w:rPr>
          <w:rFonts w:ascii="Arial" w:hAnsi="Arial" w:cs="Arial"/>
          <w:b/>
          <w:sz w:val="24"/>
        </w:rPr>
        <w:t>CR Pack on TEI17_Test - Pack 1/6</w:t>
      </w:r>
    </w:p>
    <w:p w14:paraId="365933E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296F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287C6" w14:textId="77777777" w:rsidR="005D2E1E" w:rsidRDefault="005D2E1E" w:rsidP="005D2E1E">
      <w:pPr>
        <w:rPr>
          <w:rFonts w:ascii="Arial" w:hAnsi="Arial" w:cs="Arial"/>
          <w:b/>
          <w:sz w:val="24"/>
        </w:rPr>
      </w:pPr>
      <w:r>
        <w:rPr>
          <w:rFonts w:ascii="Arial" w:hAnsi="Arial" w:cs="Arial"/>
          <w:b/>
          <w:color w:val="0000FF"/>
          <w:sz w:val="24"/>
        </w:rPr>
        <w:t>RP-250739</w:t>
      </w:r>
      <w:r>
        <w:rPr>
          <w:rFonts w:ascii="Arial" w:hAnsi="Arial" w:cs="Arial"/>
          <w:b/>
          <w:color w:val="0000FF"/>
          <w:sz w:val="24"/>
        </w:rPr>
        <w:tab/>
      </w:r>
      <w:r>
        <w:rPr>
          <w:rFonts w:ascii="Arial" w:hAnsi="Arial" w:cs="Arial"/>
          <w:b/>
          <w:sz w:val="24"/>
        </w:rPr>
        <w:t>CR Pack on TEI17_Test - Pack 2/6</w:t>
      </w:r>
    </w:p>
    <w:p w14:paraId="153F7ED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F2A6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CCCAE" w14:textId="77777777" w:rsidR="005D2E1E" w:rsidRDefault="005D2E1E" w:rsidP="005D2E1E">
      <w:pPr>
        <w:rPr>
          <w:rFonts w:ascii="Arial" w:hAnsi="Arial" w:cs="Arial"/>
          <w:b/>
          <w:sz w:val="24"/>
        </w:rPr>
      </w:pPr>
      <w:r>
        <w:rPr>
          <w:rFonts w:ascii="Arial" w:hAnsi="Arial" w:cs="Arial"/>
          <w:b/>
          <w:color w:val="0000FF"/>
          <w:sz w:val="24"/>
        </w:rPr>
        <w:t>RP-250740</w:t>
      </w:r>
      <w:r>
        <w:rPr>
          <w:rFonts w:ascii="Arial" w:hAnsi="Arial" w:cs="Arial"/>
          <w:b/>
          <w:color w:val="0000FF"/>
          <w:sz w:val="24"/>
        </w:rPr>
        <w:tab/>
      </w:r>
      <w:r>
        <w:rPr>
          <w:rFonts w:ascii="Arial" w:hAnsi="Arial" w:cs="Arial"/>
          <w:b/>
          <w:sz w:val="24"/>
        </w:rPr>
        <w:t>CR Pack on TEI17_Test - Pack 3/6</w:t>
      </w:r>
    </w:p>
    <w:p w14:paraId="63A516F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6FB1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330BF" w14:textId="77777777" w:rsidR="005D2E1E" w:rsidRDefault="005D2E1E" w:rsidP="005D2E1E">
      <w:pPr>
        <w:rPr>
          <w:rFonts w:ascii="Arial" w:hAnsi="Arial" w:cs="Arial"/>
          <w:b/>
          <w:sz w:val="24"/>
        </w:rPr>
      </w:pPr>
      <w:r>
        <w:rPr>
          <w:rFonts w:ascii="Arial" w:hAnsi="Arial" w:cs="Arial"/>
          <w:b/>
          <w:color w:val="0000FF"/>
          <w:sz w:val="24"/>
        </w:rPr>
        <w:lastRenderedPageBreak/>
        <w:t>RP-250741</w:t>
      </w:r>
      <w:r>
        <w:rPr>
          <w:rFonts w:ascii="Arial" w:hAnsi="Arial" w:cs="Arial"/>
          <w:b/>
          <w:color w:val="0000FF"/>
          <w:sz w:val="24"/>
        </w:rPr>
        <w:tab/>
      </w:r>
      <w:r>
        <w:rPr>
          <w:rFonts w:ascii="Arial" w:hAnsi="Arial" w:cs="Arial"/>
          <w:b/>
          <w:sz w:val="24"/>
        </w:rPr>
        <w:t>CR Pack on TEI17_Test - Pack 4/6</w:t>
      </w:r>
    </w:p>
    <w:p w14:paraId="2EA1D69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B16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D7EA3" w14:textId="77777777" w:rsidR="005D2E1E" w:rsidRDefault="005D2E1E" w:rsidP="005D2E1E">
      <w:pPr>
        <w:rPr>
          <w:rFonts w:ascii="Arial" w:hAnsi="Arial" w:cs="Arial"/>
          <w:b/>
          <w:sz w:val="24"/>
        </w:rPr>
      </w:pPr>
      <w:r>
        <w:rPr>
          <w:rFonts w:ascii="Arial" w:hAnsi="Arial" w:cs="Arial"/>
          <w:b/>
          <w:color w:val="0000FF"/>
          <w:sz w:val="24"/>
        </w:rPr>
        <w:t>RP-250742</w:t>
      </w:r>
      <w:r>
        <w:rPr>
          <w:rFonts w:ascii="Arial" w:hAnsi="Arial" w:cs="Arial"/>
          <w:b/>
          <w:color w:val="0000FF"/>
          <w:sz w:val="24"/>
        </w:rPr>
        <w:tab/>
      </w:r>
      <w:r>
        <w:rPr>
          <w:rFonts w:ascii="Arial" w:hAnsi="Arial" w:cs="Arial"/>
          <w:b/>
          <w:sz w:val="24"/>
        </w:rPr>
        <w:t>CR Pack on TEI17_Test - Pack 5/6</w:t>
      </w:r>
    </w:p>
    <w:p w14:paraId="7B20173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28922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C6425" w14:textId="77777777" w:rsidR="005D2E1E" w:rsidRDefault="005D2E1E" w:rsidP="005D2E1E">
      <w:pPr>
        <w:rPr>
          <w:rFonts w:ascii="Arial" w:hAnsi="Arial" w:cs="Arial"/>
          <w:b/>
          <w:sz w:val="24"/>
        </w:rPr>
      </w:pPr>
      <w:r>
        <w:rPr>
          <w:rFonts w:ascii="Arial" w:hAnsi="Arial" w:cs="Arial"/>
          <w:b/>
          <w:color w:val="0000FF"/>
          <w:sz w:val="24"/>
        </w:rPr>
        <w:t>RP-250743</w:t>
      </w:r>
      <w:r>
        <w:rPr>
          <w:rFonts w:ascii="Arial" w:hAnsi="Arial" w:cs="Arial"/>
          <w:b/>
          <w:color w:val="0000FF"/>
          <w:sz w:val="24"/>
        </w:rPr>
        <w:tab/>
      </w:r>
      <w:r>
        <w:rPr>
          <w:rFonts w:ascii="Arial" w:hAnsi="Arial" w:cs="Arial"/>
          <w:b/>
          <w:sz w:val="24"/>
        </w:rPr>
        <w:t>CR Pack on TEI17_Test - Pack 6/6</w:t>
      </w:r>
    </w:p>
    <w:p w14:paraId="731AC83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7ED7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E7EB9" w14:textId="77777777" w:rsidR="005D2E1E" w:rsidRDefault="005D2E1E" w:rsidP="005D2E1E">
      <w:pPr>
        <w:rPr>
          <w:rFonts w:ascii="Arial" w:hAnsi="Arial" w:cs="Arial"/>
          <w:b/>
          <w:sz w:val="24"/>
        </w:rPr>
      </w:pPr>
      <w:r>
        <w:rPr>
          <w:rFonts w:ascii="Arial" w:hAnsi="Arial" w:cs="Arial"/>
          <w:b/>
          <w:color w:val="0000FF"/>
          <w:sz w:val="24"/>
        </w:rPr>
        <w:t>RP-250744</w:t>
      </w:r>
      <w:r>
        <w:rPr>
          <w:rFonts w:ascii="Arial" w:hAnsi="Arial" w:cs="Arial"/>
          <w:b/>
          <w:color w:val="0000FF"/>
          <w:sz w:val="24"/>
        </w:rPr>
        <w:tab/>
      </w:r>
      <w:r>
        <w:rPr>
          <w:rFonts w:ascii="Arial" w:hAnsi="Arial" w:cs="Arial"/>
          <w:b/>
          <w:sz w:val="24"/>
        </w:rPr>
        <w:t>CR Pack on TEI18_Test - Pack 1/3</w:t>
      </w:r>
    </w:p>
    <w:p w14:paraId="1D20523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FF5E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4AF40" w14:textId="77777777" w:rsidR="005D2E1E" w:rsidRDefault="005D2E1E" w:rsidP="005D2E1E">
      <w:pPr>
        <w:rPr>
          <w:rFonts w:ascii="Arial" w:hAnsi="Arial" w:cs="Arial"/>
          <w:b/>
          <w:sz w:val="24"/>
        </w:rPr>
      </w:pPr>
      <w:r>
        <w:rPr>
          <w:rFonts w:ascii="Arial" w:hAnsi="Arial" w:cs="Arial"/>
          <w:b/>
          <w:color w:val="0000FF"/>
          <w:sz w:val="24"/>
        </w:rPr>
        <w:t>RP-250745</w:t>
      </w:r>
      <w:r>
        <w:rPr>
          <w:rFonts w:ascii="Arial" w:hAnsi="Arial" w:cs="Arial"/>
          <w:b/>
          <w:color w:val="0000FF"/>
          <w:sz w:val="24"/>
        </w:rPr>
        <w:tab/>
      </w:r>
      <w:r>
        <w:rPr>
          <w:rFonts w:ascii="Arial" w:hAnsi="Arial" w:cs="Arial"/>
          <w:b/>
          <w:sz w:val="24"/>
        </w:rPr>
        <w:t>CR Pack on TEI18_Test - Pack 2/3</w:t>
      </w:r>
    </w:p>
    <w:p w14:paraId="7623D68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EA06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E408F" w14:textId="77777777" w:rsidR="005D2E1E" w:rsidRDefault="005D2E1E" w:rsidP="005D2E1E">
      <w:pPr>
        <w:rPr>
          <w:rFonts w:ascii="Arial" w:hAnsi="Arial" w:cs="Arial"/>
          <w:b/>
          <w:sz w:val="24"/>
        </w:rPr>
      </w:pPr>
      <w:r>
        <w:rPr>
          <w:rFonts w:ascii="Arial" w:hAnsi="Arial" w:cs="Arial"/>
          <w:b/>
          <w:color w:val="0000FF"/>
          <w:sz w:val="24"/>
        </w:rPr>
        <w:t>RP-250746</w:t>
      </w:r>
      <w:r>
        <w:rPr>
          <w:rFonts w:ascii="Arial" w:hAnsi="Arial" w:cs="Arial"/>
          <w:b/>
          <w:color w:val="0000FF"/>
          <w:sz w:val="24"/>
        </w:rPr>
        <w:tab/>
      </w:r>
      <w:r>
        <w:rPr>
          <w:rFonts w:ascii="Arial" w:hAnsi="Arial" w:cs="Arial"/>
          <w:b/>
          <w:sz w:val="24"/>
        </w:rPr>
        <w:t>CR Pack on TEI18_Test - Pack 3/3</w:t>
      </w:r>
    </w:p>
    <w:p w14:paraId="65CF8C8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4E39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05B96" w14:textId="77777777" w:rsidR="005D2E1E" w:rsidRDefault="005D2E1E" w:rsidP="005D2E1E">
      <w:pPr>
        <w:pStyle w:val="Heading2"/>
      </w:pPr>
      <w:bookmarkStart w:id="425" w:name="_Toc193744293"/>
      <w:bookmarkStart w:id="426" w:name="_Toc195035625"/>
      <w:r>
        <w:t>15</w:t>
      </w:r>
      <w:r>
        <w:tab/>
        <w:t>5G-Advanced in Rel-20</w:t>
      </w:r>
      <w:bookmarkEnd w:id="425"/>
      <w:bookmarkEnd w:id="426"/>
    </w:p>
    <w:p w14:paraId="28966F52" w14:textId="77777777" w:rsidR="005D2E1E" w:rsidRDefault="005D2E1E" w:rsidP="005D2E1E">
      <w:pPr>
        <w:rPr>
          <w:rFonts w:ascii="Arial" w:hAnsi="Arial" w:cs="Arial"/>
          <w:b/>
          <w:sz w:val="24"/>
        </w:rPr>
      </w:pPr>
      <w:r>
        <w:rPr>
          <w:rFonts w:ascii="Arial" w:hAnsi="Arial" w:cs="Arial"/>
          <w:b/>
          <w:color w:val="0000FF"/>
          <w:sz w:val="24"/>
        </w:rPr>
        <w:t>RP-250048</w:t>
      </w:r>
      <w:r>
        <w:rPr>
          <w:rFonts w:ascii="Arial" w:hAnsi="Arial" w:cs="Arial"/>
          <w:b/>
          <w:color w:val="0000FF"/>
          <w:sz w:val="24"/>
        </w:rPr>
        <w:tab/>
      </w:r>
      <w:r>
        <w:rPr>
          <w:rFonts w:ascii="Arial" w:hAnsi="Arial" w:cs="Arial"/>
          <w:b/>
          <w:sz w:val="24"/>
        </w:rPr>
        <w:t>Proposal on Service-Centric 5G High-Density Networking for Intensive Electrical Power Business</w:t>
      </w:r>
    </w:p>
    <w:p w14:paraId="2E3970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CEPRI</w:t>
      </w:r>
    </w:p>
    <w:p w14:paraId="6CAB7A1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B4B5" w14:textId="77777777" w:rsidR="005D2E1E" w:rsidRDefault="005D2E1E" w:rsidP="005D2E1E">
      <w:pPr>
        <w:rPr>
          <w:rFonts w:ascii="Arial" w:hAnsi="Arial" w:cs="Arial"/>
          <w:b/>
          <w:sz w:val="24"/>
        </w:rPr>
      </w:pPr>
      <w:r>
        <w:rPr>
          <w:rFonts w:ascii="Arial" w:hAnsi="Arial" w:cs="Arial"/>
          <w:b/>
          <w:color w:val="0000FF"/>
          <w:sz w:val="24"/>
        </w:rPr>
        <w:t>RP-250749</w:t>
      </w:r>
      <w:r>
        <w:rPr>
          <w:rFonts w:ascii="Arial" w:hAnsi="Arial" w:cs="Arial"/>
          <w:b/>
          <w:color w:val="0000FF"/>
          <w:sz w:val="24"/>
        </w:rPr>
        <w:tab/>
      </w:r>
      <w:r>
        <w:rPr>
          <w:rFonts w:ascii="Arial" w:hAnsi="Arial" w:cs="Arial"/>
          <w:b/>
          <w:sz w:val="24"/>
        </w:rPr>
        <w:t>Operator Views on NTN for 5G-Advanced Rel 20</w:t>
      </w:r>
    </w:p>
    <w:p w14:paraId="76B9352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ViaSat, Inmarsat</w:t>
      </w:r>
    </w:p>
    <w:p w14:paraId="3A3827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8E46A" w14:textId="77777777" w:rsidR="005D2E1E" w:rsidRDefault="005D2E1E" w:rsidP="005D2E1E">
      <w:pPr>
        <w:pStyle w:val="Heading3"/>
      </w:pPr>
      <w:bookmarkStart w:id="427" w:name="_Toc193744294"/>
      <w:bookmarkStart w:id="428" w:name="_Toc195035626"/>
      <w:r>
        <w:t>15.1</w:t>
      </w:r>
      <w:r>
        <w:tab/>
        <w:t>General</w:t>
      </w:r>
      <w:bookmarkEnd w:id="427"/>
      <w:bookmarkEnd w:id="428"/>
    </w:p>
    <w:p w14:paraId="483F61D1" w14:textId="77777777" w:rsidR="005D2E1E" w:rsidRDefault="005D2E1E" w:rsidP="005D2E1E">
      <w:pPr>
        <w:rPr>
          <w:rFonts w:ascii="Arial" w:hAnsi="Arial" w:cs="Arial"/>
          <w:b/>
          <w:sz w:val="24"/>
        </w:rPr>
      </w:pPr>
      <w:r>
        <w:rPr>
          <w:rFonts w:ascii="Arial" w:hAnsi="Arial" w:cs="Arial"/>
          <w:b/>
          <w:color w:val="0000FF"/>
          <w:sz w:val="24"/>
        </w:rPr>
        <w:t>RP-250040</w:t>
      </w:r>
      <w:r>
        <w:rPr>
          <w:rFonts w:ascii="Arial" w:hAnsi="Arial" w:cs="Arial"/>
          <w:b/>
          <w:color w:val="0000FF"/>
          <w:sz w:val="24"/>
        </w:rPr>
        <w:tab/>
      </w:r>
      <w:r>
        <w:rPr>
          <w:rFonts w:ascii="Arial" w:hAnsi="Arial" w:cs="Arial"/>
          <w:b/>
          <w:sz w:val="24"/>
        </w:rPr>
        <w:t>Summary for RAN REL-20 5G Advanced</w:t>
      </w:r>
    </w:p>
    <w:p w14:paraId="42986851" w14:textId="77777777" w:rsidR="005D2E1E" w:rsidRDefault="005D2E1E" w:rsidP="005D2E1E">
      <w:pPr>
        <w:rPr>
          <w:i/>
        </w:rPr>
      </w:pPr>
      <w:r>
        <w:rPr>
          <w:i/>
        </w:rPr>
        <w:lastRenderedPageBreak/>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 Vice Chairs (AT&amp;T, Deutsche Telekom, CMCC), RAN1 Chair (Samsung), RAN2 Chair (Interdigital), RAN3 Chair (ZTE), RAN4 Chair (Huawei)</w:t>
      </w:r>
    </w:p>
    <w:p w14:paraId="6BE6B9A6" w14:textId="77777777" w:rsidR="005D2E1E" w:rsidRDefault="005D2E1E" w:rsidP="005D2E1E">
      <w:pPr>
        <w:rPr>
          <w:rFonts w:ascii="Arial" w:hAnsi="Arial" w:cs="Arial"/>
          <w:b/>
        </w:rPr>
      </w:pPr>
      <w:r>
        <w:rPr>
          <w:rFonts w:ascii="Arial" w:hAnsi="Arial" w:cs="Arial"/>
          <w:b/>
        </w:rPr>
        <w:t xml:space="preserve">Abstract: </w:t>
      </w:r>
    </w:p>
    <w:p w14:paraId="0D6D076D" w14:textId="77777777" w:rsidR="005D2E1E" w:rsidRDefault="005D2E1E" w:rsidP="005D2E1E">
      <w:r>
        <w:t>compare RP-243292</w:t>
      </w:r>
    </w:p>
    <w:p w14:paraId="2AC2864A" w14:textId="77777777" w:rsidR="005D2E1E" w:rsidRDefault="005D2E1E" w:rsidP="005D2E1E">
      <w:pPr>
        <w:rPr>
          <w:rFonts w:ascii="Arial" w:hAnsi="Arial" w:cs="Arial"/>
          <w:b/>
        </w:rPr>
      </w:pPr>
      <w:r>
        <w:rPr>
          <w:rFonts w:ascii="Arial" w:hAnsi="Arial" w:cs="Arial"/>
          <w:b/>
        </w:rPr>
        <w:t xml:space="preserve">Discussion: </w:t>
      </w:r>
    </w:p>
    <w:p w14:paraId="03A68660" w14:textId="77777777" w:rsidR="005D2E1E" w:rsidRDefault="005D2E1E" w:rsidP="005D2E1E">
      <w:r>
        <w:t>RAN VC (AT&amp;T): intention is to endorse slide 7-23</w:t>
      </w:r>
    </w:p>
    <w:p w14:paraId="267DBAE9" w14:textId="77777777" w:rsidR="005D2E1E" w:rsidRDefault="005D2E1E" w:rsidP="005D2E1E">
      <w:r>
        <w:t>CMCC: RAN1 part underestimated for ISAC as it was a RAN3 led WI so far</w:t>
      </w:r>
    </w:p>
    <w:p w14:paraId="407852AA" w14:textId="77777777" w:rsidR="005D2E1E" w:rsidRDefault="005D2E1E" w:rsidP="005D2E1E">
      <w:r>
        <w:t>Intel: listed WIs do not yet mean that we will approve them?</w:t>
      </w:r>
    </w:p>
    <w:p w14:paraId="63080B50" w14:textId="77777777" w:rsidR="005D2E1E" w:rsidRDefault="005D2E1E" w:rsidP="005D2E1E">
      <w:r>
        <w:t>RAN VC (AT&amp;T): correct, will need further discussion</w:t>
      </w:r>
    </w:p>
    <w:p w14:paraId="46A6E7CF" w14:textId="77777777" w:rsidR="005D2E1E" w:rsidRDefault="005D2E1E" w:rsidP="005D2E1E">
      <w:r>
        <w:t>Spreadtrum: RAN1 TUs: worried about parallel 5G Adv and 6G sessions</w:t>
      </w:r>
    </w:p>
    <w:p w14:paraId="0C17D1AF" w14:textId="77777777" w:rsidR="005D2E1E" w:rsidRDefault="005D2E1E" w:rsidP="005D2E1E">
      <w:r>
        <w:t>Verizon: is a great package for Rel20 5GA but 2 concerns: we agree with CMCC on ISAC;</w:t>
      </w:r>
    </w:p>
    <w:p w14:paraId="08D3E61E" w14:textId="77777777" w:rsidR="005D2E1E" w:rsidRDefault="005D2E1E" w:rsidP="005D2E1E">
      <w:r>
        <w:t>far more critical: we risk market fragmentation (even before 6G starts)</w:t>
      </w:r>
    </w:p>
    <w:p w14:paraId="442FC193" w14:textId="77777777" w:rsidR="005D2E1E" w:rsidRDefault="005D2E1E" w:rsidP="005D2E1E">
      <w:r>
        <w:t>if we do not stick to the principles established for Ambient IoT since REL-18:</w:t>
      </w:r>
    </w:p>
    <w:p w14:paraId="7721F279" w14:textId="77777777" w:rsidR="005D2E1E" w:rsidRDefault="005D2E1E" w:rsidP="005D2E1E">
      <w:r>
        <w:t>1. Single RAT - for all Ambient IoT device types;</w:t>
      </w:r>
    </w:p>
    <w:p w14:paraId="6C60167F" w14:textId="77777777" w:rsidR="005D2E1E" w:rsidRDefault="005D2E1E" w:rsidP="005D2E1E">
      <w:r>
        <w:t>2. No overlap with LPWA: Ambient IoT to address use cases and scenarios that cannot otherwise be fulfilled based on 3GPP LPWA technology;</w:t>
      </w:r>
    </w:p>
    <w:p w14:paraId="3D4C00CB" w14:textId="77777777" w:rsidR="005D2E1E" w:rsidRDefault="005D2E1E" w:rsidP="005D2E1E">
      <w:r>
        <w:t>OPPO: topics not listed will be dropped or could come back? maintenance TUs are separate?</w:t>
      </w:r>
    </w:p>
    <w:p w14:paraId="27C752ED" w14:textId="77777777" w:rsidR="005D2E1E" w:rsidRDefault="005D2E1E" w:rsidP="005D2E1E">
      <w:r>
        <w:t>new RAN chair (Samsung): others topics will have a higher threshold to be accepted, could be a separate bucket for 6G</w:t>
      </w:r>
    </w:p>
    <w:p w14:paraId="24C50625" w14:textId="77777777" w:rsidR="005D2E1E" w:rsidRDefault="005D2E1E" w:rsidP="005D2E1E">
      <w:r>
        <w:t>NTT DOCOMO: could further discuss ISAC TUs in June</w:t>
      </w:r>
    </w:p>
    <w:p w14:paraId="35898E30" w14:textId="77777777" w:rsidR="005D2E1E" w:rsidRDefault="005D2E1E" w:rsidP="005D2E1E">
      <w:r>
        <w:t>Futurewei: RAN1/2/3 TUs from RAN4 led WIs could be included as well</w:t>
      </w:r>
    </w:p>
    <w:p w14:paraId="79208B9E" w14:textId="77777777" w:rsidR="005D2E1E" w:rsidRDefault="005D2E1E" w:rsidP="005D2E1E">
      <w:r>
        <w:t>Ericsson: we have not yet discussed how much time we use for 6G, but we load here WG already a lot so in June we will have to decide based on commercial interest</w:t>
      </w:r>
    </w:p>
    <w:p w14:paraId="709937D6" w14:textId="77777777" w:rsidR="005D2E1E" w:rsidRDefault="005D2E1E" w:rsidP="005D2E1E">
      <w:r>
        <w:t>KT: we need to ensure that also 5G Adv is important even if we work for 6G</w:t>
      </w:r>
    </w:p>
    <w:p w14:paraId="41000E4B" w14:textId="77777777" w:rsidR="005D2E1E" w:rsidRDefault="005D2E1E" w:rsidP="005D2E1E">
      <w:r>
        <w:t>Nokia: slide 21: 200MHz: is a short title 2x100MHz would be better</w:t>
      </w:r>
    </w:p>
    <w:p w14:paraId="3A312F55" w14:textId="77777777" w:rsidR="005D2E1E" w:rsidRDefault="005D2E1E" w:rsidP="005D2E1E">
      <w:r>
        <w:t>DT: correct the other option is also 2x100MHz</w:t>
      </w:r>
    </w:p>
    <w:p w14:paraId="0BF1B2CA" w14:textId="77777777" w:rsidR="005D2E1E" w:rsidRDefault="005D2E1E" w:rsidP="005D2E1E">
      <w:r>
        <w:t>Nokia: aupports Verizon comment on A-IOT, RAN4 needs to have proper time to work on 6G, we need to limit to commercially relevant features in June 25</w:t>
      </w:r>
    </w:p>
    <w:p w14:paraId="526499DE" w14:textId="77777777" w:rsidR="005D2E1E" w:rsidRDefault="005D2E1E" w:rsidP="005D2E1E">
      <w:r>
        <w:t>Telecom Italia: ISAC is a new feature where we could discuss the TUs whether in RAN1 or RAN3</w:t>
      </w:r>
    </w:p>
    <w:p w14:paraId="786FB31C" w14:textId="77777777" w:rsidR="005D2E1E" w:rsidRDefault="005D2E1E" w:rsidP="005D2E1E">
      <w:r>
        <w:t>Apple: which WG will take a lead regarding the 200MHz topic?</w:t>
      </w:r>
    </w:p>
    <w:p w14:paraId="703734BA" w14:textId="77777777" w:rsidR="005D2E1E" w:rsidRDefault="005D2E1E" w:rsidP="005D2E1E">
      <w:r>
        <w:t>RAN VC (AT&amp;T): so far RAN1 led but we can see in June (either RAN1 or RAN4)</w:t>
      </w:r>
    </w:p>
    <w:p w14:paraId="10EEB1A5" w14:textId="77777777" w:rsidR="005D2E1E" w:rsidRDefault="005D2E1E" w:rsidP="005D2E1E">
      <w:r>
        <w:t>Apple: slide 22: commercial interest shall not just apply to RAN4, so should be captured in slide 7</w:t>
      </w:r>
    </w:p>
    <w:p w14:paraId="3021B3F9" w14:textId="77777777" w:rsidR="005D2E1E" w:rsidRDefault="005D2E1E" w:rsidP="005D2E1E">
      <w:r>
        <w:t>RAN VC(AT&amp;T): slide 7 also mentioned commercial interest is needed</w:t>
      </w:r>
    </w:p>
    <w:p w14:paraId="180237AB" w14:textId="77777777" w:rsidR="005D2E1E" w:rsidRDefault="005D2E1E" w:rsidP="005D2E1E">
      <w:r>
        <w:t>new RAN Chair (Samsung): it needs to be understood that everything for REL-20 has to have strong commercial interest in order to be considered</w:t>
      </w:r>
    </w:p>
    <w:p w14:paraId="281E574A" w14:textId="77777777" w:rsidR="005D2E1E" w:rsidRDefault="005D2E1E" w:rsidP="005D2E1E">
      <w:r>
        <w:t>Vodafone: prefers min. impact from ISAC on RAN1</w:t>
      </w:r>
    </w:p>
    <w:p w14:paraId="2F078641" w14:textId="77777777" w:rsidR="005D2E1E" w:rsidRDefault="005D2E1E" w:rsidP="005D2E1E">
      <w:r>
        <w:t>Ericsson: A-IoT is not a RAN3 led topic, ISAC still needs some discussion to consolidate it (as we did not have time in RAN #107 for this)</w:t>
      </w:r>
    </w:p>
    <w:p w14:paraId="4EB63352" w14:textId="77777777" w:rsidR="005D2E1E" w:rsidRDefault="005D2E1E" w:rsidP="005D2E1E">
      <w:r>
        <w:lastRenderedPageBreak/>
        <w:t>Qualcomm: slide 21: "CBW" should say "CBW or aggregated BW"</w:t>
      </w:r>
    </w:p>
    <w:p w14:paraId="3EDBA41C" w14:textId="77777777" w:rsidR="005D2E1E" w:rsidRDefault="005D2E1E" w:rsidP="005D2E1E">
      <w:r>
        <w:t>Orange: we should not be overambitious with 5G Adv, similat view as Verizon</w:t>
      </w:r>
    </w:p>
    <w:p w14:paraId="0B339F6A" w14:textId="77777777" w:rsidR="005D2E1E" w:rsidRDefault="005D2E1E" w:rsidP="005D2E1E">
      <w:r>
        <w:t>Mediatek: we need to distinguish commercial need and operator support; we should dedicate more RAN4 TUs to 6G</w:t>
      </w:r>
    </w:p>
    <w:p w14:paraId="567765CC" w14:textId="77777777" w:rsidR="005D2E1E" w:rsidRDefault="005D2E1E" w:rsidP="005D2E1E">
      <w:r>
        <w:t>Samsung: we should discuss ISAC and its timing in RAN3 further at RAN #108; it is not excluded that a SI concludes that no normative work</w:t>
      </w:r>
    </w:p>
    <w:p w14:paraId="3D89171B" w14:textId="77777777" w:rsidR="005D2E1E" w:rsidRDefault="005D2E1E" w:rsidP="005D2E1E">
      <w:r>
        <w:t>RAN VC (AT&amp;T): we can remove the last point on ISAC RAN3 slide</w:t>
      </w:r>
    </w:p>
    <w:p w14:paraId="4F483209" w14:textId="77777777" w:rsidR="005D2E1E" w:rsidRDefault="005D2E1E" w:rsidP="005D2E1E">
      <w:r>
        <w:t>ZTE: worried that NES is not included on slide 21</w:t>
      </w:r>
    </w:p>
    <w:p w14:paraId="1FB46B33" w14:textId="77777777" w:rsidR="005D2E1E" w:rsidRDefault="005D2E1E" w:rsidP="005D2E1E">
      <w:r>
        <w:t>new RAN Chair (Samsung): NES also faced higher opposition</w:t>
      </w:r>
    </w:p>
    <w:p w14:paraId="67813487" w14:textId="77777777" w:rsidR="005D2E1E" w:rsidRDefault="005D2E1E" w:rsidP="005D2E1E">
      <w:r>
        <w:t>CMCC: worried for A-IoT that we let RAN3 led this (performance has to evaluated by RAN1)</w:t>
      </w:r>
    </w:p>
    <w:p w14:paraId="62C9174D" w14:textId="77777777" w:rsidR="005D2E1E" w:rsidRDefault="005D2E1E" w:rsidP="005D2E1E">
      <w:r>
        <w:t>RAN3 Chair (ZTE): there should only be one item for ISAC in REL-20 (whether RAN1 or RAN3 led can still be decided)</w:t>
      </w:r>
    </w:p>
    <w:p w14:paraId="578FD344" w14:textId="77777777" w:rsidR="005D2E1E" w:rsidRDefault="005D2E1E" w:rsidP="005D2E1E">
      <w:r>
        <w:t>Huawei: slide 20: With regards to Samsung's comment on 3GPP working procedures and the fact that a WI should not be confirmed before the end of the Study, the sentence is now removed from slide 20, but same behaviour is acknowledged on slide 18, where it says “6 months for the Rel-20 Study Item on AI/ML for NG-RAN, followed by 12 months for the subsequent Work Item.”. RAN is not consistent in its decisions.</w:t>
      </w:r>
    </w:p>
    <w:p w14:paraId="43A8BFEE" w14:textId="77777777" w:rsidR="005D2E1E" w:rsidRDefault="005D2E1E" w:rsidP="005D2E1E">
      <w:r>
        <w:t>NEC: gNB on ISAC slide should say DRB</w:t>
      </w:r>
    </w:p>
    <w:p w14:paraId="3BD7DA57" w14:textId="77777777" w:rsidR="005D2E1E" w:rsidRDefault="005D2E1E" w:rsidP="005D2E1E">
      <w:r>
        <w:t>Qualcomm: would not like to consider bistatic mode for UAV case</w:t>
      </w:r>
    </w:p>
    <w:p w14:paraId="62DFFD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RP-250812</w:t>
      </w:r>
      <w:r>
        <w:rPr>
          <w:color w:val="993300"/>
          <w:u w:val="single"/>
        </w:rPr>
        <w:t>.</w:t>
      </w:r>
    </w:p>
    <w:p w14:paraId="45FA723F" w14:textId="77777777" w:rsidR="005D2E1E" w:rsidRDefault="005D2E1E" w:rsidP="005D2E1E">
      <w:pPr>
        <w:rPr>
          <w:rFonts w:ascii="Arial" w:hAnsi="Arial" w:cs="Arial"/>
          <w:b/>
          <w:sz w:val="24"/>
        </w:rPr>
      </w:pPr>
      <w:r>
        <w:rPr>
          <w:rFonts w:ascii="Arial" w:hAnsi="Arial" w:cs="Arial"/>
          <w:b/>
          <w:color w:val="0000FF"/>
          <w:sz w:val="24"/>
        </w:rPr>
        <w:t>RP-250812</w:t>
      </w:r>
      <w:r>
        <w:rPr>
          <w:rFonts w:ascii="Arial" w:hAnsi="Arial" w:cs="Arial"/>
          <w:b/>
          <w:color w:val="0000FF"/>
          <w:sz w:val="24"/>
        </w:rPr>
        <w:tab/>
      </w:r>
      <w:r>
        <w:rPr>
          <w:rFonts w:ascii="Arial" w:hAnsi="Arial" w:cs="Arial"/>
          <w:b/>
          <w:sz w:val="24"/>
        </w:rPr>
        <w:t>Summary for RAN REL-20 5G Advanced</w:t>
      </w:r>
    </w:p>
    <w:p w14:paraId="33FDB50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 Vice Chairs (AT&amp;T, Deutsche Telekom, CMCC), RAN1 Chair (Samsung), RAN2 Chair (Interdigital), RAN3 Chair (ZTE), RAN4 Chair (Huawei)</w:t>
      </w:r>
    </w:p>
    <w:p w14:paraId="271694BA" w14:textId="77777777" w:rsidR="005D2E1E" w:rsidRDefault="005D2E1E" w:rsidP="005D2E1E">
      <w:pPr>
        <w:rPr>
          <w:color w:val="808080"/>
        </w:rPr>
      </w:pPr>
      <w:r>
        <w:rPr>
          <w:color w:val="808080"/>
        </w:rPr>
        <w:t>(Replaces RP-250040)</w:t>
      </w:r>
    </w:p>
    <w:p w14:paraId="28546C7A" w14:textId="77777777" w:rsidR="005D2E1E" w:rsidRDefault="005D2E1E" w:rsidP="005D2E1E">
      <w:pPr>
        <w:rPr>
          <w:rFonts w:ascii="Arial" w:hAnsi="Arial" w:cs="Arial"/>
          <w:b/>
        </w:rPr>
      </w:pPr>
      <w:r>
        <w:rPr>
          <w:rFonts w:ascii="Arial" w:hAnsi="Arial" w:cs="Arial"/>
          <w:b/>
        </w:rPr>
        <w:t xml:space="preserve">Discussion: </w:t>
      </w:r>
    </w:p>
    <w:p w14:paraId="49D2540B" w14:textId="77777777" w:rsidR="005D2E1E" w:rsidRDefault="005D2E1E" w:rsidP="005D2E1E">
      <w:r>
        <w:t>conclusion: slide 7-23 are endorsed</w:t>
      </w:r>
    </w:p>
    <w:p w14:paraId="24EF0E0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9E8D4" w14:textId="77777777" w:rsidR="005D2E1E" w:rsidRDefault="005D2E1E" w:rsidP="005D2E1E">
      <w:pPr>
        <w:rPr>
          <w:rFonts w:ascii="Arial" w:hAnsi="Arial" w:cs="Arial"/>
          <w:b/>
          <w:sz w:val="24"/>
        </w:rPr>
      </w:pPr>
      <w:r>
        <w:rPr>
          <w:rFonts w:ascii="Arial" w:hAnsi="Arial" w:cs="Arial"/>
          <w:b/>
          <w:color w:val="0000FF"/>
          <w:sz w:val="24"/>
        </w:rPr>
        <w:t>RP-250087</w:t>
      </w:r>
      <w:r>
        <w:rPr>
          <w:rFonts w:ascii="Arial" w:hAnsi="Arial" w:cs="Arial"/>
          <w:b/>
          <w:color w:val="0000FF"/>
          <w:sz w:val="24"/>
        </w:rPr>
        <w:tab/>
      </w:r>
      <w:r>
        <w:rPr>
          <w:rFonts w:ascii="Arial" w:hAnsi="Arial" w:cs="Arial"/>
          <w:b/>
          <w:sz w:val="24"/>
        </w:rPr>
        <w:t>General views on 5G-Advanced in Release 20</w:t>
      </w:r>
    </w:p>
    <w:p w14:paraId="6B65CF0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BC41A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0BAB" w14:textId="77777777" w:rsidR="005D2E1E" w:rsidRDefault="005D2E1E" w:rsidP="005D2E1E">
      <w:pPr>
        <w:rPr>
          <w:rFonts w:ascii="Arial" w:hAnsi="Arial" w:cs="Arial"/>
          <w:b/>
          <w:sz w:val="24"/>
        </w:rPr>
      </w:pPr>
      <w:r>
        <w:rPr>
          <w:rFonts w:ascii="Arial" w:hAnsi="Arial" w:cs="Arial"/>
          <w:b/>
          <w:color w:val="0000FF"/>
          <w:sz w:val="24"/>
        </w:rPr>
        <w:t>RP-250115</w:t>
      </w:r>
      <w:r>
        <w:rPr>
          <w:rFonts w:ascii="Arial" w:hAnsi="Arial" w:cs="Arial"/>
          <w:b/>
          <w:color w:val="0000FF"/>
          <w:sz w:val="24"/>
        </w:rPr>
        <w:tab/>
      </w:r>
      <w:r>
        <w:rPr>
          <w:rFonts w:ascii="Arial" w:hAnsi="Arial" w:cs="Arial"/>
          <w:b/>
          <w:sz w:val="24"/>
        </w:rPr>
        <w:t>Views on Release-20 5G-Advanced WI/SIs</w:t>
      </w:r>
    </w:p>
    <w:p w14:paraId="00B08D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033C3A1" w14:textId="77777777" w:rsidR="005D2E1E" w:rsidRDefault="005D2E1E" w:rsidP="005D2E1E">
      <w:pPr>
        <w:rPr>
          <w:rFonts w:ascii="Arial" w:hAnsi="Arial" w:cs="Arial"/>
          <w:b/>
        </w:rPr>
      </w:pPr>
      <w:r>
        <w:rPr>
          <w:rFonts w:ascii="Arial" w:hAnsi="Arial" w:cs="Arial"/>
          <w:b/>
        </w:rPr>
        <w:t xml:space="preserve">Abstract: </w:t>
      </w:r>
    </w:p>
    <w:p w14:paraId="2CE4A3B3" w14:textId="77777777" w:rsidR="005D2E1E" w:rsidRDefault="005D2E1E" w:rsidP="005D2E1E">
      <w:r>
        <w:t>This contribution proposes which 5G-Advanced WI/SIs needs to be focused for Release-20.</w:t>
      </w:r>
    </w:p>
    <w:p w14:paraId="5A68CF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B4091" w14:textId="77777777" w:rsidR="005D2E1E" w:rsidRDefault="005D2E1E" w:rsidP="005D2E1E">
      <w:pPr>
        <w:rPr>
          <w:rFonts w:ascii="Arial" w:hAnsi="Arial" w:cs="Arial"/>
          <w:b/>
          <w:sz w:val="24"/>
        </w:rPr>
      </w:pPr>
      <w:r>
        <w:rPr>
          <w:rFonts w:ascii="Arial" w:hAnsi="Arial" w:cs="Arial"/>
          <w:b/>
          <w:color w:val="0000FF"/>
          <w:sz w:val="24"/>
        </w:rPr>
        <w:t>RP-250117</w:t>
      </w:r>
      <w:r>
        <w:rPr>
          <w:rFonts w:ascii="Arial" w:hAnsi="Arial" w:cs="Arial"/>
          <w:b/>
          <w:color w:val="0000FF"/>
          <w:sz w:val="24"/>
        </w:rPr>
        <w:tab/>
      </w:r>
      <w:r>
        <w:rPr>
          <w:rFonts w:ascii="Arial" w:hAnsi="Arial" w:cs="Arial"/>
          <w:b/>
          <w:sz w:val="24"/>
        </w:rPr>
        <w:t>Release 20 overview</w:t>
      </w:r>
    </w:p>
    <w:p w14:paraId="3918A4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7C4FC1"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C4AF3" w14:textId="77777777" w:rsidR="005D2E1E" w:rsidRDefault="005D2E1E" w:rsidP="005D2E1E">
      <w:pPr>
        <w:rPr>
          <w:rFonts w:ascii="Arial" w:hAnsi="Arial" w:cs="Arial"/>
          <w:b/>
          <w:sz w:val="24"/>
        </w:rPr>
      </w:pPr>
      <w:r>
        <w:rPr>
          <w:rFonts w:ascii="Arial" w:hAnsi="Arial" w:cs="Arial"/>
          <w:b/>
          <w:color w:val="0000FF"/>
          <w:sz w:val="24"/>
        </w:rPr>
        <w:t>RP-250133</w:t>
      </w:r>
      <w:r>
        <w:rPr>
          <w:rFonts w:ascii="Arial" w:hAnsi="Arial" w:cs="Arial"/>
          <w:b/>
          <w:color w:val="0000FF"/>
          <w:sz w:val="24"/>
        </w:rPr>
        <w:tab/>
      </w:r>
      <w:r>
        <w:rPr>
          <w:rFonts w:ascii="Arial" w:hAnsi="Arial" w:cs="Arial"/>
          <w:b/>
          <w:sz w:val="24"/>
        </w:rPr>
        <w:t>General views on 5G-Advanced in Rel-20</w:t>
      </w:r>
    </w:p>
    <w:p w14:paraId="07A409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3B15BB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71804" w14:textId="77777777" w:rsidR="005D2E1E" w:rsidRDefault="005D2E1E" w:rsidP="005D2E1E">
      <w:pPr>
        <w:rPr>
          <w:rFonts w:ascii="Arial" w:hAnsi="Arial" w:cs="Arial"/>
          <w:b/>
          <w:sz w:val="24"/>
        </w:rPr>
      </w:pPr>
      <w:r>
        <w:rPr>
          <w:rFonts w:ascii="Arial" w:hAnsi="Arial" w:cs="Arial"/>
          <w:b/>
          <w:color w:val="0000FF"/>
          <w:sz w:val="24"/>
        </w:rPr>
        <w:t>RP-250159</w:t>
      </w:r>
      <w:r>
        <w:rPr>
          <w:rFonts w:ascii="Arial" w:hAnsi="Arial" w:cs="Arial"/>
          <w:b/>
          <w:color w:val="0000FF"/>
          <w:sz w:val="24"/>
        </w:rPr>
        <w:tab/>
      </w:r>
      <w:r>
        <w:rPr>
          <w:rFonts w:ascii="Arial" w:hAnsi="Arial" w:cs="Arial"/>
          <w:b/>
          <w:sz w:val="24"/>
        </w:rPr>
        <w:t xml:space="preserve">LGE’s overall view on Rel-20 </w:t>
      </w:r>
    </w:p>
    <w:p w14:paraId="4A212B8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58F4D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E276F" w14:textId="77777777" w:rsidR="005D2E1E" w:rsidRDefault="005D2E1E" w:rsidP="005D2E1E">
      <w:pPr>
        <w:rPr>
          <w:rFonts w:ascii="Arial" w:hAnsi="Arial" w:cs="Arial"/>
          <w:b/>
          <w:sz w:val="24"/>
        </w:rPr>
      </w:pPr>
      <w:r>
        <w:rPr>
          <w:rFonts w:ascii="Arial" w:hAnsi="Arial" w:cs="Arial"/>
          <w:b/>
          <w:color w:val="0000FF"/>
          <w:sz w:val="24"/>
        </w:rPr>
        <w:t>RP-250176</w:t>
      </w:r>
      <w:r>
        <w:rPr>
          <w:rFonts w:ascii="Arial" w:hAnsi="Arial" w:cs="Arial"/>
          <w:b/>
          <w:color w:val="0000FF"/>
          <w:sz w:val="24"/>
        </w:rPr>
        <w:tab/>
      </w:r>
      <w:r>
        <w:rPr>
          <w:rFonts w:ascii="Arial" w:hAnsi="Arial" w:cs="Arial"/>
          <w:b/>
          <w:sz w:val="24"/>
        </w:rPr>
        <w:t>General view on Rel-20 5G-Advanced</w:t>
      </w:r>
    </w:p>
    <w:p w14:paraId="6F5B9CA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28965A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8E64F" w14:textId="77777777" w:rsidR="005D2E1E" w:rsidRDefault="005D2E1E" w:rsidP="005D2E1E">
      <w:pPr>
        <w:rPr>
          <w:rFonts w:ascii="Arial" w:hAnsi="Arial" w:cs="Arial"/>
          <w:b/>
          <w:sz w:val="24"/>
        </w:rPr>
      </w:pPr>
      <w:r>
        <w:rPr>
          <w:rFonts w:ascii="Arial" w:hAnsi="Arial" w:cs="Arial"/>
          <w:b/>
          <w:color w:val="0000FF"/>
          <w:sz w:val="24"/>
        </w:rPr>
        <w:t>RP-250199</w:t>
      </w:r>
      <w:r>
        <w:rPr>
          <w:rFonts w:ascii="Arial" w:hAnsi="Arial" w:cs="Arial"/>
          <w:b/>
          <w:color w:val="0000FF"/>
          <w:sz w:val="24"/>
        </w:rPr>
        <w:tab/>
      </w:r>
      <w:r>
        <w:rPr>
          <w:rFonts w:ascii="Arial" w:hAnsi="Arial" w:cs="Arial"/>
          <w:b/>
          <w:sz w:val="24"/>
        </w:rPr>
        <w:t>High level overview of 5G-A Rel-20 proposals -RAN1/RAN2</w:t>
      </w:r>
    </w:p>
    <w:p w14:paraId="0F7832C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140BA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09863" w14:textId="77777777" w:rsidR="005D2E1E" w:rsidRDefault="005D2E1E" w:rsidP="005D2E1E">
      <w:pPr>
        <w:rPr>
          <w:rFonts w:ascii="Arial" w:hAnsi="Arial" w:cs="Arial"/>
          <w:b/>
          <w:sz w:val="24"/>
        </w:rPr>
      </w:pPr>
      <w:r>
        <w:rPr>
          <w:rFonts w:ascii="Arial" w:hAnsi="Arial" w:cs="Arial"/>
          <w:b/>
          <w:color w:val="0000FF"/>
          <w:sz w:val="24"/>
        </w:rPr>
        <w:t>RP-250254</w:t>
      </w:r>
      <w:r>
        <w:rPr>
          <w:rFonts w:ascii="Arial" w:hAnsi="Arial" w:cs="Arial"/>
          <w:b/>
          <w:color w:val="0000FF"/>
          <w:sz w:val="24"/>
        </w:rPr>
        <w:tab/>
      </w:r>
      <w:r>
        <w:rPr>
          <w:rFonts w:ascii="Arial" w:hAnsi="Arial" w:cs="Arial"/>
          <w:b/>
          <w:sz w:val="24"/>
        </w:rPr>
        <w:t>Views on Rel-20 5G-Advanced</w:t>
      </w:r>
    </w:p>
    <w:p w14:paraId="1253147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44CE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0A53" w14:textId="77777777" w:rsidR="005D2E1E" w:rsidRDefault="005D2E1E" w:rsidP="005D2E1E">
      <w:pPr>
        <w:rPr>
          <w:rFonts w:ascii="Arial" w:hAnsi="Arial" w:cs="Arial"/>
          <w:b/>
          <w:sz w:val="24"/>
        </w:rPr>
      </w:pPr>
      <w:r>
        <w:rPr>
          <w:rFonts w:ascii="Arial" w:hAnsi="Arial" w:cs="Arial"/>
          <w:b/>
          <w:color w:val="0000FF"/>
          <w:sz w:val="24"/>
        </w:rPr>
        <w:t>RP-250305</w:t>
      </w:r>
      <w:r>
        <w:rPr>
          <w:rFonts w:ascii="Arial" w:hAnsi="Arial" w:cs="Arial"/>
          <w:b/>
          <w:color w:val="0000FF"/>
          <w:sz w:val="24"/>
        </w:rPr>
        <w:tab/>
      </w:r>
      <w:r>
        <w:rPr>
          <w:rFonts w:ascii="Arial" w:hAnsi="Arial" w:cs="Arial"/>
          <w:b/>
          <w:sz w:val="24"/>
        </w:rPr>
        <w:t>Qualcomm High Level views on Rel-20 5G-Advanced</w:t>
      </w:r>
    </w:p>
    <w:p w14:paraId="499FD55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Innovation Center Inc</w:t>
      </w:r>
    </w:p>
    <w:p w14:paraId="13C9280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07253" w14:textId="77777777" w:rsidR="005D2E1E" w:rsidRDefault="005D2E1E" w:rsidP="005D2E1E">
      <w:pPr>
        <w:rPr>
          <w:rFonts w:ascii="Arial" w:hAnsi="Arial" w:cs="Arial"/>
          <w:b/>
          <w:sz w:val="24"/>
        </w:rPr>
      </w:pPr>
      <w:r>
        <w:rPr>
          <w:rFonts w:ascii="Arial" w:hAnsi="Arial" w:cs="Arial"/>
          <w:b/>
          <w:color w:val="0000FF"/>
          <w:sz w:val="24"/>
        </w:rPr>
        <w:t>RP-250336</w:t>
      </w:r>
      <w:r>
        <w:rPr>
          <w:rFonts w:ascii="Arial" w:hAnsi="Arial" w:cs="Arial"/>
          <w:b/>
          <w:color w:val="0000FF"/>
          <w:sz w:val="24"/>
        </w:rPr>
        <w:tab/>
      </w:r>
      <w:r>
        <w:rPr>
          <w:rFonts w:ascii="Arial" w:hAnsi="Arial" w:cs="Arial"/>
          <w:b/>
          <w:sz w:val="24"/>
        </w:rPr>
        <w:t>Views on Rel-20 5G-Advanced proposals</w:t>
      </w:r>
    </w:p>
    <w:p w14:paraId="3CFEAA5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Sweden</w:t>
      </w:r>
    </w:p>
    <w:p w14:paraId="10D919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90968" w14:textId="77777777" w:rsidR="005D2E1E" w:rsidRDefault="005D2E1E" w:rsidP="005D2E1E">
      <w:pPr>
        <w:rPr>
          <w:rFonts w:ascii="Arial" w:hAnsi="Arial" w:cs="Arial"/>
          <w:b/>
          <w:sz w:val="24"/>
        </w:rPr>
      </w:pPr>
      <w:r>
        <w:rPr>
          <w:rFonts w:ascii="Arial" w:hAnsi="Arial" w:cs="Arial"/>
          <w:b/>
          <w:color w:val="0000FF"/>
          <w:sz w:val="24"/>
        </w:rPr>
        <w:t>RP-250345</w:t>
      </w:r>
      <w:r>
        <w:rPr>
          <w:rFonts w:ascii="Arial" w:hAnsi="Arial" w:cs="Arial"/>
          <w:b/>
          <w:color w:val="0000FF"/>
          <w:sz w:val="24"/>
        </w:rPr>
        <w:tab/>
      </w:r>
      <w:r>
        <w:rPr>
          <w:rFonts w:ascii="Arial" w:hAnsi="Arial" w:cs="Arial"/>
          <w:b/>
          <w:sz w:val="24"/>
        </w:rPr>
        <w:t>Views on Rel-20 scope for 5G-Advanced</w:t>
      </w:r>
    </w:p>
    <w:p w14:paraId="1CAAC56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63EC8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64818" w14:textId="77777777" w:rsidR="005D2E1E" w:rsidRDefault="005D2E1E" w:rsidP="005D2E1E">
      <w:pPr>
        <w:rPr>
          <w:rFonts w:ascii="Arial" w:hAnsi="Arial" w:cs="Arial"/>
          <w:b/>
          <w:sz w:val="24"/>
        </w:rPr>
      </w:pPr>
      <w:r>
        <w:rPr>
          <w:rFonts w:ascii="Arial" w:hAnsi="Arial" w:cs="Arial"/>
          <w:b/>
          <w:color w:val="0000FF"/>
          <w:sz w:val="24"/>
        </w:rPr>
        <w:t>RP-250355</w:t>
      </w:r>
      <w:r>
        <w:rPr>
          <w:rFonts w:ascii="Arial" w:hAnsi="Arial" w:cs="Arial"/>
          <w:b/>
          <w:color w:val="0000FF"/>
          <w:sz w:val="24"/>
        </w:rPr>
        <w:tab/>
      </w:r>
      <w:r>
        <w:rPr>
          <w:rFonts w:ascii="Arial" w:hAnsi="Arial" w:cs="Arial"/>
          <w:b/>
          <w:sz w:val="24"/>
        </w:rPr>
        <w:t>General views on 5G-Advanced in Rel-20</w:t>
      </w:r>
    </w:p>
    <w:p w14:paraId="66B8920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1C680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529E" w14:textId="77777777" w:rsidR="005D2E1E" w:rsidRDefault="005D2E1E" w:rsidP="005D2E1E">
      <w:pPr>
        <w:rPr>
          <w:rFonts w:ascii="Arial" w:hAnsi="Arial" w:cs="Arial"/>
          <w:b/>
          <w:sz w:val="24"/>
        </w:rPr>
      </w:pPr>
      <w:r>
        <w:rPr>
          <w:rFonts w:ascii="Arial" w:hAnsi="Arial" w:cs="Arial"/>
          <w:b/>
          <w:color w:val="0000FF"/>
          <w:sz w:val="24"/>
        </w:rPr>
        <w:t>RP-250358</w:t>
      </w:r>
      <w:r>
        <w:rPr>
          <w:rFonts w:ascii="Arial" w:hAnsi="Arial" w:cs="Arial"/>
          <w:b/>
          <w:color w:val="0000FF"/>
          <w:sz w:val="24"/>
        </w:rPr>
        <w:tab/>
      </w:r>
      <w:r>
        <w:rPr>
          <w:rFonts w:ascii="Arial" w:hAnsi="Arial" w:cs="Arial"/>
          <w:b/>
          <w:sz w:val="24"/>
        </w:rPr>
        <w:t>Overview on Rel-20 5G-A</w:t>
      </w:r>
    </w:p>
    <w:p w14:paraId="30694147"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0FA1E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440F" w14:textId="77777777" w:rsidR="005D2E1E" w:rsidRDefault="005D2E1E" w:rsidP="005D2E1E">
      <w:pPr>
        <w:rPr>
          <w:rFonts w:ascii="Arial" w:hAnsi="Arial" w:cs="Arial"/>
          <w:b/>
          <w:sz w:val="24"/>
        </w:rPr>
      </w:pPr>
      <w:r>
        <w:rPr>
          <w:rFonts w:ascii="Arial" w:hAnsi="Arial" w:cs="Arial"/>
          <w:b/>
          <w:color w:val="0000FF"/>
          <w:sz w:val="24"/>
        </w:rPr>
        <w:t>RP-250404</w:t>
      </w:r>
      <w:r>
        <w:rPr>
          <w:rFonts w:ascii="Arial" w:hAnsi="Arial" w:cs="Arial"/>
          <w:b/>
          <w:color w:val="0000FF"/>
          <w:sz w:val="24"/>
        </w:rPr>
        <w:tab/>
      </w:r>
      <w:r>
        <w:rPr>
          <w:rFonts w:ascii="Arial" w:hAnsi="Arial" w:cs="Arial"/>
          <w:b/>
          <w:sz w:val="24"/>
        </w:rPr>
        <w:t>Scope and motivation for 5G-Advanced work in Rel-20</w:t>
      </w:r>
    </w:p>
    <w:p w14:paraId="227BBE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004BFA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4B67" w14:textId="77777777" w:rsidR="005D2E1E" w:rsidRDefault="005D2E1E" w:rsidP="005D2E1E">
      <w:pPr>
        <w:rPr>
          <w:rFonts w:ascii="Arial" w:hAnsi="Arial" w:cs="Arial"/>
          <w:b/>
          <w:sz w:val="24"/>
        </w:rPr>
      </w:pPr>
      <w:r>
        <w:rPr>
          <w:rFonts w:ascii="Arial" w:hAnsi="Arial" w:cs="Arial"/>
          <w:b/>
          <w:color w:val="0000FF"/>
          <w:sz w:val="24"/>
        </w:rPr>
        <w:t>RP-250505</w:t>
      </w:r>
      <w:r>
        <w:rPr>
          <w:rFonts w:ascii="Arial" w:hAnsi="Arial" w:cs="Arial"/>
          <w:b/>
          <w:color w:val="0000FF"/>
          <w:sz w:val="24"/>
        </w:rPr>
        <w:tab/>
      </w:r>
      <w:r>
        <w:rPr>
          <w:rFonts w:ascii="Arial" w:hAnsi="Arial" w:cs="Arial"/>
          <w:b/>
          <w:sz w:val="24"/>
        </w:rPr>
        <w:t>Overview of 5G-A Rel-20 Scope</w:t>
      </w:r>
    </w:p>
    <w:p w14:paraId="608AA6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1AD82D" w14:textId="77777777" w:rsidR="005D2E1E" w:rsidRDefault="005D2E1E" w:rsidP="005D2E1E">
      <w:pPr>
        <w:rPr>
          <w:rFonts w:ascii="Arial" w:hAnsi="Arial" w:cs="Arial"/>
          <w:b/>
        </w:rPr>
      </w:pPr>
      <w:r>
        <w:rPr>
          <w:rFonts w:ascii="Arial" w:hAnsi="Arial" w:cs="Arial"/>
          <w:b/>
        </w:rPr>
        <w:t xml:space="preserve">Abstract: </w:t>
      </w:r>
    </w:p>
    <w:p w14:paraId="1AE40806" w14:textId="77777777" w:rsidR="005D2E1E" w:rsidRDefault="005D2E1E" w:rsidP="005D2E1E">
      <w:r>
        <w:t>Overview of TU splitting and 5G-A package</w:t>
      </w:r>
    </w:p>
    <w:p w14:paraId="391481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D9C7A" w14:textId="77777777" w:rsidR="005D2E1E" w:rsidRDefault="005D2E1E" w:rsidP="005D2E1E">
      <w:pPr>
        <w:rPr>
          <w:rFonts w:ascii="Arial" w:hAnsi="Arial" w:cs="Arial"/>
          <w:b/>
          <w:sz w:val="24"/>
        </w:rPr>
      </w:pPr>
      <w:r>
        <w:rPr>
          <w:rFonts w:ascii="Arial" w:hAnsi="Arial" w:cs="Arial"/>
          <w:b/>
          <w:color w:val="0000FF"/>
          <w:sz w:val="24"/>
        </w:rPr>
        <w:t>RP-250536</w:t>
      </w:r>
      <w:r>
        <w:rPr>
          <w:rFonts w:ascii="Arial" w:hAnsi="Arial" w:cs="Arial"/>
          <w:b/>
          <w:color w:val="0000FF"/>
          <w:sz w:val="24"/>
        </w:rPr>
        <w:tab/>
      </w:r>
      <w:r>
        <w:rPr>
          <w:rFonts w:ascii="Arial" w:hAnsi="Arial" w:cs="Arial"/>
          <w:b/>
          <w:sz w:val="24"/>
        </w:rPr>
        <w:t xml:space="preserve">Views on Rel-20 5G-Adv RAN1/2/3-led topics </w:t>
      </w:r>
    </w:p>
    <w:p w14:paraId="3958E67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228D22A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7B4A5" w14:textId="77777777" w:rsidR="005D2E1E" w:rsidRDefault="005D2E1E" w:rsidP="005D2E1E">
      <w:pPr>
        <w:rPr>
          <w:rFonts w:ascii="Arial" w:hAnsi="Arial" w:cs="Arial"/>
          <w:b/>
          <w:sz w:val="24"/>
        </w:rPr>
      </w:pPr>
      <w:r>
        <w:rPr>
          <w:rFonts w:ascii="Arial" w:hAnsi="Arial" w:cs="Arial"/>
          <w:b/>
          <w:color w:val="0000FF"/>
          <w:sz w:val="24"/>
        </w:rPr>
        <w:t>RP-250547</w:t>
      </w:r>
      <w:r>
        <w:rPr>
          <w:rFonts w:ascii="Arial" w:hAnsi="Arial" w:cs="Arial"/>
          <w:b/>
          <w:color w:val="0000FF"/>
          <w:sz w:val="24"/>
        </w:rPr>
        <w:tab/>
      </w:r>
      <w:r>
        <w:rPr>
          <w:rFonts w:ascii="Arial" w:hAnsi="Arial" w:cs="Arial"/>
          <w:b/>
          <w:sz w:val="24"/>
        </w:rPr>
        <w:t>Views on Rel-20 5G-Adanced RAN Package</w:t>
      </w:r>
    </w:p>
    <w:p w14:paraId="5A59CC1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1F7B0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39AA6" w14:textId="77777777" w:rsidR="005D2E1E" w:rsidRDefault="005D2E1E" w:rsidP="005D2E1E">
      <w:pPr>
        <w:rPr>
          <w:rFonts w:ascii="Arial" w:hAnsi="Arial" w:cs="Arial"/>
          <w:b/>
          <w:sz w:val="24"/>
        </w:rPr>
      </w:pPr>
      <w:r>
        <w:rPr>
          <w:rFonts w:ascii="Arial" w:hAnsi="Arial" w:cs="Arial"/>
          <w:b/>
          <w:color w:val="0000FF"/>
          <w:sz w:val="24"/>
        </w:rPr>
        <w:t>RP-250573</w:t>
      </w:r>
      <w:r>
        <w:rPr>
          <w:rFonts w:ascii="Arial" w:hAnsi="Arial" w:cs="Arial"/>
          <w:b/>
          <w:color w:val="0000FF"/>
          <w:sz w:val="24"/>
        </w:rPr>
        <w:tab/>
      </w:r>
      <w:r>
        <w:rPr>
          <w:rFonts w:ascii="Arial" w:hAnsi="Arial" w:cs="Arial"/>
          <w:b/>
          <w:sz w:val="24"/>
        </w:rPr>
        <w:t xml:space="preserve">Overall view on Rel-20 5G-Advanced </w:t>
      </w:r>
    </w:p>
    <w:p w14:paraId="7A90AC4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B2E98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ADAB4" w14:textId="77777777" w:rsidR="005D2E1E" w:rsidRDefault="005D2E1E" w:rsidP="005D2E1E">
      <w:pPr>
        <w:rPr>
          <w:rFonts w:ascii="Arial" w:hAnsi="Arial" w:cs="Arial"/>
          <w:b/>
          <w:sz w:val="24"/>
        </w:rPr>
      </w:pPr>
      <w:r>
        <w:rPr>
          <w:rFonts w:ascii="Arial" w:hAnsi="Arial" w:cs="Arial"/>
          <w:b/>
          <w:color w:val="0000FF"/>
          <w:sz w:val="24"/>
        </w:rPr>
        <w:t>RP-250647</w:t>
      </w:r>
      <w:r>
        <w:rPr>
          <w:rFonts w:ascii="Arial" w:hAnsi="Arial" w:cs="Arial"/>
          <w:b/>
          <w:color w:val="0000FF"/>
          <w:sz w:val="24"/>
        </w:rPr>
        <w:tab/>
      </w:r>
      <w:r>
        <w:rPr>
          <w:rFonts w:ascii="Arial" w:hAnsi="Arial" w:cs="Arial"/>
          <w:b/>
          <w:sz w:val="24"/>
        </w:rPr>
        <w:t>Views on 5G-Advanced in Rel-20</w:t>
      </w:r>
    </w:p>
    <w:p w14:paraId="669520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2156A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90513" w14:textId="77777777" w:rsidR="005D2E1E" w:rsidRDefault="005D2E1E" w:rsidP="005D2E1E">
      <w:pPr>
        <w:rPr>
          <w:rFonts w:ascii="Arial" w:hAnsi="Arial" w:cs="Arial"/>
          <w:b/>
          <w:sz w:val="24"/>
        </w:rPr>
      </w:pPr>
      <w:r>
        <w:rPr>
          <w:rFonts w:ascii="Arial" w:hAnsi="Arial" w:cs="Arial"/>
          <w:b/>
          <w:color w:val="0000FF"/>
          <w:sz w:val="24"/>
        </w:rPr>
        <w:t>RP-250747</w:t>
      </w:r>
      <w:r>
        <w:rPr>
          <w:rFonts w:ascii="Arial" w:hAnsi="Arial" w:cs="Arial"/>
          <w:b/>
          <w:color w:val="0000FF"/>
          <w:sz w:val="24"/>
        </w:rPr>
        <w:tab/>
      </w:r>
      <w:r>
        <w:rPr>
          <w:rFonts w:ascii="Arial" w:hAnsi="Arial" w:cs="Arial"/>
          <w:b/>
          <w:sz w:val="24"/>
        </w:rPr>
        <w:t>5G-Advanced Release 20 Nokia views</w:t>
      </w:r>
    </w:p>
    <w:p w14:paraId="1134682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28D2848" w14:textId="77777777" w:rsidR="005D2E1E" w:rsidRDefault="005D2E1E" w:rsidP="005D2E1E">
      <w:pPr>
        <w:rPr>
          <w:rFonts w:ascii="Arial" w:hAnsi="Arial" w:cs="Arial"/>
          <w:b/>
        </w:rPr>
      </w:pPr>
      <w:r>
        <w:rPr>
          <w:rFonts w:ascii="Arial" w:hAnsi="Arial" w:cs="Arial"/>
          <w:b/>
        </w:rPr>
        <w:t xml:space="preserve">Abstract: </w:t>
      </w:r>
    </w:p>
    <w:p w14:paraId="1C4F279D" w14:textId="77777777" w:rsidR="005D2E1E" w:rsidRDefault="005D2E1E" w:rsidP="005D2E1E">
      <w:r>
        <w:t>Nokia views</w:t>
      </w:r>
    </w:p>
    <w:p w14:paraId="23AF7EE0" w14:textId="77777777" w:rsidR="005D2E1E" w:rsidRDefault="005D2E1E" w:rsidP="005D2E1E">
      <w:pPr>
        <w:rPr>
          <w:rFonts w:ascii="Arial" w:hAnsi="Arial" w:cs="Arial"/>
          <w:b/>
        </w:rPr>
      </w:pPr>
      <w:r>
        <w:rPr>
          <w:rFonts w:ascii="Arial" w:hAnsi="Arial" w:cs="Arial"/>
          <w:b/>
        </w:rPr>
        <w:t xml:space="preserve">Discussion: </w:t>
      </w:r>
    </w:p>
    <w:p w14:paraId="1EA3287D" w14:textId="77777777" w:rsidR="005D2E1E" w:rsidRDefault="005D2E1E" w:rsidP="005D2E1E">
      <w:r>
        <w:t>moved from AI 15.2 to AI 15.1</w:t>
      </w:r>
    </w:p>
    <w:p w14:paraId="7454FBB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99BCB" w14:textId="77777777" w:rsidR="005D2E1E" w:rsidRDefault="005D2E1E" w:rsidP="005D2E1E">
      <w:pPr>
        <w:pStyle w:val="Heading3"/>
      </w:pPr>
      <w:bookmarkStart w:id="429" w:name="_Toc193744295"/>
      <w:bookmarkStart w:id="430" w:name="_Toc195035627"/>
      <w:r>
        <w:lastRenderedPageBreak/>
        <w:t>15.2</w:t>
      </w:r>
      <w:r>
        <w:tab/>
        <w:t>RAN1/2/3 led topics</w:t>
      </w:r>
      <w:bookmarkEnd w:id="429"/>
      <w:bookmarkEnd w:id="430"/>
    </w:p>
    <w:p w14:paraId="4640A193" w14:textId="77777777" w:rsidR="00850A53" w:rsidRPr="004E14E1"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For 15.2.1 to 15.2.6 and 15.2.7.x, 15.2.8.x, 15.2.9.x max. one contribution led per company per agenda item. No WID/SID submissions please but contributions with justifications and </w:t>
      </w:r>
      <w:r w:rsidRPr="005E26B2">
        <w:rPr>
          <w:rFonts w:ascii="Arial" w:hAnsi="Arial" w:cs="Arial"/>
          <w:color w:val="FF0000"/>
          <w:szCs w:val="18"/>
          <w:u w:val="single"/>
        </w:rPr>
        <w:t>realistic</w:t>
      </w:r>
      <w:r>
        <w:rPr>
          <w:rFonts w:ascii="Arial" w:hAnsi="Arial" w:cs="Arial"/>
          <w:color w:val="FF0000"/>
          <w:szCs w:val="18"/>
        </w:rPr>
        <w:t xml:space="preserve"> bullet lists of objectives (with indications which WG is affected; </w:t>
      </w:r>
      <w:r w:rsidRPr="00EB6368">
        <w:rPr>
          <w:rFonts w:ascii="Arial" w:hAnsi="Arial" w:cs="Arial"/>
          <w:color w:val="FF0000"/>
          <w:szCs w:val="18"/>
        </w:rPr>
        <w:t>RP-243292</w:t>
      </w:r>
      <w:r>
        <w:rPr>
          <w:rFonts w:ascii="Arial" w:hAnsi="Arial" w:cs="Arial"/>
          <w:color w:val="FF0000"/>
          <w:szCs w:val="18"/>
        </w:rPr>
        <w:t xml:space="preserve"> slides 8-17 provide some guidance) and an overall TU table for REL-20 for how much time RAN1/2/3/4 are supposed to work on these objectives.</w:t>
      </w:r>
    </w:p>
    <w:p w14:paraId="328EEAFF" w14:textId="77777777" w:rsidR="005D2E1E" w:rsidRDefault="005D2E1E" w:rsidP="005D2E1E">
      <w:pPr>
        <w:rPr>
          <w:rFonts w:ascii="Arial" w:hAnsi="Arial" w:cs="Arial"/>
          <w:b/>
          <w:sz w:val="24"/>
        </w:rPr>
      </w:pPr>
      <w:r>
        <w:rPr>
          <w:rFonts w:ascii="Arial" w:hAnsi="Arial" w:cs="Arial"/>
          <w:b/>
          <w:color w:val="0000FF"/>
          <w:sz w:val="24"/>
        </w:rPr>
        <w:t>RP-250035</w:t>
      </w:r>
      <w:r>
        <w:rPr>
          <w:rFonts w:ascii="Arial" w:hAnsi="Arial" w:cs="Arial"/>
          <w:b/>
          <w:color w:val="0000FF"/>
          <w:sz w:val="24"/>
        </w:rPr>
        <w:tab/>
      </w:r>
      <w:r>
        <w:rPr>
          <w:rFonts w:ascii="Arial" w:hAnsi="Arial" w:cs="Arial"/>
          <w:b/>
          <w:sz w:val="24"/>
        </w:rPr>
        <w:t>Moderator's summary for RAN1 led REL-20 topics</w:t>
      </w:r>
    </w:p>
    <w:p w14:paraId="2FD9F50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5799F6D1" w14:textId="77777777" w:rsidR="005D2E1E" w:rsidRDefault="005D2E1E" w:rsidP="005D2E1E">
      <w:pPr>
        <w:rPr>
          <w:rFonts w:ascii="Arial" w:hAnsi="Arial" w:cs="Arial"/>
          <w:b/>
        </w:rPr>
      </w:pPr>
      <w:r>
        <w:rPr>
          <w:rFonts w:ascii="Arial" w:hAnsi="Arial" w:cs="Arial"/>
          <w:b/>
        </w:rPr>
        <w:t xml:space="preserve">Abstract: </w:t>
      </w:r>
    </w:p>
    <w:p w14:paraId="489E91A2" w14:textId="77777777" w:rsidR="005D2E1E" w:rsidRDefault="005D2E1E" w:rsidP="005D2E1E">
      <w:r>
        <w:t>covering AI 15.2.1, 15.2.2, 15.2.3, 15.2.7</w:t>
      </w:r>
    </w:p>
    <w:p w14:paraId="0645C8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RP-250802</w:t>
      </w:r>
      <w:r>
        <w:rPr>
          <w:color w:val="993300"/>
          <w:u w:val="single"/>
        </w:rPr>
        <w:t>.</w:t>
      </w:r>
    </w:p>
    <w:p w14:paraId="3E21DA49" w14:textId="77777777" w:rsidR="005D2E1E" w:rsidRDefault="005D2E1E" w:rsidP="005D2E1E">
      <w:pPr>
        <w:rPr>
          <w:rFonts w:ascii="Arial" w:hAnsi="Arial" w:cs="Arial"/>
          <w:b/>
          <w:sz w:val="24"/>
        </w:rPr>
      </w:pPr>
      <w:r>
        <w:rPr>
          <w:rFonts w:ascii="Arial" w:hAnsi="Arial" w:cs="Arial"/>
          <w:b/>
          <w:color w:val="0000FF"/>
          <w:sz w:val="24"/>
        </w:rPr>
        <w:t>RP-250802</w:t>
      </w:r>
      <w:r>
        <w:rPr>
          <w:rFonts w:ascii="Arial" w:hAnsi="Arial" w:cs="Arial"/>
          <w:b/>
          <w:color w:val="0000FF"/>
          <w:sz w:val="24"/>
        </w:rPr>
        <w:tab/>
      </w:r>
      <w:r>
        <w:rPr>
          <w:rFonts w:ascii="Arial" w:hAnsi="Arial" w:cs="Arial"/>
          <w:b/>
          <w:sz w:val="24"/>
        </w:rPr>
        <w:t>Moderator's summary for RAN1 led REL-20 topics</w:t>
      </w:r>
    </w:p>
    <w:p w14:paraId="33BFF1B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Chair (Samsung)</w:t>
      </w:r>
    </w:p>
    <w:p w14:paraId="65A8F975" w14:textId="77777777" w:rsidR="005D2E1E" w:rsidRDefault="005D2E1E" w:rsidP="005D2E1E">
      <w:pPr>
        <w:rPr>
          <w:color w:val="808080"/>
        </w:rPr>
      </w:pPr>
      <w:r>
        <w:rPr>
          <w:color w:val="808080"/>
        </w:rPr>
        <w:t>(Replaces RP-250035)</w:t>
      </w:r>
    </w:p>
    <w:p w14:paraId="1E76E0A3" w14:textId="77777777" w:rsidR="005D2E1E" w:rsidRDefault="005D2E1E" w:rsidP="005D2E1E">
      <w:pPr>
        <w:rPr>
          <w:rFonts w:ascii="Arial" w:hAnsi="Arial" w:cs="Arial"/>
          <w:b/>
        </w:rPr>
      </w:pPr>
      <w:r>
        <w:rPr>
          <w:rFonts w:ascii="Arial" w:hAnsi="Arial" w:cs="Arial"/>
          <w:b/>
        </w:rPr>
        <w:t xml:space="preserve">Discussion: </w:t>
      </w:r>
    </w:p>
    <w:p w14:paraId="51948C9A" w14:textId="77777777" w:rsidR="005D2E1E" w:rsidRDefault="005D2E1E" w:rsidP="005D2E1E">
      <w:r>
        <w:t>Reliance: RIS should be considered for 6G</w:t>
      </w:r>
    </w:p>
    <w:p w14:paraId="4AE2E369" w14:textId="77777777" w:rsidR="005D2E1E" w:rsidRDefault="005D2E1E" w:rsidP="005D2E1E">
      <w:r>
        <w:t>KT: wants to consider more NES</w:t>
      </w:r>
    </w:p>
    <w:p w14:paraId="7D3B0975" w14:textId="77777777" w:rsidR="005D2E1E" w:rsidRDefault="005D2E1E" w:rsidP="005D2E1E">
      <w:r>
        <w:t>RAN3 chair: for A-IoT also 1 TU for RAN3 is needed</w:t>
      </w:r>
    </w:p>
    <w:p w14:paraId="5CE6D74C" w14:textId="77777777" w:rsidR="005D2E1E" w:rsidRDefault="005D2E1E" w:rsidP="005D2E1E">
      <w:r>
        <w:t>Verizon: also has some comments on TUs</w:t>
      </w:r>
    </w:p>
    <w:p w14:paraId="1EDE59F3" w14:textId="77777777" w:rsidR="005D2E1E" w:rsidRDefault="005D2E1E" w:rsidP="005D2E1E">
      <w:r>
        <w:t>RAN VC (AT&amp;T): let's take these comments together with the overall REL-20 summary</w:t>
      </w:r>
    </w:p>
    <w:p w14:paraId="532D82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22BFC" w14:textId="77777777" w:rsidR="005D2E1E" w:rsidRDefault="005D2E1E" w:rsidP="005D2E1E">
      <w:pPr>
        <w:rPr>
          <w:rFonts w:ascii="Arial" w:hAnsi="Arial" w:cs="Arial"/>
          <w:b/>
          <w:sz w:val="24"/>
        </w:rPr>
      </w:pPr>
      <w:r>
        <w:rPr>
          <w:rFonts w:ascii="Arial" w:hAnsi="Arial" w:cs="Arial"/>
          <w:b/>
          <w:color w:val="0000FF"/>
          <w:sz w:val="24"/>
        </w:rPr>
        <w:t>RP-250036</w:t>
      </w:r>
      <w:r>
        <w:rPr>
          <w:rFonts w:ascii="Arial" w:hAnsi="Arial" w:cs="Arial"/>
          <w:b/>
          <w:color w:val="0000FF"/>
          <w:sz w:val="24"/>
        </w:rPr>
        <w:tab/>
      </w:r>
      <w:r>
        <w:rPr>
          <w:rFonts w:ascii="Arial" w:hAnsi="Arial" w:cs="Arial"/>
          <w:b/>
          <w:sz w:val="24"/>
        </w:rPr>
        <w:t>Moderator's summary for RAN2 led REL-20 topics</w:t>
      </w:r>
    </w:p>
    <w:p w14:paraId="325E11E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5DE19CF7" w14:textId="77777777" w:rsidR="005D2E1E" w:rsidRDefault="005D2E1E" w:rsidP="005D2E1E">
      <w:pPr>
        <w:rPr>
          <w:rFonts w:ascii="Arial" w:hAnsi="Arial" w:cs="Arial"/>
          <w:b/>
        </w:rPr>
      </w:pPr>
      <w:r>
        <w:rPr>
          <w:rFonts w:ascii="Arial" w:hAnsi="Arial" w:cs="Arial"/>
          <w:b/>
        </w:rPr>
        <w:t xml:space="preserve">Abstract: </w:t>
      </w:r>
    </w:p>
    <w:p w14:paraId="334F8599" w14:textId="77777777" w:rsidR="005D2E1E" w:rsidRDefault="005D2E1E" w:rsidP="005D2E1E">
      <w:r>
        <w:t>covering AI 15.2.4, 15.2.5, 15.2.8</w:t>
      </w:r>
    </w:p>
    <w:p w14:paraId="0CC51E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RP-250803</w:t>
      </w:r>
      <w:r>
        <w:rPr>
          <w:color w:val="993300"/>
          <w:u w:val="single"/>
        </w:rPr>
        <w:t>.</w:t>
      </w:r>
    </w:p>
    <w:p w14:paraId="01326E4E" w14:textId="77777777" w:rsidR="005D2E1E" w:rsidRDefault="005D2E1E" w:rsidP="005D2E1E">
      <w:pPr>
        <w:rPr>
          <w:rFonts w:ascii="Arial" w:hAnsi="Arial" w:cs="Arial"/>
          <w:b/>
          <w:sz w:val="24"/>
        </w:rPr>
      </w:pPr>
      <w:r>
        <w:rPr>
          <w:rFonts w:ascii="Arial" w:hAnsi="Arial" w:cs="Arial"/>
          <w:b/>
          <w:color w:val="0000FF"/>
          <w:sz w:val="24"/>
        </w:rPr>
        <w:t>RP-250803</w:t>
      </w:r>
      <w:r>
        <w:rPr>
          <w:rFonts w:ascii="Arial" w:hAnsi="Arial" w:cs="Arial"/>
          <w:b/>
          <w:color w:val="0000FF"/>
          <w:sz w:val="24"/>
        </w:rPr>
        <w:tab/>
      </w:r>
      <w:r>
        <w:rPr>
          <w:rFonts w:ascii="Arial" w:hAnsi="Arial" w:cs="Arial"/>
          <w:b/>
          <w:sz w:val="24"/>
        </w:rPr>
        <w:t>Moderator's summary for RAN2 led REL-20 topics</w:t>
      </w:r>
    </w:p>
    <w:p w14:paraId="06BE60B5"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(Interdigital)</w:t>
      </w:r>
    </w:p>
    <w:p w14:paraId="5090C656" w14:textId="77777777" w:rsidR="005D2E1E" w:rsidRDefault="005D2E1E" w:rsidP="005D2E1E">
      <w:pPr>
        <w:rPr>
          <w:color w:val="808080"/>
        </w:rPr>
      </w:pPr>
      <w:r>
        <w:rPr>
          <w:color w:val="808080"/>
        </w:rPr>
        <w:t>(Replaces RP-250036)</w:t>
      </w:r>
    </w:p>
    <w:p w14:paraId="5D15BA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58B81" w14:textId="77777777" w:rsidR="005D2E1E" w:rsidRDefault="005D2E1E" w:rsidP="005D2E1E">
      <w:pPr>
        <w:rPr>
          <w:rFonts w:ascii="Arial" w:hAnsi="Arial" w:cs="Arial"/>
          <w:b/>
          <w:sz w:val="24"/>
        </w:rPr>
      </w:pPr>
      <w:r>
        <w:rPr>
          <w:rFonts w:ascii="Arial" w:hAnsi="Arial" w:cs="Arial"/>
          <w:b/>
          <w:color w:val="0000FF"/>
          <w:sz w:val="24"/>
        </w:rPr>
        <w:t>RP-250037</w:t>
      </w:r>
      <w:r>
        <w:rPr>
          <w:rFonts w:ascii="Arial" w:hAnsi="Arial" w:cs="Arial"/>
          <w:b/>
          <w:color w:val="0000FF"/>
          <w:sz w:val="24"/>
        </w:rPr>
        <w:tab/>
      </w:r>
      <w:r>
        <w:rPr>
          <w:rFonts w:ascii="Arial" w:hAnsi="Arial" w:cs="Arial"/>
          <w:b/>
          <w:sz w:val="24"/>
        </w:rPr>
        <w:t>Moderator's summary for RAN3 led REL-20 topics</w:t>
      </w:r>
    </w:p>
    <w:p w14:paraId="5AE5A59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370F3208" w14:textId="77777777" w:rsidR="005D2E1E" w:rsidRDefault="005D2E1E" w:rsidP="005D2E1E">
      <w:pPr>
        <w:rPr>
          <w:rFonts w:ascii="Arial" w:hAnsi="Arial" w:cs="Arial"/>
          <w:b/>
        </w:rPr>
      </w:pPr>
      <w:r>
        <w:rPr>
          <w:rFonts w:ascii="Arial" w:hAnsi="Arial" w:cs="Arial"/>
          <w:b/>
        </w:rPr>
        <w:t xml:space="preserve">Abstract: </w:t>
      </w:r>
    </w:p>
    <w:p w14:paraId="5CFF2702" w14:textId="77777777" w:rsidR="005D2E1E" w:rsidRDefault="005D2E1E" w:rsidP="005D2E1E">
      <w:r>
        <w:lastRenderedPageBreak/>
        <w:t>covering AI 15.2.6, 15.2.9</w:t>
      </w:r>
    </w:p>
    <w:p w14:paraId="43886A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RP-250787</w:t>
      </w:r>
      <w:r>
        <w:rPr>
          <w:color w:val="993300"/>
          <w:u w:val="single"/>
        </w:rPr>
        <w:t>.</w:t>
      </w:r>
    </w:p>
    <w:p w14:paraId="635FAECC" w14:textId="77777777" w:rsidR="005D2E1E" w:rsidRDefault="005D2E1E" w:rsidP="005D2E1E">
      <w:pPr>
        <w:rPr>
          <w:rFonts w:ascii="Arial" w:hAnsi="Arial" w:cs="Arial"/>
          <w:b/>
          <w:sz w:val="24"/>
        </w:rPr>
      </w:pPr>
      <w:r>
        <w:rPr>
          <w:rFonts w:ascii="Arial" w:hAnsi="Arial" w:cs="Arial"/>
          <w:b/>
          <w:color w:val="0000FF"/>
          <w:sz w:val="24"/>
        </w:rPr>
        <w:t>RP-250787</w:t>
      </w:r>
      <w:r>
        <w:rPr>
          <w:rFonts w:ascii="Arial" w:hAnsi="Arial" w:cs="Arial"/>
          <w:b/>
          <w:color w:val="0000FF"/>
          <w:sz w:val="24"/>
        </w:rPr>
        <w:tab/>
      </w:r>
      <w:r>
        <w:rPr>
          <w:rFonts w:ascii="Arial" w:hAnsi="Arial" w:cs="Arial"/>
          <w:b/>
          <w:sz w:val="24"/>
        </w:rPr>
        <w:t>Moderator's summary for RAN3 led REL-20 topics</w:t>
      </w:r>
    </w:p>
    <w:p w14:paraId="68C1BABF"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 (ZTE)</w:t>
      </w:r>
    </w:p>
    <w:p w14:paraId="6B262E24" w14:textId="77777777" w:rsidR="005D2E1E" w:rsidRDefault="005D2E1E" w:rsidP="005D2E1E">
      <w:pPr>
        <w:rPr>
          <w:color w:val="808080"/>
        </w:rPr>
      </w:pPr>
      <w:r>
        <w:rPr>
          <w:color w:val="808080"/>
        </w:rPr>
        <w:t>(Replaces RP-250037)</w:t>
      </w:r>
    </w:p>
    <w:p w14:paraId="32C5057A" w14:textId="77777777" w:rsidR="005D2E1E" w:rsidRDefault="005D2E1E" w:rsidP="005D2E1E">
      <w:pPr>
        <w:rPr>
          <w:rFonts w:ascii="Arial" w:hAnsi="Arial" w:cs="Arial"/>
          <w:b/>
        </w:rPr>
      </w:pPr>
      <w:r>
        <w:rPr>
          <w:rFonts w:ascii="Arial" w:hAnsi="Arial" w:cs="Arial"/>
          <w:b/>
        </w:rPr>
        <w:t xml:space="preserve">Discussion: </w:t>
      </w:r>
    </w:p>
    <w:p w14:paraId="4B6FF076" w14:textId="77777777" w:rsidR="005D2E1E" w:rsidRDefault="005D2E1E" w:rsidP="005D2E1E">
      <w:r>
        <w:t>OPPO: would like to avoid overlap 5G adv with 6G</w:t>
      </w:r>
    </w:p>
    <w:p w14:paraId="2068C2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FD900" w14:textId="77777777" w:rsidR="005D2E1E" w:rsidRDefault="005D2E1E" w:rsidP="005D2E1E">
      <w:pPr>
        <w:rPr>
          <w:rFonts w:ascii="Arial" w:hAnsi="Arial" w:cs="Arial"/>
          <w:b/>
          <w:sz w:val="24"/>
        </w:rPr>
      </w:pPr>
      <w:r>
        <w:rPr>
          <w:rFonts w:ascii="Arial" w:hAnsi="Arial" w:cs="Arial"/>
          <w:b/>
          <w:color w:val="0000FF"/>
          <w:sz w:val="24"/>
        </w:rPr>
        <w:t>RP-250038</w:t>
      </w:r>
      <w:r>
        <w:rPr>
          <w:rFonts w:ascii="Arial" w:hAnsi="Arial" w:cs="Arial"/>
          <w:b/>
          <w:color w:val="0000FF"/>
          <w:sz w:val="24"/>
        </w:rPr>
        <w:tab/>
      </w:r>
      <w:r>
        <w:rPr>
          <w:rFonts w:ascii="Arial" w:hAnsi="Arial" w:cs="Arial"/>
          <w:b/>
          <w:sz w:val="24"/>
        </w:rPr>
        <w:t>Moderator's summary for other RAN1/RAN2/RAN3 led REL-20 topics</w:t>
      </w:r>
    </w:p>
    <w:p w14:paraId="2564BC1A"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 Chair (Deutsche Telekom)</w:t>
      </w:r>
    </w:p>
    <w:p w14:paraId="249108E3" w14:textId="77777777" w:rsidR="005D2E1E" w:rsidRDefault="005D2E1E" w:rsidP="005D2E1E">
      <w:pPr>
        <w:rPr>
          <w:rFonts w:ascii="Arial" w:hAnsi="Arial" w:cs="Arial"/>
          <w:b/>
        </w:rPr>
      </w:pPr>
      <w:r>
        <w:rPr>
          <w:rFonts w:ascii="Arial" w:hAnsi="Arial" w:cs="Arial"/>
          <w:b/>
        </w:rPr>
        <w:t xml:space="preserve">Abstract: </w:t>
      </w:r>
    </w:p>
    <w:p w14:paraId="6B0EC554" w14:textId="77777777" w:rsidR="005D2E1E" w:rsidRDefault="005D2E1E" w:rsidP="005D2E1E">
      <w:r>
        <w:t>covering AI 15.2.10</w:t>
      </w:r>
    </w:p>
    <w:p w14:paraId="30B511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RP-250797</w:t>
      </w:r>
      <w:r>
        <w:rPr>
          <w:color w:val="993300"/>
          <w:u w:val="single"/>
        </w:rPr>
        <w:t>.</w:t>
      </w:r>
    </w:p>
    <w:p w14:paraId="2D74759D" w14:textId="77777777" w:rsidR="005D2E1E" w:rsidRDefault="005D2E1E" w:rsidP="005D2E1E">
      <w:pPr>
        <w:rPr>
          <w:rFonts w:ascii="Arial" w:hAnsi="Arial" w:cs="Arial"/>
          <w:b/>
          <w:sz w:val="24"/>
        </w:rPr>
      </w:pPr>
      <w:r>
        <w:rPr>
          <w:rFonts w:ascii="Arial" w:hAnsi="Arial" w:cs="Arial"/>
          <w:b/>
          <w:color w:val="0000FF"/>
          <w:sz w:val="24"/>
        </w:rPr>
        <w:t>RP-250797</w:t>
      </w:r>
      <w:r>
        <w:rPr>
          <w:rFonts w:ascii="Arial" w:hAnsi="Arial" w:cs="Arial"/>
          <w:b/>
          <w:color w:val="0000FF"/>
          <w:sz w:val="24"/>
        </w:rPr>
        <w:tab/>
      </w:r>
      <w:r>
        <w:rPr>
          <w:rFonts w:ascii="Arial" w:hAnsi="Arial" w:cs="Arial"/>
          <w:b/>
          <w:sz w:val="24"/>
        </w:rPr>
        <w:t>Moderator's summary for other RAN1/RAN2/RAN3 led REL-20 topics</w:t>
      </w:r>
    </w:p>
    <w:p w14:paraId="67D0D85B"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 Chair (Deutsche Telekom)</w:t>
      </w:r>
    </w:p>
    <w:p w14:paraId="52091078" w14:textId="77777777" w:rsidR="005D2E1E" w:rsidRDefault="005D2E1E" w:rsidP="005D2E1E">
      <w:pPr>
        <w:rPr>
          <w:color w:val="808080"/>
        </w:rPr>
      </w:pPr>
      <w:r>
        <w:rPr>
          <w:color w:val="808080"/>
        </w:rPr>
        <w:t>(Replaces RP-250038)</w:t>
      </w:r>
    </w:p>
    <w:p w14:paraId="40C9BD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DB3A" w14:textId="77777777" w:rsidR="005D2E1E" w:rsidRDefault="005D2E1E" w:rsidP="005D2E1E">
      <w:pPr>
        <w:pStyle w:val="Heading4"/>
      </w:pPr>
      <w:bookmarkStart w:id="431" w:name="_Toc193744296"/>
      <w:bookmarkStart w:id="432" w:name="_Toc195035628"/>
      <w:r>
        <w:t>15.2.1</w:t>
      </w:r>
      <w:r>
        <w:tab/>
        <w:t>AI/ML air interface (RAN1)</w:t>
      </w:r>
      <w:bookmarkEnd w:id="431"/>
      <w:bookmarkEnd w:id="432"/>
    </w:p>
    <w:p w14:paraId="4EF2FEB6" w14:textId="77777777" w:rsidR="005D2E1E" w:rsidRDefault="005D2E1E" w:rsidP="005D2E1E">
      <w:pPr>
        <w:rPr>
          <w:rFonts w:ascii="Arial" w:hAnsi="Arial" w:cs="Arial"/>
          <w:b/>
          <w:sz w:val="24"/>
        </w:rPr>
      </w:pPr>
      <w:r>
        <w:rPr>
          <w:rFonts w:ascii="Arial" w:hAnsi="Arial" w:cs="Arial"/>
          <w:b/>
          <w:color w:val="0000FF"/>
          <w:sz w:val="24"/>
        </w:rPr>
        <w:t>RP-250072</w:t>
      </w:r>
      <w:r>
        <w:rPr>
          <w:rFonts w:ascii="Arial" w:hAnsi="Arial" w:cs="Arial"/>
          <w:b/>
          <w:color w:val="0000FF"/>
          <w:sz w:val="24"/>
        </w:rPr>
        <w:tab/>
      </w:r>
      <w:r>
        <w:rPr>
          <w:rFonts w:ascii="Arial" w:hAnsi="Arial" w:cs="Arial"/>
          <w:b/>
          <w:sz w:val="24"/>
        </w:rPr>
        <w:t>View on Rel-20 AI/ML for air interface</w:t>
      </w:r>
    </w:p>
    <w:p w14:paraId="5B2260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0D3C38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00B8B" w14:textId="77777777" w:rsidR="005D2E1E" w:rsidRDefault="005D2E1E" w:rsidP="005D2E1E">
      <w:pPr>
        <w:rPr>
          <w:rFonts w:ascii="Arial" w:hAnsi="Arial" w:cs="Arial"/>
          <w:b/>
          <w:sz w:val="24"/>
        </w:rPr>
      </w:pPr>
      <w:r>
        <w:rPr>
          <w:rFonts w:ascii="Arial" w:hAnsi="Arial" w:cs="Arial"/>
          <w:b/>
          <w:color w:val="0000FF"/>
          <w:sz w:val="24"/>
        </w:rPr>
        <w:t>RP-250079</w:t>
      </w:r>
      <w:r>
        <w:rPr>
          <w:rFonts w:ascii="Arial" w:hAnsi="Arial" w:cs="Arial"/>
          <w:b/>
          <w:color w:val="0000FF"/>
          <w:sz w:val="24"/>
        </w:rPr>
        <w:tab/>
      </w:r>
      <w:r>
        <w:rPr>
          <w:rFonts w:ascii="Arial" w:hAnsi="Arial" w:cs="Arial"/>
          <w:b/>
          <w:sz w:val="24"/>
        </w:rPr>
        <w:t xml:space="preserve">AIML for air interface </w:t>
      </w:r>
    </w:p>
    <w:p w14:paraId="07C7D1F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CF2E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E67F0" w14:textId="77777777" w:rsidR="005D2E1E" w:rsidRDefault="005D2E1E" w:rsidP="005D2E1E">
      <w:pPr>
        <w:rPr>
          <w:rFonts w:ascii="Arial" w:hAnsi="Arial" w:cs="Arial"/>
          <w:b/>
          <w:sz w:val="24"/>
        </w:rPr>
      </w:pPr>
      <w:r>
        <w:rPr>
          <w:rFonts w:ascii="Arial" w:hAnsi="Arial" w:cs="Arial"/>
          <w:b/>
          <w:color w:val="0000FF"/>
          <w:sz w:val="24"/>
        </w:rPr>
        <w:t>RP-250088</w:t>
      </w:r>
      <w:r>
        <w:rPr>
          <w:rFonts w:ascii="Arial" w:hAnsi="Arial" w:cs="Arial"/>
          <w:b/>
          <w:color w:val="0000FF"/>
          <w:sz w:val="24"/>
        </w:rPr>
        <w:tab/>
      </w:r>
      <w:r>
        <w:rPr>
          <w:rFonts w:ascii="Arial" w:hAnsi="Arial" w:cs="Arial"/>
          <w:b/>
          <w:sz w:val="24"/>
        </w:rPr>
        <w:t>AI and ML for NR air interface in Rel-20 5G-Advanced</w:t>
      </w:r>
    </w:p>
    <w:p w14:paraId="2F2601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6011CF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C79E0" w14:textId="77777777" w:rsidR="005D2E1E" w:rsidRDefault="005D2E1E" w:rsidP="005D2E1E">
      <w:pPr>
        <w:rPr>
          <w:rFonts w:ascii="Arial" w:hAnsi="Arial" w:cs="Arial"/>
          <w:b/>
          <w:sz w:val="24"/>
        </w:rPr>
      </w:pPr>
      <w:r>
        <w:rPr>
          <w:rFonts w:ascii="Arial" w:hAnsi="Arial" w:cs="Arial"/>
          <w:b/>
          <w:color w:val="0000FF"/>
          <w:sz w:val="24"/>
        </w:rPr>
        <w:t>RP-250094</w:t>
      </w:r>
      <w:r>
        <w:rPr>
          <w:rFonts w:ascii="Arial" w:hAnsi="Arial" w:cs="Arial"/>
          <w:b/>
          <w:color w:val="0000FF"/>
          <w:sz w:val="24"/>
        </w:rPr>
        <w:tab/>
      </w:r>
      <w:r>
        <w:rPr>
          <w:rFonts w:ascii="Arial" w:hAnsi="Arial" w:cs="Arial"/>
          <w:b/>
          <w:sz w:val="24"/>
        </w:rPr>
        <w:t>Views on Rel-20 AI/ML Enhancement</w:t>
      </w:r>
    </w:p>
    <w:p w14:paraId="5EEC597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2C313B4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C78E5" w14:textId="77777777" w:rsidR="005D2E1E" w:rsidRDefault="005D2E1E" w:rsidP="005D2E1E">
      <w:pPr>
        <w:rPr>
          <w:rFonts w:ascii="Arial" w:hAnsi="Arial" w:cs="Arial"/>
          <w:b/>
          <w:sz w:val="24"/>
        </w:rPr>
      </w:pPr>
      <w:r>
        <w:rPr>
          <w:rFonts w:ascii="Arial" w:hAnsi="Arial" w:cs="Arial"/>
          <w:b/>
          <w:color w:val="0000FF"/>
          <w:sz w:val="24"/>
        </w:rPr>
        <w:lastRenderedPageBreak/>
        <w:t>RP-250118</w:t>
      </w:r>
      <w:r>
        <w:rPr>
          <w:rFonts w:ascii="Arial" w:hAnsi="Arial" w:cs="Arial"/>
          <w:b/>
          <w:color w:val="0000FF"/>
          <w:sz w:val="24"/>
        </w:rPr>
        <w:tab/>
      </w:r>
      <w:r>
        <w:rPr>
          <w:rFonts w:ascii="Arial" w:hAnsi="Arial" w:cs="Arial"/>
          <w:b/>
          <w:sz w:val="24"/>
        </w:rPr>
        <w:t>AIML for air interface Phase2</w:t>
      </w:r>
    </w:p>
    <w:p w14:paraId="1476E26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FD945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DA616" w14:textId="77777777" w:rsidR="005D2E1E" w:rsidRDefault="005D2E1E" w:rsidP="005D2E1E">
      <w:pPr>
        <w:rPr>
          <w:rFonts w:ascii="Arial" w:hAnsi="Arial" w:cs="Arial"/>
          <w:b/>
          <w:sz w:val="24"/>
        </w:rPr>
      </w:pPr>
      <w:r>
        <w:rPr>
          <w:rFonts w:ascii="Arial" w:hAnsi="Arial" w:cs="Arial"/>
          <w:b/>
          <w:color w:val="0000FF"/>
          <w:sz w:val="24"/>
        </w:rPr>
        <w:t>RP-250134</w:t>
      </w:r>
      <w:r>
        <w:rPr>
          <w:rFonts w:ascii="Arial" w:hAnsi="Arial" w:cs="Arial"/>
          <w:b/>
          <w:color w:val="0000FF"/>
          <w:sz w:val="24"/>
        </w:rPr>
        <w:tab/>
      </w:r>
      <w:r>
        <w:rPr>
          <w:rFonts w:ascii="Arial" w:hAnsi="Arial" w:cs="Arial"/>
          <w:b/>
          <w:sz w:val="24"/>
        </w:rPr>
        <w:t>View on Rel-20 AI/ML for air interface for 5G-Advanced</w:t>
      </w:r>
    </w:p>
    <w:p w14:paraId="66E9637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229AE0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993F3" w14:textId="77777777" w:rsidR="005D2E1E" w:rsidRDefault="005D2E1E" w:rsidP="005D2E1E">
      <w:pPr>
        <w:rPr>
          <w:rFonts w:ascii="Arial" w:hAnsi="Arial" w:cs="Arial"/>
          <w:b/>
          <w:sz w:val="24"/>
        </w:rPr>
      </w:pPr>
      <w:r>
        <w:rPr>
          <w:rFonts w:ascii="Arial" w:hAnsi="Arial" w:cs="Arial"/>
          <w:b/>
          <w:color w:val="0000FF"/>
          <w:sz w:val="24"/>
        </w:rPr>
        <w:t>RP-250162</w:t>
      </w:r>
      <w:r>
        <w:rPr>
          <w:rFonts w:ascii="Arial" w:hAnsi="Arial" w:cs="Arial"/>
          <w:b/>
          <w:color w:val="0000FF"/>
          <w:sz w:val="24"/>
        </w:rPr>
        <w:tab/>
      </w:r>
      <w:r>
        <w:rPr>
          <w:rFonts w:ascii="Arial" w:hAnsi="Arial" w:cs="Arial"/>
          <w:b/>
          <w:sz w:val="24"/>
        </w:rPr>
        <w:t>Views on AI/ML for air interface in 5G-Advanced Rel-20</w:t>
      </w:r>
    </w:p>
    <w:p w14:paraId="60CD9A8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AAF2C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DA398" w14:textId="77777777" w:rsidR="005D2E1E" w:rsidRDefault="005D2E1E" w:rsidP="005D2E1E">
      <w:pPr>
        <w:rPr>
          <w:rFonts w:ascii="Arial" w:hAnsi="Arial" w:cs="Arial"/>
          <w:b/>
          <w:sz w:val="24"/>
        </w:rPr>
      </w:pPr>
      <w:r>
        <w:rPr>
          <w:rFonts w:ascii="Arial" w:hAnsi="Arial" w:cs="Arial"/>
          <w:b/>
          <w:color w:val="0000FF"/>
          <w:sz w:val="24"/>
        </w:rPr>
        <w:t>RP-250174</w:t>
      </w:r>
      <w:r>
        <w:rPr>
          <w:rFonts w:ascii="Arial" w:hAnsi="Arial" w:cs="Arial"/>
          <w:b/>
          <w:color w:val="0000FF"/>
          <w:sz w:val="24"/>
        </w:rPr>
        <w:tab/>
      </w:r>
      <w:r>
        <w:rPr>
          <w:rFonts w:ascii="Arial" w:hAnsi="Arial" w:cs="Arial"/>
          <w:b/>
          <w:sz w:val="24"/>
        </w:rPr>
        <w:t>Potential work scope for AIML Air Interface in Rel-20</w:t>
      </w:r>
    </w:p>
    <w:p w14:paraId="00B9C66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1FC27A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9A574" w14:textId="77777777" w:rsidR="005D2E1E" w:rsidRDefault="005D2E1E" w:rsidP="005D2E1E">
      <w:pPr>
        <w:rPr>
          <w:rFonts w:ascii="Arial" w:hAnsi="Arial" w:cs="Arial"/>
          <w:b/>
          <w:sz w:val="24"/>
        </w:rPr>
      </w:pPr>
      <w:r>
        <w:rPr>
          <w:rFonts w:ascii="Arial" w:hAnsi="Arial" w:cs="Arial"/>
          <w:b/>
          <w:color w:val="0000FF"/>
          <w:sz w:val="24"/>
        </w:rPr>
        <w:t>RP-250177</w:t>
      </w:r>
      <w:r>
        <w:rPr>
          <w:rFonts w:ascii="Arial" w:hAnsi="Arial" w:cs="Arial"/>
          <w:b/>
          <w:color w:val="0000FF"/>
          <w:sz w:val="24"/>
        </w:rPr>
        <w:tab/>
      </w:r>
      <w:r>
        <w:rPr>
          <w:rFonts w:ascii="Arial" w:hAnsi="Arial" w:cs="Arial"/>
          <w:b/>
          <w:sz w:val="24"/>
        </w:rPr>
        <w:t>Views on AI/ML air interface for Rel-20 5G-Advanced</w:t>
      </w:r>
    </w:p>
    <w:p w14:paraId="489D47A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4D2BC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54DE5" w14:textId="77777777" w:rsidR="005D2E1E" w:rsidRDefault="005D2E1E" w:rsidP="005D2E1E">
      <w:pPr>
        <w:rPr>
          <w:rFonts w:ascii="Arial" w:hAnsi="Arial" w:cs="Arial"/>
          <w:b/>
          <w:sz w:val="24"/>
        </w:rPr>
      </w:pPr>
      <w:r>
        <w:rPr>
          <w:rFonts w:ascii="Arial" w:hAnsi="Arial" w:cs="Arial"/>
          <w:b/>
          <w:color w:val="0000FF"/>
          <w:sz w:val="24"/>
        </w:rPr>
        <w:t>RP-250184</w:t>
      </w:r>
      <w:r>
        <w:rPr>
          <w:rFonts w:ascii="Arial" w:hAnsi="Arial" w:cs="Arial"/>
          <w:b/>
          <w:color w:val="0000FF"/>
          <w:sz w:val="24"/>
        </w:rPr>
        <w:tab/>
      </w:r>
      <w:r>
        <w:rPr>
          <w:rFonts w:ascii="Arial" w:hAnsi="Arial" w:cs="Arial"/>
          <w:b/>
          <w:sz w:val="24"/>
        </w:rPr>
        <w:t>On Rel-20 AI/ML for Air Interface</w:t>
      </w:r>
    </w:p>
    <w:p w14:paraId="67AA26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596D42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6CF71" w14:textId="77777777" w:rsidR="005D2E1E" w:rsidRDefault="005D2E1E" w:rsidP="005D2E1E">
      <w:pPr>
        <w:rPr>
          <w:rFonts w:ascii="Arial" w:hAnsi="Arial" w:cs="Arial"/>
          <w:b/>
          <w:sz w:val="24"/>
        </w:rPr>
      </w:pPr>
      <w:r>
        <w:rPr>
          <w:rFonts w:ascii="Arial" w:hAnsi="Arial" w:cs="Arial"/>
          <w:b/>
          <w:color w:val="0000FF"/>
          <w:sz w:val="24"/>
        </w:rPr>
        <w:t>RP-250200</w:t>
      </w:r>
      <w:r>
        <w:rPr>
          <w:rFonts w:ascii="Arial" w:hAnsi="Arial" w:cs="Arial"/>
          <w:b/>
          <w:color w:val="0000FF"/>
          <w:sz w:val="24"/>
        </w:rPr>
        <w:tab/>
      </w:r>
      <w:r>
        <w:rPr>
          <w:rFonts w:ascii="Arial" w:hAnsi="Arial" w:cs="Arial"/>
          <w:b/>
          <w:sz w:val="24"/>
        </w:rPr>
        <w:t>Scope of AI/ML based physical layer enhancements in 5G-A Rel-20</w:t>
      </w:r>
    </w:p>
    <w:p w14:paraId="4B60D6A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178B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133A" w14:textId="77777777" w:rsidR="005D2E1E" w:rsidRDefault="005D2E1E" w:rsidP="005D2E1E">
      <w:pPr>
        <w:rPr>
          <w:rFonts w:ascii="Arial" w:hAnsi="Arial" w:cs="Arial"/>
          <w:b/>
          <w:sz w:val="24"/>
        </w:rPr>
      </w:pPr>
      <w:r>
        <w:rPr>
          <w:rFonts w:ascii="Arial" w:hAnsi="Arial" w:cs="Arial"/>
          <w:b/>
          <w:color w:val="0000FF"/>
          <w:sz w:val="24"/>
        </w:rPr>
        <w:t>RP-250217</w:t>
      </w:r>
      <w:r>
        <w:rPr>
          <w:rFonts w:ascii="Arial" w:hAnsi="Arial" w:cs="Arial"/>
          <w:b/>
          <w:color w:val="0000FF"/>
          <w:sz w:val="24"/>
        </w:rPr>
        <w:tab/>
      </w:r>
      <w:r>
        <w:rPr>
          <w:rFonts w:ascii="Arial" w:hAnsi="Arial" w:cs="Arial"/>
          <w:b/>
          <w:sz w:val="24"/>
        </w:rPr>
        <w:t>Views on AI/ML air interface in 5G-A Rel-20</w:t>
      </w:r>
    </w:p>
    <w:p w14:paraId="79A0924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01891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39286" w14:textId="77777777" w:rsidR="005D2E1E" w:rsidRDefault="005D2E1E" w:rsidP="005D2E1E">
      <w:pPr>
        <w:rPr>
          <w:rFonts w:ascii="Arial" w:hAnsi="Arial" w:cs="Arial"/>
          <w:b/>
          <w:sz w:val="24"/>
        </w:rPr>
      </w:pPr>
      <w:r>
        <w:rPr>
          <w:rFonts w:ascii="Arial" w:hAnsi="Arial" w:cs="Arial"/>
          <w:b/>
          <w:color w:val="0000FF"/>
          <w:sz w:val="24"/>
        </w:rPr>
        <w:t>RP-250255</w:t>
      </w:r>
      <w:r>
        <w:rPr>
          <w:rFonts w:ascii="Arial" w:hAnsi="Arial" w:cs="Arial"/>
          <w:b/>
          <w:color w:val="0000FF"/>
          <w:sz w:val="24"/>
        </w:rPr>
        <w:tab/>
      </w:r>
      <w:r>
        <w:rPr>
          <w:rFonts w:ascii="Arial" w:hAnsi="Arial" w:cs="Arial"/>
          <w:b/>
          <w:sz w:val="24"/>
        </w:rPr>
        <w:t>Field channel information collection for AI/ML in 5G-Advanced Rel-20</w:t>
      </w:r>
    </w:p>
    <w:p w14:paraId="5D691E8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China Unicom, Spreadtrum, vivo, ZTE</w:t>
      </w:r>
    </w:p>
    <w:p w14:paraId="24C4366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894DE" w14:textId="77777777" w:rsidR="005D2E1E" w:rsidRDefault="005D2E1E" w:rsidP="005D2E1E">
      <w:pPr>
        <w:rPr>
          <w:rFonts w:ascii="Arial" w:hAnsi="Arial" w:cs="Arial"/>
          <w:b/>
          <w:sz w:val="24"/>
        </w:rPr>
      </w:pPr>
      <w:r>
        <w:rPr>
          <w:rFonts w:ascii="Arial" w:hAnsi="Arial" w:cs="Arial"/>
          <w:b/>
          <w:color w:val="0000FF"/>
          <w:sz w:val="24"/>
        </w:rPr>
        <w:t>RP-250292</w:t>
      </w:r>
      <w:r>
        <w:rPr>
          <w:rFonts w:ascii="Arial" w:hAnsi="Arial" w:cs="Arial"/>
          <w:b/>
          <w:color w:val="0000FF"/>
          <w:sz w:val="24"/>
        </w:rPr>
        <w:tab/>
      </w:r>
      <w:r>
        <w:rPr>
          <w:rFonts w:ascii="Arial" w:hAnsi="Arial" w:cs="Arial"/>
          <w:b/>
          <w:sz w:val="24"/>
        </w:rPr>
        <w:t>AIML for air interface</w:t>
      </w:r>
    </w:p>
    <w:p w14:paraId="4523D500"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AAF3E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835B2" w14:textId="77777777" w:rsidR="005D2E1E" w:rsidRDefault="005D2E1E" w:rsidP="005D2E1E">
      <w:pPr>
        <w:rPr>
          <w:rFonts w:ascii="Arial" w:hAnsi="Arial" w:cs="Arial"/>
          <w:b/>
          <w:sz w:val="24"/>
        </w:rPr>
      </w:pPr>
      <w:r>
        <w:rPr>
          <w:rFonts w:ascii="Arial" w:hAnsi="Arial" w:cs="Arial"/>
          <w:b/>
          <w:color w:val="0000FF"/>
          <w:sz w:val="24"/>
        </w:rPr>
        <w:t>RP-250295</w:t>
      </w:r>
      <w:r>
        <w:rPr>
          <w:rFonts w:ascii="Arial" w:hAnsi="Arial" w:cs="Arial"/>
          <w:b/>
          <w:color w:val="0000FF"/>
          <w:sz w:val="24"/>
        </w:rPr>
        <w:tab/>
      </w:r>
      <w:r>
        <w:rPr>
          <w:rFonts w:ascii="Arial" w:hAnsi="Arial" w:cs="Arial"/>
          <w:b/>
          <w:sz w:val="24"/>
        </w:rPr>
        <w:t>Post-Deployment Views on AI/ML for the Air Interface</w:t>
      </w:r>
    </w:p>
    <w:p w14:paraId="7030EB8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VIAVI Solutions</w:t>
      </w:r>
    </w:p>
    <w:p w14:paraId="1FC913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763A4" w14:textId="77777777" w:rsidR="005D2E1E" w:rsidRDefault="005D2E1E" w:rsidP="005D2E1E">
      <w:pPr>
        <w:rPr>
          <w:rFonts w:ascii="Arial" w:hAnsi="Arial" w:cs="Arial"/>
          <w:b/>
          <w:sz w:val="24"/>
        </w:rPr>
      </w:pPr>
      <w:r>
        <w:rPr>
          <w:rFonts w:ascii="Arial" w:hAnsi="Arial" w:cs="Arial"/>
          <w:b/>
          <w:color w:val="0000FF"/>
          <w:sz w:val="24"/>
        </w:rPr>
        <w:t>RP-250306</w:t>
      </w:r>
      <w:r>
        <w:rPr>
          <w:rFonts w:ascii="Arial" w:hAnsi="Arial" w:cs="Arial"/>
          <w:b/>
          <w:color w:val="0000FF"/>
          <w:sz w:val="24"/>
        </w:rPr>
        <w:tab/>
      </w:r>
      <w:r>
        <w:rPr>
          <w:rFonts w:ascii="Arial" w:hAnsi="Arial" w:cs="Arial"/>
          <w:b/>
          <w:sz w:val="24"/>
        </w:rPr>
        <w:t>Qualcomm Views on AI/ML for Air Interface WI in Rel-20</w:t>
      </w:r>
    </w:p>
    <w:p w14:paraId="50B67A8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Innovation Center Inc</w:t>
      </w:r>
    </w:p>
    <w:p w14:paraId="0387288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B295F" w14:textId="77777777" w:rsidR="005D2E1E" w:rsidRDefault="005D2E1E" w:rsidP="005D2E1E">
      <w:pPr>
        <w:rPr>
          <w:rFonts w:ascii="Arial" w:hAnsi="Arial" w:cs="Arial"/>
          <w:b/>
          <w:sz w:val="24"/>
        </w:rPr>
      </w:pPr>
      <w:r>
        <w:rPr>
          <w:rFonts w:ascii="Arial" w:hAnsi="Arial" w:cs="Arial"/>
          <w:b/>
          <w:color w:val="0000FF"/>
          <w:sz w:val="24"/>
        </w:rPr>
        <w:t>RP-250325</w:t>
      </w:r>
      <w:r>
        <w:rPr>
          <w:rFonts w:ascii="Arial" w:hAnsi="Arial" w:cs="Arial"/>
          <w:b/>
          <w:color w:val="0000FF"/>
          <w:sz w:val="24"/>
        </w:rPr>
        <w:tab/>
      </w:r>
      <w:r>
        <w:rPr>
          <w:rFonts w:ascii="Arial" w:hAnsi="Arial" w:cs="Arial"/>
          <w:b/>
          <w:sz w:val="24"/>
        </w:rPr>
        <w:t>MU MIMO – Enhance CSI feedback Type 1 with AI/ML to achieve Type 2 performance</w:t>
      </w:r>
    </w:p>
    <w:p w14:paraId="59DF09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5C7425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B2812" w14:textId="77777777" w:rsidR="005D2E1E" w:rsidRDefault="005D2E1E" w:rsidP="005D2E1E">
      <w:pPr>
        <w:rPr>
          <w:rFonts w:ascii="Arial" w:hAnsi="Arial" w:cs="Arial"/>
          <w:b/>
          <w:sz w:val="24"/>
        </w:rPr>
      </w:pPr>
      <w:r>
        <w:rPr>
          <w:rFonts w:ascii="Arial" w:hAnsi="Arial" w:cs="Arial"/>
          <w:b/>
          <w:color w:val="0000FF"/>
          <w:sz w:val="24"/>
        </w:rPr>
        <w:t>RP-250335</w:t>
      </w:r>
      <w:r>
        <w:rPr>
          <w:rFonts w:ascii="Arial" w:hAnsi="Arial" w:cs="Arial"/>
          <w:b/>
          <w:color w:val="0000FF"/>
          <w:sz w:val="24"/>
        </w:rPr>
        <w:tab/>
      </w:r>
      <w:r>
        <w:rPr>
          <w:rFonts w:ascii="Arial" w:hAnsi="Arial" w:cs="Arial"/>
          <w:b/>
          <w:sz w:val="24"/>
        </w:rPr>
        <w:t>View on Rel-20 AI/ML for air interface for 5G-Advanced</w:t>
      </w:r>
    </w:p>
    <w:p w14:paraId="02CD23F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SEU</w:t>
      </w:r>
    </w:p>
    <w:p w14:paraId="12E984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D132B" w14:textId="77777777" w:rsidR="005D2E1E" w:rsidRDefault="005D2E1E" w:rsidP="005D2E1E">
      <w:pPr>
        <w:rPr>
          <w:rFonts w:ascii="Arial" w:hAnsi="Arial" w:cs="Arial"/>
          <w:b/>
          <w:sz w:val="24"/>
        </w:rPr>
      </w:pPr>
      <w:r>
        <w:rPr>
          <w:rFonts w:ascii="Arial" w:hAnsi="Arial" w:cs="Arial"/>
          <w:b/>
          <w:color w:val="0000FF"/>
          <w:sz w:val="24"/>
        </w:rPr>
        <w:t>RP-250337</w:t>
      </w:r>
      <w:r>
        <w:rPr>
          <w:rFonts w:ascii="Arial" w:hAnsi="Arial" w:cs="Arial"/>
          <w:b/>
          <w:color w:val="0000FF"/>
          <w:sz w:val="24"/>
        </w:rPr>
        <w:tab/>
      </w:r>
      <w:r>
        <w:rPr>
          <w:rFonts w:ascii="Arial" w:hAnsi="Arial" w:cs="Arial"/>
          <w:b/>
          <w:sz w:val="24"/>
        </w:rPr>
        <w:t>Proposals for AIML Air Interface in 5G-A R20</w:t>
      </w:r>
    </w:p>
    <w:p w14:paraId="1055149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B02BE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53F26" w14:textId="77777777" w:rsidR="005D2E1E" w:rsidRDefault="005D2E1E" w:rsidP="005D2E1E">
      <w:pPr>
        <w:rPr>
          <w:rFonts w:ascii="Arial" w:hAnsi="Arial" w:cs="Arial"/>
          <w:b/>
          <w:sz w:val="24"/>
        </w:rPr>
      </w:pPr>
      <w:r>
        <w:rPr>
          <w:rFonts w:ascii="Arial" w:hAnsi="Arial" w:cs="Arial"/>
          <w:b/>
          <w:color w:val="0000FF"/>
          <w:sz w:val="24"/>
        </w:rPr>
        <w:t>RP-250347</w:t>
      </w:r>
      <w:r>
        <w:rPr>
          <w:rFonts w:ascii="Arial" w:hAnsi="Arial" w:cs="Arial"/>
          <w:b/>
          <w:color w:val="0000FF"/>
          <w:sz w:val="24"/>
        </w:rPr>
        <w:tab/>
      </w:r>
      <w:r>
        <w:rPr>
          <w:rFonts w:ascii="Arial" w:hAnsi="Arial" w:cs="Arial"/>
          <w:b/>
          <w:sz w:val="24"/>
        </w:rPr>
        <w:t>Scope of Rel-20 AI/ML for 5G-Advanced</w:t>
      </w:r>
    </w:p>
    <w:p w14:paraId="3294670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2404E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0C93" w14:textId="77777777" w:rsidR="005D2E1E" w:rsidRDefault="005D2E1E" w:rsidP="005D2E1E">
      <w:pPr>
        <w:rPr>
          <w:rFonts w:ascii="Arial" w:hAnsi="Arial" w:cs="Arial"/>
          <w:b/>
          <w:sz w:val="24"/>
        </w:rPr>
      </w:pPr>
      <w:r>
        <w:rPr>
          <w:rFonts w:ascii="Arial" w:hAnsi="Arial" w:cs="Arial"/>
          <w:b/>
          <w:color w:val="0000FF"/>
          <w:sz w:val="24"/>
        </w:rPr>
        <w:t>RP-250352</w:t>
      </w:r>
      <w:r>
        <w:rPr>
          <w:rFonts w:ascii="Arial" w:hAnsi="Arial" w:cs="Arial"/>
          <w:b/>
          <w:color w:val="0000FF"/>
          <w:sz w:val="24"/>
        </w:rPr>
        <w:tab/>
      </w:r>
      <w:r>
        <w:rPr>
          <w:rFonts w:ascii="Arial" w:hAnsi="Arial" w:cs="Arial"/>
          <w:b/>
          <w:sz w:val="24"/>
        </w:rPr>
        <w:t>AI/ML Radio Technology in 6G and beyond</w:t>
      </w:r>
    </w:p>
    <w:p w14:paraId="671B582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DeepSig Inc</w:t>
      </w:r>
    </w:p>
    <w:p w14:paraId="1F114DD9" w14:textId="77777777" w:rsidR="005D2E1E" w:rsidRDefault="005D2E1E" w:rsidP="005D2E1E">
      <w:pPr>
        <w:rPr>
          <w:rFonts w:ascii="Arial" w:hAnsi="Arial" w:cs="Arial"/>
          <w:b/>
        </w:rPr>
      </w:pPr>
      <w:r>
        <w:rPr>
          <w:rFonts w:ascii="Arial" w:hAnsi="Arial" w:cs="Arial"/>
          <w:b/>
        </w:rPr>
        <w:t xml:space="preserve">Abstract: </w:t>
      </w:r>
    </w:p>
    <w:p w14:paraId="75E43F77" w14:textId="77777777" w:rsidR="005D2E1E" w:rsidRDefault="005D2E1E" w:rsidP="005D2E1E">
      <w:r>
        <w:t>Discussion of AI/ML innovations in L1 that could enhance capacity, efficiency, coexistence and resilience</w:t>
      </w:r>
    </w:p>
    <w:p w14:paraId="5063BC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3C450" w14:textId="77777777" w:rsidR="005D2E1E" w:rsidRDefault="005D2E1E" w:rsidP="005D2E1E">
      <w:pPr>
        <w:rPr>
          <w:rFonts w:ascii="Arial" w:hAnsi="Arial" w:cs="Arial"/>
          <w:b/>
          <w:sz w:val="24"/>
        </w:rPr>
      </w:pPr>
      <w:r>
        <w:rPr>
          <w:rFonts w:ascii="Arial" w:hAnsi="Arial" w:cs="Arial"/>
          <w:b/>
          <w:color w:val="0000FF"/>
          <w:sz w:val="24"/>
        </w:rPr>
        <w:t>RP-250359</w:t>
      </w:r>
      <w:r>
        <w:rPr>
          <w:rFonts w:ascii="Arial" w:hAnsi="Arial" w:cs="Arial"/>
          <w:b/>
          <w:color w:val="0000FF"/>
          <w:sz w:val="24"/>
        </w:rPr>
        <w:tab/>
      </w:r>
      <w:r>
        <w:rPr>
          <w:rFonts w:ascii="Arial" w:hAnsi="Arial" w:cs="Arial"/>
          <w:b/>
          <w:sz w:val="24"/>
        </w:rPr>
        <w:t>Views on Rel-20 5G-A AI/ML for air interface enhancements</w:t>
      </w:r>
    </w:p>
    <w:p w14:paraId="319F005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BDCC3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154AA" w14:textId="77777777" w:rsidR="005D2E1E" w:rsidRDefault="005D2E1E" w:rsidP="005D2E1E">
      <w:pPr>
        <w:rPr>
          <w:rFonts w:ascii="Arial" w:hAnsi="Arial" w:cs="Arial"/>
          <w:b/>
          <w:sz w:val="24"/>
        </w:rPr>
      </w:pPr>
      <w:r>
        <w:rPr>
          <w:rFonts w:ascii="Arial" w:hAnsi="Arial" w:cs="Arial"/>
          <w:b/>
          <w:color w:val="0000FF"/>
          <w:sz w:val="24"/>
        </w:rPr>
        <w:lastRenderedPageBreak/>
        <w:t>RP-250399</w:t>
      </w:r>
      <w:r>
        <w:rPr>
          <w:rFonts w:ascii="Arial" w:hAnsi="Arial" w:cs="Arial"/>
          <w:b/>
          <w:color w:val="0000FF"/>
          <w:sz w:val="24"/>
        </w:rPr>
        <w:tab/>
      </w:r>
      <w:r>
        <w:rPr>
          <w:rFonts w:ascii="Arial" w:hAnsi="Arial" w:cs="Arial"/>
          <w:b/>
          <w:sz w:val="24"/>
        </w:rPr>
        <w:t>Discussion on Rel-20 AI/ML air-interface</w:t>
      </w:r>
    </w:p>
    <w:p w14:paraId="0E29BD8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25887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9D70D" w14:textId="77777777" w:rsidR="005D2E1E" w:rsidRDefault="005D2E1E" w:rsidP="005D2E1E">
      <w:pPr>
        <w:rPr>
          <w:rFonts w:ascii="Arial" w:hAnsi="Arial" w:cs="Arial"/>
          <w:b/>
          <w:sz w:val="24"/>
        </w:rPr>
      </w:pPr>
      <w:r>
        <w:rPr>
          <w:rFonts w:ascii="Arial" w:hAnsi="Arial" w:cs="Arial"/>
          <w:b/>
          <w:color w:val="0000FF"/>
          <w:sz w:val="24"/>
        </w:rPr>
        <w:t>RP-250493</w:t>
      </w:r>
      <w:r>
        <w:rPr>
          <w:rFonts w:ascii="Arial" w:hAnsi="Arial" w:cs="Arial"/>
          <w:b/>
          <w:color w:val="0000FF"/>
          <w:sz w:val="24"/>
        </w:rPr>
        <w:tab/>
      </w:r>
      <w:r>
        <w:rPr>
          <w:rFonts w:ascii="Arial" w:hAnsi="Arial" w:cs="Arial"/>
          <w:b/>
          <w:sz w:val="24"/>
        </w:rPr>
        <w:t>Rel-20 AI/ML for NR Air Interface</w:t>
      </w:r>
    </w:p>
    <w:p w14:paraId="30CBF3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B39FD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E601A" w14:textId="77777777" w:rsidR="005D2E1E" w:rsidRDefault="005D2E1E" w:rsidP="005D2E1E">
      <w:pPr>
        <w:rPr>
          <w:rFonts w:ascii="Arial" w:hAnsi="Arial" w:cs="Arial"/>
          <w:b/>
          <w:sz w:val="24"/>
        </w:rPr>
      </w:pPr>
      <w:r>
        <w:rPr>
          <w:rFonts w:ascii="Arial" w:hAnsi="Arial" w:cs="Arial"/>
          <w:b/>
          <w:color w:val="0000FF"/>
          <w:sz w:val="24"/>
        </w:rPr>
        <w:t>RP-250499</w:t>
      </w:r>
      <w:r>
        <w:rPr>
          <w:rFonts w:ascii="Arial" w:hAnsi="Arial" w:cs="Arial"/>
          <w:b/>
          <w:color w:val="0000FF"/>
          <w:sz w:val="24"/>
        </w:rPr>
        <w:tab/>
      </w:r>
      <w:r>
        <w:rPr>
          <w:rFonts w:ascii="Arial" w:hAnsi="Arial" w:cs="Arial"/>
          <w:b/>
          <w:sz w:val="24"/>
        </w:rPr>
        <w:t>Views on AI/ML enhancement for Rel-20</w:t>
      </w:r>
    </w:p>
    <w:p w14:paraId="2EA980A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Pengcheng laboratory</w:t>
      </w:r>
    </w:p>
    <w:p w14:paraId="37B8DA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354E9" w14:textId="77777777" w:rsidR="005D2E1E" w:rsidRDefault="005D2E1E" w:rsidP="005D2E1E">
      <w:pPr>
        <w:rPr>
          <w:rFonts w:ascii="Arial" w:hAnsi="Arial" w:cs="Arial"/>
          <w:b/>
          <w:sz w:val="24"/>
        </w:rPr>
      </w:pPr>
      <w:r>
        <w:rPr>
          <w:rFonts w:ascii="Arial" w:hAnsi="Arial" w:cs="Arial"/>
          <w:b/>
          <w:color w:val="0000FF"/>
          <w:sz w:val="24"/>
        </w:rPr>
        <w:t>RP-250510</w:t>
      </w:r>
      <w:r>
        <w:rPr>
          <w:rFonts w:ascii="Arial" w:hAnsi="Arial" w:cs="Arial"/>
          <w:b/>
          <w:color w:val="0000FF"/>
          <w:sz w:val="24"/>
        </w:rPr>
        <w:tab/>
      </w:r>
      <w:r>
        <w:rPr>
          <w:rFonts w:ascii="Arial" w:hAnsi="Arial" w:cs="Arial"/>
          <w:b/>
          <w:sz w:val="24"/>
        </w:rPr>
        <w:t>Views on 5G-A Rel-20 AI/ML for air interface</w:t>
      </w:r>
    </w:p>
    <w:p w14:paraId="342D3D1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8DA260" w14:textId="77777777" w:rsidR="005D2E1E" w:rsidRDefault="005D2E1E" w:rsidP="005D2E1E">
      <w:pPr>
        <w:rPr>
          <w:rFonts w:ascii="Arial" w:hAnsi="Arial" w:cs="Arial"/>
          <w:b/>
        </w:rPr>
      </w:pPr>
      <w:r>
        <w:rPr>
          <w:rFonts w:ascii="Arial" w:hAnsi="Arial" w:cs="Arial"/>
          <w:b/>
        </w:rPr>
        <w:t xml:space="preserve">Abstract: </w:t>
      </w:r>
    </w:p>
    <w:p w14:paraId="429B22DA" w14:textId="77777777" w:rsidR="005D2E1E" w:rsidRDefault="005D2E1E" w:rsidP="005D2E1E">
      <w:r>
        <w:t>Provide CATT's view on Rel-20 AI/ML for air interface in 5G-A</w:t>
      </w:r>
    </w:p>
    <w:p w14:paraId="5494E7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7FD8" w14:textId="77777777" w:rsidR="005D2E1E" w:rsidRDefault="005D2E1E" w:rsidP="005D2E1E">
      <w:pPr>
        <w:rPr>
          <w:rFonts w:ascii="Arial" w:hAnsi="Arial" w:cs="Arial"/>
          <w:b/>
          <w:sz w:val="24"/>
        </w:rPr>
      </w:pPr>
      <w:r>
        <w:rPr>
          <w:rFonts w:ascii="Arial" w:hAnsi="Arial" w:cs="Arial"/>
          <w:b/>
          <w:color w:val="0000FF"/>
          <w:sz w:val="24"/>
        </w:rPr>
        <w:t>RP-250529</w:t>
      </w:r>
      <w:r>
        <w:rPr>
          <w:rFonts w:ascii="Arial" w:hAnsi="Arial" w:cs="Arial"/>
          <w:b/>
          <w:color w:val="0000FF"/>
          <w:sz w:val="24"/>
        </w:rPr>
        <w:tab/>
      </w:r>
      <w:r>
        <w:rPr>
          <w:rFonts w:ascii="Arial" w:hAnsi="Arial" w:cs="Arial"/>
          <w:b/>
          <w:sz w:val="24"/>
        </w:rPr>
        <w:t>AI/ML for air interface Rel-20 WI scope</w:t>
      </w:r>
    </w:p>
    <w:p w14:paraId="3013660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33DC5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C7702" w14:textId="77777777" w:rsidR="005D2E1E" w:rsidRDefault="005D2E1E" w:rsidP="005D2E1E">
      <w:pPr>
        <w:rPr>
          <w:rFonts w:ascii="Arial" w:hAnsi="Arial" w:cs="Arial"/>
          <w:b/>
          <w:sz w:val="24"/>
        </w:rPr>
      </w:pPr>
      <w:r>
        <w:rPr>
          <w:rFonts w:ascii="Arial" w:hAnsi="Arial" w:cs="Arial"/>
          <w:b/>
          <w:color w:val="0000FF"/>
          <w:sz w:val="24"/>
        </w:rPr>
        <w:t>RP-250548</w:t>
      </w:r>
      <w:r>
        <w:rPr>
          <w:rFonts w:ascii="Arial" w:hAnsi="Arial" w:cs="Arial"/>
          <w:b/>
          <w:color w:val="0000FF"/>
          <w:sz w:val="24"/>
        </w:rPr>
        <w:tab/>
      </w:r>
      <w:r>
        <w:rPr>
          <w:rFonts w:ascii="Arial" w:hAnsi="Arial" w:cs="Arial"/>
          <w:b/>
          <w:sz w:val="24"/>
        </w:rPr>
        <w:t>AI/ML air interface for 5G-Advanced in Rel-20</w:t>
      </w:r>
    </w:p>
    <w:p w14:paraId="102E5D1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Pengcheng Laboratory</w:t>
      </w:r>
    </w:p>
    <w:p w14:paraId="5DB551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56349" w14:textId="77777777" w:rsidR="005D2E1E" w:rsidRDefault="005D2E1E" w:rsidP="005D2E1E">
      <w:pPr>
        <w:rPr>
          <w:rFonts w:ascii="Arial" w:hAnsi="Arial" w:cs="Arial"/>
          <w:b/>
          <w:sz w:val="24"/>
        </w:rPr>
      </w:pPr>
      <w:r>
        <w:rPr>
          <w:rFonts w:ascii="Arial" w:hAnsi="Arial" w:cs="Arial"/>
          <w:b/>
          <w:color w:val="0000FF"/>
          <w:sz w:val="24"/>
        </w:rPr>
        <w:t>RP-250643</w:t>
      </w:r>
      <w:r>
        <w:rPr>
          <w:rFonts w:ascii="Arial" w:hAnsi="Arial" w:cs="Arial"/>
          <w:b/>
          <w:color w:val="0000FF"/>
          <w:sz w:val="24"/>
        </w:rPr>
        <w:tab/>
      </w:r>
      <w:r>
        <w:rPr>
          <w:rFonts w:ascii="Arial" w:hAnsi="Arial" w:cs="Arial"/>
          <w:b/>
          <w:sz w:val="24"/>
        </w:rPr>
        <w:t>Views on Rel-20 5G-Adv AI/ML Air-Interface WI</w:t>
      </w:r>
    </w:p>
    <w:p w14:paraId="53EE9F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460D2F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915DC" w14:textId="77777777" w:rsidR="005D2E1E" w:rsidRDefault="005D2E1E" w:rsidP="005D2E1E">
      <w:pPr>
        <w:pStyle w:val="Heading4"/>
      </w:pPr>
      <w:bookmarkStart w:id="433" w:name="_Toc193744297"/>
      <w:bookmarkStart w:id="434" w:name="_Toc195035629"/>
      <w:r>
        <w:t>15.2.2</w:t>
      </w:r>
      <w:r>
        <w:tab/>
        <w:t>MIMO evolution (RAN1)</w:t>
      </w:r>
      <w:bookmarkEnd w:id="433"/>
      <w:bookmarkEnd w:id="434"/>
    </w:p>
    <w:p w14:paraId="53185623" w14:textId="77777777" w:rsidR="005D2E1E" w:rsidRDefault="005D2E1E" w:rsidP="005D2E1E">
      <w:pPr>
        <w:rPr>
          <w:rFonts w:ascii="Arial" w:hAnsi="Arial" w:cs="Arial"/>
          <w:b/>
          <w:sz w:val="24"/>
        </w:rPr>
      </w:pPr>
      <w:r>
        <w:rPr>
          <w:rFonts w:ascii="Arial" w:hAnsi="Arial" w:cs="Arial"/>
          <w:b/>
          <w:color w:val="0000FF"/>
          <w:sz w:val="24"/>
        </w:rPr>
        <w:t>RP-250054</w:t>
      </w:r>
      <w:r>
        <w:rPr>
          <w:rFonts w:ascii="Arial" w:hAnsi="Arial" w:cs="Arial"/>
          <w:b/>
          <w:color w:val="0000FF"/>
          <w:sz w:val="24"/>
        </w:rPr>
        <w:tab/>
      </w:r>
      <w:r>
        <w:rPr>
          <w:rFonts w:ascii="Arial" w:hAnsi="Arial" w:cs="Arial"/>
          <w:b/>
          <w:sz w:val="24"/>
        </w:rPr>
        <w:t>Scope for Rel-20 NR MIMO Evolution</w:t>
      </w:r>
    </w:p>
    <w:p w14:paraId="67AD65E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22B9CC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923F3" w14:textId="77777777" w:rsidR="005D2E1E" w:rsidRDefault="005D2E1E" w:rsidP="005D2E1E">
      <w:pPr>
        <w:rPr>
          <w:rFonts w:ascii="Arial" w:hAnsi="Arial" w:cs="Arial"/>
          <w:b/>
          <w:sz w:val="24"/>
        </w:rPr>
      </w:pPr>
      <w:r>
        <w:rPr>
          <w:rFonts w:ascii="Arial" w:hAnsi="Arial" w:cs="Arial"/>
          <w:b/>
          <w:color w:val="0000FF"/>
          <w:sz w:val="24"/>
        </w:rPr>
        <w:t>RP-250080</w:t>
      </w:r>
      <w:r>
        <w:rPr>
          <w:rFonts w:ascii="Arial" w:hAnsi="Arial" w:cs="Arial"/>
          <w:b/>
          <w:color w:val="0000FF"/>
          <w:sz w:val="24"/>
        </w:rPr>
        <w:tab/>
      </w:r>
      <w:r>
        <w:rPr>
          <w:rFonts w:ascii="Arial" w:hAnsi="Arial" w:cs="Arial"/>
          <w:b/>
          <w:sz w:val="24"/>
        </w:rPr>
        <w:t>MIMO Phase 6</w:t>
      </w:r>
    </w:p>
    <w:p w14:paraId="6B5515F1"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A37A8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F6AA9" w14:textId="77777777" w:rsidR="005D2E1E" w:rsidRDefault="005D2E1E" w:rsidP="005D2E1E">
      <w:pPr>
        <w:rPr>
          <w:rFonts w:ascii="Arial" w:hAnsi="Arial" w:cs="Arial"/>
          <w:b/>
          <w:sz w:val="24"/>
        </w:rPr>
      </w:pPr>
      <w:r>
        <w:rPr>
          <w:rFonts w:ascii="Arial" w:hAnsi="Arial" w:cs="Arial"/>
          <w:b/>
          <w:color w:val="0000FF"/>
          <w:sz w:val="24"/>
        </w:rPr>
        <w:t>RP-250095</w:t>
      </w:r>
      <w:r>
        <w:rPr>
          <w:rFonts w:ascii="Arial" w:hAnsi="Arial" w:cs="Arial"/>
          <w:b/>
          <w:color w:val="0000FF"/>
          <w:sz w:val="24"/>
        </w:rPr>
        <w:tab/>
      </w:r>
      <w:r>
        <w:rPr>
          <w:rFonts w:ascii="Arial" w:hAnsi="Arial" w:cs="Arial"/>
          <w:b/>
          <w:sz w:val="24"/>
        </w:rPr>
        <w:t>Views on Rel-20 MIMO Enhancement</w:t>
      </w:r>
    </w:p>
    <w:p w14:paraId="0FEB98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C362A6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69EC5" w14:textId="77777777" w:rsidR="005D2E1E" w:rsidRDefault="005D2E1E" w:rsidP="005D2E1E">
      <w:pPr>
        <w:rPr>
          <w:rFonts w:ascii="Arial" w:hAnsi="Arial" w:cs="Arial"/>
          <w:b/>
          <w:sz w:val="24"/>
        </w:rPr>
      </w:pPr>
      <w:r>
        <w:rPr>
          <w:rFonts w:ascii="Arial" w:hAnsi="Arial" w:cs="Arial"/>
          <w:b/>
          <w:color w:val="0000FF"/>
          <w:sz w:val="24"/>
        </w:rPr>
        <w:t>RP-250119</w:t>
      </w:r>
      <w:r>
        <w:rPr>
          <w:rFonts w:ascii="Arial" w:hAnsi="Arial" w:cs="Arial"/>
          <w:b/>
          <w:color w:val="0000FF"/>
          <w:sz w:val="24"/>
        </w:rPr>
        <w:tab/>
      </w:r>
      <w:r>
        <w:rPr>
          <w:rFonts w:ascii="Arial" w:hAnsi="Arial" w:cs="Arial"/>
          <w:b/>
          <w:sz w:val="24"/>
        </w:rPr>
        <w:t>Views on MIMO enhancement for NR</w:t>
      </w:r>
    </w:p>
    <w:p w14:paraId="0A05B9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89B8D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67D77" w14:textId="77777777" w:rsidR="005D2E1E" w:rsidRDefault="005D2E1E" w:rsidP="005D2E1E">
      <w:pPr>
        <w:rPr>
          <w:rFonts w:ascii="Arial" w:hAnsi="Arial" w:cs="Arial"/>
          <w:b/>
          <w:sz w:val="24"/>
        </w:rPr>
      </w:pPr>
      <w:r>
        <w:rPr>
          <w:rFonts w:ascii="Arial" w:hAnsi="Arial" w:cs="Arial"/>
          <w:b/>
          <w:color w:val="0000FF"/>
          <w:sz w:val="24"/>
        </w:rPr>
        <w:t>RP-250173</w:t>
      </w:r>
      <w:r>
        <w:rPr>
          <w:rFonts w:ascii="Arial" w:hAnsi="Arial" w:cs="Arial"/>
          <w:b/>
          <w:color w:val="0000FF"/>
          <w:sz w:val="24"/>
        </w:rPr>
        <w:tab/>
      </w:r>
      <w:r>
        <w:rPr>
          <w:rFonts w:ascii="Arial" w:hAnsi="Arial" w:cs="Arial"/>
          <w:b/>
          <w:sz w:val="24"/>
        </w:rPr>
        <w:t>Discussion on NR MIMO Enhancement in Rel-20</w:t>
      </w:r>
    </w:p>
    <w:p w14:paraId="0257F56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36D58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939A3" w14:textId="77777777" w:rsidR="005D2E1E" w:rsidRDefault="005D2E1E" w:rsidP="005D2E1E">
      <w:pPr>
        <w:rPr>
          <w:rFonts w:ascii="Arial" w:hAnsi="Arial" w:cs="Arial"/>
          <w:b/>
          <w:sz w:val="24"/>
        </w:rPr>
      </w:pPr>
      <w:r>
        <w:rPr>
          <w:rFonts w:ascii="Arial" w:hAnsi="Arial" w:cs="Arial"/>
          <w:b/>
          <w:color w:val="0000FF"/>
          <w:sz w:val="24"/>
        </w:rPr>
        <w:t>RP-250178</w:t>
      </w:r>
      <w:r>
        <w:rPr>
          <w:rFonts w:ascii="Arial" w:hAnsi="Arial" w:cs="Arial"/>
          <w:b/>
          <w:color w:val="0000FF"/>
          <w:sz w:val="24"/>
        </w:rPr>
        <w:tab/>
      </w:r>
      <w:r>
        <w:rPr>
          <w:rFonts w:ascii="Arial" w:hAnsi="Arial" w:cs="Arial"/>
          <w:b/>
          <w:sz w:val="24"/>
        </w:rPr>
        <w:t>Views on Rel-20 MIMO evolution</w:t>
      </w:r>
    </w:p>
    <w:p w14:paraId="6C84CD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3DBBCBD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8FF34" w14:textId="77777777" w:rsidR="005D2E1E" w:rsidRDefault="005D2E1E" w:rsidP="005D2E1E">
      <w:pPr>
        <w:rPr>
          <w:rFonts w:ascii="Arial" w:hAnsi="Arial" w:cs="Arial"/>
          <w:b/>
          <w:sz w:val="24"/>
        </w:rPr>
      </w:pPr>
      <w:r>
        <w:rPr>
          <w:rFonts w:ascii="Arial" w:hAnsi="Arial" w:cs="Arial"/>
          <w:b/>
          <w:color w:val="0000FF"/>
          <w:sz w:val="24"/>
        </w:rPr>
        <w:t>RP-250185</w:t>
      </w:r>
      <w:r>
        <w:rPr>
          <w:rFonts w:ascii="Arial" w:hAnsi="Arial" w:cs="Arial"/>
          <w:b/>
          <w:color w:val="0000FF"/>
          <w:sz w:val="24"/>
        </w:rPr>
        <w:tab/>
      </w:r>
      <w:r>
        <w:rPr>
          <w:rFonts w:ascii="Arial" w:hAnsi="Arial" w:cs="Arial"/>
          <w:b/>
          <w:sz w:val="24"/>
        </w:rPr>
        <w:t>On Rel-20 5G-Advanced MIMO</w:t>
      </w:r>
    </w:p>
    <w:p w14:paraId="6AB35BE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DD8DFD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F324A" w14:textId="77777777" w:rsidR="005D2E1E" w:rsidRDefault="005D2E1E" w:rsidP="005D2E1E">
      <w:pPr>
        <w:rPr>
          <w:rFonts w:ascii="Arial" w:hAnsi="Arial" w:cs="Arial"/>
          <w:b/>
          <w:sz w:val="24"/>
        </w:rPr>
      </w:pPr>
      <w:r>
        <w:rPr>
          <w:rFonts w:ascii="Arial" w:hAnsi="Arial" w:cs="Arial"/>
          <w:b/>
          <w:color w:val="0000FF"/>
          <w:sz w:val="24"/>
        </w:rPr>
        <w:t>RP-250201</w:t>
      </w:r>
      <w:r>
        <w:rPr>
          <w:rFonts w:ascii="Arial" w:hAnsi="Arial" w:cs="Arial"/>
          <w:b/>
          <w:color w:val="0000FF"/>
          <w:sz w:val="24"/>
        </w:rPr>
        <w:tab/>
      </w:r>
      <w:r>
        <w:rPr>
          <w:rFonts w:ascii="Arial" w:hAnsi="Arial" w:cs="Arial"/>
          <w:b/>
          <w:sz w:val="24"/>
        </w:rPr>
        <w:t>Scope of MIMO phase 6 in 5G-A Rel-20</w:t>
      </w:r>
    </w:p>
    <w:p w14:paraId="560900F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76295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D2BD" w14:textId="77777777" w:rsidR="005D2E1E" w:rsidRDefault="005D2E1E" w:rsidP="005D2E1E">
      <w:pPr>
        <w:rPr>
          <w:rFonts w:ascii="Arial" w:hAnsi="Arial" w:cs="Arial"/>
          <w:b/>
          <w:sz w:val="24"/>
        </w:rPr>
      </w:pPr>
      <w:r>
        <w:rPr>
          <w:rFonts w:ascii="Arial" w:hAnsi="Arial" w:cs="Arial"/>
          <w:b/>
          <w:color w:val="0000FF"/>
          <w:sz w:val="24"/>
        </w:rPr>
        <w:t>RP-250218</w:t>
      </w:r>
      <w:r>
        <w:rPr>
          <w:rFonts w:ascii="Arial" w:hAnsi="Arial" w:cs="Arial"/>
          <w:b/>
          <w:color w:val="0000FF"/>
          <w:sz w:val="24"/>
        </w:rPr>
        <w:tab/>
      </w:r>
      <w:r>
        <w:rPr>
          <w:rFonts w:ascii="Arial" w:hAnsi="Arial" w:cs="Arial"/>
          <w:b/>
          <w:sz w:val="24"/>
        </w:rPr>
        <w:t>Views on NR MIMO Phase 6</w:t>
      </w:r>
    </w:p>
    <w:p w14:paraId="652A837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B0227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DA676" w14:textId="77777777" w:rsidR="005D2E1E" w:rsidRDefault="005D2E1E" w:rsidP="005D2E1E">
      <w:pPr>
        <w:rPr>
          <w:rFonts w:ascii="Arial" w:hAnsi="Arial" w:cs="Arial"/>
          <w:b/>
          <w:sz w:val="24"/>
        </w:rPr>
      </w:pPr>
      <w:r>
        <w:rPr>
          <w:rFonts w:ascii="Arial" w:hAnsi="Arial" w:cs="Arial"/>
          <w:b/>
          <w:color w:val="0000FF"/>
          <w:sz w:val="24"/>
        </w:rPr>
        <w:t>RP-250221</w:t>
      </w:r>
      <w:r>
        <w:rPr>
          <w:rFonts w:ascii="Arial" w:hAnsi="Arial" w:cs="Arial"/>
          <w:b/>
          <w:color w:val="0000FF"/>
          <w:sz w:val="24"/>
        </w:rPr>
        <w:tab/>
      </w:r>
      <w:r>
        <w:rPr>
          <w:rFonts w:ascii="Arial" w:hAnsi="Arial" w:cs="Arial"/>
          <w:b/>
          <w:sz w:val="24"/>
        </w:rPr>
        <w:t>On Rel-20 NR MIMO enhancements</w:t>
      </w:r>
    </w:p>
    <w:p w14:paraId="62A7BF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85E180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CE052" w14:textId="77777777" w:rsidR="005D2E1E" w:rsidRDefault="005D2E1E" w:rsidP="005D2E1E">
      <w:pPr>
        <w:rPr>
          <w:rFonts w:ascii="Arial" w:hAnsi="Arial" w:cs="Arial"/>
          <w:b/>
          <w:sz w:val="24"/>
        </w:rPr>
      </w:pPr>
      <w:r>
        <w:rPr>
          <w:rFonts w:ascii="Arial" w:hAnsi="Arial" w:cs="Arial"/>
          <w:b/>
          <w:color w:val="0000FF"/>
          <w:sz w:val="24"/>
        </w:rPr>
        <w:t>RP-250303</w:t>
      </w:r>
      <w:r>
        <w:rPr>
          <w:rFonts w:ascii="Arial" w:hAnsi="Arial" w:cs="Arial"/>
          <w:b/>
          <w:color w:val="0000FF"/>
          <w:sz w:val="24"/>
        </w:rPr>
        <w:tab/>
      </w:r>
      <w:r>
        <w:rPr>
          <w:rFonts w:ascii="Arial" w:hAnsi="Arial" w:cs="Arial"/>
          <w:b/>
          <w:sz w:val="24"/>
        </w:rPr>
        <w:t>Scope for MIMO phase 6 in 5G-A Rel-20</w:t>
      </w:r>
    </w:p>
    <w:p w14:paraId="4AC6757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A95419A"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295F4" w14:textId="77777777" w:rsidR="005D2E1E" w:rsidRDefault="005D2E1E" w:rsidP="005D2E1E">
      <w:pPr>
        <w:rPr>
          <w:rFonts w:ascii="Arial" w:hAnsi="Arial" w:cs="Arial"/>
          <w:b/>
          <w:sz w:val="24"/>
        </w:rPr>
      </w:pPr>
      <w:r>
        <w:rPr>
          <w:rFonts w:ascii="Arial" w:hAnsi="Arial" w:cs="Arial"/>
          <w:b/>
          <w:color w:val="0000FF"/>
          <w:sz w:val="24"/>
        </w:rPr>
        <w:t>RP-250316</w:t>
      </w:r>
      <w:r>
        <w:rPr>
          <w:rFonts w:ascii="Arial" w:hAnsi="Arial" w:cs="Arial"/>
          <w:b/>
          <w:color w:val="0000FF"/>
          <w:sz w:val="24"/>
        </w:rPr>
        <w:tab/>
      </w:r>
      <w:r>
        <w:rPr>
          <w:rFonts w:ascii="Arial" w:hAnsi="Arial" w:cs="Arial"/>
          <w:b/>
          <w:sz w:val="24"/>
        </w:rPr>
        <w:t>Views on MIMO WI in Rel-20</w:t>
      </w:r>
    </w:p>
    <w:p w14:paraId="7D3F5F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33C8B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CA7E3" w14:textId="77777777" w:rsidR="005D2E1E" w:rsidRDefault="005D2E1E" w:rsidP="005D2E1E">
      <w:pPr>
        <w:rPr>
          <w:rFonts w:ascii="Arial" w:hAnsi="Arial" w:cs="Arial"/>
          <w:b/>
          <w:sz w:val="24"/>
        </w:rPr>
      </w:pPr>
      <w:r>
        <w:rPr>
          <w:rFonts w:ascii="Arial" w:hAnsi="Arial" w:cs="Arial"/>
          <w:b/>
          <w:color w:val="0000FF"/>
          <w:sz w:val="24"/>
        </w:rPr>
        <w:t>RP-250348</w:t>
      </w:r>
      <w:r>
        <w:rPr>
          <w:rFonts w:ascii="Arial" w:hAnsi="Arial" w:cs="Arial"/>
          <w:b/>
          <w:color w:val="0000FF"/>
          <w:sz w:val="24"/>
        </w:rPr>
        <w:tab/>
      </w:r>
      <w:r>
        <w:rPr>
          <w:rFonts w:ascii="Arial" w:hAnsi="Arial" w:cs="Arial"/>
          <w:b/>
          <w:sz w:val="24"/>
        </w:rPr>
        <w:t>Scope of Rel-20 NR MIMO 5G-Advanced</w:t>
      </w:r>
    </w:p>
    <w:p w14:paraId="1481958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A51E8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1D597" w14:textId="77777777" w:rsidR="005D2E1E" w:rsidRDefault="005D2E1E" w:rsidP="005D2E1E">
      <w:pPr>
        <w:rPr>
          <w:rFonts w:ascii="Arial" w:hAnsi="Arial" w:cs="Arial"/>
          <w:b/>
          <w:sz w:val="24"/>
        </w:rPr>
      </w:pPr>
      <w:r>
        <w:rPr>
          <w:rFonts w:ascii="Arial" w:hAnsi="Arial" w:cs="Arial"/>
          <w:b/>
          <w:color w:val="0000FF"/>
          <w:sz w:val="24"/>
        </w:rPr>
        <w:t>RP-250360</w:t>
      </w:r>
      <w:r>
        <w:rPr>
          <w:rFonts w:ascii="Arial" w:hAnsi="Arial" w:cs="Arial"/>
          <w:b/>
          <w:color w:val="0000FF"/>
          <w:sz w:val="24"/>
        </w:rPr>
        <w:tab/>
      </w:r>
      <w:r>
        <w:rPr>
          <w:rFonts w:ascii="Arial" w:hAnsi="Arial" w:cs="Arial"/>
          <w:b/>
          <w:sz w:val="24"/>
        </w:rPr>
        <w:t>Views on Rel-20 5G-A MIMO enhancements</w:t>
      </w:r>
    </w:p>
    <w:p w14:paraId="1B4BE79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A0118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03A40" w14:textId="77777777" w:rsidR="005D2E1E" w:rsidRDefault="005D2E1E" w:rsidP="005D2E1E">
      <w:pPr>
        <w:rPr>
          <w:rFonts w:ascii="Arial" w:hAnsi="Arial" w:cs="Arial"/>
          <w:b/>
          <w:sz w:val="24"/>
        </w:rPr>
      </w:pPr>
      <w:r>
        <w:rPr>
          <w:rFonts w:ascii="Arial" w:hAnsi="Arial" w:cs="Arial"/>
          <w:b/>
          <w:color w:val="0000FF"/>
          <w:sz w:val="24"/>
        </w:rPr>
        <w:t>RP-250400</w:t>
      </w:r>
      <w:r>
        <w:rPr>
          <w:rFonts w:ascii="Arial" w:hAnsi="Arial" w:cs="Arial"/>
          <w:b/>
          <w:color w:val="0000FF"/>
          <w:sz w:val="24"/>
        </w:rPr>
        <w:tab/>
      </w:r>
      <w:r>
        <w:rPr>
          <w:rFonts w:ascii="Arial" w:hAnsi="Arial" w:cs="Arial"/>
          <w:b/>
          <w:sz w:val="24"/>
        </w:rPr>
        <w:t>Discussion on Rel-20 MIMO</w:t>
      </w:r>
    </w:p>
    <w:p w14:paraId="1A67665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BCD0C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C9EEB" w14:textId="77777777" w:rsidR="005D2E1E" w:rsidRDefault="005D2E1E" w:rsidP="005D2E1E">
      <w:pPr>
        <w:rPr>
          <w:rFonts w:ascii="Arial" w:hAnsi="Arial" w:cs="Arial"/>
          <w:b/>
          <w:sz w:val="24"/>
        </w:rPr>
      </w:pPr>
      <w:r>
        <w:rPr>
          <w:rFonts w:ascii="Arial" w:hAnsi="Arial" w:cs="Arial"/>
          <w:b/>
          <w:color w:val="0000FF"/>
          <w:sz w:val="24"/>
        </w:rPr>
        <w:t>RP-250419</w:t>
      </w:r>
      <w:r>
        <w:rPr>
          <w:rFonts w:ascii="Arial" w:hAnsi="Arial" w:cs="Arial"/>
          <w:b/>
          <w:color w:val="0000FF"/>
          <w:sz w:val="24"/>
        </w:rPr>
        <w:tab/>
      </w:r>
      <w:r>
        <w:rPr>
          <w:rFonts w:ascii="Arial" w:hAnsi="Arial" w:cs="Arial"/>
          <w:b/>
          <w:sz w:val="24"/>
        </w:rPr>
        <w:t>MIMO enhancement in Rel-20 for 5G-A</w:t>
      </w:r>
    </w:p>
    <w:p w14:paraId="6619752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9B187C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2D93A" w14:textId="77777777" w:rsidR="005D2E1E" w:rsidRDefault="005D2E1E" w:rsidP="005D2E1E">
      <w:pPr>
        <w:rPr>
          <w:rFonts w:ascii="Arial" w:hAnsi="Arial" w:cs="Arial"/>
          <w:b/>
          <w:sz w:val="24"/>
        </w:rPr>
      </w:pPr>
      <w:r>
        <w:rPr>
          <w:rFonts w:ascii="Arial" w:hAnsi="Arial" w:cs="Arial"/>
          <w:b/>
          <w:color w:val="0000FF"/>
          <w:sz w:val="24"/>
        </w:rPr>
        <w:t>RP-250479</w:t>
      </w:r>
      <w:r>
        <w:rPr>
          <w:rFonts w:ascii="Arial" w:hAnsi="Arial" w:cs="Arial"/>
          <w:b/>
          <w:color w:val="0000FF"/>
          <w:sz w:val="24"/>
        </w:rPr>
        <w:tab/>
      </w:r>
      <w:r>
        <w:rPr>
          <w:rFonts w:ascii="Arial" w:hAnsi="Arial" w:cs="Arial"/>
          <w:b/>
          <w:sz w:val="24"/>
        </w:rPr>
        <w:t>On Rel-20 MIMO Scope</w:t>
      </w:r>
    </w:p>
    <w:p w14:paraId="2A444A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18E4649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2BF4F" w14:textId="77777777" w:rsidR="005D2E1E" w:rsidRDefault="005D2E1E" w:rsidP="005D2E1E">
      <w:pPr>
        <w:rPr>
          <w:rFonts w:ascii="Arial" w:hAnsi="Arial" w:cs="Arial"/>
          <w:b/>
          <w:sz w:val="24"/>
        </w:rPr>
      </w:pPr>
      <w:r>
        <w:rPr>
          <w:rFonts w:ascii="Arial" w:hAnsi="Arial" w:cs="Arial"/>
          <w:b/>
          <w:color w:val="0000FF"/>
          <w:sz w:val="24"/>
        </w:rPr>
        <w:t>RP-250491</w:t>
      </w:r>
      <w:r>
        <w:rPr>
          <w:rFonts w:ascii="Arial" w:hAnsi="Arial" w:cs="Arial"/>
          <w:b/>
          <w:color w:val="0000FF"/>
          <w:sz w:val="24"/>
        </w:rPr>
        <w:tab/>
      </w:r>
      <w:r>
        <w:rPr>
          <w:rFonts w:ascii="Arial" w:hAnsi="Arial" w:cs="Arial"/>
          <w:b/>
          <w:sz w:val="24"/>
        </w:rPr>
        <w:t>Rel-20 MIMO scope</w:t>
      </w:r>
    </w:p>
    <w:p w14:paraId="57A1E8C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6B10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A96A9" w14:textId="77777777" w:rsidR="005D2E1E" w:rsidRDefault="005D2E1E" w:rsidP="005D2E1E">
      <w:pPr>
        <w:rPr>
          <w:rFonts w:ascii="Arial" w:hAnsi="Arial" w:cs="Arial"/>
          <w:b/>
          <w:sz w:val="24"/>
        </w:rPr>
      </w:pPr>
      <w:r>
        <w:rPr>
          <w:rFonts w:ascii="Arial" w:hAnsi="Arial" w:cs="Arial"/>
          <w:b/>
          <w:color w:val="0000FF"/>
          <w:sz w:val="24"/>
        </w:rPr>
        <w:t>RP-250774</w:t>
      </w:r>
      <w:r>
        <w:rPr>
          <w:rFonts w:ascii="Arial" w:hAnsi="Arial" w:cs="Arial"/>
          <w:b/>
          <w:color w:val="0000FF"/>
          <w:sz w:val="24"/>
        </w:rPr>
        <w:tab/>
      </w:r>
      <w:r>
        <w:rPr>
          <w:rFonts w:ascii="Arial" w:hAnsi="Arial" w:cs="Arial"/>
          <w:b/>
          <w:sz w:val="24"/>
        </w:rPr>
        <w:t>Way forward on Long Term Covariance Feedback in REL-20 MIMO</w:t>
      </w:r>
    </w:p>
    <w:p w14:paraId="632289A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3F082868" w14:textId="77777777" w:rsidR="005D2E1E" w:rsidRDefault="005D2E1E" w:rsidP="005D2E1E">
      <w:pPr>
        <w:rPr>
          <w:rFonts w:ascii="Arial" w:hAnsi="Arial" w:cs="Arial"/>
          <w:b/>
        </w:rPr>
      </w:pPr>
      <w:r>
        <w:rPr>
          <w:rFonts w:ascii="Arial" w:hAnsi="Arial" w:cs="Arial"/>
          <w:b/>
        </w:rPr>
        <w:t xml:space="preserve">Abstract: </w:t>
      </w:r>
    </w:p>
    <w:p w14:paraId="3702FBF8" w14:textId="77777777" w:rsidR="005D2E1E" w:rsidRDefault="005D2E1E" w:rsidP="005D2E1E">
      <w:r>
        <w:t>related to RP-250491</w:t>
      </w:r>
    </w:p>
    <w:p w14:paraId="088918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E5960" w14:textId="77777777" w:rsidR="005D2E1E" w:rsidRDefault="005D2E1E" w:rsidP="005D2E1E">
      <w:pPr>
        <w:rPr>
          <w:rFonts w:ascii="Arial" w:hAnsi="Arial" w:cs="Arial"/>
          <w:b/>
          <w:sz w:val="24"/>
        </w:rPr>
      </w:pPr>
      <w:r>
        <w:rPr>
          <w:rFonts w:ascii="Arial" w:hAnsi="Arial" w:cs="Arial"/>
          <w:b/>
          <w:color w:val="0000FF"/>
          <w:sz w:val="24"/>
        </w:rPr>
        <w:t>RP-250506</w:t>
      </w:r>
      <w:r>
        <w:rPr>
          <w:rFonts w:ascii="Arial" w:hAnsi="Arial" w:cs="Arial"/>
          <w:b/>
          <w:color w:val="0000FF"/>
          <w:sz w:val="24"/>
        </w:rPr>
        <w:tab/>
      </w:r>
      <w:r>
        <w:rPr>
          <w:rFonts w:ascii="Arial" w:hAnsi="Arial" w:cs="Arial"/>
          <w:b/>
          <w:sz w:val="24"/>
        </w:rPr>
        <w:t>Discussion on 5G-A Rel-20 MIMO</w:t>
      </w:r>
    </w:p>
    <w:p w14:paraId="0607757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7323BE8" w14:textId="77777777" w:rsidR="005D2E1E" w:rsidRDefault="005D2E1E" w:rsidP="005D2E1E">
      <w:pPr>
        <w:rPr>
          <w:rFonts w:ascii="Arial" w:hAnsi="Arial" w:cs="Arial"/>
          <w:b/>
        </w:rPr>
      </w:pPr>
      <w:r>
        <w:rPr>
          <w:rFonts w:ascii="Arial" w:hAnsi="Arial" w:cs="Arial"/>
          <w:b/>
        </w:rPr>
        <w:lastRenderedPageBreak/>
        <w:t xml:space="preserve">Abstract: </w:t>
      </w:r>
    </w:p>
    <w:p w14:paraId="0D311FC8" w14:textId="77777777" w:rsidR="005D2E1E" w:rsidRDefault="005D2E1E" w:rsidP="005D2E1E">
      <w:r>
        <w:t>Provide CATT's view on 5G-A MIMO in Rel-20</w:t>
      </w:r>
    </w:p>
    <w:p w14:paraId="309CEF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BBFE" w14:textId="77777777" w:rsidR="005D2E1E" w:rsidRDefault="005D2E1E" w:rsidP="005D2E1E">
      <w:pPr>
        <w:rPr>
          <w:rFonts w:ascii="Arial" w:hAnsi="Arial" w:cs="Arial"/>
          <w:b/>
          <w:sz w:val="24"/>
        </w:rPr>
      </w:pPr>
      <w:r>
        <w:rPr>
          <w:rFonts w:ascii="Arial" w:hAnsi="Arial" w:cs="Arial"/>
          <w:b/>
          <w:color w:val="0000FF"/>
          <w:sz w:val="24"/>
        </w:rPr>
        <w:t>RP-250528</w:t>
      </w:r>
      <w:r>
        <w:rPr>
          <w:rFonts w:ascii="Arial" w:hAnsi="Arial" w:cs="Arial"/>
          <w:b/>
          <w:color w:val="0000FF"/>
          <w:sz w:val="24"/>
        </w:rPr>
        <w:tab/>
      </w:r>
      <w:r>
        <w:rPr>
          <w:rFonts w:ascii="Arial" w:hAnsi="Arial" w:cs="Arial"/>
          <w:b/>
          <w:sz w:val="24"/>
        </w:rPr>
        <w:t>Proposal for MIMO Rel-20 WI</w:t>
      </w:r>
    </w:p>
    <w:p w14:paraId="6429B7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Lenovo, Spreadtrum</w:t>
      </w:r>
    </w:p>
    <w:p w14:paraId="2F78F8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0F268" w14:textId="77777777" w:rsidR="005D2E1E" w:rsidRDefault="005D2E1E" w:rsidP="005D2E1E">
      <w:pPr>
        <w:rPr>
          <w:rFonts w:ascii="Arial" w:hAnsi="Arial" w:cs="Arial"/>
          <w:b/>
          <w:sz w:val="24"/>
        </w:rPr>
      </w:pPr>
      <w:r>
        <w:rPr>
          <w:rFonts w:ascii="Arial" w:hAnsi="Arial" w:cs="Arial"/>
          <w:b/>
          <w:color w:val="0000FF"/>
          <w:sz w:val="24"/>
        </w:rPr>
        <w:t>RP-250549</w:t>
      </w:r>
      <w:r>
        <w:rPr>
          <w:rFonts w:ascii="Arial" w:hAnsi="Arial" w:cs="Arial"/>
          <w:b/>
          <w:color w:val="0000FF"/>
          <w:sz w:val="24"/>
        </w:rPr>
        <w:tab/>
      </w:r>
      <w:r>
        <w:rPr>
          <w:rFonts w:ascii="Arial" w:hAnsi="Arial" w:cs="Arial"/>
          <w:b/>
          <w:sz w:val="24"/>
        </w:rPr>
        <w:t>Views on MIMO evolution for 5G-A in Rel-20</w:t>
      </w:r>
    </w:p>
    <w:p w14:paraId="0C9066B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AC203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8B095" w14:textId="77777777" w:rsidR="005D2E1E" w:rsidRDefault="005D2E1E" w:rsidP="005D2E1E">
      <w:pPr>
        <w:rPr>
          <w:rFonts w:ascii="Arial" w:hAnsi="Arial" w:cs="Arial"/>
          <w:b/>
          <w:sz w:val="24"/>
        </w:rPr>
      </w:pPr>
      <w:r>
        <w:rPr>
          <w:rFonts w:ascii="Arial" w:hAnsi="Arial" w:cs="Arial"/>
          <w:b/>
          <w:color w:val="0000FF"/>
          <w:sz w:val="24"/>
        </w:rPr>
        <w:t>RP-250642</w:t>
      </w:r>
      <w:r>
        <w:rPr>
          <w:rFonts w:ascii="Arial" w:hAnsi="Arial" w:cs="Arial"/>
          <w:b/>
          <w:color w:val="0000FF"/>
          <w:sz w:val="24"/>
        </w:rPr>
        <w:tab/>
      </w:r>
      <w:r>
        <w:rPr>
          <w:rFonts w:ascii="Arial" w:hAnsi="Arial" w:cs="Arial"/>
          <w:b/>
          <w:sz w:val="24"/>
        </w:rPr>
        <w:t>Views on Rel-20 5G-Adv MIMO WI</w:t>
      </w:r>
    </w:p>
    <w:p w14:paraId="6E3B073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98FAC1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96DFB" w14:textId="77777777" w:rsidR="005D2E1E" w:rsidRDefault="005D2E1E" w:rsidP="005D2E1E">
      <w:pPr>
        <w:rPr>
          <w:rFonts w:ascii="Arial" w:hAnsi="Arial" w:cs="Arial"/>
          <w:b/>
          <w:sz w:val="24"/>
        </w:rPr>
      </w:pPr>
      <w:r>
        <w:rPr>
          <w:rFonts w:ascii="Arial" w:hAnsi="Arial" w:cs="Arial"/>
          <w:b/>
          <w:color w:val="0000FF"/>
          <w:sz w:val="24"/>
        </w:rPr>
        <w:t>RP-250650</w:t>
      </w:r>
      <w:r>
        <w:rPr>
          <w:rFonts w:ascii="Arial" w:hAnsi="Arial" w:cs="Arial"/>
          <w:b/>
          <w:color w:val="0000FF"/>
          <w:sz w:val="24"/>
        </w:rPr>
        <w:tab/>
      </w:r>
      <w:r>
        <w:rPr>
          <w:rFonts w:ascii="Arial" w:hAnsi="Arial" w:cs="Arial"/>
          <w:b/>
          <w:sz w:val="24"/>
        </w:rPr>
        <w:t>Views on MIMO for Release 20</w:t>
      </w:r>
    </w:p>
    <w:p w14:paraId="158D138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033A1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20072" w14:textId="77777777" w:rsidR="005D2E1E" w:rsidRDefault="005D2E1E" w:rsidP="005D2E1E">
      <w:pPr>
        <w:pStyle w:val="Heading4"/>
      </w:pPr>
      <w:bookmarkStart w:id="435" w:name="_Toc193744298"/>
      <w:bookmarkStart w:id="436" w:name="_Toc195035630"/>
      <w:r>
        <w:t>15.2.3</w:t>
      </w:r>
      <w:r>
        <w:tab/>
        <w:t>Ambient IoT (RAN1)</w:t>
      </w:r>
      <w:bookmarkEnd w:id="435"/>
      <w:bookmarkEnd w:id="436"/>
    </w:p>
    <w:p w14:paraId="0E67F540" w14:textId="77777777" w:rsidR="005D2E1E" w:rsidRDefault="005D2E1E" w:rsidP="005D2E1E">
      <w:pPr>
        <w:rPr>
          <w:rFonts w:ascii="Arial" w:hAnsi="Arial" w:cs="Arial"/>
          <w:b/>
          <w:sz w:val="24"/>
        </w:rPr>
      </w:pPr>
      <w:r>
        <w:rPr>
          <w:rFonts w:ascii="Arial" w:hAnsi="Arial" w:cs="Arial"/>
          <w:b/>
          <w:color w:val="0000FF"/>
          <w:sz w:val="24"/>
        </w:rPr>
        <w:t>RP-250073</w:t>
      </w:r>
      <w:r>
        <w:rPr>
          <w:rFonts w:ascii="Arial" w:hAnsi="Arial" w:cs="Arial"/>
          <w:b/>
          <w:color w:val="0000FF"/>
          <w:sz w:val="24"/>
        </w:rPr>
        <w:tab/>
      </w:r>
      <w:r>
        <w:rPr>
          <w:rFonts w:ascii="Arial" w:hAnsi="Arial" w:cs="Arial"/>
          <w:b/>
          <w:sz w:val="24"/>
        </w:rPr>
        <w:t>Views on Rel-20 Ambient IoT</w:t>
      </w:r>
    </w:p>
    <w:p w14:paraId="453857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927B2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BC018" w14:textId="77777777" w:rsidR="005D2E1E" w:rsidRDefault="005D2E1E" w:rsidP="005D2E1E">
      <w:pPr>
        <w:rPr>
          <w:rFonts w:ascii="Arial" w:hAnsi="Arial" w:cs="Arial"/>
          <w:b/>
          <w:sz w:val="24"/>
        </w:rPr>
      </w:pPr>
      <w:r>
        <w:rPr>
          <w:rFonts w:ascii="Arial" w:hAnsi="Arial" w:cs="Arial"/>
          <w:b/>
          <w:color w:val="0000FF"/>
          <w:sz w:val="24"/>
        </w:rPr>
        <w:t>RP-250120</w:t>
      </w:r>
      <w:r>
        <w:rPr>
          <w:rFonts w:ascii="Arial" w:hAnsi="Arial" w:cs="Arial"/>
          <w:b/>
          <w:color w:val="0000FF"/>
          <w:sz w:val="24"/>
        </w:rPr>
        <w:tab/>
      </w:r>
      <w:r>
        <w:rPr>
          <w:rFonts w:ascii="Arial" w:hAnsi="Arial" w:cs="Arial"/>
          <w:b/>
          <w:sz w:val="24"/>
        </w:rPr>
        <w:t>Views on Rel-20 Ambient IoT</w:t>
      </w:r>
    </w:p>
    <w:p w14:paraId="6755174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66B18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F41F4" w14:textId="77777777" w:rsidR="005D2E1E" w:rsidRDefault="005D2E1E" w:rsidP="005D2E1E">
      <w:pPr>
        <w:rPr>
          <w:rFonts w:ascii="Arial" w:hAnsi="Arial" w:cs="Arial"/>
          <w:b/>
          <w:sz w:val="24"/>
        </w:rPr>
      </w:pPr>
      <w:r>
        <w:rPr>
          <w:rFonts w:ascii="Arial" w:hAnsi="Arial" w:cs="Arial"/>
          <w:b/>
          <w:color w:val="0000FF"/>
          <w:sz w:val="24"/>
        </w:rPr>
        <w:t>RP-250150</w:t>
      </w:r>
      <w:r>
        <w:rPr>
          <w:rFonts w:ascii="Arial" w:hAnsi="Arial" w:cs="Arial"/>
          <w:b/>
          <w:color w:val="0000FF"/>
          <w:sz w:val="24"/>
        </w:rPr>
        <w:tab/>
      </w:r>
      <w:r>
        <w:rPr>
          <w:rFonts w:ascii="Arial" w:hAnsi="Arial" w:cs="Arial"/>
          <w:b/>
          <w:sz w:val="24"/>
        </w:rPr>
        <w:t>Views on Rel-20 Ambient IoT</w:t>
      </w:r>
    </w:p>
    <w:p w14:paraId="19B1E69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8E7E4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7A572" w14:textId="77777777" w:rsidR="005D2E1E" w:rsidRDefault="005D2E1E" w:rsidP="005D2E1E">
      <w:pPr>
        <w:rPr>
          <w:rFonts w:ascii="Arial" w:hAnsi="Arial" w:cs="Arial"/>
          <w:b/>
          <w:sz w:val="24"/>
        </w:rPr>
      </w:pPr>
      <w:r>
        <w:rPr>
          <w:rFonts w:ascii="Arial" w:hAnsi="Arial" w:cs="Arial"/>
          <w:b/>
          <w:color w:val="0000FF"/>
          <w:sz w:val="24"/>
        </w:rPr>
        <w:t>RP-250160</w:t>
      </w:r>
      <w:r>
        <w:rPr>
          <w:rFonts w:ascii="Arial" w:hAnsi="Arial" w:cs="Arial"/>
          <w:b/>
          <w:color w:val="0000FF"/>
          <w:sz w:val="24"/>
        </w:rPr>
        <w:tab/>
      </w:r>
      <w:r>
        <w:rPr>
          <w:rFonts w:ascii="Arial" w:hAnsi="Arial" w:cs="Arial"/>
          <w:b/>
          <w:sz w:val="24"/>
        </w:rPr>
        <w:t>Proposed scope of Rel-20 A-IoT</w:t>
      </w:r>
    </w:p>
    <w:p w14:paraId="3302EFF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12BD94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879F4" w14:textId="77777777" w:rsidR="005D2E1E" w:rsidRDefault="005D2E1E" w:rsidP="005D2E1E">
      <w:pPr>
        <w:rPr>
          <w:rFonts w:ascii="Arial" w:hAnsi="Arial" w:cs="Arial"/>
          <w:b/>
          <w:sz w:val="24"/>
        </w:rPr>
      </w:pPr>
      <w:r>
        <w:rPr>
          <w:rFonts w:ascii="Arial" w:hAnsi="Arial" w:cs="Arial"/>
          <w:b/>
          <w:color w:val="0000FF"/>
          <w:sz w:val="24"/>
        </w:rPr>
        <w:t>RP-250171</w:t>
      </w:r>
      <w:r>
        <w:rPr>
          <w:rFonts w:ascii="Arial" w:hAnsi="Arial" w:cs="Arial"/>
          <w:b/>
          <w:color w:val="0000FF"/>
          <w:sz w:val="24"/>
        </w:rPr>
        <w:tab/>
      </w:r>
      <w:r>
        <w:rPr>
          <w:rFonts w:ascii="Arial" w:hAnsi="Arial" w:cs="Arial"/>
          <w:b/>
          <w:sz w:val="24"/>
        </w:rPr>
        <w:t>Discussion on potential scoping for Ambient IoT in Rel-20</w:t>
      </w:r>
    </w:p>
    <w:p w14:paraId="2A9B2F74"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E7836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62F89" w14:textId="77777777" w:rsidR="005D2E1E" w:rsidRDefault="005D2E1E" w:rsidP="005D2E1E">
      <w:pPr>
        <w:rPr>
          <w:rFonts w:ascii="Arial" w:hAnsi="Arial" w:cs="Arial"/>
          <w:b/>
          <w:sz w:val="24"/>
        </w:rPr>
      </w:pPr>
      <w:r>
        <w:rPr>
          <w:rFonts w:ascii="Arial" w:hAnsi="Arial" w:cs="Arial"/>
          <w:b/>
          <w:color w:val="0000FF"/>
          <w:sz w:val="24"/>
        </w:rPr>
        <w:t>RP-250179</w:t>
      </w:r>
      <w:r>
        <w:rPr>
          <w:rFonts w:ascii="Arial" w:hAnsi="Arial" w:cs="Arial"/>
          <w:b/>
          <w:color w:val="0000FF"/>
          <w:sz w:val="24"/>
        </w:rPr>
        <w:tab/>
      </w:r>
      <w:r>
        <w:rPr>
          <w:rFonts w:ascii="Arial" w:hAnsi="Arial" w:cs="Arial"/>
          <w:b/>
          <w:sz w:val="24"/>
        </w:rPr>
        <w:t>WID scope consideration on Rel-20 Ambient IoT</w:t>
      </w:r>
    </w:p>
    <w:p w14:paraId="421A5F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8BC7B9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E26D9" w14:textId="77777777" w:rsidR="005D2E1E" w:rsidRDefault="005D2E1E" w:rsidP="005D2E1E">
      <w:pPr>
        <w:rPr>
          <w:rFonts w:ascii="Arial" w:hAnsi="Arial" w:cs="Arial"/>
          <w:b/>
          <w:sz w:val="24"/>
        </w:rPr>
      </w:pPr>
      <w:r>
        <w:rPr>
          <w:rFonts w:ascii="Arial" w:hAnsi="Arial" w:cs="Arial"/>
          <w:b/>
          <w:color w:val="0000FF"/>
          <w:sz w:val="24"/>
        </w:rPr>
        <w:t>RP-250186</w:t>
      </w:r>
      <w:r>
        <w:rPr>
          <w:rFonts w:ascii="Arial" w:hAnsi="Arial" w:cs="Arial"/>
          <w:b/>
          <w:color w:val="0000FF"/>
          <w:sz w:val="24"/>
        </w:rPr>
        <w:tab/>
      </w:r>
      <w:r>
        <w:rPr>
          <w:rFonts w:ascii="Arial" w:hAnsi="Arial" w:cs="Arial"/>
          <w:b/>
          <w:sz w:val="24"/>
        </w:rPr>
        <w:t>On Rel-20 Ambient IoT</w:t>
      </w:r>
    </w:p>
    <w:p w14:paraId="028528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965FBC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9345F" w14:textId="77777777" w:rsidR="005D2E1E" w:rsidRDefault="005D2E1E" w:rsidP="005D2E1E">
      <w:pPr>
        <w:rPr>
          <w:rFonts w:ascii="Arial" w:hAnsi="Arial" w:cs="Arial"/>
          <w:b/>
          <w:sz w:val="24"/>
        </w:rPr>
      </w:pPr>
      <w:r>
        <w:rPr>
          <w:rFonts w:ascii="Arial" w:hAnsi="Arial" w:cs="Arial"/>
          <w:b/>
          <w:color w:val="0000FF"/>
          <w:sz w:val="24"/>
        </w:rPr>
        <w:t>RP-250202</w:t>
      </w:r>
      <w:r>
        <w:rPr>
          <w:rFonts w:ascii="Arial" w:hAnsi="Arial" w:cs="Arial"/>
          <w:b/>
          <w:color w:val="0000FF"/>
          <w:sz w:val="24"/>
        </w:rPr>
        <w:tab/>
      </w:r>
      <w:r>
        <w:rPr>
          <w:rFonts w:ascii="Arial" w:hAnsi="Arial" w:cs="Arial"/>
          <w:b/>
          <w:sz w:val="24"/>
        </w:rPr>
        <w:t>Scope of Ambient IoT in 5G-A Rel-20</w:t>
      </w:r>
    </w:p>
    <w:p w14:paraId="0CDB160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BE7D0A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3132" w14:textId="77777777" w:rsidR="005D2E1E" w:rsidRDefault="005D2E1E" w:rsidP="005D2E1E">
      <w:pPr>
        <w:rPr>
          <w:rFonts w:ascii="Arial" w:hAnsi="Arial" w:cs="Arial"/>
          <w:b/>
          <w:sz w:val="24"/>
        </w:rPr>
      </w:pPr>
      <w:r>
        <w:rPr>
          <w:rFonts w:ascii="Arial" w:hAnsi="Arial" w:cs="Arial"/>
          <w:b/>
          <w:color w:val="0000FF"/>
          <w:sz w:val="24"/>
        </w:rPr>
        <w:t>RP-250219</w:t>
      </w:r>
      <w:r>
        <w:rPr>
          <w:rFonts w:ascii="Arial" w:hAnsi="Arial" w:cs="Arial"/>
          <w:b/>
          <w:color w:val="0000FF"/>
          <w:sz w:val="24"/>
        </w:rPr>
        <w:tab/>
      </w:r>
      <w:r>
        <w:rPr>
          <w:rFonts w:ascii="Arial" w:hAnsi="Arial" w:cs="Arial"/>
          <w:b/>
          <w:sz w:val="24"/>
        </w:rPr>
        <w:t>Consideration on Rel-20 Ambient IoT</w:t>
      </w:r>
    </w:p>
    <w:p w14:paraId="7B380A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FEB57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242CC" w14:textId="77777777" w:rsidR="005D2E1E" w:rsidRDefault="005D2E1E" w:rsidP="005D2E1E">
      <w:pPr>
        <w:rPr>
          <w:rFonts w:ascii="Arial" w:hAnsi="Arial" w:cs="Arial"/>
          <w:b/>
          <w:sz w:val="24"/>
        </w:rPr>
      </w:pPr>
      <w:r>
        <w:rPr>
          <w:rFonts w:ascii="Arial" w:hAnsi="Arial" w:cs="Arial"/>
          <w:b/>
          <w:color w:val="0000FF"/>
          <w:sz w:val="24"/>
        </w:rPr>
        <w:t>RP-250256</w:t>
      </w:r>
      <w:r>
        <w:rPr>
          <w:rFonts w:ascii="Arial" w:hAnsi="Arial" w:cs="Arial"/>
          <w:b/>
          <w:color w:val="0000FF"/>
          <w:sz w:val="24"/>
        </w:rPr>
        <w:tab/>
      </w:r>
      <w:r>
        <w:rPr>
          <w:rFonts w:ascii="Arial" w:hAnsi="Arial" w:cs="Arial"/>
          <w:b/>
          <w:sz w:val="24"/>
        </w:rPr>
        <w:t>Consideration on Ambient IoT for Rel-20</w:t>
      </w:r>
    </w:p>
    <w:p w14:paraId="0A4994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C0BD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5222A" w14:textId="77777777" w:rsidR="005D2E1E" w:rsidRDefault="005D2E1E" w:rsidP="005D2E1E">
      <w:pPr>
        <w:rPr>
          <w:rFonts w:ascii="Arial" w:hAnsi="Arial" w:cs="Arial"/>
          <w:b/>
          <w:sz w:val="24"/>
        </w:rPr>
      </w:pPr>
      <w:r>
        <w:rPr>
          <w:rFonts w:ascii="Arial" w:hAnsi="Arial" w:cs="Arial"/>
          <w:b/>
          <w:color w:val="0000FF"/>
          <w:sz w:val="24"/>
        </w:rPr>
        <w:t>RP-250301</w:t>
      </w:r>
      <w:r>
        <w:rPr>
          <w:rFonts w:ascii="Arial" w:hAnsi="Arial" w:cs="Arial"/>
          <w:b/>
          <w:color w:val="0000FF"/>
          <w:sz w:val="24"/>
        </w:rPr>
        <w:tab/>
      </w:r>
      <w:r>
        <w:rPr>
          <w:rFonts w:ascii="Arial" w:hAnsi="Arial" w:cs="Arial"/>
          <w:b/>
          <w:sz w:val="24"/>
        </w:rPr>
        <w:t>Views on Rel-20 AIoT</w:t>
      </w:r>
    </w:p>
    <w:p w14:paraId="156C91D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Corporation</w:t>
      </w:r>
    </w:p>
    <w:p w14:paraId="012353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4352B" w14:textId="77777777" w:rsidR="005D2E1E" w:rsidRDefault="005D2E1E" w:rsidP="005D2E1E">
      <w:pPr>
        <w:rPr>
          <w:rFonts w:ascii="Arial" w:hAnsi="Arial" w:cs="Arial"/>
          <w:b/>
          <w:sz w:val="24"/>
        </w:rPr>
      </w:pPr>
      <w:r>
        <w:rPr>
          <w:rFonts w:ascii="Arial" w:hAnsi="Arial" w:cs="Arial"/>
          <w:b/>
          <w:color w:val="0000FF"/>
          <w:sz w:val="24"/>
        </w:rPr>
        <w:t>RP-250317</w:t>
      </w:r>
      <w:r>
        <w:rPr>
          <w:rFonts w:ascii="Arial" w:hAnsi="Arial" w:cs="Arial"/>
          <w:b/>
          <w:color w:val="0000FF"/>
          <w:sz w:val="24"/>
        </w:rPr>
        <w:tab/>
      </w:r>
      <w:r>
        <w:rPr>
          <w:rFonts w:ascii="Arial" w:hAnsi="Arial" w:cs="Arial"/>
          <w:b/>
          <w:sz w:val="24"/>
        </w:rPr>
        <w:t>Views on Ambient IoT WI in Rel-20</w:t>
      </w:r>
    </w:p>
    <w:p w14:paraId="2AB891C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5BD7E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71DF9" w14:textId="77777777" w:rsidR="005D2E1E" w:rsidRDefault="005D2E1E" w:rsidP="005D2E1E">
      <w:pPr>
        <w:rPr>
          <w:rFonts w:ascii="Arial" w:hAnsi="Arial" w:cs="Arial"/>
          <w:b/>
          <w:sz w:val="24"/>
        </w:rPr>
      </w:pPr>
      <w:r>
        <w:rPr>
          <w:rFonts w:ascii="Arial" w:hAnsi="Arial" w:cs="Arial"/>
          <w:b/>
          <w:color w:val="0000FF"/>
          <w:sz w:val="24"/>
        </w:rPr>
        <w:t>RP-250361</w:t>
      </w:r>
      <w:r>
        <w:rPr>
          <w:rFonts w:ascii="Arial" w:hAnsi="Arial" w:cs="Arial"/>
          <w:b/>
          <w:color w:val="0000FF"/>
          <w:sz w:val="24"/>
        </w:rPr>
        <w:tab/>
      </w:r>
      <w:r>
        <w:rPr>
          <w:rFonts w:ascii="Arial" w:hAnsi="Arial" w:cs="Arial"/>
          <w:b/>
          <w:sz w:val="24"/>
        </w:rPr>
        <w:t>Views on Ambient IoT in Rel-20</w:t>
      </w:r>
    </w:p>
    <w:p w14:paraId="7905B1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A7A1F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DEC22" w14:textId="77777777" w:rsidR="005D2E1E" w:rsidRDefault="005D2E1E" w:rsidP="005D2E1E">
      <w:pPr>
        <w:rPr>
          <w:rFonts w:ascii="Arial" w:hAnsi="Arial" w:cs="Arial"/>
          <w:b/>
          <w:sz w:val="24"/>
        </w:rPr>
      </w:pPr>
      <w:r>
        <w:rPr>
          <w:rFonts w:ascii="Arial" w:hAnsi="Arial" w:cs="Arial"/>
          <w:b/>
          <w:color w:val="0000FF"/>
          <w:sz w:val="24"/>
        </w:rPr>
        <w:t>RP-250381</w:t>
      </w:r>
      <w:r>
        <w:rPr>
          <w:rFonts w:ascii="Arial" w:hAnsi="Arial" w:cs="Arial"/>
          <w:b/>
          <w:color w:val="0000FF"/>
          <w:sz w:val="24"/>
        </w:rPr>
        <w:tab/>
      </w:r>
      <w:r>
        <w:rPr>
          <w:rFonts w:ascii="Arial" w:hAnsi="Arial" w:cs="Arial"/>
          <w:b/>
          <w:sz w:val="24"/>
        </w:rPr>
        <w:t>Views on Rel-20 Ambient IoT</w:t>
      </w:r>
    </w:p>
    <w:p w14:paraId="3328C7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72542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30FB8" w14:textId="77777777" w:rsidR="005D2E1E" w:rsidRDefault="005D2E1E" w:rsidP="005D2E1E">
      <w:pPr>
        <w:rPr>
          <w:rFonts w:ascii="Arial" w:hAnsi="Arial" w:cs="Arial"/>
          <w:b/>
          <w:sz w:val="24"/>
        </w:rPr>
      </w:pPr>
      <w:r>
        <w:rPr>
          <w:rFonts w:ascii="Arial" w:hAnsi="Arial" w:cs="Arial"/>
          <w:b/>
          <w:color w:val="0000FF"/>
          <w:sz w:val="24"/>
        </w:rPr>
        <w:t>RP-250459</w:t>
      </w:r>
      <w:r>
        <w:rPr>
          <w:rFonts w:ascii="Arial" w:hAnsi="Arial" w:cs="Arial"/>
          <w:b/>
          <w:color w:val="0000FF"/>
          <w:sz w:val="24"/>
        </w:rPr>
        <w:tab/>
      </w:r>
      <w:r>
        <w:rPr>
          <w:rFonts w:ascii="Arial" w:hAnsi="Arial" w:cs="Arial"/>
          <w:b/>
          <w:sz w:val="24"/>
        </w:rPr>
        <w:t>Views on Rel-20 Ambient IoT</w:t>
      </w:r>
    </w:p>
    <w:p w14:paraId="4D4EDE7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65BA10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0C207" w14:textId="77777777" w:rsidR="005D2E1E" w:rsidRDefault="005D2E1E" w:rsidP="005D2E1E">
      <w:pPr>
        <w:rPr>
          <w:rFonts w:ascii="Arial" w:hAnsi="Arial" w:cs="Arial"/>
          <w:b/>
          <w:sz w:val="24"/>
        </w:rPr>
      </w:pPr>
      <w:r>
        <w:rPr>
          <w:rFonts w:ascii="Arial" w:hAnsi="Arial" w:cs="Arial"/>
          <w:b/>
          <w:color w:val="0000FF"/>
          <w:sz w:val="24"/>
        </w:rPr>
        <w:t>RP-250507</w:t>
      </w:r>
      <w:r>
        <w:rPr>
          <w:rFonts w:ascii="Arial" w:hAnsi="Arial" w:cs="Arial"/>
          <w:b/>
          <w:color w:val="0000FF"/>
          <w:sz w:val="24"/>
        </w:rPr>
        <w:tab/>
      </w:r>
      <w:r>
        <w:rPr>
          <w:rFonts w:ascii="Arial" w:hAnsi="Arial" w:cs="Arial"/>
          <w:b/>
          <w:sz w:val="24"/>
        </w:rPr>
        <w:t>Views on Ambient IoT works in Rel-20</w:t>
      </w:r>
    </w:p>
    <w:p w14:paraId="53F04EC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0ADFAA" w14:textId="77777777" w:rsidR="005D2E1E" w:rsidRDefault="005D2E1E" w:rsidP="005D2E1E">
      <w:pPr>
        <w:rPr>
          <w:rFonts w:ascii="Arial" w:hAnsi="Arial" w:cs="Arial"/>
          <w:b/>
        </w:rPr>
      </w:pPr>
      <w:r>
        <w:rPr>
          <w:rFonts w:ascii="Arial" w:hAnsi="Arial" w:cs="Arial"/>
          <w:b/>
        </w:rPr>
        <w:t xml:space="preserve">Abstract: </w:t>
      </w:r>
    </w:p>
    <w:p w14:paraId="4D335F83" w14:textId="77777777" w:rsidR="005D2E1E" w:rsidRDefault="005D2E1E" w:rsidP="005D2E1E">
      <w:r>
        <w:t>CATT views on the scope of the Ambient IoT normative works in Rel-20</w:t>
      </w:r>
    </w:p>
    <w:p w14:paraId="46E40D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4B8FE" w14:textId="77777777" w:rsidR="005D2E1E" w:rsidRDefault="005D2E1E" w:rsidP="005D2E1E">
      <w:pPr>
        <w:rPr>
          <w:rFonts w:ascii="Arial" w:hAnsi="Arial" w:cs="Arial"/>
          <w:b/>
          <w:sz w:val="24"/>
        </w:rPr>
      </w:pPr>
      <w:r>
        <w:rPr>
          <w:rFonts w:ascii="Arial" w:hAnsi="Arial" w:cs="Arial"/>
          <w:b/>
          <w:color w:val="0000FF"/>
          <w:sz w:val="24"/>
        </w:rPr>
        <w:t>RP-250522</w:t>
      </w:r>
      <w:r>
        <w:rPr>
          <w:rFonts w:ascii="Arial" w:hAnsi="Arial" w:cs="Arial"/>
          <w:b/>
          <w:color w:val="0000FF"/>
          <w:sz w:val="24"/>
        </w:rPr>
        <w:tab/>
      </w:r>
      <w:r>
        <w:rPr>
          <w:rFonts w:ascii="Arial" w:hAnsi="Arial" w:cs="Arial"/>
          <w:b/>
          <w:sz w:val="24"/>
        </w:rPr>
        <w:t>Rel-20 Ambient IoT scope</w:t>
      </w:r>
    </w:p>
    <w:p w14:paraId="0869BC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B79AD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29683" w14:textId="77777777" w:rsidR="005D2E1E" w:rsidRDefault="005D2E1E" w:rsidP="005D2E1E">
      <w:pPr>
        <w:rPr>
          <w:rFonts w:ascii="Arial" w:hAnsi="Arial" w:cs="Arial"/>
          <w:b/>
          <w:sz w:val="24"/>
        </w:rPr>
      </w:pPr>
      <w:r>
        <w:rPr>
          <w:rFonts w:ascii="Arial" w:hAnsi="Arial" w:cs="Arial"/>
          <w:b/>
          <w:color w:val="0000FF"/>
          <w:sz w:val="24"/>
        </w:rPr>
        <w:t>RP-250527</w:t>
      </w:r>
      <w:r>
        <w:rPr>
          <w:rFonts w:ascii="Arial" w:hAnsi="Arial" w:cs="Arial"/>
          <w:b/>
          <w:color w:val="0000FF"/>
          <w:sz w:val="24"/>
        </w:rPr>
        <w:tab/>
      </w:r>
      <w:r>
        <w:rPr>
          <w:rFonts w:ascii="Arial" w:hAnsi="Arial" w:cs="Arial"/>
          <w:b/>
          <w:sz w:val="24"/>
        </w:rPr>
        <w:t>Ambient-IoT Rel-20 WI scope</w:t>
      </w:r>
    </w:p>
    <w:p w14:paraId="0C551F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8A8E0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52497" w14:textId="77777777" w:rsidR="005D2E1E" w:rsidRDefault="005D2E1E" w:rsidP="005D2E1E">
      <w:pPr>
        <w:rPr>
          <w:rFonts w:ascii="Arial" w:hAnsi="Arial" w:cs="Arial"/>
          <w:b/>
          <w:sz w:val="24"/>
        </w:rPr>
      </w:pPr>
      <w:r>
        <w:rPr>
          <w:rFonts w:ascii="Arial" w:hAnsi="Arial" w:cs="Arial"/>
          <w:b/>
          <w:color w:val="0000FF"/>
          <w:sz w:val="24"/>
        </w:rPr>
        <w:t>RP-250550</w:t>
      </w:r>
      <w:r>
        <w:rPr>
          <w:rFonts w:ascii="Arial" w:hAnsi="Arial" w:cs="Arial"/>
          <w:b/>
          <w:color w:val="0000FF"/>
          <w:sz w:val="24"/>
        </w:rPr>
        <w:tab/>
      </w:r>
      <w:r>
        <w:rPr>
          <w:rFonts w:ascii="Arial" w:hAnsi="Arial" w:cs="Arial"/>
          <w:b/>
          <w:sz w:val="24"/>
        </w:rPr>
        <w:t>Views on Ambient IOT enhancement in 5G-A Rel-20</w:t>
      </w:r>
    </w:p>
    <w:p w14:paraId="431981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49B6A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AAF39" w14:textId="77777777" w:rsidR="005D2E1E" w:rsidRDefault="005D2E1E" w:rsidP="005D2E1E">
      <w:pPr>
        <w:rPr>
          <w:rFonts w:ascii="Arial" w:hAnsi="Arial" w:cs="Arial"/>
          <w:b/>
          <w:sz w:val="24"/>
        </w:rPr>
      </w:pPr>
      <w:r>
        <w:rPr>
          <w:rFonts w:ascii="Arial" w:hAnsi="Arial" w:cs="Arial"/>
          <w:b/>
          <w:color w:val="0000FF"/>
          <w:sz w:val="24"/>
        </w:rPr>
        <w:t>RP-250651</w:t>
      </w:r>
      <w:r>
        <w:rPr>
          <w:rFonts w:ascii="Arial" w:hAnsi="Arial" w:cs="Arial"/>
          <w:b/>
          <w:color w:val="0000FF"/>
          <w:sz w:val="24"/>
        </w:rPr>
        <w:tab/>
      </w:r>
      <w:r>
        <w:rPr>
          <w:rFonts w:ascii="Arial" w:hAnsi="Arial" w:cs="Arial"/>
          <w:b/>
          <w:sz w:val="24"/>
        </w:rPr>
        <w:t>Views on A-IoT for Rel. 20</w:t>
      </w:r>
    </w:p>
    <w:p w14:paraId="6130D2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90C67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59B3" w14:textId="77777777" w:rsidR="005D2E1E" w:rsidRDefault="005D2E1E" w:rsidP="005D2E1E">
      <w:pPr>
        <w:rPr>
          <w:rFonts w:ascii="Arial" w:hAnsi="Arial" w:cs="Arial"/>
          <w:b/>
          <w:sz w:val="24"/>
        </w:rPr>
      </w:pPr>
      <w:r>
        <w:rPr>
          <w:rFonts w:ascii="Arial" w:hAnsi="Arial" w:cs="Arial"/>
          <w:b/>
          <w:color w:val="0000FF"/>
          <w:sz w:val="24"/>
        </w:rPr>
        <w:t>RP-250664</w:t>
      </w:r>
      <w:r>
        <w:rPr>
          <w:rFonts w:ascii="Arial" w:hAnsi="Arial" w:cs="Arial"/>
          <w:b/>
          <w:color w:val="0000FF"/>
          <w:sz w:val="24"/>
        </w:rPr>
        <w:tab/>
      </w:r>
      <w:r>
        <w:rPr>
          <w:rFonts w:ascii="Arial" w:hAnsi="Arial" w:cs="Arial"/>
          <w:b/>
          <w:sz w:val="24"/>
        </w:rPr>
        <w:t>Views on Scope for 5G-A R20 Ambient IoT</w:t>
      </w:r>
    </w:p>
    <w:p w14:paraId="3BF4FD5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40A8FB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518BD" w14:textId="77777777" w:rsidR="005D2E1E" w:rsidRDefault="005D2E1E" w:rsidP="005D2E1E">
      <w:pPr>
        <w:pStyle w:val="Heading4"/>
      </w:pPr>
      <w:bookmarkStart w:id="437" w:name="_Toc193744299"/>
      <w:bookmarkStart w:id="438" w:name="_Toc195035631"/>
      <w:r>
        <w:t>15.2.4</w:t>
      </w:r>
      <w:r>
        <w:tab/>
        <w:t>AI/ML mobility (RAN2)</w:t>
      </w:r>
      <w:bookmarkEnd w:id="437"/>
      <w:bookmarkEnd w:id="438"/>
    </w:p>
    <w:p w14:paraId="1782E8C6" w14:textId="77777777" w:rsidR="005D2E1E" w:rsidRDefault="005D2E1E" w:rsidP="005D2E1E">
      <w:pPr>
        <w:rPr>
          <w:rFonts w:ascii="Arial" w:hAnsi="Arial" w:cs="Arial"/>
          <w:b/>
          <w:sz w:val="24"/>
        </w:rPr>
      </w:pPr>
      <w:r>
        <w:rPr>
          <w:rFonts w:ascii="Arial" w:hAnsi="Arial" w:cs="Arial"/>
          <w:b/>
          <w:color w:val="0000FF"/>
          <w:sz w:val="24"/>
        </w:rPr>
        <w:t>RP-250055</w:t>
      </w:r>
      <w:r>
        <w:rPr>
          <w:rFonts w:ascii="Arial" w:hAnsi="Arial" w:cs="Arial"/>
          <w:b/>
          <w:color w:val="0000FF"/>
          <w:sz w:val="24"/>
        </w:rPr>
        <w:tab/>
      </w:r>
      <w:r>
        <w:rPr>
          <w:rFonts w:ascii="Arial" w:hAnsi="Arial" w:cs="Arial"/>
          <w:b/>
          <w:sz w:val="24"/>
        </w:rPr>
        <w:t>View on Rel-20 AI/ML mobility</w:t>
      </w:r>
    </w:p>
    <w:p w14:paraId="1428ACC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77A09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D8DA9" w14:textId="77777777" w:rsidR="005D2E1E" w:rsidRDefault="005D2E1E" w:rsidP="005D2E1E">
      <w:pPr>
        <w:rPr>
          <w:rFonts w:ascii="Arial" w:hAnsi="Arial" w:cs="Arial"/>
          <w:b/>
          <w:sz w:val="24"/>
        </w:rPr>
      </w:pPr>
      <w:r>
        <w:rPr>
          <w:rFonts w:ascii="Arial" w:hAnsi="Arial" w:cs="Arial"/>
          <w:b/>
          <w:color w:val="0000FF"/>
          <w:sz w:val="24"/>
        </w:rPr>
        <w:t>RP-250089</w:t>
      </w:r>
      <w:r>
        <w:rPr>
          <w:rFonts w:ascii="Arial" w:hAnsi="Arial" w:cs="Arial"/>
          <w:b/>
          <w:color w:val="0000FF"/>
          <w:sz w:val="24"/>
        </w:rPr>
        <w:tab/>
      </w:r>
      <w:r>
        <w:rPr>
          <w:rFonts w:ascii="Arial" w:hAnsi="Arial" w:cs="Arial"/>
          <w:b/>
          <w:sz w:val="24"/>
        </w:rPr>
        <w:t>AI and ML for mobility in Rel-20 5G-Advanced</w:t>
      </w:r>
    </w:p>
    <w:p w14:paraId="45F04F4E"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2F1F45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88B70" w14:textId="77777777" w:rsidR="005D2E1E" w:rsidRDefault="005D2E1E" w:rsidP="005D2E1E">
      <w:pPr>
        <w:rPr>
          <w:rFonts w:ascii="Arial" w:hAnsi="Arial" w:cs="Arial"/>
          <w:b/>
          <w:sz w:val="24"/>
        </w:rPr>
      </w:pPr>
      <w:r>
        <w:rPr>
          <w:rFonts w:ascii="Arial" w:hAnsi="Arial" w:cs="Arial"/>
          <w:b/>
          <w:color w:val="0000FF"/>
          <w:sz w:val="24"/>
        </w:rPr>
        <w:t>RP-250121</w:t>
      </w:r>
      <w:r>
        <w:rPr>
          <w:rFonts w:ascii="Arial" w:hAnsi="Arial" w:cs="Arial"/>
          <w:b/>
          <w:color w:val="0000FF"/>
          <w:sz w:val="24"/>
        </w:rPr>
        <w:tab/>
      </w:r>
      <w:r>
        <w:rPr>
          <w:rFonts w:ascii="Arial" w:hAnsi="Arial" w:cs="Arial"/>
          <w:b/>
          <w:sz w:val="24"/>
        </w:rPr>
        <w:t>Views on Rel-20 AI/ML Mobility</w:t>
      </w:r>
    </w:p>
    <w:p w14:paraId="25FA3C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F87A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AB12E" w14:textId="77777777" w:rsidR="005D2E1E" w:rsidRDefault="005D2E1E" w:rsidP="005D2E1E">
      <w:pPr>
        <w:rPr>
          <w:rFonts w:ascii="Arial" w:hAnsi="Arial" w:cs="Arial"/>
          <w:b/>
          <w:sz w:val="24"/>
        </w:rPr>
      </w:pPr>
      <w:r>
        <w:rPr>
          <w:rFonts w:ascii="Arial" w:hAnsi="Arial" w:cs="Arial"/>
          <w:b/>
          <w:color w:val="0000FF"/>
          <w:sz w:val="24"/>
        </w:rPr>
        <w:t>RP-250167</w:t>
      </w:r>
      <w:r>
        <w:rPr>
          <w:rFonts w:ascii="Arial" w:hAnsi="Arial" w:cs="Arial"/>
          <w:b/>
          <w:color w:val="0000FF"/>
          <w:sz w:val="24"/>
        </w:rPr>
        <w:tab/>
      </w:r>
      <w:r>
        <w:rPr>
          <w:rFonts w:ascii="Arial" w:hAnsi="Arial" w:cs="Arial"/>
          <w:b/>
          <w:sz w:val="24"/>
        </w:rPr>
        <w:t>Draft new WID on AI mobility for NR</w:t>
      </w:r>
    </w:p>
    <w:p w14:paraId="21BC14D8"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OPPO, ZTE, MediaTek, Nokia, CATT,CAICT</w:t>
      </w:r>
    </w:p>
    <w:p w14:paraId="477861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4F0205" w14:textId="77777777" w:rsidR="005D2E1E" w:rsidRDefault="005D2E1E" w:rsidP="005D2E1E">
      <w:pPr>
        <w:rPr>
          <w:rFonts w:ascii="Arial" w:hAnsi="Arial" w:cs="Arial"/>
          <w:b/>
          <w:sz w:val="24"/>
        </w:rPr>
      </w:pPr>
      <w:r>
        <w:rPr>
          <w:rFonts w:ascii="Arial" w:hAnsi="Arial" w:cs="Arial"/>
          <w:b/>
          <w:color w:val="0000FF"/>
          <w:sz w:val="24"/>
        </w:rPr>
        <w:t>RP-250180</w:t>
      </w:r>
      <w:r>
        <w:rPr>
          <w:rFonts w:ascii="Arial" w:hAnsi="Arial" w:cs="Arial"/>
          <w:b/>
          <w:color w:val="0000FF"/>
          <w:sz w:val="24"/>
        </w:rPr>
        <w:tab/>
      </w:r>
      <w:r>
        <w:rPr>
          <w:rFonts w:ascii="Arial" w:hAnsi="Arial" w:cs="Arial"/>
          <w:b/>
          <w:sz w:val="24"/>
        </w:rPr>
        <w:t>Views on Rel-20 AIML for mobility in NR</w:t>
      </w:r>
    </w:p>
    <w:p w14:paraId="220D768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987C9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C9AF0" w14:textId="77777777" w:rsidR="005D2E1E" w:rsidRDefault="005D2E1E" w:rsidP="005D2E1E">
      <w:pPr>
        <w:rPr>
          <w:rFonts w:ascii="Arial" w:hAnsi="Arial" w:cs="Arial"/>
          <w:b/>
          <w:sz w:val="24"/>
        </w:rPr>
      </w:pPr>
      <w:r>
        <w:rPr>
          <w:rFonts w:ascii="Arial" w:hAnsi="Arial" w:cs="Arial"/>
          <w:b/>
          <w:color w:val="0000FF"/>
          <w:sz w:val="24"/>
        </w:rPr>
        <w:t>RP-250203</w:t>
      </w:r>
      <w:r>
        <w:rPr>
          <w:rFonts w:ascii="Arial" w:hAnsi="Arial" w:cs="Arial"/>
          <w:b/>
          <w:color w:val="0000FF"/>
          <w:sz w:val="24"/>
        </w:rPr>
        <w:tab/>
      </w:r>
      <w:r>
        <w:rPr>
          <w:rFonts w:ascii="Arial" w:hAnsi="Arial" w:cs="Arial"/>
          <w:b/>
          <w:sz w:val="24"/>
        </w:rPr>
        <w:t>Scope of AI/ML based mobility enhancements in 5G-A Rel-20</w:t>
      </w:r>
    </w:p>
    <w:p w14:paraId="3AE0CC5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0B25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E22D1" w14:textId="77777777" w:rsidR="005D2E1E" w:rsidRDefault="005D2E1E" w:rsidP="005D2E1E">
      <w:pPr>
        <w:rPr>
          <w:rFonts w:ascii="Arial" w:hAnsi="Arial" w:cs="Arial"/>
          <w:b/>
          <w:sz w:val="24"/>
        </w:rPr>
      </w:pPr>
      <w:r>
        <w:rPr>
          <w:rFonts w:ascii="Arial" w:hAnsi="Arial" w:cs="Arial"/>
          <w:b/>
          <w:color w:val="0000FF"/>
          <w:sz w:val="24"/>
        </w:rPr>
        <w:t>RP-250257</w:t>
      </w:r>
      <w:r>
        <w:rPr>
          <w:rFonts w:ascii="Arial" w:hAnsi="Arial" w:cs="Arial"/>
          <w:b/>
          <w:color w:val="0000FF"/>
          <w:sz w:val="24"/>
        </w:rPr>
        <w:tab/>
      </w:r>
      <w:r>
        <w:rPr>
          <w:rFonts w:ascii="Arial" w:hAnsi="Arial" w:cs="Arial"/>
          <w:b/>
          <w:sz w:val="24"/>
        </w:rPr>
        <w:t>Views on Rel-20 AI/ML for mobility WI</w:t>
      </w:r>
    </w:p>
    <w:p w14:paraId="40AA5B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93AA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0EE2" w14:textId="77777777" w:rsidR="005D2E1E" w:rsidRDefault="005D2E1E" w:rsidP="005D2E1E">
      <w:pPr>
        <w:rPr>
          <w:rFonts w:ascii="Arial" w:hAnsi="Arial" w:cs="Arial"/>
          <w:b/>
          <w:sz w:val="24"/>
        </w:rPr>
      </w:pPr>
      <w:r>
        <w:rPr>
          <w:rFonts w:ascii="Arial" w:hAnsi="Arial" w:cs="Arial"/>
          <w:b/>
          <w:color w:val="0000FF"/>
          <w:sz w:val="24"/>
        </w:rPr>
        <w:t>RP-250275</w:t>
      </w:r>
      <w:r>
        <w:rPr>
          <w:rFonts w:ascii="Arial" w:hAnsi="Arial" w:cs="Arial"/>
          <w:b/>
          <w:color w:val="0000FF"/>
          <w:sz w:val="24"/>
        </w:rPr>
        <w:tab/>
      </w:r>
      <w:r>
        <w:rPr>
          <w:rFonts w:ascii="Arial" w:hAnsi="Arial" w:cs="Arial"/>
          <w:b/>
          <w:sz w:val="24"/>
        </w:rPr>
        <w:t>Views on R20 AI/ML for Mobility</w:t>
      </w:r>
    </w:p>
    <w:p w14:paraId="0EEBD7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8A718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1A2C3" w14:textId="77777777" w:rsidR="005D2E1E" w:rsidRDefault="005D2E1E" w:rsidP="005D2E1E">
      <w:pPr>
        <w:rPr>
          <w:rFonts w:ascii="Arial" w:hAnsi="Arial" w:cs="Arial"/>
          <w:b/>
          <w:sz w:val="24"/>
        </w:rPr>
      </w:pPr>
      <w:r>
        <w:rPr>
          <w:rFonts w:ascii="Arial" w:hAnsi="Arial" w:cs="Arial"/>
          <w:b/>
          <w:color w:val="0000FF"/>
          <w:sz w:val="24"/>
        </w:rPr>
        <w:t>RP-250362</w:t>
      </w:r>
      <w:r>
        <w:rPr>
          <w:rFonts w:ascii="Arial" w:hAnsi="Arial" w:cs="Arial"/>
          <w:b/>
          <w:color w:val="0000FF"/>
          <w:sz w:val="24"/>
        </w:rPr>
        <w:tab/>
      </w:r>
      <w:r>
        <w:rPr>
          <w:rFonts w:ascii="Arial" w:hAnsi="Arial" w:cs="Arial"/>
          <w:b/>
          <w:sz w:val="24"/>
        </w:rPr>
        <w:t>Views on AI/ML for mobility in Rel-20 5G-A</w:t>
      </w:r>
    </w:p>
    <w:p w14:paraId="75ADC20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5FA0A7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07BC8" w14:textId="77777777" w:rsidR="005D2E1E" w:rsidRDefault="005D2E1E" w:rsidP="005D2E1E">
      <w:pPr>
        <w:rPr>
          <w:rFonts w:ascii="Arial" w:hAnsi="Arial" w:cs="Arial"/>
          <w:b/>
          <w:sz w:val="24"/>
        </w:rPr>
      </w:pPr>
      <w:r>
        <w:rPr>
          <w:rFonts w:ascii="Arial" w:hAnsi="Arial" w:cs="Arial"/>
          <w:b/>
          <w:color w:val="0000FF"/>
          <w:sz w:val="24"/>
        </w:rPr>
        <w:t>RP-250366</w:t>
      </w:r>
      <w:r>
        <w:rPr>
          <w:rFonts w:ascii="Arial" w:hAnsi="Arial" w:cs="Arial"/>
          <w:b/>
          <w:color w:val="0000FF"/>
          <w:sz w:val="24"/>
        </w:rPr>
        <w:tab/>
      </w:r>
      <w:r>
        <w:rPr>
          <w:rFonts w:ascii="Arial" w:hAnsi="Arial" w:cs="Arial"/>
          <w:b/>
          <w:sz w:val="24"/>
        </w:rPr>
        <w:t>Views on Scope for R20 AI-ML based Mobility Enhancement in 5G-NR</w:t>
      </w:r>
    </w:p>
    <w:p w14:paraId="6A4967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1D1443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7488" w14:textId="77777777" w:rsidR="005D2E1E" w:rsidRDefault="005D2E1E" w:rsidP="005D2E1E">
      <w:pPr>
        <w:rPr>
          <w:rFonts w:ascii="Arial" w:hAnsi="Arial" w:cs="Arial"/>
          <w:b/>
          <w:sz w:val="24"/>
        </w:rPr>
      </w:pPr>
      <w:r>
        <w:rPr>
          <w:rFonts w:ascii="Arial" w:hAnsi="Arial" w:cs="Arial"/>
          <w:b/>
          <w:color w:val="0000FF"/>
          <w:sz w:val="24"/>
        </w:rPr>
        <w:t>RP-250389</w:t>
      </w:r>
      <w:r>
        <w:rPr>
          <w:rFonts w:ascii="Arial" w:hAnsi="Arial" w:cs="Arial"/>
          <w:b/>
          <w:color w:val="0000FF"/>
          <w:sz w:val="24"/>
        </w:rPr>
        <w:tab/>
      </w:r>
      <w:r>
        <w:rPr>
          <w:rFonts w:ascii="Arial" w:hAnsi="Arial" w:cs="Arial"/>
          <w:b/>
          <w:sz w:val="24"/>
        </w:rPr>
        <w:t>Scope for Rel-20 AI/ML Mobility WI</w:t>
      </w:r>
    </w:p>
    <w:p w14:paraId="0E0444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4CD3357"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6B0B" w14:textId="77777777" w:rsidR="005D2E1E" w:rsidRDefault="005D2E1E" w:rsidP="005D2E1E">
      <w:pPr>
        <w:rPr>
          <w:rFonts w:ascii="Arial" w:hAnsi="Arial" w:cs="Arial"/>
          <w:b/>
          <w:sz w:val="24"/>
        </w:rPr>
      </w:pPr>
      <w:r>
        <w:rPr>
          <w:rFonts w:ascii="Arial" w:hAnsi="Arial" w:cs="Arial"/>
          <w:b/>
          <w:color w:val="0000FF"/>
          <w:sz w:val="24"/>
        </w:rPr>
        <w:t>RP-250401</w:t>
      </w:r>
      <w:r>
        <w:rPr>
          <w:rFonts w:ascii="Arial" w:hAnsi="Arial" w:cs="Arial"/>
          <w:b/>
          <w:color w:val="0000FF"/>
          <w:sz w:val="24"/>
        </w:rPr>
        <w:tab/>
      </w:r>
      <w:r>
        <w:rPr>
          <w:rFonts w:ascii="Arial" w:hAnsi="Arial" w:cs="Arial"/>
          <w:b/>
          <w:sz w:val="24"/>
        </w:rPr>
        <w:t>Discussion on Rel-20 AI/ML mobility</w:t>
      </w:r>
    </w:p>
    <w:p w14:paraId="6C12680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92E99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3E186" w14:textId="77777777" w:rsidR="005D2E1E" w:rsidRDefault="005D2E1E" w:rsidP="005D2E1E">
      <w:pPr>
        <w:rPr>
          <w:rFonts w:ascii="Arial" w:hAnsi="Arial" w:cs="Arial"/>
          <w:b/>
          <w:sz w:val="24"/>
        </w:rPr>
      </w:pPr>
      <w:r>
        <w:rPr>
          <w:rFonts w:ascii="Arial" w:hAnsi="Arial" w:cs="Arial"/>
          <w:b/>
          <w:color w:val="0000FF"/>
          <w:sz w:val="24"/>
        </w:rPr>
        <w:t>RP-250418</w:t>
      </w:r>
      <w:r>
        <w:rPr>
          <w:rFonts w:ascii="Arial" w:hAnsi="Arial" w:cs="Arial"/>
          <w:b/>
          <w:color w:val="0000FF"/>
          <w:sz w:val="24"/>
        </w:rPr>
        <w:tab/>
      </w:r>
      <w:r>
        <w:rPr>
          <w:rFonts w:ascii="Arial" w:hAnsi="Arial" w:cs="Arial"/>
          <w:b/>
          <w:sz w:val="24"/>
        </w:rPr>
        <w:t>Views on Rel-20 AI for Mobility</w:t>
      </w:r>
    </w:p>
    <w:p w14:paraId="14AFAE9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2C9B9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55ED0" w14:textId="77777777" w:rsidR="005D2E1E" w:rsidRDefault="005D2E1E" w:rsidP="005D2E1E">
      <w:pPr>
        <w:rPr>
          <w:rFonts w:ascii="Arial" w:hAnsi="Arial" w:cs="Arial"/>
          <w:b/>
          <w:sz w:val="24"/>
        </w:rPr>
      </w:pPr>
      <w:r>
        <w:rPr>
          <w:rFonts w:ascii="Arial" w:hAnsi="Arial" w:cs="Arial"/>
          <w:b/>
          <w:color w:val="0000FF"/>
          <w:sz w:val="24"/>
        </w:rPr>
        <w:t>RP-250453</w:t>
      </w:r>
      <w:r>
        <w:rPr>
          <w:rFonts w:ascii="Arial" w:hAnsi="Arial" w:cs="Arial"/>
          <w:b/>
          <w:color w:val="0000FF"/>
          <w:sz w:val="24"/>
        </w:rPr>
        <w:tab/>
      </w:r>
      <w:r>
        <w:rPr>
          <w:rFonts w:ascii="Arial" w:hAnsi="Arial" w:cs="Arial"/>
          <w:b/>
          <w:sz w:val="24"/>
        </w:rPr>
        <w:t>Rel-20 AI/ML for mobility</w:t>
      </w:r>
    </w:p>
    <w:p w14:paraId="1D7355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CA4577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D022A" w14:textId="77777777" w:rsidR="005D2E1E" w:rsidRDefault="005D2E1E" w:rsidP="005D2E1E">
      <w:pPr>
        <w:rPr>
          <w:rFonts w:ascii="Arial" w:hAnsi="Arial" w:cs="Arial"/>
          <w:b/>
          <w:sz w:val="24"/>
        </w:rPr>
      </w:pPr>
      <w:r>
        <w:rPr>
          <w:rFonts w:ascii="Arial" w:hAnsi="Arial" w:cs="Arial"/>
          <w:b/>
          <w:color w:val="0000FF"/>
          <w:sz w:val="24"/>
        </w:rPr>
        <w:t>RP-250480</w:t>
      </w:r>
      <w:r>
        <w:rPr>
          <w:rFonts w:ascii="Arial" w:hAnsi="Arial" w:cs="Arial"/>
          <w:b/>
          <w:color w:val="0000FF"/>
          <w:sz w:val="24"/>
        </w:rPr>
        <w:tab/>
      </w:r>
      <w:r>
        <w:rPr>
          <w:rFonts w:ascii="Arial" w:hAnsi="Arial" w:cs="Arial"/>
          <w:b/>
          <w:sz w:val="24"/>
        </w:rPr>
        <w:t>On Rel-20 AI/ML Mobility Scope</w:t>
      </w:r>
    </w:p>
    <w:p w14:paraId="2909087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A964C7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F6005" w14:textId="77777777" w:rsidR="005D2E1E" w:rsidRDefault="005D2E1E" w:rsidP="005D2E1E">
      <w:pPr>
        <w:rPr>
          <w:rFonts w:ascii="Arial" w:hAnsi="Arial" w:cs="Arial"/>
          <w:b/>
          <w:sz w:val="24"/>
        </w:rPr>
      </w:pPr>
      <w:r>
        <w:rPr>
          <w:rFonts w:ascii="Arial" w:hAnsi="Arial" w:cs="Arial"/>
          <w:b/>
          <w:color w:val="0000FF"/>
          <w:sz w:val="24"/>
        </w:rPr>
        <w:t>RP-250517</w:t>
      </w:r>
      <w:r>
        <w:rPr>
          <w:rFonts w:ascii="Arial" w:hAnsi="Arial" w:cs="Arial"/>
          <w:b/>
          <w:color w:val="0000FF"/>
          <w:sz w:val="24"/>
        </w:rPr>
        <w:tab/>
      </w:r>
      <w:r>
        <w:rPr>
          <w:rFonts w:ascii="Arial" w:hAnsi="Arial" w:cs="Arial"/>
          <w:b/>
          <w:sz w:val="24"/>
        </w:rPr>
        <w:t>Views on 5G-A Rel-20 AIML mobility</w:t>
      </w:r>
    </w:p>
    <w:p w14:paraId="2A1378E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1234FF" w14:textId="77777777" w:rsidR="005D2E1E" w:rsidRDefault="005D2E1E" w:rsidP="005D2E1E">
      <w:pPr>
        <w:rPr>
          <w:rFonts w:ascii="Arial" w:hAnsi="Arial" w:cs="Arial"/>
          <w:b/>
        </w:rPr>
      </w:pPr>
      <w:r>
        <w:rPr>
          <w:rFonts w:ascii="Arial" w:hAnsi="Arial" w:cs="Arial"/>
          <w:b/>
        </w:rPr>
        <w:t xml:space="preserve">Abstract: </w:t>
      </w:r>
    </w:p>
    <w:p w14:paraId="7D87F6DF" w14:textId="77777777" w:rsidR="005D2E1E" w:rsidRDefault="005D2E1E" w:rsidP="005D2E1E">
      <w:r>
        <w:t>Provide CATT's view on Rel-20 AI based mobility</w:t>
      </w:r>
    </w:p>
    <w:p w14:paraId="6416B9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4CF50" w14:textId="77777777" w:rsidR="005D2E1E" w:rsidRDefault="005D2E1E" w:rsidP="005D2E1E">
      <w:pPr>
        <w:rPr>
          <w:rFonts w:ascii="Arial" w:hAnsi="Arial" w:cs="Arial"/>
          <w:b/>
          <w:sz w:val="24"/>
        </w:rPr>
      </w:pPr>
      <w:r>
        <w:rPr>
          <w:rFonts w:ascii="Arial" w:hAnsi="Arial" w:cs="Arial"/>
          <w:b/>
          <w:color w:val="0000FF"/>
          <w:sz w:val="24"/>
        </w:rPr>
        <w:t>RP-250551</w:t>
      </w:r>
      <w:r>
        <w:rPr>
          <w:rFonts w:ascii="Arial" w:hAnsi="Arial" w:cs="Arial"/>
          <w:b/>
          <w:color w:val="0000FF"/>
          <w:sz w:val="24"/>
        </w:rPr>
        <w:tab/>
      </w:r>
      <w:r>
        <w:rPr>
          <w:rFonts w:ascii="Arial" w:hAnsi="Arial" w:cs="Arial"/>
          <w:b/>
          <w:sz w:val="24"/>
        </w:rPr>
        <w:t>Views on AI-mobility in 5G-A Rel-20</w:t>
      </w:r>
    </w:p>
    <w:p w14:paraId="22F2183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C97BB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FDF5D" w14:textId="77777777" w:rsidR="005D2E1E" w:rsidRDefault="005D2E1E" w:rsidP="005D2E1E">
      <w:pPr>
        <w:rPr>
          <w:rFonts w:ascii="Arial" w:hAnsi="Arial" w:cs="Arial"/>
          <w:b/>
          <w:sz w:val="24"/>
        </w:rPr>
      </w:pPr>
      <w:r>
        <w:rPr>
          <w:rFonts w:ascii="Arial" w:hAnsi="Arial" w:cs="Arial"/>
          <w:b/>
          <w:color w:val="0000FF"/>
          <w:sz w:val="24"/>
        </w:rPr>
        <w:t>RP-250575</w:t>
      </w:r>
      <w:r>
        <w:rPr>
          <w:rFonts w:ascii="Arial" w:hAnsi="Arial" w:cs="Arial"/>
          <w:b/>
          <w:color w:val="0000FF"/>
          <w:sz w:val="24"/>
        </w:rPr>
        <w:tab/>
      </w:r>
      <w:r>
        <w:rPr>
          <w:rFonts w:ascii="Arial" w:hAnsi="Arial" w:cs="Arial"/>
          <w:b/>
          <w:sz w:val="24"/>
        </w:rPr>
        <w:t>Views on AI/ML Mobility WI in Rel-20</w:t>
      </w:r>
    </w:p>
    <w:p w14:paraId="0FF8BBD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4B04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2AEFD" w14:textId="77777777" w:rsidR="005D2E1E" w:rsidRDefault="005D2E1E" w:rsidP="005D2E1E">
      <w:pPr>
        <w:rPr>
          <w:rFonts w:ascii="Arial" w:hAnsi="Arial" w:cs="Arial"/>
          <w:b/>
          <w:sz w:val="24"/>
        </w:rPr>
      </w:pPr>
      <w:r>
        <w:rPr>
          <w:rFonts w:ascii="Arial" w:hAnsi="Arial" w:cs="Arial"/>
          <w:b/>
          <w:color w:val="0000FF"/>
          <w:sz w:val="24"/>
        </w:rPr>
        <w:t>RP-250652</w:t>
      </w:r>
      <w:r>
        <w:rPr>
          <w:rFonts w:ascii="Arial" w:hAnsi="Arial" w:cs="Arial"/>
          <w:b/>
          <w:color w:val="0000FF"/>
          <w:sz w:val="24"/>
        </w:rPr>
        <w:tab/>
      </w:r>
      <w:r>
        <w:rPr>
          <w:rFonts w:ascii="Arial" w:hAnsi="Arial" w:cs="Arial"/>
          <w:b/>
          <w:sz w:val="24"/>
        </w:rPr>
        <w:t>Discussion on work item scope for AI/ML Mobility</w:t>
      </w:r>
    </w:p>
    <w:p w14:paraId="4B000D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C0B4AA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C5A16" w14:textId="77777777" w:rsidR="005D2E1E" w:rsidRDefault="005D2E1E" w:rsidP="005D2E1E">
      <w:pPr>
        <w:pStyle w:val="Heading4"/>
      </w:pPr>
      <w:bookmarkStart w:id="439" w:name="_Toc193744300"/>
      <w:bookmarkStart w:id="440" w:name="_Toc195035632"/>
      <w:r>
        <w:t>15.2.5</w:t>
      </w:r>
      <w:r>
        <w:tab/>
        <w:t>IoT NTN (RAN2)</w:t>
      </w:r>
      <w:bookmarkEnd w:id="439"/>
      <w:bookmarkEnd w:id="440"/>
    </w:p>
    <w:p w14:paraId="7E58E145" w14:textId="77777777" w:rsidR="005D2E1E" w:rsidRDefault="005D2E1E" w:rsidP="005D2E1E">
      <w:pPr>
        <w:rPr>
          <w:rFonts w:ascii="Arial" w:hAnsi="Arial" w:cs="Arial"/>
          <w:b/>
          <w:sz w:val="24"/>
        </w:rPr>
      </w:pPr>
      <w:r>
        <w:rPr>
          <w:rFonts w:ascii="Arial" w:hAnsi="Arial" w:cs="Arial"/>
          <w:b/>
          <w:color w:val="0000FF"/>
          <w:sz w:val="24"/>
        </w:rPr>
        <w:t>RP-250043</w:t>
      </w:r>
      <w:r>
        <w:rPr>
          <w:rFonts w:ascii="Arial" w:hAnsi="Arial" w:cs="Arial"/>
          <w:b/>
          <w:color w:val="0000FF"/>
          <w:sz w:val="24"/>
        </w:rPr>
        <w:tab/>
      </w:r>
      <w:r>
        <w:rPr>
          <w:rFonts w:ascii="Arial" w:hAnsi="Arial" w:cs="Arial"/>
          <w:b/>
          <w:sz w:val="24"/>
        </w:rPr>
        <w:t>Candidate RAN2 led IoT-NTN topics for Rel-20 5GA</w:t>
      </w:r>
    </w:p>
    <w:p w14:paraId="32C707C2"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88162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6544F" w14:textId="77777777" w:rsidR="005D2E1E" w:rsidRDefault="005D2E1E" w:rsidP="005D2E1E">
      <w:pPr>
        <w:rPr>
          <w:rFonts w:ascii="Arial" w:hAnsi="Arial" w:cs="Arial"/>
          <w:b/>
          <w:sz w:val="24"/>
        </w:rPr>
      </w:pPr>
      <w:r>
        <w:rPr>
          <w:rFonts w:ascii="Arial" w:hAnsi="Arial" w:cs="Arial"/>
          <w:b/>
          <w:color w:val="0000FF"/>
          <w:sz w:val="24"/>
        </w:rPr>
        <w:t>RP-250056</w:t>
      </w:r>
      <w:r>
        <w:rPr>
          <w:rFonts w:ascii="Arial" w:hAnsi="Arial" w:cs="Arial"/>
          <w:b/>
          <w:color w:val="0000FF"/>
          <w:sz w:val="24"/>
        </w:rPr>
        <w:tab/>
      </w:r>
      <w:r>
        <w:rPr>
          <w:rFonts w:ascii="Arial" w:hAnsi="Arial" w:cs="Arial"/>
          <w:b/>
          <w:sz w:val="24"/>
        </w:rPr>
        <w:t>View on Rel-20 IoT NTN</w:t>
      </w:r>
    </w:p>
    <w:p w14:paraId="25FD37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E371F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CBF83" w14:textId="77777777" w:rsidR="005D2E1E" w:rsidRDefault="005D2E1E" w:rsidP="005D2E1E">
      <w:pPr>
        <w:rPr>
          <w:rFonts w:ascii="Arial" w:hAnsi="Arial" w:cs="Arial"/>
          <w:b/>
          <w:sz w:val="24"/>
        </w:rPr>
      </w:pPr>
      <w:r>
        <w:rPr>
          <w:rFonts w:ascii="Arial" w:hAnsi="Arial" w:cs="Arial"/>
          <w:b/>
          <w:color w:val="0000FF"/>
          <w:sz w:val="24"/>
        </w:rPr>
        <w:t>RP-250122</w:t>
      </w:r>
      <w:r>
        <w:rPr>
          <w:rFonts w:ascii="Arial" w:hAnsi="Arial" w:cs="Arial"/>
          <w:b/>
          <w:color w:val="0000FF"/>
          <w:sz w:val="24"/>
        </w:rPr>
        <w:tab/>
      </w:r>
      <w:r>
        <w:rPr>
          <w:rFonts w:ascii="Arial" w:hAnsi="Arial" w:cs="Arial"/>
          <w:b/>
          <w:sz w:val="24"/>
        </w:rPr>
        <w:t>NTN for IoT Phase 4</w:t>
      </w:r>
    </w:p>
    <w:p w14:paraId="1B0BB9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BCF33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23D79" w14:textId="77777777" w:rsidR="005D2E1E" w:rsidRDefault="005D2E1E" w:rsidP="005D2E1E">
      <w:pPr>
        <w:rPr>
          <w:rFonts w:ascii="Arial" w:hAnsi="Arial" w:cs="Arial"/>
          <w:b/>
          <w:sz w:val="24"/>
        </w:rPr>
      </w:pPr>
      <w:r>
        <w:rPr>
          <w:rFonts w:ascii="Arial" w:hAnsi="Arial" w:cs="Arial"/>
          <w:b/>
          <w:color w:val="0000FF"/>
          <w:sz w:val="24"/>
        </w:rPr>
        <w:t>RP-250181</w:t>
      </w:r>
      <w:r>
        <w:rPr>
          <w:rFonts w:ascii="Arial" w:hAnsi="Arial" w:cs="Arial"/>
          <w:b/>
          <w:color w:val="0000FF"/>
          <w:sz w:val="24"/>
        </w:rPr>
        <w:tab/>
      </w:r>
      <w:r>
        <w:rPr>
          <w:rFonts w:ascii="Arial" w:hAnsi="Arial" w:cs="Arial"/>
          <w:b/>
          <w:sz w:val="24"/>
        </w:rPr>
        <w:t>Support of voice call over GEO IoT NTN</w:t>
      </w:r>
    </w:p>
    <w:p w14:paraId="3BFD1F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8A1E1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4073E" w14:textId="77777777" w:rsidR="005D2E1E" w:rsidRDefault="005D2E1E" w:rsidP="005D2E1E">
      <w:pPr>
        <w:rPr>
          <w:rFonts w:ascii="Arial" w:hAnsi="Arial" w:cs="Arial"/>
          <w:b/>
          <w:sz w:val="24"/>
        </w:rPr>
      </w:pPr>
      <w:r>
        <w:rPr>
          <w:rFonts w:ascii="Arial" w:hAnsi="Arial" w:cs="Arial"/>
          <w:b/>
          <w:color w:val="0000FF"/>
          <w:sz w:val="24"/>
        </w:rPr>
        <w:t>RP-250204</w:t>
      </w:r>
      <w:r>
        <w:rPr>
          <w:rFonts w:ascii="Arial" w:hAnsi="Arial" w:cs="Arial"/>
          <w:b/>
          <w:color w:val="0000FF"/>
          <w:sz w:val="24"/>
        </w:rPr>
        <w:tab/>
      </w:r>
      <w:r>
        <w:rPr>
          <w:rFonts w:ascii="Arial" w:hAnsi="Arial" w:cs="Arial"/>
          <w:b/>
          <w:sz w:val="24"/>
        </w:rPr>
        <w:t>Support of voice call over GEO satellite based on NB-IOT in 5G-A Rel-20</w:t>
      </w:r>
    </w:p>
    <w:p w14:paraId="33A6D48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KT Corp., NTT DOCOMO, Verizon, Toyota</w:t>
      </w:r>
    </w:p>
    <w:p w14:paraId="223414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EEF88" w14:textId="77777777" w:rsidR="005D2E1E" w:rsidRDefault="005D2E1E" w:rsidP="005D2E1E">
      <w:pPr>
        <w:rPr>
          <w:rFonts w:ascii="Arial" w:hAnsi="Arial" w:cs="Arial"/>
          <w:b/>
          <w:sz w:val="24"/>
        </w:rPr>
      </w:pPr>
      <w:r>
        <w:rPr>
          <w:rFonts w:ascii="Arial" w:hAnsi="Arial" w:cs="Arial"/>
          <w:b/>
          <w:color w:val="0000FF"/>
          <w:sz w:val="24"/>
        </w:rPr>
        <w:t>RP-250248</w:t>
      </w:r>
      <w:r>
        <w:rPr>
          <w:rFonts w:ascii="Arial" w:hAnsi="Arial" w:cs="Arial"/>
          <w:b/>
          <w:color w:val="0000FF"/>
          <w:sz w:val="24"/>
        </w:rPr>
        <w:tab/>
      </w:r>
      <w:r>
        <w:rPr>
          <w:rFonts w:ascii="Arial" w:hAnsi="Arial" w:cs="Arial"/>
          <w:b/>
          <w:sz w:val="24"/>
        </w:rPr>
        <w:t>Support for NTN positioning for GNSS resilient IoT-NTN operations</w:t>
      </w:r>
    </w:p>
    <w:p w14:paraId="49381E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ESA, ETRI</w:t>
      </w:r>
    </w:p>
    <w:p w14:paraId="09057B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D1311" w14:textId="77777777" w:rsidR="005D2E1E" w:rsidRDefault="005D2E1E" w:rsidP="005D2E1E">
      <w:pPr>
        <w:rPr>
          <w:rFonts w:ascii="Arial" w:hAnsi="Arial" w:cs="Arial"/>
          <w:b/>
          <w:sz w:val="24"/>
        </w:rPr>
      </w:pPr>
      <w:r>
        <w:rPr>
          <w:rFonts w:ascii="Arial" w:hAnsi="Arial" w:cs="Arial"/>
          <w:b/>
          <w:color w:val="0000FF"/>
          <w:sz w:val="24"/>
        </w:rPr>
        <w:t>RP-250258</w:t>
      </w:r>
      <w:r>
        <w:rPr>
          <w:rFonts w:ascii="Arial" w:hAnsi="Arial" w:cs="Arial"/>
          <w:b/>
          <w:color w:val="0000FF"/>
          <w:sz w:val="24"/>
        </w:rPr>
        <w:tab/>
      </w:r>
      <w:r>
        <w:rPr>
          <w:rFonts w:ascii="Arial" w:hAnsi="Arial" w:cs="Arial"/>
          <w:b/>
          <w:sz w:val="24"/>
        </w:rPr>
        <w:t>Support of GEO satellite voice call</w:t>
      </w:r>
    </w:p>
    <w:p w14:paraId="1D8147D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AE0D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6E8F" w14:textId="77777777" w:rsidR="005D2E1E" w:rsidRDefault="005D2E1E" w:rsidP="005D2E1E">
      <w:pPr>
        <w:rPr>
          <w:rFonts w:ascii="Arial" w:hAnsi="Arial" w:cs="Arial"/>
          <w:b/>
          <w:sz w:val="24"/>
        </w:rPr>
      </w:pPr>
      <w:r>
        <w:rPr>
          <w:rFonts w:ascii="Arial" w:hAnsi="Arial" w:cs="Arial"/>
          <w:b/>
          <w:color w:val="0000FF"/>
          <w:sz w:val="24"/>
        </w:rPr>
        <w:t>RP-250314</w:t>
      </w:r>
      <w:r>
        <w:rPr>
          <w:rFonts w:ascii="Arial" w:hAnsi="Arial" w:cs="Arial"/>
          <w:b/>
          <w:color w:val="0000FF"/>
          <w:sz w:val="24"/>
        </w:rPr>
        <w:tab/>
      </w:r>
      <w:r>
        <w:rPr>
          <w:rFonts w:ascii="Arial" w:hAnsi="Arial" w:cs="Arial"/>
          <w:b/>
          <w:sz w:val="24"/>
        </w:rPr>
        <w:t>Qualcomm views on NTN for IOT WI in Rel-20</w:t>
      </w:r>
    </w:p>
    <w:p w14:paraId="34993EB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606BE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72929" w14:textId="77777777" w:rsidR="005D2E1E" w:rsidRDefault="005D2E1E" w:rsidP="005D2E1E">
      <w:pPr>
        <w:rPr>
          <w:rFonts w:ascii="Arial" w:hAnsi="Arial" w:cs="Arial"/>
          <w:b/>
          <w:sz w:val="24"/>
        </w:rPr>
      </w:pPr>
      <w:r>
        <w:rPr>
          <w:rFonts w:ascii="Arial" w:hAnsi="Arial" w:cs="Arial"/>
          <w:b/>
          <w:color w:val="0000FF"/>
          <w:sz w:val="24"/>
        </w:rPr>
        <w:t>RP-250323</w:t>
      </w:r>
      <w:r>
        <w:rPr>
          <w:rFonts w:ascii="Arial" w:hAnsi="Arial" w:cs="Arial"/>
          <w:b/>
          <w:color w:val="0000FF"/>
          <w:sz w:val="24"/>
        </w:rPr>
        <w:tab/>
      </w:r>
      <w:r>
        <w:rPr>
          <w:rFonts w:ascii="Arial" w:hAnsi="Arial" w:cs="Arial"/>
          <w:b/>
          <w:sz w:val="24"/>
        </w:rPr>
        <w:t>Candidate NTN-IoT topics for Rel-20 5G Advanced</w:t>
      </w:r>
    </w:p>
    <w:p w14:paraId="2283030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w:t>
      </w:r>
    </w:p>
    <w:p w14:paraId="1718FEF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AEDA7" w14:textId="77777777" w:rsidR="005D2E1E" w:rsidRDefault="005D2E1E" w:rsidP="005D2E1E">
      <w:pPr>
        <w:rPr>
          <w:rFonts w:ascii="Arial" w:hAnsi="Arial" w:cs="Arial"/>
          <w:b/>
          <w:sz w:val="24"/>
        </w:rPr>
      </w:pPr>
      <w:r>
        <w:rPr>
          <w:rFonts w:ascii="Arial" w:hAnsi="Arial" w:cs="Arial"/>
          <w:b/>
          <w:color w:val="0000FF"/>
          <w:sz w:val="24"/>
        </w:rPr>
        <w:t>RP-250382</w:t>
      </w:r>
      <w:r>
        <w:rPr>
          <w:rFonts w:ascii="Arial" w:hAnsi="Arial" w:cs="Arial"/>
          <w:b/>
          <w:color w:val="0000FF"/>
          <w:sz w:val="24"/>
        </w:rPr>
        <w:tab/>
      </w:r>
      <w:r>
        <w:rPr>
          <w:rFonts w:ascii="Arial" w:hAnsi="Arial" w:cs="Arial"/>
          <w:b/>
          <w:sz w:val="24"/>
        </w:rPr>
        <w:t>Support NB-IoT voice call over GEO in Rel-20</w:t>
      </w:r>
    </w:p>
    <w:p w14:paraId="197BEC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23CD7A0"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8F050" w14:textId="77777777" w:rsidR="005D2E1E" w:rsidRDefault="005D2E1E" w:rsidP="005D2E1E">
      <w:pPr>
        <w:rPr>
          <w:rFonts w:ascii="Arial" w:hAnsi="Arial" w:cs="Arial"/>
          <w:b/>
          <w:sz w:val="24"/>
        </w:rPr>
      </w:pPr>
      <w:r>
        <w:rPr>
          <w:rFonts w:ascii="Arial" w:hAnsi="Arial" w:cs="Arial"/>
          <w:b/>
          <w:color w:val="0000FF"/>
          <w:sz w:val="24"/>
        </w:rPr>
        <w:t>RP-250391</w:t>
      </w:r>
      <w:r>
        <w:rPr>
          <w:rFonts w:ascii="Arial" w:hAnsi="Arial" w:cs="Arial"/>
          <w:b/>
          <w:color w:val="0000FF"/>
          <w:sz w:val="24"/>
        </w:rPr>
        <w:tab/>
      </w:r>
      <w:r>
        <w:rPr>
          <w:rFonts w:ascii="Arial" w:hAnsi="Arial" w:cs="Arial"/>
          <w:b/>
          <w:sz w:val="24"/>
        </w:rPr>
        <w:t>Scope for Rel-20 IoT NTN</w:t>
      </w:r>
    </w:p>
    <w:p w14:paraId="4498091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A0F9D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D8214" w14:textId="77777777" w:rsidR="005D2E1E" w:rsidRDefault="005D2E1E" w:rsidP="005D2E1E">
      <w:pPr>
        <w:rPr>
          <w:rFonts w:ascii="Arial" w:hAnsi="Arial" w:cs="Arial"/>
          <w:b/>
          <w:sz w:val="24"/>
        </w:rPr>
      </w:pPr>
      <w:r>
        <w:rPr>
          <w:rFonts w:ascii="Arial" w:hAnsi="Arial" w:cs="Arial"/>
          <w:b/>
          <w:color w:val="0000FF"/>
          <w:sz w:val="24"/>
        </w:rPr>
        <w:t>RP-250405</w:t>
      </w:r>
      <w:r>
        <w:rPr>
          <w:rFonts w:ascii="Arial" w:hAnsi="Arial" w:cs="Arial"/>
          <w:b/>
          <w:color w:val="0000FF"/>
          <w:sz w:val="24"/>
        </w:rPr>
        <w:tab/>
      </w:r>
      <w:r>
        <w:rPr>
          <w:rFonts w:ascii="Arial" w:hAnsi="Arial" w:cs="Arial"/>
          <w:b/>
          <w:sz w:val="24"/>
        </w:rPr>
        <w:t>Views on Rel-20 IoT NTN scope</w:t>
      </w:r>
    </w:p>
    <w:p w14:paraId="5693EBF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03D147F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39126" w14:textId="77777777" w:rsidR="005D2E1E" w:rsidRDefault="005D2E1E" w:rsidP="005D2E1E">
      <w:pPr>
        <w:rPr>
          <w:rFonts w:ascii="Arial" w:hAnsi="Arial" w:cs="Arial"/>
          <w:b/>
          <w:sz w:val="24"/>
        </w:rPr>
      </w:pPr>
      <w:r>
        <w:rPr>
          <w:rFonts w:ascii="Arial" w:hAnsi="Arial" w:cs="Arial"/>
          <w:b/>
          <w:color w:val="0000FF"/>
          <w:sz w:val="24"/>
        </w:rPr>
        <w:t>RP-250481</w:t>
      </w:r>
      <w:r>
        <w:rPr>
          <w:rFonts w:ascii="Arial" w:hAnsi="Arial" w:cs="Arial"/>
          <w:b/>
          <w:color w:val="0000FF"/>
          <w:sz w:val="24"/>
        </w:rPr>
        <w:tab/>
      </w:r>
      <w:r>
        <w:rPr>
          <w:rFonts w:ascii="Arial" w:hAnsi="Arial" w:cs="Arial"/>
          <w:b/>
          <w:sz w:val="24"/>
        </w:rPr>
        <w:t>On Rel-20 IoT NTN Scope</w:t>
      </w:r>
    </w:p>
    <w:p w14:paraId="7FA4294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7D09E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4F0BE9" w14:textId="77777777" w:rsidR="005D2E1E" w:rsidRDefault="005D2E1E" w:rsidP="005D2E1E">
      <w:pPr>
        <w:rPr>
          <w:rFonts w:ascii="Arial" w:hAnsi="Arial" w:cs="Arial"/>
          <w:b/>
          <w:sz w:val="24"/>
        </w:rPr>
      </w:pPr>
      <w:r>
        <w:rPr>
          <w:rFonts w:ascii="Arial" w:hAnsi="Arial" w:cs="Arial"/>
          <w:b/>
          <w:color w:val="0000FF"/>
          <w:sz w:val="24"/>
        </w:rPr>
        <w:t>RP-250552</w:t>
      </w:r>
      <w:r>
        <w:rPr>
          <w:rFonts w:ascii="Arial" w:hAnsi="Arial" w:cs="Arial"/>
          <w:b/>
          <w:color w:val="0000FF"/>
          <w:sz w:val="24"/>
        </w:rPr>
        <w:tab/>
      </w:r>
      <w:r>
        <w:rPr>
          <w:rFonts w:ascii="Arial" w:hAnsi="Arial" w:cs="Arial"/>
          <w:b/>
          <w:sz w:val="24"/>
        </w:rPr>
        <w:t>Views on IoT-NTN in 5G-A Rel-20</w:t>
      </w:r>
    </w:p>
    <w:p w14:paraId="6888E52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6CAE3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C4E25" w14:textId="77777777" w:rsidR="005D2E1E" w:rsidRDefault="005D2E1E" w:rsidP="005D2E1E">
      <w:pPr>
        <w:rPr>
          <w:rFonts w:ascii="Arial" w:hAnsi="Arial" w:cs="Arial"/>
          <w:b/>
          <w:sz w:val="24"/>
        </w:rPr>
      </w:pPr>
      <w:r>
        <w:rPr>
          <w:rFonts w:ascii="Arial" w:hAnsi="Arial" w:cs="Arial"/>
          <w:b/>
          <w:color w:val="0000FF"/>
          <w:sz w:val="24"/>
        </w:rPr>
        <w:t>RP-250649</w:t>
      </w:r>
      <w:r>
        <w:rPr>
          <w:rFonts w:ascii="Arial" w:hAnsi="Arial" w:cs="Arial"/>
          <w:b/>
          <w:color w:val="0000FF"/>
          <w:sz w:val="24"/>
        </w:rPr>
        <w:tab/>
      </w:r>
      <w:r>
        <w:rPr>
          <w:rFonts w:ascii="Arial" w:hAnsi="Arial" w:cs="Arial"/>
          <w:b/>
          <w:sz w:val="24"/>
        </w:rPr>
        <w:t>UL Capacity Enhancement in Rel. 20</w:t>
      </w:r>
    </w:p>
    <w:p w14:paraId="719E98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ESA, German Aerospace Center (DLR)</w:t>
      </w:r>
    </w:p>
    <w:p w14:paraId="6C3C879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B57CB" w14:textId="77777777" w:rsidR="005D2E1E" w:rsidRDefault="005D2E1E" w:rsidP="005D2E1E">
      <w:pPr>
        <w:pStyle w:val="Heading4"/>
      </w:pPr>
      <w:bookmarkStart w:id="441" w:name="_Toc193744301"/>
      <w:bookmarkStart w:id="442" w:name="_Toc195035633"/>
      <w:r>
        <w:t>15.2.6</w:t>
      </w:r>
      <w:r>
        <w:tab/>
        <w:t>AI/ML for NG-RAN (RAN3)</w:t>
      </w:r>
      <w:bookmarkEnd w:id="441"/>
      <w:bookmarkEnd w:id="442"/>
    </w:p>
    <w:p w14:paraId="3ED3E4C8" w14:textId="77777777" w:rsidR="005D2E1E" w:rsidRDefault="005D2E1E" w:rsidP="005D2E1E">
      <w:pPr>
        <w:rPr>
          <w:rFonts w:ascii="Arial" w:hAnsi="Arial" w:cs="Arial"/>
          <w:b/>
          <w:sz w:val="24"/>
        </w:rPr>
      </w:pPr>
      <w:r>
        <w:rPr>
          <w:rFonts w:ascii="Arial" w:hAnsi="Arial" w:cs="Arial"/>
          <w:b/>
          <w:color w:val="0000FF"/>
          <w:sz w:val="24"/>
        </w:rPr>
        <w:t>RP-250059</w:t>
      </w:r>
      <w:r>
        <w:rPr>
          <w:rFonts w:ascii="Arial" w:hAnsi="Arial" w:cs="Arial"/>
          <w:b/>
          <w:color w:val="0000FF"/>
          <w:sz w:val="24"/>
        </w:rPr>
        <w:tab/>
      </w:r>
      <w:r>
        <w:rPr>
          <w:rFonts w:ascii="Arial" w:hAnsi="Arial" w:cs="Arial"/>
          <w:b/>
          <w:sz w:val="24"/>
        </w:rPr>
        <w:t>View on Rel-20 AI/ML for NG-RAN Enhancements</w:t>
      </w:r>
    </w:p>
    <w:p w14:paraId="61FCA4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44FCA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59E2" w14:textId="77777777" w:rsidR="005D2E1E" w:rsidRDefault="005D2E1E" w:rsidP="005D2E1E">
      <w:pPr>
        <w:rPr>
          <w:rFonts w:ascii="Arial" w:hAnsi="Arial" w:cs="Arial"/>
          <w:b/>
          <w:sz w:val="24"/>
        </w:rPr>
      </w:pPr>
      <w:r>
        <w:rPr>
          <w:rFonts w:ascii="Arial" w:hAnsi="Arial" w:cs="Arial"/>
          <w:b/>
          <w:color w:val="0000FF"/>
          <w:sz w:val="24"/>
        </w:rPr>
        <w:t>RP-250090</w:t>
      </w:r>
      <w:r>
        <w:rPr>
          <w:rFonts w:ascii="Arial" w:hAnsi="Arial" w:cs="Arial"/>
          <w:b/>
          <w:color w:val="0000FF"/>
          <w:sz w:val="24"/>
        </w:rPr>
        <w:tab/>
      </w:r>
      <w:r>
        <w:rPr>
          <w:rFonts w:ascii="Arial" w:hAnsi="Arial" w:cs="Arial"/>
          <w:b/>
          <w:sz w:val="24"/>
        </w:rPr>
        <w:t>AI and ML for RAN architecture in Rel-20 5G-Advanced</w:t>
      </w:r>
    </w:p>
    <w:p w14:paraId="0B9A1F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2C3AA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BF6B" w14:textId="77777777" w:rsidR="005D2E1E" w:rsidRDefault="005D2E1E" w:rsidP="005D2E1E">
      <w:pPr>
        <w:rPr>
          <w:rFonts w:ascii="Arial" w:hAnsi="Arial" w:cs="Arial"/>
          <w:b/>
          <w:sz w:val="24"/>
        </w:rPr>
      </w:pPr>
      <w:r>
        <w:rPr>
          <w:rFonts w:ascii="Arial" w:hAnsi="Arial" w:cs="Arial"/>
          <w:b/>
          <w:color w:val="0000FF"/>
          <w:sz w:val="24"/>
        </w:rPr>
        <w:t>RP-250123</w:t>
      </w:r>
      <w:r>
        <w:rPr>
          <w:rFonts w:ascii="Arial" w:hAnsi="Arial" w:cs="Arial"/>
          <w:b/>
          <w:color w:val="0000FF"/>
          <w:sz w:val="24"/>
        </w:rPr>
        <w:tab/>
      </w:r>
      <w:r>
        <w:rPr>
          <w:rFonts w:ascii="Arial" w:hAnsi="Arial" w:cs="Arial"/>
          <w:b/>
          <w:sz w:val="24"/>
        </w:rPr>
        <w:t>Views on Rel-20 AI/ML for NG-RAN Phase 3</w:t>
      </w:r>
    </w:p>
    <w:p w14:paraId="0E5421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C8E27A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39FEA" w14:textId="77777777" w:rsidR="005D2E1E" w:rsidRDefault="005D2E1E" w:rsidP="005D2E1E">
      <w:pPr>
        <w:rPr>
          <w:rFonts w:ascii="Arial" w:hAnsi="Arial" w:cs="Arial"/>
          <w:b/>
          <w:sz w:val="24"/>
        </w:rPr>
      </w:pPr>
      <w:r>
        <w:rPr>
          <w:rFonts w:ascii="Arial" w:hAnsi="Arial" w:cs="Arial"/>
          <w:b/>
          <w:color w:val="0000FF"/>
          <w:sz w:val="24"/>
        </w:rPr>
        <w:t>RP-250245</w:t>
      </w:r>
      <w:r>
        <w:rPr>
          <w:rFonts w:ascii="Arial" w:hAnsi="Arial" w:cs="Arial"/>
          <w:b/>
          <w:color w:val="0000FF"/>
          <w:sz w:val="24"/>
        </w:rPr>
        <w:tab/>
      </w:r>
      <w:r>
        <w:rPr>
          <w:rFonts w:ascii="Arial" w:hAnsi="Arial" w:cs="Arial"/>
          <w:b/>
          <w:sz w:val="24"/>
        </w:rPr>
        <w:t>Rel-20 AI/ML for NG-RAN</w:t>
      </w:r>
    </w:p>
    <w:p w14:paraId="2E6A859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9494F4"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321F8" w14:textId="77777777" w:rsidR="005D2E1E" w:rsidRDefault="005D2E1E" w:rsidP="005D2E1E">
      <w:pPr>
        <w:rPr>
          <w:rFonts w:ascii="Arial" w:hAnsi="Arial" w:cs="Arial"/>
          <w:b/>
          <w:sz w:val="24"/>
        </w:rPr>
      </w:pPr>
      <w:r>
        <w:rPr>
          <w:rFonts w:ascii="Arial" w:hAnsi="Arial" w:cs="Arial"/>
          <w:b/>
          <w:color w:val="0000FF"/>
          <w:sz w:val="24"/>
        </w:rPr>
        <w:t>RP-250259</w:t>
      </w:r>
      <w:r>
        <w:rPr>
          <w:rFonts w:ascii="Arial" w:hAnsi="Arial" w:cs="Arial"/>
          <w:b/>
          <w:color w:val="0000FF"/>
          <w:sz w:val="24"/>
        </w:rPr>
        <w:tab/>
      </w:r>
      <w:r>
        <w:rPr>
          <w:rFonts w:ascii="Arial" w:hAnsi="Arial" w:cs="Arial"/>
          <w:b/>
          <w:sz w:val="24"/>
        </w:rPr>
        <w:t>Views on Rel-20 AI/ML for NG-RAN</w:t>
      </w:r>
    </w:p>
    <w:p w14:paraId="20DAEB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9AC6B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5EA25" w14:textId="77777777" w:rsidR="005D2E1E" w:rsidRDefault="005D2E1E" w:rsidP="005D2E1E">
      <w:pPr>
        <w:rPr>
          <w:rFonts w:ascii="Arial" w:hAnsi="Arial" w:cs="Arial"/>
          <w:b/>
          <w:sz w:val="24"/>
        </w:rPr>
      </w:pPr>
      <w:r>
        <w:rPr>
          <w:rFonts w:ascii="Arial" w:hAnsi="Arial" w:cs="Arial"/>
          <w:b/>
          <w:color w:val="0000FF"/>
          <w:sz w:val="24"/>
        </w:rPr>
        <w:t>RP-250296</w:t>
      </w:r>
      <w:r>
        <w:rPr>
          <w:rFonts w:ascii="Arial" w:hAnsi="Arial" w:cs="Arial"/>
          <w:b/>
          <w:color w:val="0000FF"/>
          <w:sz w:val="24"/>
        </w:rPr>
        <w:tab/>
      </w:r>
      <w:r>
        <w:rPr>
          <w:rFonts w:ascii="Arial" w:hAnsi="Arial" w:cs="Arial"/>
          <w:b/>
          <w:sz w:val="24"/>
        </w:rPr>
        <w:t>AI/ML for NG-RAN in Rel-20</w:t>
      </w:r>
    </w:p>
    <w:p w14:paraId="70B43F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DF4AB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4288A" w14:textId="77777777" w:rsidR="005D2E1E" w:rsidRDefault="005D2E1E" w:rsidP="005D2E1E">
      <w:pPr>
        <w:rPr>
          <w:rFonts w:ascii="Arial" w:hAnsi="Arial" w:cs="Arial"/>
          <w:b/>
          <w:sz w:val="24"/>
        </w:rPr>
      </w:pPr>
      <w:r>
        <w:rPr>
          <w:rFonts w:ascii="Arial" w:hAnsi="Arial" w:cs="Arial"/>
          <w:b/>
          <w:color w:val="0000FF"/>
          <w:sz w:val="24"/>
        </w:rPr>
        <w:t>RP-250332</w:t>
      </w:r>
      <w:r>
        <w:rPr>
          <w:rFonts w:ascii="Arial" w:hAnsi="Arial" w:cs="Arial"/>
          <w:b/>
          <w:color w:val="0000FF"/>
          <w:sz w:val="24"/>
        </w:rPr>
        <w:tab/>
      </w:r>
      <w:r>
        <w:rPr>
          <w:rFonts w:ascii="Arial" w:hAnsi="Arial" w:cs="Arial"/>
          <w:b/>
          <w:sz w:val="24"/>
        </w:rPr>
        <w:t>Views on Rel-20 NG-RAN AI/ML Enhancements</w:t>
      </w:r>
    </w:p>
    <w:p w14:paraId="2374043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Korea</w:t>
      </w:r>
    </w:p>
    <w:p w14:paraId="34D249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7FB8C" w14:textId="77777777" w:rsidR="005D2E1E" w:rsidRDefault="005D2E1E" w:rsidP="005D2E1E">
      <w:pPr>
        <w:rPr>
          <w:rFonts w:ascii="Arial" w:hAnsi="Arial" w:cs="Arial"/>
          <w:b/>
          <w:sz w:val="24"/>
        </w:rPr>
      </w:pPr>
      <w:r>
        <w:rPr>
          <w:rFonts w:ascii="Arial" w:hAnsi="Arial" w:cs="Arial"/>
          <w:b/>
          <w:color w:val="0000FF"/>
          <w:sz w:val="24"/>
        </w:rPr>
        <w:t>RP-250402</w:t>
      </w:r>
      <w:r>
        <w:rPr>
          <w:rFonts w:ascii="Arial" w:hAnsi="Arial" w:cs="Arial"/>
          <w:b/>
          <w:color w:val="0000FF"/>
          <w:sz w:val="24"/>
        </w:rPr>
        <w:tab/>
      </w:r>
      <w:r>
        <w:rPr>
          <w:rFonts w:ascii="Arial" w:hAnsi="Arial" w:cs="Arial"/>
          <w:b/>
          <w:sz w:val="24"/>
        </w:rPr>
        <w:t>Discussion on Rel-20 AI/ML for NG-RAN</w:t>
      </w:r>
    </w:p>
    <w:p w14:paraId="0459E3A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77E73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0A936" w14:textId="77777777" w:rsidR="005D2E1E" w:rsidRDefault="005D2E1E" w:rsidP="005D2E1E">
      <w:pPr>
        <w:rPr>
          <w:rFonts w:ascii="Arial" w:hAnsi="Arial" w:cs="Arial"/>
          <w:b/>
          <w:sz w:val="24"/>
        </w:rPr>
      </w:pPr>
      <w:r>
        <w:rPr>
          <w:rFonts w:ascii="Arial" w:hAnsi="Arial" w:cs="Arial"/>
          <w:b/>
          <w:color w:val="0000FF"/>
          <w:sz w:val="24"/>
        </w:rPr>
        <w:t>RP-250426</w:t>
      </w:r>
      <w:r>
        <w:rPr>
          <w:rFonts w:ascii="Arial" w:hAnsi="Arial" w:cs="Arial"/>
          <w:b/>
          <w:color w:val="0000FF"/>
          <w:sz w:val="24"/>
        </w:rPr>
        <w:tab/>
      </w:r>
      <w:r>
        <w:rPr>
          <w:rFonts w:ascii="Arial" w:hAnsi="Arial" w:cs="Arial"/>
          <w:b/>
          <w:sz w:val="24"/>
        </w:rPr>
        <w:t>Views on Rel-20 AI for NG-RAN</w:t>
      </w:r>
    </w:p>
    <w:p w14:paraId="2F382B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8EE76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5F9F9" w14:textId="77777777" w:rsidR="005D2E1E" w:rsidRDefault="005D2E1E" w:rsidP="005D2E1E">
      <w:pPr>
        <w:rPr>
          <w:rFonts w:ascii="Arial" w:hAnsi="Arial" w:cs="Arial"/>
          <w:b/>
          <w:sz w:val="24"/>
        </w:rPr>
      </w:pPr>
      <w:r>
        <w:rPr>
          <w:rFonts w:ascii="Arial" w:hAnsi="Arial" w:cs="Arial"/>
          <w:b/>
          <w:color w:val="0000FF"/>
          <w:sz w:val="24"/>
        </w:rPr>
        <w:t>RP-250460</w:t>
      </w:r>
      <w:r>
        <w:rPr>
          <w:rFonts w:ascii="Arial" w:hAnsi="Arial" w:cs="Arial"/>
          <w:b/>
          <w:color w:val="0000FF"/>
          <w:sz w:val="24"/>
        </w:rPr>
        <w:tab/>
      </w:r>
      <w:r>
        <w:rPr>
          <w:rFonts w:ascii="Arial" w:hAnsi="Arial" w:cs="Arial"/>
          <w:b/>
          <w:sz w:val="24"/>
        </w:rPr>
        <w:t>Discussion on Rel-20 5G Advanced AI/ML for NG-RAN enhancements</w:t>
      </w:r>
    </w:p>
    <w:p w14:paraId="24C38B3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CC09A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4E0DA" w14:textId="77777777" w:rsidR="005D2E1E" w:rsidRDefault="005D2E1E" w:rsidP="005D2E1E">
      <w:pPr>
        <w:rPr>
          <w:rFonts w:ascii="Arial" w:hAnsi="Arial" w:cs="Arial"/>
          <w:b/>
          <w:sz w:val="24"/>
        </w:rPr>
      </w:pPr>
      <w:r>
        <w:rPr>
          <w:rFonts w:ascii="Arial" w:hAnsi="Arial" w:cs="Arial"/>
          <w:b/>
          <w:color w:val="0000FF"/>
          <w:sz w:val="24"/>
        </w:rPr>
        <w:t>RP-250514</w:t>
      </w:r>
      <w:r>
        <w:rPr>
          <w:rFonts w:ascii="Arial" w:hAnsi="Arial" w:cs="Arial"/>
          <w:b/>
          <w:color w:val="0000FF"/>
          <w:sz w:val="24"/>
        </w:rPr>
        <w:tab/>
      </w:r>
      <w:r>
        <w:rPr>
          <w:rFonts w:ascii="Arial" w:hAnsi="Arial" w:cs="Arial"/>
          <w:b/>
          <w:sz w:val="24"/>
        </w:rPr>
        <w:t>Views on 5G-A Rel-20 AI/ML for NG-RAN</w:t>
      </w:r>
    </w:p>
    <w:p w14:paraId="4A32C1D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4258BA" w14:textId="77777777" w:rsidR="005D2E1E" w:rsidRDefault="005D2E1E" w:rsidP="005D2E1E">
      <w:pPr>
        <w:rPr>
          <w:rFonts w:ascii="Arial" w:hAnsi="Arial" w:cs="Arial"/>
          <w:b/>
        </w:rPr>
      </w:pPr>
      <w:r>
        <w:rPr>
          <w:rFonts w:ascii="Arial" w:hAnsi="Arial" w:cs="Arial"/>
          <w:b/>
        </w:rPr>
        <w:t xml:space="preserve">Abstract: </w:t>
      </w:r>
    </w:p>
    <w:p w14:paraId="44529D54" w14:textId="77777777" w:rsidR="005D2E1E" w:rsidRDefault="005D2E1E" w:rsidP="005D2E1E">
      <w:r>
        <w:t>Provide CATT's view on Rel-20 AI/ML for NG-RAN</w:t>
      </w:r>
    </w:p>
    <w:p w14:paraId="306A7D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C829F" w14:textId="77777777" w:rsidR="005D2E1E" w:rsidRDefault="005D2E1E" w:rsidP="005D2E1E">
      <w:pPr>
        <w:rPr>
          <w:rFonts w:ascii="Arial" w:hAnsi="Arial" w:cs="Arial"/>
          <w:b/>
          <w:sz w:val="24"/>
        </w:rPr>
      </w:pPr>
      <w:r>
        <w:rPr>
          <w:rFonts w:ascii="Arial" w:hAnsi="Arial" w:cs="Arial"/>
          <w:b/>
          <w:color w:val="0000FF"/>
          <w:sz w:val="24"/>
        </w:rPr>
        <w:t>RP-250553</w:t>
      </w:r>
      <w:r>
        <w:rPr>
          <w:rFonts w:ascii="Arial" w:hAnsi="Arial" w:cs="Arial"/>
          <w:b/>
          <w:color w:val="0000FF"/>
          <w:sz w:val="24"/>
        </w:rPr>
        <w:tab/>
      </w:r>
      <w:r>
        <w:rPr>
          <w:rFonts w:ascii="Arial" w:hAnsi="Arial" w:cs="Arial"/>
          <w:b/>
          <w:sz w:val="24"/>
        </w:rPr>
        <w:t>Views on AI for NG-RAN in 5G-A Rel-20</w:t>
      </w:r>
    </w:p>
    <w:p w14:paraId="780BC4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676ED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52BF" w14:textId="77777777" w:rsidR="005D2E1E" w:rsidRDefault="005D2E1E" w:rsidP="005D2E1E">
      <w:pPr>
        <w:rPr>
          <w:rFonts w:ascii="Arial" w:hAnsi="Arial" w:cs="Arial"/>
          <w:b/>
          <w:sz w:val="24"/>
        </w:rPr>
      </w:pPr>
      <w:r>
        <w:rPr>
          <w:rFonts w:ascii="Arial" w:hAnsi="Arial" w:cs="Arial"/>
          <w:b/>
          <w:color w:val="0000FF"/>
          <w:sz w:val="24"/>
        </w:rPr>
        <w:t>RP-250645</w:t>
      </w:r>
      <w:r>
        <w:rPr>
          <w:rFonts w:ascii="Arial" w:hAnsi="Arial" w:cs="Arial"/>
          <w:b/>
          <w:color w:val="0000FF"/>
          <w:sz w:val="24"/>
        </w:rPr>
        <w:tab/>
      </w:r>
      <w:r>
        <w:rPr>
          <w:rFonts w:ascii="Arial" w:hAnsi="Arial" w:cs="Arial"/>
          <w:b/>
          <w:sz w:val="24"/>
        </w:rPr>
        <w:t xml:space="preserve">Scope of AI/ML for NG-RAN in 5G Adv Rel-20 </w:t>
      </w:r>
    </w:p>
    <w:p w14:paraId="080A493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DA7CF6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C3EAA" w14:textId="77777777" w:rsidR="005D2E1E" w:rsidRDefault="005D2E1E" w:rsidP="005D2E1E">
      <w:pPr>
        <w:pStyle w:val="Heading4"/>
      </w:pPr>
      <w:bookmarkStart w:id="443" w:name="_Toc193744302"/>
      <w:bookmarkStart w:id="444" w:name="_Toc195035634"/>
      <w:r>
        <w:t>15.2.7</w:t>
      </w:r>
      <w:r>
        <w:tab/>
        <w:t>Additional RAN1-led topics</w:t>
      </w:r>
      <w:bookmarkEnd w:id="443"/>
      <w:bookmarkEnd w:id="444"/>
    </w:p>
    <w:p w14:paraId="2B8CEBF5" w14:textId="77777777" w:rsidR="005D2E1E" w:rsidRDefault="005D2E1E" w:rsidP="005D2E1E">
      <w:pPr>
        <w:rPr>
          <w:rFonts w:ascii="Arial" w:hAnsi="Arial" w:cs="Arial"/>
          <w:b/>
          <w:sz w:val="24"/>
        </w:rPr>
      </w:pPr>
      <w:r>
        <w:rPr>
          <w:rFonts w:ascii="Arial" w:hAnsi="Arial" w:cs="Arial"/>
          <w:b/>
          <w:color w:val="0000FF"/>
          <w:sz w:val="24"/>
        </w:rPr>
        <w:t>RP-250331</w:t>
      </w:r>
      <w:r>
        <w:rPr>
          <w:rFonts w:ascii="Arial" w:hAnsi="Arial" w:cs="Arial"/>
          <w:b/>
          <w:color w:val="0000FF"/>
          <w:sz w:val="24"/>
        </w:rPr>
        <w:tab/>
      </w:r>
      <w:r>
        <w:rPr>
          <w:rFonts w:ascii="Arial" w:hAnsi="Arial" w:cs="Arial"/>
          <w:b/>
          <w:sz w:val="24"/>
        </w:rPr>
        <w:t xml:space="preserve">AIoT - Need for Positioning and </w:t>
      </w:r>
    </w:p>
    <w:p w14:paraId="5844D49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639BB237" w14:textId="77777777" w:rsidR="005D2E1E" w:rsidRDefault="005D2E1E" w:rsidP="005D2E1E">
      <w:pPr>
        <w:rPr>
          <w:rFonts w:ascii="Arial" w:hAnsi="Arial" w:cs="Arial"/>
          <w:b/>
        </w:rPr>
      </w:pPr>
      <w:r>
        <w:rPr>
          <w:rFonts w:ascii="Arial" w:hAnsi="Arial" w:cs="Arial"/>
          <w:b/>
        </w:rPr>
        <w:t xml:space="preserve">Abstract: </w:t>
      </w:r>
    </w:p>
    <w:p w14:paraId="6710C544" w14:textId="77777777" w:rsidR="005D2E1E" w:rsidRDefault="005D2E1E" w:rsidP="005D2E1E">
      <w:r>
        <w:t xml:space="preserve">Need to enhance positioning accuracy to meet less than 1 meter positioning accuracy and allow the reader to differentiate between devices that lack energy to respond to a page and those that aren't present. </w:t>
      </w:r>
    </w:p>
    <w:p w14:paraId="096CA104" w14:textId="77777777" w:rsidR="005D2E1E" w:rsidRDefault="005D2E1E" w:rsidP="005D2E1E"/>
    <w:p w14:paraId="2769CBBB" w14:textId="77777777" w:rsidR="005D2E1E" w:rsidRDefault="005D2E1E" w:rsidP="005D2E1E"/>
    <w:p w14:paraId="20B97E0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4BC1F" w14:textId="77777777" w:rsidR="005D2E1E" w:rsidRDefault="005D2E1E" w:rsidP="005D2E1E">
      <w:pPr>
        <w:rPr>
          <w:rFonts w:ascii="Arial" w:hAnsi="Arial" w:cs="Arial"/>
          <w:b/>
          <w:sz w:val="24"/>
        </w:rPr>
      </w:pPr>
      <w:r>
        <w:rPr>
          <w:rFonts w:ascii="Arial" w:hAnsi="Arial" w:cs="Arial"/>
          <w:b/>
          <w:color w:val="0000FF"/>
          <w:sz w:val="24"/>
        </w:rPr>
        <w:t>RP-250574</w:t>
      </w:r>
      <w:r>
        <w:rPr>
          <w:rFonts w:ascii="Arial" w:hAnsi="Arial" w:cs="Arial"/>
          <w:b/>
          <w:color w:val="0000FF"/>
          <w:sz w:val="24"/>
        </w:rPr>
        <w:tab/>
      </w:r>
      <w:r>
        <w:rPr>
          <w:rFonts w:ascii="Arial" w:hAnsi="Arial" w:cs="Arial"/>
          <w:b/>
          <w:sz w:val="24"/>
        </w:rPr>
        <w:t>Proposal on improved resilience to GNSS interference</w:t>
      </w:r>
    </w:p>
    <w:p w14:paraId="2751A2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ST Engineering iDirect</w:t>
      </w:r>
    </w:p>
    <w:p w14:paraId="01C51CDD" w14:textId="77777777" w:rsidR="005D2E1E" w:rsidRDefault="005D2E1E" w:rsidP="005D2E1E">
      <w:pPr>
        <w:rPr>
          <w:rFonts w:ascii="Arial" w:hAnsi="Arial" w:cs="Arial"/>
          <w:b/>
        </w:rPr>
      </w:pPr>
      <w:r>
        <w:rPr>
          <w:rFonts w:ascii="Arial" w:hAnsi="Arial" w:cs="Arial"/>
          <w:b/>
        </w:rPr>
        <w:t xml:space="preserve">Abstract: </w:t>
      </w:r>
    </w:p>
    <w:p w14:paraId="01F0F419" w14:textId="77777777" w:rsidR="005D2E1E" w:rsidRDefault="005D2E1E" w:rsidP="005D2E1E">
      <w:r>
        <w:t>This document emphasizes the need to enhance resilience to GNSS unavailability (e.g., due to spoofing or jamming) for an NTN-capable UE, and provides a possible solution how to do perform time/frequency tracking in connected mode when the UE does not have</w:t>
      </w:r>
    </w:p>
    <w:p w14:paraId="13D124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67D15" w14:textId="77777777" w:rsidR="005D2E1E" w:rsidRDefault="005D2E1E" w:rsidP="005D2E1E">
      <w:pPr>
        <w:pStyle w:val="Heading5"/>
      </w:pPr>
      <w:bookmarkStart w:id="445" w:name="_Toc193744303"/>
      <w:bookmarkStart w:id="446" w:name="_Toc195035635"/>
      <w:r>
        <w:t>15.2.7.1</w:t>
      </w:r>
      <w:r>
        <w:tab/>
        <w:t>Coverage enh. (incl. FR2)</w:t>
      </w:r>
      <w:bookmarkEnd w:id="445"/>
      <w:bookmarkEnd w:id="446"/>
    </w:p>
    <w:p w14:paraId="4BD96890" w14:textId="77777777" w:rsidR="005D2E1E" w:rsidRDefault="005D2E1E" w:rsidP="005D2E1E">
      <w:pPr>
        <w:rPr>
          <w:rFonts w:ascii="Arial" w:hAnsi="Arial" w:cs="Arial"/>
          <w:b/>
          <w:sz w:val="24"/>
        </w:rPr>
      </w:pPr>
      <w:r>
        <w:rPr>
          <w:rFonts w:ascii="Arial" w:hAnsi="Arial" w:cs="Arial"/>
          <w:b/>
          <w:color w:val="0000FF"/>
          <w:sz w:val="24"/>
        </w:rPr>
        <w:t>RP-250074</w:t>
      </w:r>
      <w:r>
        <w:rPr>
          <w:rFonts w:ascii="Arial" w:hAnsi="Arial" w:cs="Arial"/>
          <w:b/>
          <w:color w:val="0000FF"/>
          <w:sz w:val="24"/>
        </w:rPr>
        <w:tab/>
      </w:r>
      <w:r>
        <w:rPr>
          <w:rFonts w:ascii="Arial" w:hAnsi="Arial" w:cs="Arial"/>
          <w:b/>
          <w:sz w:val="24"/>
        </w:rPr>
        <w:t>View on Rel-20 coverage enhancement</w:t>
      </w:r>
    </w:p>
    <w:p w14:paraId="6E8D2D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907777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FCFCC" w14:textId="77777777" w:rsidR="005D2E1E" w:rsidRDefault="005D2E1E" w:rsidP="005D2E1E">
      <w:pPr>
        <w:rPr>
          <w:rFonts w:ascii="Arial" w:hAnsi="Arial" w:cs="Arial"/>
          <w:b/>
          <w:sz w:val="24"/>
        </w:rPr>
      </w:pPr>
      <w:r>
        <w:rPr>
          <w:rFonts w:ascii="Arial" w:hAnsi="Arial" w:cs="Arial"/>
          <w:b/>
          <w:color w:val="0000FF"/>
          <w:sz w:val="24"/>
        </w:rPr>
        <w:t>RP-250096</w:t>
      </w:r>
      <w:r>
        <w:rPr>
          <w:rFonts w:ascii="Arial" w:hAnsi="Arial" w:cs="Arial"/>
          <w:b/>
          <w:color w:val="0000FF"/>
          <w:sz w:val="24"/>
        </w:rPr>
        <w:tab/>
      </w:r>
      <w:r>
        <w:rPr>
          <w:rFonts w:ascii="Arial" w:hAnsi="Arial" w:cs="Arial"/>
          <w:b/>
          <w:sz w:val="24"/>
        </w:rPr>
        <w:t>Views on Rel-20 Coverage Enhancement</w:t>
      </w:r>
    </w:p>
    <w:p w14:paraId="3853B9B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F07D3C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46BA2" w14:textId="77777777" w:rsidR="005D2E1E" w:rsidRDefault="005D2E1E" w:rsidP="005D2E1E">
      <w:pPr>
        <w:rPr>
          <w:rFonts w:ascii="Arial" w:hAnsi="Arial" w:cs="Arial"/>
          <w:b/>
          <w:sz w:val="24"/>
        </w:rPr>
      </w:pPr>
      <w:r>
        <w:rPr>
          <w:rFonts w:ascii="Arial" w:hAnsi="Arial" w:cs="Arial"/>
          <w:b/>
          <w:color w:val="0000FF"/>
          <w:sz w:val="24"/>
        </w:rPr>
        <w:t>RP-250124</w:t>
      </w:r>
      <w:r>
        <w:rPr>
          <w:rFonts w:ascii="Arial" w:hAnsi="Arial" w:cs="Arial"/>
          <w:b/>
          <w:color w:val="0000FF"/>
          <w:sz w:val="24"/>
        </w:rPr>
        <w:tab/>
      </w:r>
      <w:r>
        <w:rPr>
          <w:rFonts w:ascii="Arial" w:hAnsi="Arial" w:cs="Arial"/>
          <w:b/>
          <w:sz w:val="24"/>
        </w:rPr>
        <w:t>Views on Rel-20 Coverage Enhancement for 5G-Adv</w:t>
      </w:r>
    </w:p>
    <w:p w14:paraId="43B206E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FBEEE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2B159" w14:textId="77777777" w:rsidR="005D2E1E" w:rsidRDefault="005D2E1E" w:rsidP="005D2E1E">
      <w:pPr>
        <w:rPr>
          <w:rFonts w:ascii="Arial" w:hAnsi="Arial" w:cs="Arial"/>
          <w:b/>
          <w:sz w:val="24"/>
        </w:rPr>
      </w:pPr>
      <w:r>
        <w:rPr>
          <w:rFonts w:ascii="Arial" w:hAnsi="Arial" w:cs="Arial"/>
          <w:b/>
          <w:color w:val="0000FF"/>
          <w:sz w:val="24"/>
        </w:rPr>
        <w:t>RP-250205</w:t>
      </w:r>
      <w:r>
        <w:rPr>
          <w:rFonts w:ascii="Arial" w:hAnsi="Arial" w:cs="Arial"/>
          <w:b/>
          <w:color w:val="0000FF"/>
          <w:sz w:val="24"/>
        </w:rPr>
        <w:tab/>
      </w:r>
      <w:r>
        <w:rPr>
          <w:rFonts w:ascii="Arial" w:hAnsi="Arial" w:cs="Arial"/>
          <w:b/>
          <w:sz w:val="24"/>
        </w:rPr>
        <w:t>Uplink PA non-linearity handling for coverage enhancement in 5G-A Rel-20</w:t>
      </w:r>
    </w:p>
    <w:p w14:paraId="7FEA958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57708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2BEF7" w14:textId="77777777" w:rsidR="005D2E1E" w:rsidRDefault="005D2E1E" w:rsidP="005D2E1E">
      <w:pPr>
        <w:rPr>
          <w:rFonts w:ascii="Arial" w:hAnsi="Arial" w:cs="Arial"/>
          <w:b/>
          <w:sz w:val="24"/>
        </w:rPr>
      </w:pPr>
      <w:r>
        <w:rPr>
          <w:rFonts w:ascii="Arial" w:hAnsi="Arial" w:cs="Arial"/>
          <w:b/>
          <w:color w:val="0000FF"/>
          <w:sz w:val="24"/>
        </w:rPr>
        <w:t>RP-250299</w:t>
      </w:r>
      <w:r>
        <w:rPr>
          <w:rFonts w:ascii="Arial" w:hAnsi="Arial" w:cs="Arial"/>
          <w:b/>
          <w:color w:val="0000FF"/>
          <w:sz w:val="24"/>
        </w:rPr>
        <w:tab/>
      </w:r>
      <w:r>
        <w:rPr>
          <w:rFonts w:ascii="Arial" w:hAnsi="Arial" w:cs="Arial"/>
          <w:b/>
          <w:sz w:val="24"/>
        </w:rPr>
        <w:t>NR coverage enhancements for Rel-20</w:t>
      </w:r>
    </w:p>
    <w:p w14:paraId="72B4BF3A"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1B1908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5679D" w14:textId="77777777" w:rsidR="005D2E1E" w:rsidRDefault="005D2E1E" w:rsidP="005D2E1E">
      <w:pPr>
        <w:rPr>
          <w:rFonts w:ascii="Arial" w:hAnsi="Arial" w:cs="Arial"/>
          <w:b/>
          <w:sz w:val="24"/>
        </w:rPr>
      </w:pPr>
      <w:r>
        <w:rPr>
          <w:rFonts w:ascii="Arial" w:hAnsi="Arial" w:cs="Arial"/>
          <w:b/>
          <w:color w:val="0000FF"/>
          <w:sz w:val="24"/>
        </w:rPr>
        <w:t>RP-250350</w:t>
      </w:r>
      <w:r>
        <w:rPr>
          <w:rFonts w:ascii="Arial" w:hAnsi="Arial" w:cs="Arial"/>
          <w:b/>
          <w:color w:val="0000FF"/>
          <w:sz w:val="24"/>
        </w:rPr>
        <w:tab/>
      </w:r>
      <w:r>
        <w:rPr>
          <w:rFonts w:ascii="Arial" w:hAnsi="Arial" w:cs="Arial"/>
          <w:b/>
          <w:sz w:val="24"/>
        </w:rPr>
        <w:t>New WI proposal for RIS in NR</w:t>
      </w:r>
    </w:p>
    <w:p w14:paraId="0F44AAF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58603AD2" w14:textId="77777777" w:rsidR="005D2E1E" w:rsidRDefault="005D2E1E" w:rsidP="005D2E1E">
      <w:pPr>
        <w:rPr>
          <w:rFonts w:ascii="Arial" w:hAnsi="Arial" w:cs="Arial"/>
          <w:b/>
        </w:rPr>
      </w:pPr>
      <w:r>
        <w:rPr>
          <w:rFonts w:ascii="Arial" w:hAnsi="Arial" w:cs="Arial"/>
          <w:b/>
        </w:rPr>
        <w:t xml:space="preserve">Abstract: </w:t>
      </w:r>
    </w:p>
    <w:p w14:paraId="7EBD69BF" w14:textId="77777777" w:rsidR="005D2E1E" w:rsidRDefault="005D2E1E" w:rsidP="005D2E1E">
      <w:r>
        <w:t>Support RIS in Release 20 of NR specs</w:t>
      </w:r>
    </w:p>
    <w:p w14:paraId="438EAD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48DA8" w14:textId="77777777" w:rsidR="005D2E1E" w:rsidRDefault="005D2E1E" w:rsidP="005D2E1E">
      <w:pPr>
        <w:rPr>
          <w:rFonts w:ascii="Arial" w:hAnsi="Arial" w:cs="Arial"/>
          <w:b/>
          <w:sz w:val="24"/>
        </w:rPr>
      </w:pPr>
      <w:r>
        <w:rPr>
          <w:rFonts w:ascii="Arial" w:hAnsi="Arial" w:cs="Arial"/>
          <w:b/>
          <w:color w:val="0000FF"/>
          <w:sz w:val="24"/>
        </w:rPr>
        <w:t>RP-250363</w:t>
      </w:r>
      <w:r>
        <w:rPr>
          <w:rFonts w:ascii="Arial" w:hAnsi="Arial" w:cs="Arial"/>
          <w:b/>
          <w:color w:val="0000FF"/>
          <w:sz w:val="24"/>
        </w:rPr>
        <w:tab/>
      </w:r>
      <w:r>
        <w:rPr>
          <w:rFonts w:ascii="Arial" w:hAnsi="Arial" w:cs="Arial"/>
          <w:b/>
          <w:sz w:val="24"/>
        </w:rPr>
        <w:t>Views on UL Coverage Enhancements in Rel-20 5G-A</w:t>
      </w:r>
    </w:p>
    <w:p w14:paraId="50AB575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841D7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9CDBD" w14:textId="77777777" w:rsidR="005D2E1E" w:rsidRDefault="005D2E1E" w:rsidP="005D2E1E">
      <w:pPr>
        <w:rPr>
          <w:rFonts w:ascii="Arial" w:hAnsi="Arial" w:cs="Arial"/>
          <w:b/>
          <w:sz w:val="24"/>
        </w:rPr>
      </w:pPr>
      <w:r>
        <w:rPr>
          <w:rFonts w:ascii="Arial" w:hAnsi="Arial" w:cs="Arial"/>
          <w:b/>
          <w:color w:val="0000FF"/>
          <w:sz w:val="24"/>
        </w:rPr>
        <w:t>RP-250383</w:t>
      </w:r>
      <w:r>
        <w:rPr>
          <w:rFonts w:ascii="Arial" w:hAnsi="Arial" w:cs="Arial"/>
          <w:b/>
          <w:color w:val="0000FF"/>
          <w:sz w:val="24"/>
        </w:rPr>
        <w:tab/>
      </w:r>
      <w:r>
        <w:rPr>
          <w:rFonts w:ascii="Arial" w:hAnsi="Arial" w:cs="Arial"/>
          <w:b/>
          <w:sz w:val="24"/>
        </w:rPr>
        <w:t>WF on NR coverage enhancements for Rel-20</w:t>
      </w:r>
    </w:p>
    <w:p w14:paraId="5486C26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DD7F5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A880A" w14:textId="77777777" w:rsidR="005D2E1E" w:rsidRDefault="005D2E1E" w:rsidP="005D2E1E">
      <w:pPr>
        <w:rPr>
          <w:rFonts w:ascii="Arial" w:hAnsi="Arial" w:cs="Arial"/>
          <w:b/>
          <w:sz w:val="24"/>
        </w:rPr>
      </w:pPr>
      <w:r>
        <w:rPr>
          <w:rFonts w:ascii="Arial" w:hAnsi="Arial" w:cs="Arial"/>
          <w:b/>
          <w:color w:val="0000FF"/>
          <w:sz w:val="24"/>
        </w:rPr>
        <w:t>RP-250492</w:t>
      </w:r>
      <w:r>
        <w:rPr>
          <w:rFonts w:ascii="Arial" w:hAnsi="Arial" w:cs="Arial"/>
          <w:b/>
          <w:color w:val="0000FF"/>
          <w:sz w:val="24"/>
        </w:rPr>
        <w:tab/>
      </w:r>
      <w:r>
        <w:rPr>
          <w:rFonts w:ascii="Arial" w:hAnsi="Arial" w:cs="Arial"/>
          <w:b/>
          <w:sz w:val="24"/>
        </w:rPr>
        <w:t>PUSCH coverage enhancement for 5G-Advanced in Rel-20</w:t>
      </w:r>
    </w:p>
    <w:p w14:paraId="7DF1CF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A8F8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EE5E9" w14:textId="77777777" w:rsidR="005D2E1E" w:rsidRDefault="005D2E1E" w:rsidP="005D2E1E">
      <w:pPr>
        <w:rPr>
          <w:rFonts w:ascii="Arial" w:hAnsi="Arial" w:cs="Arial"/>
          <w:b/>
          <w:sz w:val="24"/>
        </w:rPr>
      </w:pPr>
      <w:r>
        <w:rPr>
          <w:rFonts w:ascii="Arial" w:hAnsi="Arial" w:cs="Arial"/>
          <w:b/>
          <w:color w:val="0000FF"/>
          <w:sz w:val="24"/>
        </w:rPr>
        <w:t>RP-250511</w:t>
      </w:r>
      <w:r>
        <w:rPr>
          <w:rFonts w:ascii="Arial" w:hAnsi="Arial" w:cs="Arial"/>
          <w:b/>
          <w:color w:val="0000FF"/>
          <w:sz w:val="24"/>
        </w:rPr>
        <w:tab/>
      </w:r>
      <w:r>
        <w:rPr>
          <w:rFonts w:ascii="Arial" w:hAnsi="Arial" w:cs="Arial"/>
          <w:b/>
          <w:sz w:val="24"/>
        </w:rPr>
        <w:t>Views on 5G-A Rel-20 coverage enhancement</w:t>
      </w:r>
    </w:p>
    <w:p w14:paraId="2CA6F00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529129" w14:textId="77777777" w:rsidR="005D2E1E" w:rsidRDefault="005D2E1E" w:rsidP="005D2E1E">
      <w:pPr>
        <w:rPr>
          <w:rFonts w:ascii="Arial" w:hAnsi="Arial" w:cs="Arial"/>
          <w:b/>
        </w:rPr>
      </w:pPr>
      <w:r>
        <w:rPr>
          <w:rFonts w:ascii="Arial" w:hAnsi="Arial" w:cs="Arial"/>
          <w:b/>
        </w:rPr>
        <w:t xml:space="preserve">Abstract: </w:t>
      </w:r>
    </w:p>
    <w:p w14:paraId="4997A537" w14:textId="77777777" w:rsidR="005D2E1E" w:rsidRDefault="005D2E1E" w:rsidP="005D2E1E">
      <w:r>
        <w:t>Provide CATT's view on Rel-20 coverage enhancement in 5G-A</w:t>
      </w:r>
    </w:p>
    <w:p w14:paraId="59AA08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A32FE" w14:textId="77777777" w:rsidR="005D2E1E" w:rsidRDefault="005D2E1E" w:rsidP="005D2E1E">
      <w:pPr>
        <w:rPr>
          <w:rFonts w:ascii="Arial" w:hAnsi="Arial" w:cs="Arial"/>
          <w:b/>
          <w:sz w:val="24"/>
        </w:rPr>
      </w:pPr>
      <w:r>
        <w:rPr>
          <w:rFonts w:ascii="Arial" w:hAnsi="Arial" w:cs="Arial"/>
          <w:b/>
          <w:color w:val="0000FF"/>
          <w:sz w:val="24"/>
        </w:rPr>
        <w:t>RP-250541</w:t>
      </w:r>
      <w:r>
        <w:rPr>
          <w:rFonts w:ascii="Arial" w:hAnsi="Arial" w:cs="Arial"/>
          <w:b/>
          <w:color w:val="0000FF"/>
          <w:sz w:val="24"/>
        </w:rPr>
        <w:tab/>
      </w:r>
      <w:r>
        <w:rPr>
          <w:rFonts w:ascii="Arial" w:hAnsi="Arial" w:cs="Arial"/>
          <w:b/>
          <w:sz w:val="24"/>
        </w:rPr>
        <w:t>Views on Rel-20 Coverage Enhancement for 5G-Advanced</w:t>
      </w:r>
    </w:p>
    <w:p w14:paraId="015334A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016F6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E2510" w14:textId="77777777" w:rsidR="005D2E1E" w:rsidRDefault="005D2E1E" w:rsidP="005D2E1E">
      <w:pPr>
        <w:rPr>
          <w:rFonts w:ascii="Arial" w:hAnsi="Arial" w:cs="Arial"/>
          <w:b/>
          <w:sz w:val="24"/>
        </w:rPr>
      </w:pPr>
      <w:r>
        <w:rPr>
          <w:rFonts w:ascii="Arial" w:hAnsi="Arial" w:cs="Arial"/>
          <w:b/>
          <w:color w:val="0000FF"/>
          <w:sz w:val="24"/>
        </w:rPr>
        <w:t>RP-250554</w:t>
      </w:r>
      <w:r>
        <w:rPr>
          <w:rFonts w:ascii="Arial" w:hAnsi="Arial" w:cs="Arial"/>
          <w:b/>
          <w:color w:val="0000FF"/>
          <w:sz w:val="24"/>
        </w:rPr>
        <w:tab/>
      </w:r>
      <w:r>
        <w:rPr>
          <w:rFonts w:ascii="Arial" w:hAnsi="Arial" w:cs="Arial"/>
          <w:b/>
          <w:sz w:val="24"/>
        </w:rPr>
        <w:t>Views on UL coverage enhancements for 5G-A in Rel-20</w:t>
      </w:r>
    </w:p>
    <w:p w14:paraId="3A10B5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E137F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AD7C7" w14:textId="77777777" w:rsidR="005D2E1E" w:rsidRDefault="005D2E1E" w:rsidP="005D2E1E">
      <w:pPr>
        <w:pStyle w:val="Heading5"/>
      </w:pPr>
      <w:bookmarkStart w:id="447" w:name="_Toc193744304"/>
      <w:bookmarkStart w:id="448" w:name="_Toc195035636"/>
      <w:r>
        <w:t>15.2.7.2</w:t>
      </w:r>
      <w:r>
        <w:tab/>
        <w:t>NES</w:t>
      </w:r>
      <w:bookmarkEnd w:id="447"/>
      <w:bookmarkEnd w:id="448"/>
    </w:p>
    <w:p w14:paraId="49D4D43F" w14:textId="77777777" w:rsidR="005D2E1E" w:rsidRDefault="005D2E1E" w:rsidP="005D2E1E">
      <w:pPr>
        <w:rPr>
          <w:rFonts w:ascii="Arial" w:hAnsi="Arial" w:cs="Arial"/>
          <w:b/>
          <w:sz w:val="24"/>
        </w:rPr>
      </w:pPr>
      <w:r>
        <w:rPr>
          <w:rFonts w:ascii="Arial" w:hAnsi="Arial" w:cs="Arial"/>
          <w:b/>
          <w:color w:val="0000FF"/>
          <w:sz w:val="24"/>
        </w:rPr>
        <w:t>RP-250075</w:t>
      </w:r>
      <w:r>
        <w:rPr>
          <w:rFonts w:ascii="Arial" w:hAnsi="Arial" w:cs="Arial"/>
          <w:b/>
          <w:color w:val="0000FF"/>
          <w:sz w:val="24"/>
        </w:rPr>
        <w:tab/>
      </w:r>
      <w:r>
        <w:rPr>
          <w:rFonts w:ascii="Arial" w:hAnsi="Arial" w:cs="Arial"/>
          <w:b/>
          <w:sz w:val="24"/>
        </w:rPr>
        <w:t>Way forward on NES in Rel-20</w:t>
      </w:r>
    </w:p>
    <w:p w14:paraId="04DF3E65"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Intel, LGE, Xiaomi</w:t>
      </w:r>
    </w:p>
    <w:p w14:paraId="036963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882BF" w14:textId="77777777" w:rsidR="005D2E1E" w:rsidRDefault="005D2E1E" w:rsidP="005D2E1E">
      <w:pPr>
        <w:rPr>
          <w:rFonts w:ascii="Arial" w:hAnsi="Arial" w:cs="Arial"/>
          <w:b/>
          <w:sz w:val="24"/>
        </w:rPr>
      </w:pPr>
      <w:r>
        <w:rPr>
          <w:rFonts w:ascii="Arial" w:hAnsi="Arial" w:cs="Arial"/>
          <w:b/>
          <w:color w:val="0000FF"/>
          <w:sz w:val="24"/>
        </w:rPr>
        <w:t>RP-250097</w:t>
      </w:r>
      <w:r>
        <w:rPr>
          <w:rFonts w:ascii="Arial" w:hAnsi="Arial" w:cs="Arial"/>
          <w:b/>
          <w:color w:val="0000FF"/>
          <w:sz w:val="24"/>
        </w:rPr>
        <w:tab/>
      </w:r>
      <w:r>
        <w:rPr>
          <w:rFonts w:ascii="Arial" w:hAnsi="Arial" w:cs="Arial"/>
          <w:b/>
          <w:sz w:val="24"/>
        </w:rPr>
        <w:t>Views on Rel-20 NES Enhancement</w:t>
      </w:r>
    </w:p>
    <w:p w14:paraId="305CC9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29904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53556" w14:textId="77777777" w:rsidR="005D2E1E" w:rsidRDefault="005D2E1E" w:rsidP="005D2E1E">
      <w:pPr>
        <w:rPr>
          <w:rFonts w:ascii="Arial" w:hAnsi="Arial" w:cs="Arial"/>
          <w:b/>
          <w:sz w:val="24"/>
        </w:rPr>
      </w:pPr>
      <w:r>
        <w:rPr>
          <w:rFonts w:ascii="Arial" w:hAnsi="Arial" w:cs="Arial"/>
          <w:b/>
          <w:color w:val="0000FF"/>
          <w:sz w:val="24"/>
        </w:rPr>
        <w:t>RP-250125</w:t>
      </w:r>
      <w:r>
        <w:rPr>
          <w:rFonts w:ascii="Arial" w:hAnsi="Arial" w:cs="Arial"/>
          <w:b/>
          <w:color w:val="0000FF"/>
          <w:sz w:val="24"/>
        </w:rPr>
        <w:tab/>
      </w:r>
      <w:r>
        <w:rPr>
          <w:rFonts w:ascii="Arial" w:hAnsi="Arial" w:cs="Arial"/>
          <w:b/>
          <w:sz w:val="24"/>
        </w:rPr>
        <w:t>Support of On-demand SSB for Idle/Inactive UEs in Rel-20</w:t>
      </w:r>
    </w:p>
    <w:p w14:paraId="411C0AA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CEWiT</w:t>
      </w:r>
    </w:p>
    <w:p w14:paraId="6BD227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7E9DC" w14:textId="77777777" w:rsidR="005D2E1E" w:rsidRDefault="005D2E1E" w:rsidP="005D2E1E">
      <w:pPr>
        <w:rPr>
          <w:rFonts w:ascii="Arial" w:hAnsi="Arial" w:cs="Arial"/>
          <w:b/>
          <w:sz w:val="24"/>
        </w:rPr>
      </w:pPr>
      <w:r>
        <w:rPr>
          <w:rFonts w:ascii="Arial" w:hAnsi="Arial" w:cs="Arial"/>
          <w:b/>
          <w:color w:val="0000FF"/>
          <w:sz w:val="24"/>
        </w:rPr>
        <w:t>RP-250151</w:t>
      </w:r>
      <w:r>
        <w:rPr>
          <w:rFonts w:ascii="Arial" w:hAnsi="Arial" w:cs="Arial"/>
          <w:b/>
          <w:color w:val="0000FF"/>
          <w:sz w:val="24"/>
        </w:rPr>
        <w:tab/>
      </w:r>
      <w:r>
        <w:rPr>
          <w:rFonts w:ascii="Arial" w:hAnsi="Arial" w:cs="Arial"/>
          <w:b/>
          <w:sz w:val="24"/>
        </w:rPr>
        <w:t>Views on Rel-20 Network Energy Saving</w:t>
      </w:r>
    </w:p>
    <w:p w14:paraId="79E3A61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D6896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00DD4" w14:textId="77777777" w:rsidR="005D2E1E" w:rsidRDefault="005D2E1E" w:rsidP="005D2E1E">
      <w:pPr>
        <w:rPr>
          <w:rFonts w:ascii="Arial" w:hAnsi="Arial" w:cs="Arial"/>
          <w:b/>
          <w:sz w:val="24"/>
        </w:rPr>
      </w:pPr>
      <w:r>
        <w:rPr>
          <w:rFonts w:ascii="Arial" w:hAnsi="Arial" w:cs="Arial"/>
          <w:b/>
          <w:color w:val="0000FF"/>
          <w:sz w:val="24"/>
        </w:rPr>
        <w:t>RP-250222</w:t>
      </w:r>
      <w:r>
        <w:rPr>
          <w:rFonts w:ascii="Arial" w:hAnsi="Arial" w:cs="Arial"/>
          <w:b/>
          <w:color w:val="0000FF"/>
          <w:sz w:val="24"/>
        </w:rPr>
        <w:tab/>
      </w:r>
      <w:r>
        <w:rPr>
          <w:rFonts w:ascii="Arial" w:hAnsi="Arial" w:cs="Arial"/>
          <w:b/>
          <w:sz w:val="24"/>
        </w:rPr>
        <w:t>On Rel-20 NR NES enhancements</w:t>
      </w:r>
    </w:p>
    <w:p w14:paraId="05CF2F5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85724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46FF9" w14:textId="77777777" w:rsidR="005D2E1E" w:rsidRDefault="005D2E1E" w:rsidP="005D2E1E">
      <w:pPr>
        <w:rPr>
          <w:rFonts w:ascii="Arial" w:hAnsi="Arial" w:cs="Arial"/>
          <w:b/>
          <w:sz w:val="24"/>
        </w:rPr>
      </w:pPr>
      <w:r>
        <w:rPr>
          <w:rFonts w:ascii="Arial" w:hAnsi="Arial" w:cs="Arial"/>
          <w:b/>
          <w:color w:val="0000FF"/>
          <w:sz w:val="24"/>
        </w:rPr>
        <w:t>RP-250260</w:t>
      </w:r>
      <w:r>
        <w:rPr>
          <w:rFonts w:ascii="Arial" w:hAnsi="Arial" w:cs="Arial"/>
          <w:b/>
          <w:color w:val="0000FF"/>
          <w:sz w:val="24"/>
        </w:rPr>
        <w:tab/>
      </w:r>
      <w:r>
        <w:rPr>
          <w:rFonts w:ascii="Arial" w:hAnsi="Arial" w:cs="Arial"/>
          <w:b/>
          <w:sz w:val="24"/>
        </w:rPr>
        <w:t>Considerations on Rel-20 NES</w:t>
      </w:r>
    </w:p>
    <w:p w14:paraId="25188D2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ED02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3BA5E" w14:textId="77777777" w:rsidR="005D2E1E" w:rsidRDefault="005D2E1E" w:rsidP="005D2E1E">
      <w:pPr>
        <w:rPr>
          <w:rFonts w:ascii="Arial" w:hAnsi="Arial" w:cs="Arial"/>
          <w:b/>
          <w:sz w:val="24"/>
        </w:rPr>
      </w:pPr>
      <w:r>
        <w:rPr>
          <w:rFonts w:ascii="Arial" w:hAnsi="Arial" w:cs="Arial"/>
          <w:b/>
          <w:color w:val="0000FF"/>
          <w:sz w:val="24"/>
        </w:rPr>
        <w:t>RP-250285</w:t>
      </w:r>
      <w:r>
        <w:rPr>
          <w:rFonts w:ascii="Arial" w:hAnsi="Arial" w:cs="Arial"/>
          <w:b/>
          <w:color w:val="0000FF"/>
          <w:sz w:val="24"/>
        </w:rPr>
        <w:tab/>
      </w:r>
      <w:r>
        <w:rPr>
          <w:rFonts w:ascii="Arial" w:hAnsi="Arial" w:cs="Arial"/>
          <w:b/>
          <w:sz w:val="24"/>
        </w:rPr>
        <w:t>Views on Release-20 5G-Advanced NES WI</w:t>
      </w:r>
    </w:p>
    <w:p w14:paraId="4261791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06E87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32C88" w14:textId="77777777" w:rsidR="005D2E1E" w:rsidRDefault="005D2E1E" w:rsidP="005D2E1E">
      <w:pPr>
        <w:rPr>
          <w:rFonts w:ascii="Arial" w:hAnsi="Arial" w:cs="Arial"/>
          <w:b/>
          <w:sz w:val="24"/>
        </w:rPr>
      </w:pPr>
      <w:r>
        <w:rPr>
          <w:rFonts w:ascii="Arial" w:hAnsi="Arial" w:cs="Arial"/>
          <w:b/>
          <w:color w:val="0000FF"/>
          <w:sz w:val="24"/>
        </w:rPr>
        <w:t>RP-250309</w:t>
      </w:r>
      <w:r>
        <w:rPr>
          <w:rFonts w:ascii="Arial" w:hAnsi="Arial" w:cs="Arial"/>
          <w:b/>
          <w:color w:val="0000FF"/>
          <w:sz w:val="24"/>
        </w:rPr>
        <w:tab/>
      </w:r>
      <w:r>
        <w:rPr>
          <w:rFonts w:ascii="Arial" w:hAnsi="Arial" w:cs="Arial"/>
          <w:b/>
          <w:sz w:val="24"/>
        </w:rPr>
        <w:t>Network Energy Savings (NES) - 5G-Advanced in Rel-20</w:t>
      </w:r>
    </w:p>
    <w:p w14:paraId="46B0256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6E981C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3FE5C" w14:textId="77777777" w:rsidR="005D2E1E" w:rsidRDefault="005D2E1E" w:rsidP="005D2E1E">
      <w:pPr>
        <w:rPr>
          <w:rFonts w:ascii="Arial" w:hAnsi="Arial" w:cs="Arial"/>
          <w:b/>
          <w:sz w:val="24"/>
        </w:rPr>
      </w:pPr>
      <w:r>
        <w:rPr>
          <w:rFonts w:ascii="Arial" w:hAnsi="Arial" w:cs="Arial"/>
          <w:b/>
          <w:color w:val="0000FF"/>
          <w:sz w:val="24"/>
        </w:rPr>
        <w:t>RP-250346</w:t>
      </w:r>
      <w:r>
        <w:rPr>
          <w:rFonts w:ascii="Arial" w:hAnsi="Arial" w:cs="Arial"/>
          <w:b/>
          <w:color w:val="0000FF"/>
          <w:sz w:val="24"/>
        </w:rPr>
        <w:tab/>
      </w:r>
      <w:r>
        <w:rPr>
          <w:rFonts w:ascii="Arial" w:hAnsi="Arial" w:cs="Arial"/>
          <w:b/>
          <w:sz w:val="24"/>
        </w:rPr>
        <w:t>Network energy saving enhancements</w:t>
      </w:r>
    </w:p>
    <w:p w14:paraId="4EC1F7A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246682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7947C" w14:textId="77777777" w:rsidR="005D2E1E" w:rsidRDefault="005D2E1E" w:rsidP="005D2E1E">
      <w:pPr>
        <w:rPr>
          <w:rFonts w:ascii="Arial" w:hAnsi="Arial" w:cs="Arial"/>
          <w:b/>
          <w:sz w:val="24"/>
        </w:rPr>
      </w:pPr>
      <w:r>
        <w:rPr>
          <w:rFonts w:ascii="Arial" w:hAnsi="Arial" w:cs="Arial"/>
          <w:b/>
          <w:color w:val="0000FF"/>
          <w:sz w:val="24"/>
        </w:rPr>
        <w:t>RP-250494</w:t>
      </w:r>
      <w:r>
        <w:rPr>
          <w:rFonts w:ascii="Arial" w:hAnsi="Arial" w:cs="Arial"/>
          <w:b/>
          <w:color w:val="0000FF"/>
          <w:sz w:val="24"/>
        </w:rPr>
        <w:tab/>
      </w:r>
      <w:r>
        <w:rPr>
          <w:rFonts w:ascii="Arial" w:hAnsi="Arial" w:cs="Arial"/>
          <w:b/>
          <w:sz w:val="24"/>
        </w:rPr>
        <w:t>Network energy saving enhancements for 5G-Advanced in Rel-20</w:t>
      </w:r>
    </w:p>
    <w:p w14:paraId="3DA848D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BFF513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CC25E" w14:textId="77777777" w:rsidR="005D2E1E" w:rsidRDefault="005D2E1E" w:rsidP="005D2E1E">
      <w:pPr>
        <w:rPr>
          <w:rFonts w:ascii="Arial" w:hAnsi="Arial" w:cs="Arial"/>
          <w:b/>
          <w:sz w:val="24"/>
        </w:rPr>
      </w:pPr>
      <w:r>
        <w:rPr>
          <w:rFonts w:ascii="Arial" w:hAnsi="Arial" w:cs="Arial"/>
          <w:b/>
          <w:color w:val="0000FF"/>
          <w:sz w:val="24"/>
        </w:rPr>
        <w:t>RP-250555</w:t>
      </w:r>
      <w:r>
        <w:rPr>
          <w:rFonts w:ascii="Arial" w:hAnsi="Arial" w:cs="Arial"/>
          <w:b/>
          <w:color w:val="0000FF"/>
          <w:sz w:val="24"/>
        </w:rPr>
        <w:tab/>
      </w:r>
      <w:r>
        <w:rPr>
          <w:rFonts w:ascii="Arial" w:hAnsi="Arial" w:cs="Arial"/>
          <w:b/>
          <w:sz w:val="24"/>
        </w:rPr>
        <w:t>Views on further network energy saving enhancement in 5G-A Rel-20</w:t>
      </w:r>
    </w:p>
    <w:p w14:paraId="0C1959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39CBC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08EA" w14:textId="77777777" w:rsidR="005D2E1E" w:rsidRDefault="005D2E1E" w:rsidP="005D2E1E">
      <w:pPr>
        <w:rPr>
          <w:rFonts w:ascii="Arial" w:hAnsi="Arial" w:cs="Arial"/>
          <w:b/>
          <w:sz w:val="24"/>
        </w:rPr>
      </w:pPr>
      <w:r>
        <w:rPr>
          <w:rFonts w:ascii="Arial" w:hAnsi="Arial" w:cs="Arial"/>
          <w:b/>
          <w:color w:val="0000FF"/>
          <w:sz w:val="24"/>
        </w:rPr>
        <w:t>RP-250653</w:t>
      </w:r>
      <w:r>
        <w:rPr>
          <w:rFonts w:ascii="Arial" w:hAnsi="Arial" w:cs="Arial"/>
          <w:b/>
          <w:color w:val="0000FF"/>
          <w:sz w:val="24"/>
        </w:rPr>
        <w:tab/>
      </w:r>
      <w:r>
        <w:rPr>
          <w:rFonts w:ascii="Arial" w:hAnsi="Arial" w:cs="Arial"/>
          <w:b/>
          <w:sz w:val="24"/>
        </w:rPr>
        <w:t>Views on Network Energy Saving for Rel. 20</w:t>
      </w:r>
    </w:p>
    <w:p w14:paraId="6335EA2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66498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8B1FD" w14:textId="77777777" w:rsidR="005D2E1E" w:rsidRDefault="005D2E1E" w:rsidP="005D2E1E">
      <w:pPr>
        <w:pStyle w:val="Heading4"/>
      </w:pPr>
      <w:bookmarkStart w:id="449" w:name="_Toc193744305"/>
      <w:bookmarkStart w:id="450" w:name="_Toc195035637"/>
      <w:r>
        <w:t>15.2.8</w:t>
      </w:r>
      <w:r>
        <w:tab/>
        <w:t>Additional RAN2-led topics</w:t>
      </w:r>
      <w:bookmarkEnd w:id="449"/>
      <w:bookmarkEnd w:id="450"/>
    </w:p>
    <w:p w14:paraId="261124AF" w14:textId="77777777" w:rsidR="005D2E1E" w:rsidRDefault="005D2E1E" w:rsidP="005D2E1E">
      <w:pPr>
        <w:pStyle w:val="Heading5"/>
      </w:pPr>
      <w:bookmarkStart w:id="451" w:name="_Toc193744306"/>
      <w:bookmarkStart w:id="452" w:name="_Toc195035638"/>
      <w:r>
        <w:t>15.2.8.1</w:t>
      </w:r>
      <w:r>
        <w:tab/>
        <w:t>Mobility enh.</w:t>
      </w:r>
      <w:bookmarkEnd w:id="451"/>
      <w:bookmarkEnd w:id="452"/>
    </w:p>
    <w:p w14:paraId="7AB90518" w14:textId="77777777" w:rsidR="005D2E1E" w:rsidRDefault="005D2E1E" w:rsidP="005D2E1E">
      <w:pPr>
        <w:rPr>
          <w:rFonts w:ascii="Arial" w:hAnsi="Arial" w:cs="Arial"/>
          <w:b/>
          <w:sz w:val="24"/>
        </w:rPr>
      </w:pPr>
      <w:r>
        <w:rPr>
          <w:rFonts w:ascii="Arial" w:hAnsi="Arial" w:cs="Arial"/>
          <w:b/>
          <w:color w:val="0000FF"/>
          <w:sz w:val="24"/>
        </w:rPr>
        <w:t>RP-250057</w:t>
      </w:r>
      <w:r>
        <w:rPr>
          <w:rFonts w:ascii="Arial" w:hAnsi="Arial" w:cs="Arial"/>
          <w:b/>
          <w:color w:val="0000FF"/>
          <w:sz w:val="24"/>
        </w:rPr>
        <w:tab/>
      </w:r>
      <w:r>
        <w:rPr>
          <w:rFonts w:ascii="Arial" w:hAnsi="Arial" w:cs="Arial"/>
          <w:b/>
          <w:sz w:val="24"/>
        </w:rPr>
        <w:t>View on Rel-20 Mobility enhancements</w:t>
      </w:r>
    </w:p>
    <w:p w14:paraId="27055A6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36A4F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C53CD" w14:textId="77777777" w:rsidR="005D2E1E" w:rsidRDefault="005D2E1E" w:rsidP="005D2E1E">
      <w:pPr>
        <w:rPr>
          <w:rFonts w:ascii="Arial" w:hAnsi="Arial" w:cs="Arial"/>
          <w:b/>
          <w:sz w:val="24"/>
        </w:rPr>
      </w:pPr>
      <w:r>
        <w:rPr>
          <w:rFonts w:ascii="Arial" w:hAnsi="Arial" w:cs="Arial"/>
          <w:b/>
          <w:color w:val="0000FF"/>
          <w:sz w:val="24"/>
        </w:rPr>
        <w:t>RP-250132</w:t>
      </w:r>
      <w:r>
        <w:rPr>
          <w:rFonts w:ascii="Arial" w:hAnsi="Arial" w:cs="Arial"/>
          <w:b/>
          <w:color w:val="0000FF"/>
          <w:sz w:val="24"/>
        </w:rPr>
        <w:tab/>
      </w:r>
      <w:r>
        <w:rPr>
          <w:rFonts w:ascii="Arial" w:hAnsi="Arial" w:cs="Arial"/>
          <w:b/>
          <w:sz w:val="24"/>
        </w:rPr>
        <w:t>Views on Rel-20 mobility enhancements</w:t>
      </w:r>
    </w:p>
    <w:p w14:paraId="06D7D3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20CF97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31ABA" w14:textId="77777777" w:rsidR="005D2E1E" w:rsidRDefault="005D2E1E" w:rsidP="005D2E1E">
      <w:pPr>
        <w:rPr>
          <w:rFonts w:ascii="Arial" w:hAnsi="Arial" w:cs="Arial"/>
          <w:b/>
          <w:sz w:val="24"/>
        </w:rPr>
      </w:pPr>
      <w:r>
        <w:rPr>
          <w:rFonts w:ascii="Arial" w:hAnsi="Arial" w:cs="Arial"/>
          <w:b/>
          <w:color w:val="0000FF"/>
          <w:sz w:val="24"/>
        </w:rPr>
        <w:t>RP-250161</w:t>
      </w:r>
      <w:r>
        <w:rPr>
          <w:rFonts w:ascii="Arial" w:hAnsi="Arial" w:cs="Arial"/>
          <w:b/>
          <w:color w:val="0000FF"/>
          <w:sz w:val="24"/>
        </w:rPr>
        <w:tab/>
      </w:r>
      <w:r>
        <w:rPr>
          <w:rFonts w:ascii="Arial" w:hAnsi="Arial" w:cs="Arial"/>
          <w:b/>
          <w:sz w:val="24"/>
        </w:rPr>
        <w:t xml:space="preserve">Proposed scope of Rel-20 Mobility </w:t>
      </w:r>
    </w:p>
    <w:p w14:paraId="61852A3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4CB12E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08911" w14:textId="77777777" w:rsidR="005D2E1E" w:rsidRDefault="005D2E1E" w:rsidP="005D2E1E">
      <w:pPr>
        <w:rPr>
          <w:rFonts w:ascii="Arial" w:hAnsi="Arial" w:cs="Arial"/>
          <w:b/>
          <w:sz w:val="24"/>
        </w:rPr>
      </w:pPr>
      <w:r>
        <w:rPr>
          <w:rFonts w:ascii="Arial" w:hAnsi="Arial" w:cs="Arial"/>
          <w:b/>
          <w:color w:val="0000FF"/>
          <w:sz w:val="24"/>
        </w:rPr>
        <w:t>RP-250206</w:t>
      </w:r>
      <w:r>
        <w:rPr>
          <w:rFonts w:ascii="Arial" w:hAnsi="Arial" w:cs="Arial"/>
          <w:b/>
          <w:color w:val="0000FF"/>
          <w:sz w:val="24"/>
        </w:rPr>
        <w:tab/>
      </w:r>
      <w:r>
        <w:rPr>
          <w:rFonts w:ascii="Arial" w:hAnsi="Arial" w:cs="Arial"/>
          <w:b/>
          <w:sz w:val="24"/>
        </w:rPr>
        <w:t>Scope of further mobility enhancements in 5G-A Rel-20</w:t>
      </w:r>
    </w:p>
    <w:p w14:paraId="4677196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21688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012B6" w14:textId="77777777" w:rsidR="005D2E1E" w:rsidRDefault="005D2E1E" w:rsidP="005D2E1E">
      <w:pPr>
        <w:rPr>
          <w:rFonts w:ascii="Arial" w:hAnsi="Arial" w:cs="Arial"/>
          <w:b/>
          <w:sz w:val="24"/>
        </w:rPr>
      </w:pPr>
      <w:r>
        <w:rPr>
          <w:rFonts w:ascii="Arial" w:hAnsi="Arial" w:cs="Arial"/>
          <w:b/>
          <w:color w:val="0000FF"/>
          <w:sz w:val="24"/>
        </w:rPr>
        <w:t>RP-250341</w:t>
      </w:r>
      <w:r>
        <w:rPr>
          <w:rFonts w:ascii="Arial" w:hAnsi="Arial" w:cs="Arial"/>
          <w:b/>
          <w:color w:val="0000FF"/>
          <w:sz w:val="24"/>
        </w:rPr>
        <w:tab/>
      </w:r>
      <w:r>
        <w:rPr>
          <w:rFonts w:ascii="Arial" w:hAnsi="Arial" w:cs="Arial"/>
          <w:b/>
          <w:sz w:val="24"/>
        </w:rPr>
        <w:t>Mobility Enhancements for Rel-20</w:t>
      </w:r>
    </w:p>
    <w:p w14:paraId="6D5A930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6C7554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E4CB1" w14:textId="77777777" w:rsidR="005D2E1E" w:rsidRDefault="005D2E1E" w:rsidP="005D2E1E">
      <w:pPr>
        <w:rPr>
          <w:rFonts w:ascii="Arial" w:hAnsi="Arial" w:cs="Arial"/>
          <w:b/>
          <w:sz w:val="24"/>
        </w:rPr>
      </w:pPr>
      <w:r>
        <w:rPr>
          <w:rFonts w:ascii="Arial" w:hAnsi="Arial" w:cs="Arial"/>
          <w:b/>
          <w:color w:val="0000FF"/>
          <w:sz w:val="24"/>
        </w:rPr>
        <w:t>RP-250364</w:t>
      </w:r>
      <w:r>
        <w:rPr>
          <w:rFonts w:ascii="Arial" w:hAnsi="Arial" w:cs="Arial"/>
          <w:b/>
          <w:color w:val="0000FF"/>
          <w:sz w:val="24"/>
        </w:rPr>
        <w:tab/>
      </w:r>
      <w:r>
        <w:rPr>
          <w:rFonts w:ascii="Arial" w:hAnsi="Arial" w:cs="Arial"/>
          <w:b/>
          <w:sz w:val="24"/>
        </w:rPr>
        <w:t>Views on Rel-20 5G-A Mobility enhancements</w:t>
      </w:r>
    </w:p>
    <w:p w14:paraId="6D71175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69933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53F86" w14:textId="77777777" w:rsidR="005D2E1E" w:rsidRDefault="005D2E1E" w:rsidP="005D2E1E">
      <w:pPr>
        <w:rPr>
          <w:rFonts w:ascii="Arial" w:hAnsi="Arial" w:cs="Arial"/>
          <w:b/>
          <w:sz w:val="24"/>
        </w:rPr>
      </w:pPr>
      <w:r>
        <w:rPr>
          <w:rFonts w:ascii="Arial" w:hAnsi="Arial" w:cs="Arial"/>
          <w:b/>
          <w:color w:val="0000FF"/>
          <w:sz w:val="24"/>
        </w:rPr>
        <w:t>RP-250384</w:t>
      </w:r>
      <w:r>
        <w:rPr>
          <w:rFonts w:ascii="Arial" w:hAnsi="Arial" w:cs="Arial"/>
          <w:b/>
          <w:color w:val="0000FF"/>
          <w:sz w:val="24"/>
        </w:rPr>
        <w:tab/>
      </w:r>
      <w:r>
        <w:rPr>
          <w:rFonts w:ascii="Arial" w:hAnsi="Arial" w:cs="Arial"/>
          <w:b/>
          <w:sz w:val="24"/>
        </w:rPr>
        <w:t>Views on further NR mobility enhancements in Rel-20</w:t>
      </w:r>
    </w:p>
    <w:p w14:paraId="6D42E1C7"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DC70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501A6" w14:textId="77777777" w:rsidR="005D2E1E" w:rsidRDefault="005D2E1E" w:rsidP="005D2E1E">
      <w:pPr>
        <w:rPr>
          <w:rFonts w:ascii="Arial" w:hAnsi="Arial" w:cs="Arial"/>
          <w:b/>
          <w:sz w:val="24"/>
        </w:rPr>
      </w:pPr>
      <w:r>
        <w:rPr>
          <w:rFonts w:ascii="Arial" w:hAnsi="Arial" w:cs="Arial"/>
          <w:b/>
          <w:color w:val="0000FF"/>
          <w:sz w:val="24"/>
        </w:rPr>
        <w:t>RP-250390</w:t>
      </w:r>
      <w:r>
        <w:rPr>
          <w:rFonts w:ascii="Arial" w:hAnsi="Arial" w:cs="Arial"/>
          <w:b/>
          <w:color w:val="0000FF"/>
          <w:sz w:val="24"/>
        </w:rPr>
        <w:tab/>
      </w:r>
      <w:r>
        <w:rPr>
          <w:rFonts w:ascii="Arial" w:hAnsi="Arial" w:cs="Arial"/>
          <w:b/>
          <w:sz w:val="24"/>
        </w:rPr>
        <w:t>Scope for Rel-20 Mobility enhancements</w:t>
      </w:r>
    </w:p>
    <w:p w14:paraId="647D171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EAD83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6A009" w14:textId="77777777" w:rsidR="005D2E1E" w:rsidRDefault="005D2E1E" w:rsidP="005D2E1E">
      <w:pPr>
        <w:rPr>
          <w:rFonts w:ascii="Arial" w:hAnsi="Arial" w:cs="Arial"/>
          <w:b/>
          <w:sz w:val="24"/>
        </w:rPr>
      </w:pPr>
      <w:r>
        <w:rPr>
          <w:rFonts w:ascii="Arial" w:hAnsi="Arial" w:cs="Arial"/>
          <w:b/>
          <w:color w:val="0000FF"/>
          <w:sz w:val="24"/>
        </w:rPr>
        <w:t>RP-250417</w:t>
      </w:r>
      <w:r>
        <w:rPr>
          <w:rFonts w:ascii="Arial" w:hAnsi="Arial" w:cs="Arial"/>
          <w:b/>
          <w:color w:val="0000FF"/>
          <w:sz w:val="24"/>
        </w:rPr>
        <w:tab/>
      </w:r>
      <w:r>
        <w:rPr>
          <w:rFonts w:ascii="Arial" w:hAnsi="Arial" w:cs="Arial"/>
          <w:b/>
          <w:sz w:val="24"/>
        </w:rPr>
        <w:t>Views on Rel-20 Mobility Enhancement</w:t>
      </w:r>
    </w:p>
    <w:p w14:paraId="52E647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433F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94B5B" w14:textId="77777777" w:rsidR="005D2E1E" w:rsidRDefault="005D2E1E" w:rsidP="005D2E1E">
      <w:pPr>
        <w:rPr>
          <w:rFonts w:ascii="Arial" w:hAnsi="Arial" w:cs="Arial"/>
          <w:b/>
          <w:sz w:val="24"/>
        </w:rPr>
      </w:pPr>
      <w:r>
        <w:rPr>
          <w:rFonts w:ascii="Arial" w:hAnsi="Arial" w:cs="Arial"/>
          <w:b/>
          <w:color w:val="0000FF"/>
          <w:sz w:val="24"/>
        </w:rPr>
        <w:t>RP-250556</w:t>
      </w:r>
      <w:r>
        <w:rPr>
          <w:rFonts w:ascii="Arial" w:hAnsi="Arial" w:cs="Arial"/>
          <w:b/>
          <w:color w:val="0000FF"/>
          <w:sz w:val="24"/>
        </w:rPr>
        <w:tab/>
      </w:r>
      <w:r>
        <w:rPr>
          <w:rFonts w:ascii="Arial" w:hAnsi="Arial" w:cs="Arial"/>
          <w:b/>
          <w:sz w:val="24"/>
        </w:rPr>
        <w:t>Views on further mobility enhancement in 5G-A Rel-20</w:t>
      </w:r>
    </w:p>
    <w:p w14:paraId="25FC9AB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6C7D1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DA4E6" w14:textId="77777777" w:rsidR="005D2E1E" w:rsidRDefault="005D2E1E" w:rsidP="005D2E1E">
      <w:pPr>
        <w:rPr>
          <w:rFonts w:ascii="Arial" w:hAnsi="Arial" w:cs="Arial"/>
          <w:b/>
          <w:sz w:val="24"/>
        </w:rPr>
      </w:pPr>
      <w:r>
        <w:rPr>
          <w:rFonts w:ascii="Arial" w:hAnsi="Arial" w:cs="Arial"/>
          <w:b/>
          <w:color w:val="0000FF"/>
          <w:sz w:val="24"/>
        </w:rPr>
        <w:t>RP-250572</w:t>
      </w:r>
      <w:r>
        <w:rPr>
          <w:rFonts w:ascii="Arial" w:hAnsi="Arial" w:cs="Arial"/>
          <w:b/>
          <w:color w:val="0000FF"/>
          <w:sz w:val="24"/>
        </w:rPr>
        <w:tab/>
      </w:r>
      <w:r>
        <w:rPr>
          <w:rFonts w:ascii="Arial" w:hAnsi="Arial" w:cs="Arial"/>
          <w:b/>
          <w:sz w:val="24"/>
        </w:rPr>
        <w:t>Views on Rel-20 Mobility Enhancements</w:t>
      </w:r>
    </w:p>
    <w:p w14:paraId="786BCD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5AAE8F0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10961" w14:textId="77777777" w:rsidR="005D2E1E" w:rsidRDefault="005D2E1E" w:rsidP="005D2E1E">
      <w:pPr>
        <w:rPr>
          <w:rFonts w:ascii="Arial" w:hAnsi="Arial" w:cs="Arial"/>
          <w:b/>
          <w:sz w:val="24"/>
        </w:rPr>
      </w:pPr>
      <w:r>
        <w:rPr>
          <w:rFonts w:ascii="Arial" w:hAnsi="Arial" w:cs="Arial"/>
          <w:b/>
          <w:color w:val="0000FF"/>
          <w:sz w:val="24"/>
        </w:rPr>
        <w:t>RP-250576</w:t>
      </w:r>
      <w:r>
        <w:rPr>
          <w:rFonts w:ascii="Arial" w:hAnsi="Arial" w:cs="Arial"/>
          <w:b/>
          <w:color w:val="0000FF"/>
          <w:sz w:val="24"/>
        </w:rPr>
        <w:tab/>
      </w:r>
      <w:r>
        <w:rPr>
          <w:rFonts w:ascii="Arial" w:hAnsi="Arial" w:cs="Arial"/>
          <w:b/>
          <w:sz w:val="24"/>
        </w:rPr>
        <w:t>Views on Mobility Enhancements for Rel-20</w:t>
      </w:r>
    </w:p>
    <w:p w14:paraId="23C1BD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NTT DOCOMO, Sony, JIO Platforms, AT&amp;T</w:t>
      </w:r>
    </w:p>
    <w:p w14:paraId="5A87547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11761" w14:textId="77777777" w:rsidR="005D2E1E" w:rsidRDefault="005D2E1E" w:rsidP="005D2E1E">
      <w:pPr>
        <w:pStyle w:val="Heading5"/>
      </w:pPr>
      <w:bookmarkStart w:id="453" w:name="_Toc193744307"/>
      <w:bookmarkStart w:id="454" w:name="_Toc195035639"/>
      <w:r>
        <w:t>15.2.8.2</w:t>
      </w:r>
      <w:r>
        <w:tab/>
        <w:t>XR</w:t>
      </w:r>
      <w:bookmarkEnd w:id="453"/>
      <w:bookmarkEnd w:id="454"/>
    </w:p>
    <w:p w14:paraId="4EAAA128" w14:textId="77777777" w:rsidR="005D2E1E" w:rsidRDefault="005D2E1E" w:rsidP="005D2E1E">
      <w:pPr>
        <w:rPr>
          <w:rFonts w:ascii="Arial" w:hAnsi="Arial" w:cs="Arial"/>
          <w:b/>
          <w:sz w:val="24"/>
        </w:rPr>
      </w:pPr>
      <w:r>
        <w:rPr>
          <w:rFonts w:ascii="Arial" w:hAnsi="Arial" w:cs="Arial"/>
          <w:b/>
          <w:color w:val="0000FF"/>
          <w:sz w:val="24"/>
        </w:rPr>
        <w:t>RP-250304</w:t>
      </w:r>
      <w:r>
        <w:rPr>
          <w:rFonts w:ascii="Arial" w:hAnsi="Arial" w:cs="Arial"/>
          <w:b/>
          <w:color w:val="0000FF"/>
          <w:sz w:val="24"/>
        </w:rPr>
        <w:tab/>
      </w:r>
      <w:r>
        <w:rPr>
          <w:rFonts w:ascii="Arial" w:hAnsi="Arial" w:cs="Arial"/>
          <w:b/>
          <w:sz w:val="24"/>
        </w:rPr>
        <w:t>XR - 5G-Advanced in Rel-20</w:t>
      </w:r>
    </w:p>
    <w:p w14:paraId="02F548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6F8E4C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DA3B9" w14:textId="77777777" w:rsidR="005D2E1E" w:rsidRDefault="005D2E1E" w:rsidP="005D2E1E">
      <w:pPr>
        <w:rPr>
          <w:rFonts w:ascii="Arial" w:hAnsi="Arial" w:cs="Arial"/>
          <w:b/>
          <w:sz w:val="24"/>
        </w:rPr>
      </w:pPr>
      <w:r>
        <w:rPr>
          <w:rFonts w:ascii="Arial" w:hAnsi="Arial" w:cs="Arial"/>
          <w:b/>
          <w:color w:val="0000FF"/>
          <w:sz w:val="24"/>
        </w:rPr>
        <w:t>RP-250312</w:t>
      </w:r>
      <w:r>
        <w:rPr>
          <w:rFonts w:ascii="Arial" w:hAnsi="Arial" w:cs="Arial"/>
          <w:b/>
          <w:color w:val="0000FF"/>
          <w:sz w:val="24"/>
        </w:rPr>
        <w:tab/>
      </w:r>
      <w:r>
        <w:rPr>
          <w:rFonts w:ascii="Arial" w:hAnsi="Arial" w:cs="Arial"/>
          <w:b/>
          <w:sz w:val="24"/>
        </w:rPr>
        <w:t>Views on Rel-20 XR</w:t>
      </w:r>
    </w:p>
    <w:p w14:paraId="3A2EE3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33DE33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B1902" w14:textId="77777777" w:rsidR="005D2E1E" w:rsidRDefault="005D2E1E" w:rsidP="005D2E1E">
      <w:pPr>
        <w:rPr>
          <w:rFonts w:ascii="Arial" w:hAnsi="Arial" w:cs="Arial"/>
          <w:b/>
          <w:sz w:val="24"/>
        </w:rPr>
      </w:pPr>
      <w:r>
        <w:rPr>
          <w:rFonts w:ascii="Arial" w:hAnsi="Arial" w:cs="Arial"/>
          <w:b/>
          <w:color w:val="0000FF"/>
          <w:sz w:val="24"/>
        </w:rPr>
        <w:t>RP-250409</w:t>
      </w:r>
      <w:r>
        <w:rPr>
          <w:rFonts w:ascii="Arial" w:hAnsi="Arial" w:cs="Arial"/>
          <w:b/>
          <w:color w:val="0000FF"/>
          <w:sz w:val="24"/>
        </w:rPr>
        <w:tab/>
      </w:r>
      <w:r>
        <w:rPr>
          <w:rFonts w:ascii="Arial" w:hAnsi="Arial" w:cs="Arial"/>
          <w:b/>
          <w:sz w:val="24"/>
        </w:rPr>
        <w:t>Rel-20 XR</w:t>
      </w:r>
    </w:p>
    <w:p w14:paraId="037B62F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F90F7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FD114" w14:textId="77777777" w:rsidR="005D2E1E" w:rsidRDefault="005D2E1E" w:rsidP="005D2E1E">
      <w:pPr>
        <w:rPr>
          <w:rFonts w:ascii="Arial" w:hAnsi="Arial" w:cs="Arial"/>
          <w:b/>
          <w:sz w:val="24"/>
        </w:rPr>
      </w:pPr>
      <w:r>
        <w:rPr>
          <w:rFonts w:ascii="Arial" w:hAnsi="Arial" w:cs="Arial"/>
          <w:b/>
          <w:color w:val="0000FF"/>
          <w:sz w:val="24"/>
        </w:rPr>
        <w:t>RP-250454</w:t>
      </w:r>
      <w:r>
        <w:rPr>
          <w:rFonts w:ascii="Arial" w:hAnsi="Arial" w:cs="Arial"/>
          <w:b/>
          <w:color w:val="0000FF"/>
          <w:sz w:val="24"/>
        </w:rPr>
        <w:tab/>
      </w:r>
      <w:r>
        <w:rPr>
          <w:rFonts w:ascii="Arial" w:hAnsi="Arial" w:cs="Arial"/>
          <w:b/>
          <w:sz w:val="24"/>
        </w:rPr>
        <w:t>Rel-20 Mobile AI/XR (XR-like) use cases and work scope</w:t>
      </w:r>
    </w:p>
    <w:p w14:paraId="47B4E1FA"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4E1B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CE667" w14:textId="77777777" w:rsidR="005D2E1E" w:rsidRDefault="005D2E1E" w:rsidP="005D2E1E">
      <w:pPr>
        <w:rPr>
          <w:rFonts w:ascii="Arial" w:hAnsi="Arial" w:cs="Arial"/>
          <w:b/>
          <w:sz w:val="24"/>
        </w:rPr>
      </w:pPr>
      <w:r>
        <w:rPr>
          <w:rFonts w:ascii="Arial" w:hAnsi="Arial" w:cs="Arial"/>
          <w:b/>
          <w:color w:val="0000FF"/>
          <w:sz w:val="24"/>
        </w:rPr>
        <w:t>RP-250535</w:t>
      </w:r>
      <w:r>
        <w:rPr>
          <w:rFonts w:ascii="Arial" w:hAnsi="Arial" w:cs="Arial"/>
          <w:b/>
          <w:color w:val="0000FF"/>
          <w:sz w:val="24"/>
        </w:rPr>
        <w:tab/>
      </w:r>
      <w:r>
        <w:rPr>
          <w:rFonts w:ascii="Arial" w:hAnsi="Arial" w:cs="Arial"/>
          <w:b/>
          <w:sz w:val="24"/>
        </w:rPr>
        <w:t>Way Forward on 5G Advanced Rel-20 Mobile AI and XR</w:t>
      </w:r>
    </w:p>
    <w:p w14:paraId="4E9FBD8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Huawei, HiSilicon, China Unicom, Vodafone, NTT DOCOMO, Verizon, SK Telecom, Orange, KT Corp., LG Uplus, Turkcell, Deutsche Telekom, China Telecom, Lenovo, Bosch, Apple, vivo, Fujitsu, Sony, Xiaomi, Fraunhofer IIS, Fraunhofer HHI</w:t>
      </w:r>
    </w:p>
    <w:p w14:paraId="6137E8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A562" w14:textId="77777777" w:rsidR="005D2E1E" w:rsidRDefault="005D2E1E" w:rsidP="005D2E1E">
      <w:pPr>
        <w:rPr>
          <w:rFonts w:ascii="Arial" w:hAnsi="Arial" w:cs="Arial"/>
          <w:b/>
          <w:sz w:val="24"/>
        </w:rPr>
      </w:pPr>
      <w:r>
        <w:rPr>
          <w:rFonts w:ascii="Arial" w:hAnsi="Arial" w:cs="Arial"/>
          <w:b/>
          <w:color w:val="0000FF"/>
          <w:sz w:val="24"/>
        </w:rPr>
        <w:t>RP-250557</w:t>
      </w:r>
      <w:r>
        <w:rPr>
          <w:rFonts w:ascii="Arial" w:hAnsi="Arial" w:cs="Arial"/>
          <w:b/>
          <w:color w:val="0000FF"/>
          <w:sz w:val="24"/>
        </w:rPr>
        <w:tab/>
      </w:r>
      <w:r>
        <w:rPr>
          <w:rFonts w:ascii="Arial" w:hAnsi="Arial" w:cs="Arial"/>
          <w:b/>
          <w:sz w:val="24"/>
        </w:rPr>
        <w:t>Views on XR enhancements for 5G-A in Rel-20</w:t>
      </w:r>
    </w:p>
    <w:p w14:paraId="76D8787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99356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A5B70" w14:textId="77777777" w:rsidR="005D2E1E" w:rsidRDefault="005D2E1E" w:rsidP="005D2E1E">
      <w:pPr>
        <w:pStyle w:val="Heading5"/>
      </w:pPr>
      <w:bookmarkStart w:id="455" w:name="_Toc193744308"/>
      <w:bookmarkStart w:id="456" w:name="_Toc195035640"/>
      <w:r>
        <w:t>15.2.8.3</w:t>
      </w:r>
      <w:r>
        <w:tab/>
        <w:t>UAV/UAM enh.</w:t>
      </w:r>
      <w:bookmarkEnd w:id="455"/>
      <w:bookmarkEnd w:id="456"/>
    </w:p>
    <w:p w14:paraId="2972C289" w14:textId="77777777" w:rsidR="005D2E1E" w:rsidRDefault="005D2E1E" w:rsidP="005D2E1E">
      <w:pPr>
        <w:rPr>
          <w:rFonts w:ascii="Arial" w:hAnsi="Arial" w:cs="Arial"/>
          <w:b/>
          <w:sz w:val="24"/>
        </w:rPr>
      </w:pPr>
      <w:r>
        <w:rPr>
          <w:rFonts w:ascii="Arial" w:hAnsi="Arial" w:cs="Arial"/>
          <w:b/>
          <w:color w:val="0000FF"/>
          <w:sz w:val="24"/>
        </w:rPr>
        <w:t>RP-250058</w:t>
      </w:r>
      <w:r>
        <w:rPr>
          <w:rFonts w:ascii="Arial" w:hAnsi="Arial" w:cs="Arial"/>
          <w:b/>
          <w:color w:val="0000FF"/>
          <w:sz w:val="24"/>
        </w:rPr>
        <w:tab/>
      </w:r>
      <w:r>
        <w:rPr>
          <w:rFonts w:ascii="Arial" w:hAnsi="Arial" w:cs="Arial"/>
          <w:b/>
          <w:sz w:val="24"/>
        </w:rPr>
        <w:t>View on Rel-20 UAV/UAM enhancements</w:t>
      </w:r>
    </w:p>
    <w:p w14:paraId="329DDC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D1B800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C4944" w14:textId="77777777" w:rsidR="005D2E1E" w:rsidRDefault="005D2E1E" w:rsidP="005D2E1E">
      <w:pPr>
        <w:rPr>
          <w:rFonts w:ascii="Arial" w:hAnsi="Arial" w:cs="Arial"/>
          <w:b/>
          <w:sz w:val="24"/>
        </w:rPr>
      </w:pPr>
      <w:r>
        <w:rPr>
          <w:rFonts w:ascii="Arial" w:hAnsi="Arial" w:cs="Arial"/>
          <w:b/>
          <w:color w:val="0000FF"/>
          <w:sz w:val="24"/>
        </w:rPr>
        <w:t>RP-250126</w:t>
      </w:r>
      <w:r>
        <w:rPr>
          <w:rFonts w:ascii="Arial" w:hAnsi="Arial" w:cs="Arial"/>
          <w:b/>
          <w:color w:val="0000FF"/>
          <w:sz w:val="24"/>
        </w:rPr>
        <w:tab/>
      </w:r>
      <w:r>
        <w:rPr>
          <w:rFonts w:ascii="Arial" w:hAnsi="Arial" w:cs="Arial"/>
          <w:b/>
          <w:sz w:val="24"/>
        </w:rPr>
        <w:t>Views on UAV enhancement for NR</w:t>
      </w:r>
    </w:p>
    <w:p w14:paraId="196387C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5BA6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3DB62" w14:textId="77777777" w:rsidR="005D2E1E" w:rsidRDefault="005D2E1E" w:rsidP="005D2E1E">
      <w:pPr>
        <w:rPr>
          <w:rFonts w:ascii="Arial" w:hAnsi="Arial" w:cs="Arial"/>
          <w:b/>
          <w:sz w:val="24"/>
        </w:rPr>
      </w:pPr>
      <w:r>
        <w:rPr>
          <w:rFonts w:ascii="Arial" w:hAnsi="Arial" w:cs="Arial"/>
          <w:b/>
          <w:color w:val="0000FF"/>
          <w:sz w:val="24"/>
        </w:rPr>
        <w:t>RP-250411</w:t>
      </w:r>
      <w:r>
        <w:rPr>
          <w:rFonts w:ascii="Arial" w:hAnsi="Arial" w:cs="Arial"/>
          <w:b/>
          <w:color w:val="0000FF"/>
          <w:sz w:val="24"/>
        </w:rPr>
        <w:tab/>
      </w:r>
      <w:r>
        <w:rPr>
          <w:rFonts w:ascii="Arial" w:hAnsi="Arial" w:cs="Arial"/>
          <w:b/>
          <w:sz w:val="24"/>
        </w:rPr>
        <w:t>Rel-20 UAV</w:t>
      </w:r>
    </w:p>
    <w:p w14:paraId="19D40C3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6E5ED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0BE6A" w14:textId="77777777" w:rsidR="005D2E1E" w:rsidRDefault="005D2E1E" w:rsidP="005D2E1E">
      <w:pPr>
        <w:rPr>
          <w:rFonts w:ascii="Arial" w:hAnsi="Arial" w:cs="Arial"/>
          <w:b/>
          <w:sz w:val="24"/>
        </w:rPr>
      </w:pPr>
      <w:r>
        <w:rPr>
          <w:rFonts w:ascii="Arial" w:hAnsi="Arial" w:cs="Arial"/>
          <w:b/>
          <w:color w:val="0000FF"/>
          <w:sz w:val="24"/>
        </w:rPr>
        <w:t>RP-250508</w:t>
      </w:r>
      <w:r>
        <w:rPr>
          <w:rFonts w:ascii="Arial" w:hAnsi="Arial" w:cs="Arial"/>
          <w:b/>
          <w:color w:val="0000FF"/>
          <w:sz w:val="24"/>
        </w:rPr>
        <w:tab/>
      </w:r>
      <w:r>
        <w:rPr>
          <w:rFonts w:ascii="Arial" w:hAnsi="Arial" w:cs="Arial"/>
          <w:b/>
          <w:sz w:val="24"/>
        </w:rPr>
        <w:t>Consideration on UAV in 5G-A Rel-20</w:t>
      </w:r>
    </w:p>
    <w:p w14:paraId="61F5ECE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SK Telecom</w:t>
      </w:r>
    </w:p>
    <w:p w14:paraId="328E589F" w14:textId="77777777" w:rsidR="005D2E1E" w:rsidRDefault="005D2E1E" w:rsidP="005D2E1E">
      <w:pPr>
        <w:rPr>
          <w:rFonts w:ascii="Arial" w:hAnsi="Arial" w:cs="Arial"/>
          <w:b/>
        </w:rPr>
      </w:pPr>
      <w:r>
        <w:rPr>
          <w:rFonts w:ascii="Arial" w:hAnsi="Arial" w:cs="Arial"/>
          <w:b/>
        </w:rPr>
        <w:t xml:space="preserve">Abstract: </w:t>
      </w:r>
    </w:p>
    <w:p w14:paraId="19EAAB86" w14:textId="77777777" w:rsidR="005D2E1E" w:rsidRDefault="005D2E1E" w:rsidP="005D2E1E">
      <w:r>
        <w:t>CATT views on the scope of UAV/UAM enhancement in Rel-20</w:t>
      </w:r>
    </w:p>
    <w:p w14:paraId="5AC2EC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3F228" w14:textId="77777777" w:rsidR="005D2E1E" w:rsidRDefault="005D2E1E" w:rsidP="005D2E1E">
      <w:pPr>
        <w:rPr>
          <w:rFonts w:ascii="Arial" w:hAnsi="Arial" w:cs="Arial"/>
          <w:b/>
          <w:sz w:val="24"/>
        </w:rPr>
      </w:pPr>
      <w:r>
        <w:rPr>
          <w:rFonts w:ascii="Arial" w:hAnsi="Arial" w:cs="Arial"/>
          <w:b/>
          <w:color w:val="0000FF"/>
          <w:sz w:val="24"/>
        </w:rPr>
        <w:t>RP-250558</w:t>
      </w:r>
      <w:r>
        <w:rPr>
          <w:rFonts w:ascii="Arial" w:hAnsi="Arial" w:cs="Arial"/>
          <w:b/>
          <w:color w:val="0000FF"/>
          <w:sz w:val="24"/>
        </w:rPr>
        <w:tab/>
      </w:r>
      <w:r>
        <w:rPr>
          <w:rFonts w:ascii="Arial" w:hAnsi="Arial" w:cs="Arial"/>
          <w:b/>
          <w:sz w:val="24"/>
        </w:rPr>
        <w:t>Views on NR-enabled UAV in 5G-A Rel-20</w:t>
      </w:r>
    </w:p>
    <w:p w14:paraId="639D87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D68ED9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1930" w14:textId="77777777" w:rsidR="005D2E1E" w:rsidRDefault="005D2E1E" w:rsidP="005D2E1E">
      <w:pPr>
        <w:pStyle w:val="Heading5"/>
      </w:pPr>
      <w:bookmarkStart w:id="457" w:name="_Toc193744309"/>
      <w:bookmarkStart w:id="458" w:name="_Toc195035641"/>
      <w:r>
        <w:lastRenderedPageBreak/>
        <w:t>15.2.8.4</w:t>
      </w:r>
      <w:r>
        <w:tab/>
        <w:t>NR NTN</w:t>
      </w:r>
      <w:bookmarkEnd w:id="457"/>
      <w:bookmarkEnd w:id="458"/>
    </w:p>
    <w:p w14:paraId="1A2618C9" w14:textId="77777777" w:rsidR="005D2E1E" w:rsidRDefault="005D2E1E" w:rsidP="005D2E1E">
      <w:pPr>
        <w:rPr>
          <w:rFonts w:ascii="Arial" w:hAnsi="Arial" w:cs="Arial"/>
          <w:b/>
          <w:sz w:val="24"/>
        </w:rPr>
      </w:pPr>
      <w:r>
        <w:rPr>
          <w:rFonts w:ascii="Arial" w:hAnsi="Arial" w:cs="Arial"/>
          <w:b/>
          <w:color w:val="0000FF"/>
          <w:sz w:val="24"/>
        </w:rPr>
        <w:t>RP-250032</w:t>
      </w:r>
      <w:r>
        <w:rPr>
          <w:rFonts w:ascii="Arial" w:hAnsi="Arial" w:cs="Arial"/>
          <w:b/>
          <w:color w:val="0000FF"/>
          <w:sz w:val="24"/>
        </w:rPr>
        <w:tab/>
      </w:r>
      <w:r>
        <w:rPr>
          <w:rFonts w:ascii="Arial" w:hAnsi="Arial" w:cs="Arial"/>
          <w:b/>
          <w:sz w:val="24"/>
        </w:rPr>
        <w:t>LS on 3GPP NTN Based Satellite Networks - Deployment Considerations (GSOA_LS250227; to: RAN, SA; cc: -; contact: EchoStar)</w:t>
      </w:r>
    </w:p>
    <w:p w14:paraId="4291A266"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GSOA_LS250227, to RAN, SA, cc -</w:t>
      </w:r>
      <w:r>
        <w:rPr>
          <w:i/>
        </w:rPr>
        <w:br/>
      </w:r>
      <w:r>
        <w:rPr>
          <w:i/>
        </w:rPr>
        <w:tab/>
      </w:r>
      <w:r>
        <w:rPr>
          <w:i/>
        </w:rPr>
        <w:tab/>
      </w:r>
      <w:r>
        <w:rPr>
          <w:i/>
        </w:rPr>
        <w:tab/>
      </w:r>
      <w:r>
        <w:rPr>
          <w:i/>
        </w:rPr>
        <w:tab/>
      </w:r>
      <w:r>
        <w:rPr>
          <w:i/>
        </w:rPr>
        <w:tab/>
        <w:t>Source: GSOA</w:t>
      </w:r>
    </w:p>
    <w:p w14:paraId="680FF28D" w14:textId="77777777" w:rsidR="005D2E1E" w:rsidRDefault="005D2E1E" w:rsidP="005D2E1E">
      <w:pPr>
        <w:rPr>
          <w:rFonts w:ascii="Arial" w:hAnsi="Arial" w:cs="Arial"/>
          <w:b/>
        </w:rPr>
      </w:pPr>
      <w:r>
        <w:rPr>
          <w:rFonts w:ascii="Arial" w:hAnsi="Arial" w:cs="Arial"/>
          <w:b/>
        </w:rPr>
        <w:t xml:space="preserve">Abstract: </w:t>
      </w:r>
    </w:p>
    <w:p w14:paraId="46D900B6" w14:textId="77777777" w:rsidR="005D2E1E" w:rsidRDefault="005D2E1E" w:rsidP="005D2E1E">
      <w:r>
        <w:t>GSOA = Global Satellite Operators Association; no explicit RAN action requested</w:t>
      </w:r>
    </w:p>
    <w:p w14:paraId="0DFD18C4" w14:textId="77777777" w:rsidR="005D2E1E" w:rsidRDefault="005D2E1E" w:rsidP="005D2E1E">
      <w:pPr>
        <w:rPr>
          <w:rFonts w:ascii="Arial" w:hAnsi="Arial" w:cs="Arial"/>
          <w:b/>
        </w:rPr>
      </w:pPr>
      <w:r>
        <w:rPr>
          <w:rFonts w:ascii="Arial" w:hAnsi="Arial" w:cs="Arial"/>
          <w:b/>
        </w:rPr>
        <w:t xml:space="preserve">Discussion: </w:t>
      </w:r>
    </w:p>
    <w:p w14:paraId="41ABD817" w14:textId="77777777" w:rsidR="005D2E1E" w:rsidRDefault="005D2E1E" w:rsidP="005D2E1E">
      <w:r>
        <w:t>moved from AI 7 to AI 15.2.8.4</w:t>
      </w:r>
    </w:p>
    <w:p w14:paraId="788DCFBB" w14:textId="77777777" w:rsidR="005D2E1E" w:rsidRDefault="005D2E1E" w:rsidP="005D2E1E">
      <w:r>
        <w:t>Thales: there is a related paper in RP-250302</w:t>
      </w:r>
    </w:p>
    <w:p w14:paraId="73672FE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6354B" w14:textId="77777777" w:rsidR="005D2E1E" w:rsidRDefault="005D2E1E" w:rsidP="005D2E1E">
      <w:pPr>
        <w:rPr>
          <w:rFonts w:ascii="Arial" w:hAnsi="Arial" w:cs="Arial"/>
          <w:b/>
          <w:sz w:val="24"/>
        </w:rPr>
      </w:pPr>
      <w:r>
        <w:rPr>
          <w:rFonts w:ascii="Arial" w:hAnsi="Arial" w:cs="Arial"/>
          <w:b/>
          <w:color w:val="0000FF"/>
          <w:sz w:val="24"/>
        </w:rPr>
        <w:t>RP-250302</w:t>
      </w:r>
      <w:r>
        <w:rPr>
          <w:rFonts w:ascii="Arial" w:hAnsi="Arial" w:cs="Arial"/>
          <w:b/>
          <w:color w:val="0000FF"/>
          <w:sz w:val="24"/>
        </w:rPr>
        <w:tab/>
      </w:r>
      <w:r>
        <w:rPr>
          <w:rFonts w:ascii="Arial" w:hAnsi="Arial" w:cs="Arial"/>
          <w:b/>
          <w:sz w:val="24"/>
        </w:rPr>
        <w:t>3GPP NTN roll-out status</w:t>
      </w:r>
    </w:p>
    <w:p w14:paraId="7B575FE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Hispasat, Iridium, Sateliot, EchoStar, Omnispace, Eutelsat Group, Thuraya, SES, Viasat, Terrestar, Ligado, Intelsat, Skylo, JSAT, Novamint</w:t>
      </w:r>
    </w:p>
    <w:p w14:paraId="62060836" w14:textId="77777777" w:rsidR="005D2E1E" w:rsidRDefault="005D2E1E" w:rsidP="005D2E1E">
      <w:pPr>
        <w:rPr>
          <w:rFonts w:ascii="Arial" w:hAnsi="Arial" w:cs="Arial"/>
          <w:b/>
        </w:rPr>
      </w:pPr>
      <w:r>
        <w:rPr>
          <w:rFonts w:ascii="Arial" w:hAnsi="Arial" w:cs="Arial"/>
          <w:b/>
        </w:rPr>
        <w:t xml:space="preserve">Discussion: </w:t>
      </w:r>
    </w:p>
    <w:p w14:paraId="1C75F8EE" w14:textId="77777777" w:rsidR="005D2E1E" w:rsidRDefault="005D2E1E" w:rsidP="005D2E1E">
      <w:r>
        <w:t>moved from AI 15.1 to AI 15.2.8.4</w:t>
      </w:r>
    </w:p>
    <w:p w14:paraId="74DB78DB" w14:textId="77777777" w:rsidR="005D2E1E" w:rsidRDefault="005D2E1E" w:rsidP="005D2E1E">
      <w:r>
        <w:t>RAN VC (AT&amp;T): will be handled with other papers in 15.2.8.4</w:t>
      </w:r>
    </w:p>
    <w:p w14:paraId="22B864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07820" w14:textId="77777777" w:rsidR="005D2E1E" w:rsidRDefault="005D2E1E" w:rsidP="005D2E1E">
      <w:pPr>
        <w:rPr>
          <w:rFonts w:ascii="Arial" w:hAnsi="Arial" w:cs="Arial"/>
          <w:b/>
          <w:sz w:val="24"/>
        </w:rPr>
      </w:pPr>
      <w:r>
        <w:rPr>
          <w:rFonts w:ascii="Arial" w:hAnsi="Arial" w:cs="Arial"/>
          <w:b/>
          <w:color w:val="0000FF"/>
          <w:sz w:val="24"/>
        </w:rPr>
        <w:t>RP-250044</w:t>
      </w:r>
      <w:r>
        <w:rPr>
          <w:rFonts w:ascii="Arial" w:hAnsi="Arial" w:cs="Arial"/>
          <w:b/>
          <w:color w:val="0000FF"/>
          <w:sz w:val="24"/>
        </w:rPr>
        <w:tab/>
      </w:r>
      <w:r>
        <w:rPr>
          <w:rFonts w:ascii="Arial" w:hAnsi="Arial" w:cs="Arial"/>
          <w:b/>
          <w:sz w:val="24"/>
        </w:rPr>
        <w:t>Candidate RAN1/2/3 NR-NTN topics for Rel-20 5GA</w:t>
      </w:r>
    </w:p>
    <w:p w14:paraId="080D211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ABA60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4E5BF" w14:textId="77777777" w:rsidR="005D2E1E" w:rsidRDefault="005D2E1E" w:rsidP="005D2E1E">
      <w:pPr>
        <w:rPr>
          <w:rFonts w:ascii="Arial" w:hAnsi="Arial" w:cs="Arial"/>
          <w:b/>
          <w:sz w:val="24"/>
        </w:rPr>
      </w:pPr>
      <w:r>
        <w:rPr>
          <w:rFonts w:ascii="Arial" w:hAnsi="Arial" w:cs="Arial"/>
          <w:b/>
          <w:color w:val="0000FF"/>
          <w:sz w:val="24"/>
        </w:rPr>
        <w:t>RP-250127</w:t>
      </w:r>
      <w:r>
        <w:rPr>
          <w:rFonts w:ascii="Arial" w:hAnsi="Arial" w:cs="Arial"/>
          <w:b/>
          <w:color w:val="0000FF"/>
          <w:sz w:val="24"/>
        </w:rPr>
        <w:tab/>
      </w:r>
      <w:r>
        <w:rPr>
          <w:rFonts w:ascii="Arial" w:hAnsi="Arial" w:cs="Arial"/>
          <w:b/>
          <w:sz w:val="24"/>
        </w:rPr>
        <w:t xml:space="preserve">Views on Rel-20 NR NTN Phase 4 </w:t>
      </w:r>
    </w:p>
    <w:p w14:paraId="318EAA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92544B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B066A" w14:textId="77777777" w:rsidR="005D2E1E" w:rsidRDefault="005D2E1E" w:rsidP="005D2E1E">
      <w:pPr>
        <w:rPr>
          <w:rFonts w:ascii="Arial" w:hAnsi="Arial" w:cs="Arial"/>
          <w:b/>
          <w:sz w:val="24"/>
        </w:rPr>
      </w:pPr>
      <w:r>
        <w:rPr>
          <w:rFonts w:ascii="Arial" w:hAnsi="Arial" w:cs="Arial"/>
          <w:b/>
          <w:color w:val="0000FF"/>
          <w:sz w:val="24"/>
        </w:rPr>
        <w:t>RP-250147</w:t>
      </w:r>
      <w:r>
        <w:rPr>
          <w:rFonts w:ascii="Arial" w:hAnsi="Arial" w:cs="Arial"/>
          <w:b/>
          <w:color w:val="0000FF"/>
          <w:sz w:val="24"/>
        </w:rPr>
        <w:tab/>
      </w:r>
      <w:r>
        <w:rPr>
          <w:rFonts w:ascii="Arial" w:hAnsi="Arial" w:cs="Arial"/>
          <w:b/>
          <w:sz w:val="24"/>
        </w:rPr>
        <w:t>Iris2 - The European 5G NTN satellite constellation</w:t>
      </w:r>
    </w:p>
    <w:p w14:paraId="48C1DEB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HISPASAT SA</w:t>
      </w:r>
    </w:p>
    <w:p w14:paraId="508A9E0C" w14:textId="77777777" w:rsidR="005D2E1E" w:rsidRDefault="005D2E1E" w:rsidP="005D2E1E">
      <w:pPr>
        <w:rPr>
          <w:rFonts w:ascii="Arial" w:hAnsi="Arial" w:cs="Arial"/>
          <w:b/>
        </w:rPr>
      </w:pPr>
      <w:r>
        <w:rPr>
          <w:rFonts w:ascii="Arial" w:hAnsi="Arial" w:cs="Arial"/>
          <w:b/>
        </w:rPr>
        <w:t xml:space="preserve">Discussion: </w:t>
      </w:r>
    </w:p>
    <w:p w14:paraId="70DE24B3" w14:textId="77777777" w:rsidR="005D2E1E" w:rsidRDefault="005D2E1E" w:rsidP="005D2E1E">
      <w:r>
        <w:t>moved from AI 17 to AI 15.2.8.4</w:t>
      </w:r>
    </w:p>
    <w:p w14:paraId="1532C7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C0A3D" w14:textId="77777777" w:rsidR="005D2E1E" w:rsidRDefault="005D2E1E" w:rsidP="005D2E1E">
      <w:pPr>
        <w:rPr>
          <w:rFonts w:ascii="Arial" w:hAnsi="Arial" w:cs="Arial"/>
          <w:b/>
          <w:sz w:val="24"/>
        </w:rPr>
      </w:pPr>
      <w:r>
        <w:rPr>
          <w:rFonts w:ascii="Arial" w:hAnsi="Arial" w:cs="Arial"/>
          <w:b/>
          <w:color w:val="0000FF"/>
          <w:sz w:val="24"/>
        </w:rPr>
        <w:t>RP-250191</w:t>
      </w:r>
      <w:r>
        <w:rPr>
          <w:rFonts w:ascii="Arial" w:hAnsi="Arial" w:cs="Arial"/>
          <w:b/>
          <w:color w:val="0000FF"/>
          <w:sz w:val="24"/>
        </w:rPr>
        <w:tab/>
      </w:r>
      <w:r>
        <w:rPr>
          <w:rFonts w:ascii="Arial" w:hAnsi="Arial" w:cs="Arial"/>
          <w:b/>
          <w:sz w:val="24"/>
        </w:rPr>
        <w:t>Views on NTN for Rel-20 5G-Advanced</w:t>
      </w:r>
    </w:p>
    <w:p w14:paraId="2C91A2C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A1E4C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87AD5" w14:textId="77777777" w:rsidR="005D2E1E" w:rsidRDefault="005D2E1E" w:rsidP="005D2E1E">
      <w:pPr>
        <w:rPr>
          <w:rFonts w:ascii="Arial" w:hAnsi="Arial" w:cs="Arial"/>
          <w:b/>
          <w:sz w:val="24"/>
        </w:rPr>
      </w:pPr>
      <w:r>
        <w:rPr>
          <w:rFonts w:ascii="Arial" w:hAnsi="Arial" w:cs="Arial"/>
          <w:b/>
          <w:color w:val="0000FF"/>
          <w:sz w:val="24"/>
        </w:rPr>
        <w:lastRenderedPageBreak/>
        <w:t>RP-250315</w:t>
      </w:r>
      <w:r>
        <w:rPr>
          <w:rFonts w:ascii="Arial" w:hAnsi="Arial" w:cs="Arial"/>
          <w:b/>
          <w:color w:val="0000FF"/>
          <w:sz w:val="24"/>
        </w:rPr>
        <w:tab/>
      </w:r>
      <w:r>
        <w:rPr>
          <w:rFonts w:ascii="Arial" w:hAnsi="Arial" w:cs="Arial"/>
          <w:b/>
          <w:sz w:val="24"/>
        </w:rPr>
        <w:t>Qualcomm views on NR NTN for Rel-20</w:t>
      </w:r>
    </w:p>
    <w:p w14:paraId="540CF3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FD70F5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4C08B" w14:textId="77777777" w:rsidR="005D2E1E" w:rsidRDefault="005D2E1E" w:rsidP="005D2E1E">
      <w:pPr>
        <w:rPr>
          <w:rFonts w:ascii="Arial" w:hAnsi="Arial" w:cs="Arial"/>
          <w:b/>
          <w:sz w:val="24"/>
        </w:rPr>
      </w:pPr>
      <w:r>
        <w:rPr>
          <w:rFonts w:ascii="Arial" w:hAnsi="Arial" w:cs="Arial"/>
          <w:b/>
          <w:color w:val="0000FF"/>
          <w:sz w:val="24"/>
        </w:rPr>
        <w:t>RP-250322</w:t>
      </w:r>
      <w:r>
        <w:rPr>
          <w:rFonts w:ascii="Arial" w:hAnsi="Arial" w:cs="Arial"/>
          <w:b/>
          <w:color w:val="0000FF"/>
          <w:sz w:val="24"/>
        </w:rPr>
        <w:tab/>
      </w:r>
      <w:r>
        <w:rPr>
          <w:rFonts w:ascii="Arial" w:hAnsi="Arial" w:cs="Arial"/>
          <w:b/>
          <w:sz w:val="24"/>
        </w:rPr>
        <w:t>Candidate NTN-NR topics for Rel-20 5G Advanced</w:t>
      </w:r>
    </w:p>
    <w:p w14:paraId="420B6DF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w:t>
      </w:r>
    </w:p>
    <w:p w14:paraId="4B864B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9AF1" w14:textId="77777777" w:rsidR="005D2E1E" w:rsidRDefault="005D2E1E" w:rsidP="005D2E1E">
      <w:pPr>
        <w:rPr>
          <w:rFonts w:ascii="Arial" w:hAnsi="Arial" w:cs="Arial"/>
          <w:b/>
          <w:sz w:val="24"/>
        </w:rPr>
      </w:pPr>
      <w:r>
        <w:rPr>
          <w:rFonts w:ascii="Arial" w:hAnsi="Arial" w:cs="Arial"/>
          <w:b/>
          <w:color w:val="0000FF"/>
          <w:sz w:val="24"/>
        </w:rPr>
        <w:t>RP-250349</w:t>
      </w:r>
      <w:r>
        <w:rPr>
          <w:rFonts w:ascii="Arial" w:hAnsi="Arial" w:cs="Arial"/>
          <w:b/>
          <w:color w:val="0000FF"/>
          <w:sz w:val="24"/>
        </w:rPr>
        <w:tab/>
      </w:r>
      <w:r>
        <w:rPr>
          <w:rFonts w:ascii="Arial" w:hAnsi="Arial" w:cs="Arial"/>
          <w:b/>
          <w:sz w:val="24"/>
        </w:rPr>
        <w:t>Scope of Rel-20 NR NTN for 5G-Advanced</w:t>
      </w:r>
    </w:p>
    <w:p w14:paraId="76FE02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9A9C8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FD409" w14:textId="77777777" w:rsidR="005D2E1E" w:rsidRDefault="005D2E1E" w:rsidP="005D2E1E">
      <w:pPr>
        <w:rPr>
          <w:rFonts w:ascii="Arial" w:hAnsi="Arial" w:cs="Arial"/>
          <w:b/>
          <w:sz w:val="24"/>
        </w:rPr>
      </w:pPr>
      <w:r>
        <w:rPr>
          <w:rFonts w:ascii="Arial" w:hAnsi="Arial" w:cs="Arial"/>
          <w:b/>
          <w:color w:val="0000FF"/>
          <w:sz w:val="24"/>
        </w:rPr>
        <w:t>RP-250406</w:t>
      </w:r>
      <w:r>
        <w:rPr>
          <w:rFonts w:ascii="Arial" w:hAnsi="Arial" w:cs="Arial"/>
          <w:b/>
          <w:color w:val="0000FF"/>
          <w:sz w:val="24"/>
        </w:rPr>
        <w:tab/>
      </w:r>
      <w:r>
        <w:rPr>
          <w:rFonts w:ascii="Arial" w:hAnsi="Arial" w:cs="Arial"/>
          <w:b/>
          <w:sz w:val="24"/>
        </w:rPr>
        <w:t>Views on Rel-20 NR NTN scope</w:t>
      </w:r>
    </w:p>
    <w:p w14:paraId="4A2637A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37311D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66317" w14:textId="77777777" w:rsidR="005D2E1E" w:rsidRDefault="005D2E1E" w:rsidP="005D2E1E">
      <w:pPr>
        <w:rPr>
          <w:rFonts w:ascii="Arial" w:hAnsi="Arial" w:cs="Arial"/>
          <w:b/>
          <w:sz w:val="24"/>
        </w:rPr>
      </w:pPr>
      <w:r>
        <w:rPr>
          <w:rFonts w:ascii="Arial" w:hAnsi="Arial" w:cs="Arial"/>
          <w:b/>
          <w:color w:val="0000FF"/>
          <w:sz w:val="24"/>
        </w:rPr>
        <w:t>RP-250420</w:t>
      </w:r>
      <w:r>
        <w:rPr>
          <w:rFonts w:ascii="Arial" w:hAnsi="Arial" w:cs="Arial"/>
          <w:b/>
          <w:color w:val="0000FF"/>
          <w:sz w:val="24"/>
        </w:rPr>
        <w:tab/>
      </w:r>
      <w:r>
        <w:rPr>
          <w:rFonts w:ascii="Arial" w:hAnsi="Arial" w:cs="Arial"/>
          <w:b/>
          <w:sz w:val="24"/>
        </w:rPr>
        <w:t>Rel-20 NR NTN</w:t>
      </w:r>
    </w:p>
    <w:p w14:paraId="7724609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99974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C3E38" w14:textId="77777777" w:rsidR="005D2E1E" w:rsidRDefault="005D2E1E" w:rsidP="005D2E1E">
      <w:pPr>
        <w:rPr>
          <w:rFonts w:ascii="Arial" w:hAnsi="Arial" w:cs="Arial"/>
          <w:b/>
          <w:sz w:val="24"/>
        </w:rPr>
      </w:pPr>
      <w:r>
        <w:rPr>
          <w:rFonts w:ascii="Arial" w:hAnsi="Arial" w:cs="Arial"/>
          <w:b/>
          <w:color w:val="0000FF"/>
          <w:sz w:val="24"/>
        </w:rPr>
        <w:t>RP-250435</w:t>
      </w:r>
      <w:r>
        <w:rPr>
          <w:rFonts w:ascii="Arial" w:hAnsi="Arial" w:cs="Arial"/>
          <w:b/>
          <w:color w:val="0000FF"/>
          <w:sz w:val="24"/>
        </w:rPr>
        <w:tab/>
      </w:r>
      <w:r>
        <w:rPr>
          <w:rFonts w:ascii="Arial" w:hAnsi="Arial" w:cs="Arial"/>
          <w:b/>
          <w:sz w:val="24"/>
        </w:rPr>
        <w:t>Scope for Rel-20 NR NTN in 5G-A</w:t>
      </w:r>
    </w:p>
    <w:p w14:paraId="33BBB4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4314CB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67D32" w14:textId="77777777" w:rsidR="005D2E1E" w:rsidRDefault="005D2E1E" w:rsidP="005D2E1E">
      <w:pPr>
        <w:rPr>
          <w:rFonts w:ascii="Arial" w:hAnsi="Arial" w:cs="Arial"/>
          <w:b/>
          <w:sz w:val="24"/>
        </w:rPr>
      </w:pPr>
      <w:r>
        <w:rPr>
          <w:rFonts w:ascii="Arial" w:hAnsi="Arial" w:cs="Arial"/>
          <w:b/>
          <w:color w:val="0000FF"/>
          <w:sz w:val="24"/>
        </w:rPr>
        <w:t>RP-250482</w:t>
      </w:r>
      <w:r>
        <w:rPr>
          <w:rFonts w:ascii="Arial" w:hAnsi="Arial" w:cs="Arial"/>
          <w:b/>
          <w:color w:val="0000FF"/>
          <w:sz w:val="24"/>
        </w:rPr>
        <w:tab/>
      </w:r>
      <w:r>
        <w:rPr>
          <w:rFonts w:ascii="Arial" w:hAnsi="Arial" w:cs="Arial"/>
          <w:b/>
          <w:sz w:val="24"/>
        </w:rPr>
        <w:t>On Rel-20 NR NTN</w:t>
      </w:r>
    </w:p>
    <w:p w14:paraId="4CBD8EF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1F21EB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184B1" w14:textId="77777777" w:rsidR="005D2E1E" w:rsidRDefault="005D2E1E" w:rsidP="005D2E1E">
      <w:pPr>
        <w:rPr>
          <w:rFonts w:ascii="Arial" w:hAnsi="Arial" w:cs="Arial"/>
          <w:b/>
          <w:sz w:val="24"/>
        </w:rPr>
      </w:pPr>
      <w:r>
        <w:rPr>
          <w:rFonts w:ascii="Arial" w:hAnsi="Arial" w:cs="Arial"/>
          <w:b/>
          <w:color w:val="0000FF"/>
          <w:sz w:val="24"/>
        </w:rPr>
        <w:t>RP-250485</w:t>
      </w:r>
      <w:r>
        <w:rPr>
          <w:rFonts w:ascii="Arial" w:hAnsi="Arial" w:cs="Arial"/>
          <w:b/>
          <w:color w:val="0000FF"/>
          <w:sz w:val="24"/>
        </w:rPr>
        <w:tab/>
      </w:r>
      <w:r>
        <w:rPr>
          <w:rFonts w:ascii="Arial" w:hAnsi="Arial" w:cs="Arial"/>
          <w:b/>
          <w:sz w:val="24"/>
        </w:rPr>
        <w:t>IRIS²: The first fully fledged 5G NR NTN Multi-orbit Constellation</w:t>
      </w:r>
    </w:p>
    <w:p w14:paraId="195C81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ESA, European Commission, SES, Eutelsat Group, Hispasat</w:t>
      </w:r>
    </w:p>
    <w:p w14:paraId="0CD44D07" w14:textId="77777777" w:rsidR="005D2E1E" w:rsidRDefault="005D2E1E" w:rsidP="005D2E1E">
      <w:pPr>
        <w:rPr>
          <w:rFonts w:ascii="Arial" w:hAnsi="Arial" w:cs="Arial"/>
          <w:b/>
        </w:rPr>
      </w:pPr>
      <w:r>
        <w:rPr>
          <w:rFonts w:ascii="Arial" w:hAnsi="Arial" w:cs="Arial"/>
          <w:b/>
        </w:rPr>
        <w:t xml:space="preserve">Discussion: </w:t>
      </w:r>
    </w:p>
    <w:p w14:paraId="479BC96E" w14:textId="77777777" w:rsidR="005D2E1E" w:rsidRDefault="005D2E1E" w:rsidP="005D2E1E">
      <w:r>
        <w:t>moved from AI 9.3.2.2 to AI 15.2.8.4</w:t>
      </w:r>
    </w:p>
    <w:p w14:paraId="3E8B4A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918DC" w14:textId="77777777" w:rsidR="005D2E1E" w:rsidRDefault="005D2E1E" w:rsidP="005D2E1E">
      <w:pPr>
        <w:rPr>
          <w:rFonts w:ascii="Arial" w:hAnsi="Arial" w:cs="Arial"/>
          <w:b/>
          <w:sz w:val="24"/>
        </w:rPr>
      </w:pPr>
      <w:r>
        <w:rPr>
          <w:rFonts w:ascii="Arial" w:hAnsi="Arial" w:cs="Arial"/>
          <w:b/>
          <w:color w:val="0000FF"/>
          <w:sz w:val="24"/>
        </w:rPr>
        <w:t>RP-250509</w:t>
      </w:r>
      <w:r>
        <w:rPr>
          <w:rFonts w:ascii="Arial" w:hAnsi="Arial" w:cs="Arial"/>
          <w:b/>
          <w:color w:val="0000FF"/>
          <w:sz w:val="24"/>
        </w:rPr>
        <w:tab/>
      </w:r>
      <w:r>
        <w:rPr>
          <w:rFonts w:ascii="Arial" w:hAnsi="Arial" w:cs="Arial"/>
          <w:b/>
          <w:sz w:val="24"/>
        </w:rPr>
        <w:t>Consideration on NR NTN in 5G-A Rel-20</w:t>
      </w:r>
    </w:p>
    <w:p w14:paraId="722B5D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9F9C98" w14:textId="77777777" w:rsidR="005D2E1E" w:rsidRDefault="005D2E1E" w:rsidP="005D2E1E">
      <w:pPr>
        <w:rPr>
          <w:rFonts w:ascii="Arial" w:hAnsi="Arial" w:cs="Arial"/>
          <w:b/>
        </w:rPr>
      </w:pPr>
      <w:r>
        <w:rPr>
          <w:rFonts w:ascii="Arial" w:hAnsi="Arial" w:cs="Arial"/>
          <w:b/>
        </w:rPr>
        <w:t xml:space="preserve">Abstract: </w:t>
      </w:r>
    </w:p>
    <w:p w14:paraId="7A4732AE" w14:textId="77777777" w:rsidR="005D2E1E" w:rsidRDefault="005D2E1E" w:rsidP="005D2E1E">
      <w:r>
        <w:lastRenderedPageBreak/>
        <w:t>provide views on Rel-20 NR NTN</w:t>
      </w:r>
    </w:p>
    <w:p w14:paraId="187037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3874A" w14:textId="77777777" w:rsidR="005D2E1E" w:rsidRDefault="005D2E1E" w:rsidP="005D2E1E">
      <w:pPr>
        <w:rPr>
          <w:rFonts w:ascii="Arial" w:hAnsi="Arial" w:cs="Arial"/>
          <w:b/>
          <w:sz w:val="24"/>
        </w:rPr>
      </w:pPr>
      <w:r>
        <w:rPr>
          <w:rFonts w:ascii="Arial" w:hAnsi="Arial" w:cs="Arial"/>
          <w:b/>
          <w:color w:val="0000FF"/>
          <w:sz w:val="24"/>
        </w:rPr>
        <w:t>RP-250543</w:t>
      </w:r>
      <w:r>
        <w:rPr>
          <w:rFonts w:ascii="Arial" w:hAnsi="Arial" w:cs="Arial"/>
          <w:b/>
          <w:color w:val="0000FF"/>
          <w:sz w:val="24"/>
        </w:rPr>
        <w:tab/>
      </w:r>
      <w:r>
        <w:rPr>
          <w:rFonts w:ascii="Arial" w:hAnsi="Arial" w:cs="Arial"/>
          <w:b/>
          <w:sz w:val="24"/>
        </w:rPr>
        <w:t>Remaining NR NTN topics for BMW</w:t>
      </w:r>
    </w:p>
    <w:p w14:paraId="1C39ED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 Fraunhofer IIS</w:t>
      </w:r>
    </w:p>
    <w:p w14:paraId="754FF2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3F13C" w14:textId="77777777" w:rsidR="005D2E1E" w:rsidRDefault="005D2E1E" w:rsidP="005D2E1E">
      <w:pPr>
        <w:rPr>
          <w:rFonts w:ascii="Arial" w:hAnsi="Arial" w:cs="Arial"/>
          <w:b/>
          <w:sz w:val="24"/>
        </w:rPr>
      </w:pPr>
      <w:r>
        <w:rPr>
          <w:rFonts w:ascii="Arial" w:hAnsi="Arial" w:cs="Arial"/>
          <w:b/>
          <w:color w:val="0000FF"/>
          <w:sz w:val="24"/>
        </w:rPr>
        <w:t>RP-250559</w:t>
      </w:r>
      <w:r>
        <w:rPr>
          <w:rFonts w:ascii="Arial" w:hAnsi="Arial" w:cs="Arial"/>
          <w:b/>
          <w:color w:val="0000FF"/>
          <w:sz w:val="24"/>
        </w:rPr>
        <w:tab/>
      </w:r>
      <w:r>
        <w:rPr>
          <w:rFonts w:ascii="Arial" w:hAnsi="Arial" w:cs="Arial"/>
          <w:b/>
          <w:sz w:val="24"/>
        </w:rPr>
        <w:t>Views on NR-NTN in 5G-A Rel-20</w:t>
      </w:r>
    </w:p>
    <w:p w14:paraId="58EA371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C4FE1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B6A56" w14:textId="77777777" w:rsidR="005D2E1E" w:rsidRDefault="005D2E1E" w:rsidP="005D2E1E">
      <w:pPr>
        <w:rPr>
          <w:rFonts w:ascii="Arial" w:hAnsi="Arial" w:cs="Arial"/>
          <w:b/>
          <w:sz w:val="24"/>
        </w:rPr>
      </w:pPr>
      <w:r>
        <w:rPr>
          <w:rFonts w:ascii="Arial" w:hAnsi="Arial" w:cs="Arial"/>
          <w:b/>
          <w:color w:val="0000FF"/>
          <w:sz w:val="24"/>
        </w:rPr>
        <w:t>RP-250765</w:t>
      </w:r>
      <w:r>
        <w:rPr>
          <w:rFonts w:ascii="Arial" w:hAnsi="Arial" w:cs="Arial"/>
          <w:b/>
          <w:color w:val="0000FF"/>
          <w:sz w:val="24"/>
        </w:rPr>
        <w:tab/>
      </w:r>
      <w:r>
        <w:rPr>
          <w:rFonts w:ascii="Arial" w:hAnsi="Arial" w:cs="Arial"/>
          <w:b/>
          <w:sz w:val="24"/>
        </w:rPr>
        <w:t>LS on IRIS²: the first fully-fledged 5G NR NTN multi-orbit satellite communications system (ESA_LS250303; to: RAN, SA; cc: -; contact: ESA)</w:t>
      </w:r>
    </w:p>
    <w:p w14:paraId="727B0F8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ESA_LS250303, to RAN, SA, cc -</w:t>
      </w:r>
      <w:r>
        <w:rPr>
          <w:i/>
        </w:rPr>
        <w:br/>
      </w:r>
      <w:r>
        <w:rPr>
          <w:i/>
        </w:rPr>
        <w:tab/>
      </w:r>
      <w:r>
        <w:rPr>
          <w:i/>
        </w:rPr>
        <w:tab/>
      </w:r>
      <w:r>
        <w:rPr>
          <w:i/>
        </w:rPr>
        <w:tab/>
      </w:r>
      <w:r>
        <w:rPr>
          <w:i/>
        </w:rPr>
        <w:tab/>
      </w:r>
      <w:r>
        <w:rPr>
          <w:i/>
        </w:rPr>
        <w:tab/>
        <w:t>Source: ESA</w:t>
      </w:r>
    </w:p>
    <w:p w14:paraId="760E8C6B" w14:textId="77777777" w:rsidR="005D2E1E" w:rsidRDefault="005D2E1E" w:rsidP="005D2E1E">
      <w:pPr>
        <w:rPr>
          <w:rFonts w:ascii="Arial" w:hAnsi="Arial" w:cs="Arial"/>
          <w:b/>
        </w:rPr>
      </w:pPr>
      <w:r>
        <w:rPr>
          <w:rFonts w:ascii="Arial" w:hAnsi="Arial" w:cs="Arial"/>
          <w:b/>
        </w:rPr>
        <w:t xml:space="preserve">Abstract: </w:t>
      </w:r>
    </w:p>
    <w:p w14:paraId="272DECDE" w14:textId="77777777" w:rsidR="005D2E1E" w:rsidRDefault="005D2E1E" w:rsidP="005D2E1E">
      <w:r>
        <w:t>ESA = European Space Agency; no RAN action requested</w:t>
      </w:r>
    </w:p>
    <w:p w14:paraId="27E4CE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7544B" w14:textId="77777777" w:rsidR="005D2E1E" w:rsidRDefault="005D2E1E" w:rsidP="005D2E1E">
      <w:pPr>
        <w:pStyle w:val="Heading4"/>
      </w:pPr>
      <w:bookmarkStart w:id="459" w:name="_Toc193744310"/>
      <w:bookmarkStart w:id="460" w:name="_Toc195035642"/>
      <w:r>
        <w:t>15.2.9</w:t>
      </w:r>
      <w:r>
        <w:tab/>
        <w:t>Additional RAN3-led topics</w:t>
      </w:r>
      <w:bookmarkEnd w:id="459"/>
      <w:bookmarkEnd w:id="460"/>
    </w:p>
    <w:p w14:paraId="6CF98BF2" w14:textId="77777777" w:rsidR="005D2E1E" w:rsidRDefault="005D2E1E" w:rsidP="005D2E1E">
      <w:pPr>
        <w:pStyle w:val="Heading5"/>
      </w:pPr>
      <w:bookmarkStart w:id="461" w:name="_Toc193744311"/>
      <w:bookmarkStart w:id="462" w:name="_Toc195035643"/>
      <w:r>
        <w:t>15.2.9.1</w:t>
      </w:r>
      <w:r>
        <w:tab/>
        <w:t>Sensing/ISAC</w:t>
      </w:r>
      <w:bookmarkEnd w:id="461"/>
      <w:bookmarkEnd w:id="462"/>
    </w:p>
    <w:p w14:paraId="3C7AC6CA" w14:textId="77777777" w:rsidR="005D2E1E" w:rsidRDefault="005D2E1E" w:rsidP="005D2E1E">
      <w:pPr>
        <w:rPr>
          <w:rFonts w:ascii="Arial" w:hAnsi="Arial" w:cs="Arial"/>
          <w:b/>
          <w:sz w:val="24"/>
        </w:rPr>
      </w:pPr>
      <w:r>
        <w:rPr>
          <w:rFonts w:ascii="Arial" w:hAnsi="Arial" w:cs="Arial"/>
          <w:b/>
          <w:color w:val="0000FF"/>
          <w:sz w:val="24"/>
        </w:rPr>
        <w:t>RP-250060</w:t>
      </w:r>
      <w:r>
        <w:rPr>
          <w:rFonts w:ascii="Arial" w:hAnsi="Arial" w:cs="Arial"/>
          <w:b/>
          <w:color w:val="0000FF"/>
          <w:sz w:val="24"/>
        </w:rPr>
        <w:tab/>
      </w:r>
      <w:r>
        <w:rPr>
          <w:rFonts w:ascii="Arial" w:hAnsi="Arial" w:cs="Arial"/>
          <w:b/>
          <w:sz w:val="24"/>
        </w:rPr>
        <w:t>View on Rel-20 Sensing/ISAC study</w:t>
      </w:r>
    </w:p>
    <w:p w14:paraId="4D29013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9212A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7D51F" w14:textId="77777777" w:rsidR="005D2E1E" w:rsidRDefault="005D2E1E" w:rsidP="005D2E1E">
      <w:pPr>
        <w:rPr>
          <w:rFonts w:ascii="Arial" w:hAnsi="Arial" w:cs="Arial"/>
          <w:b/>
          <w:sz w:val="24"/>
        </w:rPr>
      </w:pPr>
      <w:r>
        <w:rPr>
          <w:rFonts w:ascii="Arial" w:hAnsi="Arial" w:cs="Arial"/>
          <w:b/>
          <w:color w:val="0000FF"/>
          <w:sz w:val="24"/>
        </w:rPr>
        <w:t>RP-250128</w:t>
      </w:r>
      <w:r>
        <w:rPr>
          <w:rFonts w:ascii="Arial" w:hAnsi="Arial" w:cs="Arial"/>
          <w:b/>
          <w:color w:val="0000FF"/>
          <w:sz w:val="24"/>
        </w:rPr>
        <w:tab/>
      </w:r>
      <w:r>
        <w:rPr>
          <w:rFonts w:ascii="Arial" w:hAnsi="Arial" w:cs="Arial"/>
          <w:b/>
          <w:sz w:val="24"/>
        </w:rPr>
        <w:t>View on Rel-20 ISAC study</w:t>
      </w:r>
    </w:p>
    <w:p w14:paraId="6C97E54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436E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73DD2" w14:textId="77777777" w:rsidR="005D2E1E" w:rsidRDefault="005D2E1E" w:rsidP="005D2E1E">
      <w:pPr>
        <w:rPr>
          <w:rFonts w:ascii="Arial" w:hAnsi="Arial" w:cs="Arial"/>
          <w:b/>
          <w:sz w:val="24"/>
        </w:rPr>
      </w:pPr>
      <w:r>
        <w:rPr>
          <w:rFonts w:ascii="Arial" w:hAnsi="Arial" w:cs="Arial"/>
          <w:b/>
          <w:color w:val="0000FF"/>
          <w:sz w:val="24"/>
        </w:rPr>
        <w:t>RP-250242</w:t>
      </w:r>
      <w:r>
        <w:rPr>
          <w:rFonts w:ascii="Arial" w:hAnsi="Arial" w:cs="Arial"/>
          <w:b/>
          <w:color w:val="0000FF"/>
          <w:sz w:val="24"/>
        </w:rPr>
        <w:tab/>
      </w:r>
      <w:r>
        <w:rPr>
          <w:rFonts w:ascii="Arial" w:hAnsi="Arial" w:cs="Arial"/>
          <w:b/>
          <w:sz w:val="24"/>
        </w:rPr>
        <w:t>Views on ISAC in RAN 5GA Rel-20</w:t>
      </w:r>
    </w:p>
    <w:p w14:paraId="6D3B69F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B5D30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DDE5" w14:textId="77777777" w:rsidR="005D2E1E" w:rsidRDefault="005D2E1E" w:rsidP="005D2E1E">
      <w:pPr>
        <w:rPr>
          <w:rFonts w:ascii="Arial" w:hAnsi="Arial" w:cs="Arial"/>
          <w:b/>
          <w:sz w:val="24"/>
        </w:rPr>
      </w:pPr>
      <w:r>
        <w:rPr>
          <w:rFonts w:ascii="Arial" w:hAnsi="Arial" w:cs="Arial"/>
          <w:b/>
          <w:color w:val="0000FF"/>
          <w:sz w:val="24"/>
        </w:rPr>
        <w:t>RP-250243</w:t>
      </w:r>
      <w:r>
        <w:rPr>
          <w:rFonts w:ascii="Arial" w:hAnsi="Arial" w:cs="Arial"/>
          <w:b/>
          <w:color w:val="0000FF"/>
          <w:sz w:val="24"/>
        </w:rPr>
        <w:tab/>
      </w:r>
      <w:r>
        <w:rPr>
          <w:rFonts w:ascii="Arial" w:hAnsi="Arial" w:cs="Arial"/>
          <w:b/>
          <w:sz w:val="24"/>
        </w:rPr>
        <w:t>Rel-20 ISAC scope</w:t>
      </w:r>
    </w:p>
    <w:p w14:paraId="057A8CB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73DE0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9A52E" w14:textId="77777777" w:rsidR="005D2E1E" w:rsidRDefault="005D2E1E" w:rsidP="005D2E1E">
      <w:pPr>
        <w:rPr>
          <w:rFonts w:ascii="Arial" w:hAnsi="Arial" w:cs="Arial"/>
          <w:b/>
          <w:sz w:val="24"/>
        </w:rPr>
      </w:pPr>
      <w:r>
        <w:rPr>
          <w:rFonts w:ascii="Arial" w:hAnsi="Arial" w:cs="Arial"/>
          <w:b/>
          <w:color w:val="0000FF"/>
          <w:sz w:val="24"/>
        </w:rPr>
        <w:t>RP-250261</w:t>
      </w:r>
      <w:r>
        <w:rPr>
          <w:rFonts w:ascii="Arial" w:hAnsi="Arial" w:cs="Arial"/>
          <w:b/>
          <w:color w:val="0000FF"/>
          <w:sz w:val="24"/>
        </w:rPr>
        <w:tab/>
      </w:r>
      <w:r>
        <w:rPr>
          <w:rFonts w:ascii="Arial" w:hAnsi="Arial" w:cs="Arial"/>
          <w:b/>
          <w:sz w:val="24"/>
        </w:rPr>
        <w:t>Views on ISAC for Rel-20</w:t>
      </w:r>
    </w:p>
    <w:p w14:paraId="5BE2D277"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B109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E1C80" w14:textId="77777777" w:rsidR="005D2E1E" w:rsidRDefault="005D2E1E" w:rsidP="005D2E1E">
      <w:pPr>
        <w:rPr>
          <w:rFonts w:ascii="Arial" w:hAnsi="Arial" w:cs="Arial"/>
          <w:b/>
          <w:sz w:val="24"/>
        </w:rPr>
      </w:pPr>
      <w:r>
        <w:rPr>
          <w:rFonts w:ascii="Arial" w:hAnsi="Arial" w:cs="Arial"/>
          <w:b/>
          <w:color w:val="0000FF"/>
          <w:sz w:val="24"/>
        </w:rPr>
        <w:t>RP-250318</w:t>
      </w:r>
      <w:r>
        <w:rPr>
          <w:rFonts w:ascii="Arial" w:hAnsi="Arial" w:cs="Arial"/>
          <w:b/>
          <w:color w:val="0000FF"/>
          <w:sz w:val="24"/>
        </w:rPr>
        <w:tab/>
      </w:r>
      <w:r>
        <w:rPr>
          <w:rFonts w:ascii="Arial" w:hAnsi="Arial" w:cs="Arial"/>
          <w:b/>
          <w:sz w:val="24"/>
        </w:rPr>
        <w:t>Views on Sensing and ISAC for Rel-20</w:t>
      </w:r>
    </w:p>
    <w:p w14:paraId="772839B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3BB5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0A875" w14:textId="77777777" w:rsidR="005D2E1E" w:rsidRDefault="005D2E1E" w:rsidP="005D2E1E">
      <w:pPr>
        <w:rPr>
          <w:rFonts w:ascii="Arial" w:hAnsi="Arial" w:cs="Arial"/>
          <w:b/>
          <w:sz w:val="24"/>
        </w:rPr>
      </w:pPr>
      <w:r>
        <w:rPr>
          <w:rFonts w:ascii="Arial" w:hAnsi="Arial" w:cs="Arial"/>
          <w:b/>
          <w:color w:val="0000FF"/>
          <w:sz w:val="24"/>
        </w:rPr>
        <w:t>RP-250385</w:t>
      </w:r>
      <w:r>
        <w:rPr>
          <w:rFonts w:ascii="Arial" w:hAnsi="Arial" w:cs="Arial"/>
          <w:b/>
          <w:color w:val="0000FF"/>
          <w:sz w:val="24"/>
        </w:rPr>
        <w:tab/>
      </w:r>
      <w:r>
        <w:rPr>
          <w:rFonts w:ascii="Arial" w:hAnsi="Arial" w:cs="Arial"/>
          <w:b/>
          <w:sz w:val="24"/>
        </w:rPr>
        <w:t>Way Forward for ISAC in 5G-A Rel-20</w:t>
      </w:r>
    </w:p>
    <w:p w14:paraId="380B87A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Telecom Italia, KT Corp., AT&amp;T, CAICT, Huawei, HiSilicon, ZTE, CATT, Lenovo, H3C</w:t>
      </w:r>
    </w:p>
    <w:p w14:paraId="2D5F711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1BF38" w14:textId="77777777" w:rsidR="005D2E1E" w:rsidRDefault="005D2E1E" w:rsidP="005D2E1E">
      <w:pPr>
        <w:rPr>
          <w:rFonts w:ascii="Arial" w:hAnsi="Arial" w:cs="Arial"/>
          <w:b/>
          <w:sz w:val="24"/>
        </w:rPr>
      </w:pPr>
      <w:r>
        <w:rPr>
          <w:rFonts w:ascii="Arial" w:hAnsi="Arial" w:cs="Arial"/>
          <w:b/>
          <w:color w:val="0000FF"/>
          <w:sz w:val="24"/>
        </w:rPr>
        <w:t>RP-250425</w:t>
      </w:r>
      <w:r>
        <w:rPr>
          <w:rFonts w:ascii="Arial" w:hAnsi="Arial" w:cs="Arial"/>
          <w:b/>
          <w:color w:val="0000FF"/>
          <w:sz w:val="24"/>
        </w:rPr>
        <w:tab/>
      </w:r>
      <w:r>
        <w:rPr>
          <w:rFonts w:ascii="Arial" w:hAnsi="Arial" w:cs="Arial"/>
          <w:b/>
          <w:sz w:val="24"/>
        </w:rPr>
        <w:t>Views on Rel-20 RAN based ISAC</w:t>
      </w:r>
    </w:p>
    <w:p w14:paraId="29918E9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01879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638E4" w14:textId="77777777" w:rsidR="005D2E1E" w:rsidRDefault="005D2E1E" w:rsidP="005D2E1E">
      <w:pPr>
        <w:rPr>
          <w:rFonts w:ascii="Arial" w:hAnsi="Arial" w:cs="Arial"/>
          <w:b/>
          <w:sz w:val="24"/>
        </w:rPr>
      </w:pPr>
      <w:r>
        <w:rPr>
          <w:rFonts w:ascii="Arial" w:hAnsi="Arial" w:cs="Arial"/>
          <w:b/>
          <w:color w:val="0000FF"/>
          <w:sz w:val="24"/>
        </w:rPr>
        <w:t>RP-250386</w:t>
      </w:r>
      <w:r>
        <w:rPr>
          <w:rFonts w:ascii="Arial" w:hAnsi="Arial" w:cs="Arial"/>
          <w:b/>
          <w:color w:val="0000FF"/>
          <w:sz w:val="24"/>
        </w:rPr>
        <w:tab/>
      </w:r>
      <w:r>
        <w:rPr>
          <w:rFonts w:ascii="Arial" w:hAnsi="Arial" w:cs="Arial"/>
          <w:b/>
          <w:sz w:val="24"/>
        </w:rPr>
        <w:t>Views on Integrated Sensing and Communication for 5G-A Rel-20</w:t>
      </w:r>
    </w:p>
    <w:p w14:paraId="47C1673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A22B8E" w14:textId="77777777" w:rsidR="005D2E1E" w:rsidRDefault="005D2E1E" w:rsidP="005D2E1E">
      <w:pPr>
        <w:rPr>
          <w:rFonts w:ascii="Arial" w:hAnsi="Arial" w:cs="Arial"/>
          <w:b/>
        </w:rPr>
      </w:pPr>
      <w:r>
        <w:rPr>
          <w:rFonts w:ascii="Arial" w:hAnsi="Arial" w:cs="Arial"/>
          <w:b/>
        </w:rPr>
        <w:t xml:space="preserve">Discussion: </w:t>
      </w:r>
    </w:p>
    <w:p w14:paraId="256DE0B9" w14:textId="77777777" w:rsidR="005D2E1E" w:rsidRDefault="005D2E1E" w:rsidP="005D2E1E">
      <w:r>
        <w:t>moved from AI 15.2.10 to AI 15.2.9.1</w:t>
      </w:r>
    </w:p>
    <w:p w14:paraId="0352CF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06256" w14:textId="77777777" w:rsidR="005D2E1E" w:rsidRDefault="005D2E1E" w:rsidP="005D2E1E">
      <w:pPr>
        <w:rPr>
          <w:rFonts w:ascii="Arial" w:hAnsi="Arial" w:cs="Arial"/>
          <w:b/>
          <w:sz w:val="24"/>
        </w:rPr>
      </w:pPr>
      <w:r>
        <w:rPr>
          <w:rFonts w:ascii="Arial" w:hAnsi="Arial" w:cs="Arial"/>
          <w:b/>
          <w:color w:val="0000FF"/>
          <w:sz w:val="24"/>
        </w:rPr>
        <w:t>RP-250516</w:t>
      </w:r>
      <w:r>
        <w:rPr>
          <w:rFonts w:ascii="Arial" w:hAnsi="Arial" w:cs="Arial"/>
          <w:b/>
          <w:color w:val="0000FF"/>
          <w:sz w:val="24"/>
        </w:rPr>
        <w:tab/>
      </w:r>
      <w:r>
        <w:rPr>
          <w:rFonts w:ascii="Arial" w:hAnsi="Arial" w:cs="Arial"/>
          <w:b/>
          <w:sz w:val="24"/>
        </w:rPr>
        <w:t>Views on 5G-A Rel-20 ISAC</w:t>
      </w:r>
    </w:p>
    <w:p w14:paraId="12F92D2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44F1B9" w14:textId="77777777" w:rsidR="005D2E1E" w:rsidRDefault="005D2E1E" w:rsidP="005D2E1E">
      <w:pPr>
        <w:rPr>
          <w:rFonts w:ascii="Arial" w:hAnsi="Arial" w:cs="Arial"/>
          <w:b/>
        </w:rPr>
      </w:pPr>
      <w:r>
        <w:rPr>
          <w:rFonts w:ascii="Arial" w:hAnsi="Arial" w:cs="Arial"/>
          <w:b/>
        </w:rPr>
        <w:t xml:space="preserve">Abstract: </w:t>
      </w:r>
    </w:p>
    <w:p w14:paraId="7BFA42E2" w14:textId="77777777" w:rsidR="005D2E1E" w:rsidRDefault="005D2E1E" w:rsidP="005D2E1E">
      <w:r>
        <w:t>Provide CATT's view on Rel-20 ISAC</w:t>
      </w:r>
    </w:p>
    <w:p w14:paraId="4AE4E1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AE987" w14:textId="77777777" w:rsidR="005D2E1E" w:rsidRDefault="005D2E1E" w:rsidP="005D2E1E">
      <w:pPr>
        <w:rPr>
          <w:rFonts w:ascii="Arial" w:hAnsi="Arial" w:cs="Arial"/>
          <w:b/>
          <w:sz w:val="24"/>
        </w:rPr>
      </w:pPr>
      <w:r>
        <w:rPr>
          <w:rFonts w:ascii="Arial" w:hAnsi="Arial" w:cs="Arial"/>
          <w:b/>
          <w:color w:val="0000FF"/>
          <w:sz w:val="24"/>
        </w:rPr>
        <w:t>RP-250532</w:t>
      </w:r>
      <w:r>
        <w:rPr>
          <w:rFonts w:ascii="Arial" w:hAnsi="Arial" w:cs="Arial"/>
          <w:b/>
          <w:color w:val="0000FF"/>
          <w:sz w:val="24"/>
        </w:rPr>
        <w:tab/>
      </w:r>
      <w:r>
        <w:rPr>
          <w:rFonts w:ascii="Arial" w:hAnsi="Arial" w:cs="Arial"/>
          <w:b/>
          <w:sz w:val="24"/>
        </w:rPr>
        <w:t>Discussion on Release 20 5G Advanced ISAC</w:t>
      </w:r>
    </w:p>
    <w:p w14:paraId="229DC9F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A5AE8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847D0" w14:textId="77777777" w:rsidR="005D2E1E" w:rsidRDefault="005D2E1E" w:rsidP="005D2E1E">
      <w:pPr>
        <w:rPr>
          <w:rFonts w:ascii="Arial" w:hAnsi="Arial" w:cs="Arial"/>
          <w:b/>
          <w:sz w:val="24"/>
        </w:rPr>
      </w:pPr>
      <w:r>
        <w:rPr>
          <w:rFonts w:ascii="Arial" w:hAnsi="Arial" w:cs="Arial"/>
          <w:b/>
          <w:color w:val="0000FF"/>
          <w:sz w:val="24"/>
        </w:rPr>
        <w:t>RP-250560</w:t>
      </w:r>
      <w:r>
        <w:rPr>
          <w:rFonts w:ascii="Arial" w:hAnsi="Arial" w:cs="Arial"/>
          <w:b/>
          <w:color w:val="0000FF"/>
          <w:sz w:val="24"/>
        </w:rPr>
        <w:tab/>
      </w:r>
      <w:r>
        <w:rPr>
          <w:rFonts w:ascii="Arial" w:hAnsi="Arial" w:cs="Arial"/>
          <w:b/>
          <w:sz w:val="24"/>
        </w:rPr>
        <w:t>Views on Rel-20 5G-A ISAC</w:t>
      </w:r>
    </w:p>
    <w:p w14:paraId="4ED7C89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737DE8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1341E" w14:textId="77777777" w:rsidR="005D2E1E" w:rsidRDefault="005D2E1E" w:rsidP="005D2E1E">
      <w:pPr>
        <w:rPr>
          <w:rFonts w:ascii="Arial" w:hAnsi="Arial" w:cs="Arial"/>
          <w:b/>
          <w:sz w:val="24"/>
        </w:rPr>
      </w:pPr>
      <w:r>
        <w:rPr>
          <w:rFonts w:ascii="Arial" w:hAnsi="Arial" w:cs="Arial"/>
          <w:b/>
          <w:color w:val="0000FF"/>
          <w:sz w:val="24"/>
        </w:rPr>
        <w:t>RP-250568</w:t>
      </w:r>
      <w:r>
        <w:rPr>
          <w:rFonts w:ascii="Arial" w:hAnsi="Arial" w:cs="Arial"/>
          <w:b/>
          <w:color w:val="0000FF"/>
          <w:sz w:val="24"/>
        </w:rPr>
        <w:tab/>
      </w:r>
      <w:r>
        <w:rPr>
          <w:rFonts w:ascii="Arial" w:hAnsi="Arial" w:cs="Arial"/>
          <w:b/>
          <w:sz w:val="24"/>
        </w:rPr>
        <w:t>Views on Rel-20 5G-A ISAC</w:t>
      </w:r>
    </w:p>
    <w:p w14:paraId="3D193086"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0A6765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A5A17" w14:textId="77777777" w:rsidR="005D2E1E" w:rsidRDefault="005D2E1E" w:rsidP="005D2E1E">
      <w:pPr>
        <w:rPr>
          <w:rFonts w:ascii="Arial" w:hAnsi="Arial" w:cs="Arial"/>
          <w:b/>
          <w:sz w:val="24"/>
        </w:rPr>
      </w:pPr>
      <w:r>
        <w:rPr>
          <w:rFonts w:ascii="Arial" w:hAnsi="Arial" w:cs="Arial"/>
          <w:b/>
          <w:color w:val="0000FF"/>
          <w:sz w:val="24"/>
        </w:rPr>
        <w:t>RP-250665</w:t>
      </w:r>
      <w:r>
        <w:rPr>
          <w:rFonts w:ascii="Arial" w:hAnsi="Arial" w:cs="Arial"/>
          <w:b/>
          <w:color w:val="0000FF"/>
          <w:sz w:val="24"/>
        </w:rPr>
        <w:tab/>
      </w:r>
      <w:r>
        <w:rPr>
          <w:rFonts w:ascii="Arial" w:hAnsi="Arial" w:cs="Arial"/>
          <w:b/>
          <w:sz w:val="24"/>
        </w:rPr>
        <w:t>Views on Scope for R20 “Sensing/ISAC for 5G-Adv and 6G”</w:t>
      </w:r>
    </w:p>
    <w:p w14:paraId="114F02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 Limited</w:t>
      </w:r>
    </w:p>
    <w:p w14:paraId="1F15CE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623B" w14:textId="77777777" w:rsidR="005D2E1E" w:rsidRDefault="005D2E1E" w:rsidP="005D2E1E">
      <w:pPr>
        <w:pStyle w:val="Heading5"/>
      </w:pPr>
      <w:bookmarkStart w:id="463" w:name="_Toc193744312"/>
      <w:bookmarkStart w:id="464" w:name="_Toc195035644"/>
      <w:r>
        <w:t>15.2.9.2</w:t>
      </w:r>
      <w:r>
        <w:tab/>
        <w:t>SON/MDT enh.</w:t>
      </w:r>
      <w:bookmarkEnd w:id="463"/>
      <w:bookmarkEnd w:id="464"/>
    </w:p>
    <w:p w14:paraId="709E2D86" w14:textId="77777777" w:rsidR="005D2E1E" w:rsidRDefault="005D2E1E" w:rsidP="005D2E1E">
      <w:pPr>
        <w:rPr>
          <w:rFonts w:ascii="Arial" w:hAnsi="Arial" w:cs="Arial"/>
          <w:b/>
          <w:sz w:val="24"/>
        </w:rPr>
      </w:pPr>
      <w:r>
        <w:rPr>
          <w:rFonts w:ascii="Arial" w:hAnsi="Arial" w:cs="Arial"/>
          <w:b/>
          <w:color w:val="0000FF"/>
          <w:sz w:val="24"/>
        </w:rPr>
        <w:t>RP-250049</w:t>
      </w:r>
      <w:r>
        <w:rPr>
          <w:rFonts w:ascii="Arial" w:hAnsi="Arial" w:cs="Arial"/>
          <w:b/>
          <w:color w:val="0000FF"/>
          <w:sz w:val="24"/>
        </w:rPr>
        <w:tab/>
      </w:r>
      <w:r>
        <w:rPr>
          <w:rFonts w:ascii="Arial" w:hAnsi="Arial" w:cs="Arial"/>
          <w:b/>
          <w:sz w:val="24"/>
        </w:rPr>
        <w:t>Discussion on Rel-20 Data Collection for SON/MDT</w:t>
      </w:r>
    </w:p>
    <w:p w14:paraId="7F45617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B81E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FE36A" w14:textId="77777777" w:rsidR="005D2E1E" w:rsidRDefault="005D2E1E" w:rsidP="005D2E1E">
      <w:pPr>
        <w:rPr>
          <w:rFonts w:ascii="Arial" w:hAnsi="Arial" w:cs="Arial"/>
          <w:b/>
          <w:sz w:val="24"/>
        </w:rPr>
      </w:pPr>
      <w:r>
        <w:rPr>
          <w:rFonts w:ascii="Arial" w:hAnsi="Arial" w:cs="Arial"/>
          <w:b/>
          <w:color w:val="0000FF"/>
          <w:sz w:val="24"/>
        </w:rPr>
        <w:t>RP-250061</w:t>
      </w:r>
      <w:r>
        <w:rPr>
          <w:rFonts w:ascii="Arial" w:hAnsi="Arial" w:cs="Arial"/>
          <w:b/>
          <w:color w:val="0000FF"/>
          <w:sz w:val="24"/>
        </w:rPr>
        <w:tab/>
      </w:r>
      <w:r>
        <w:rPr>
          <w:rFonts w:ascii="Arial" w:hAnsi="Arial" w:cs="Arial"/>
          <w:b/>
          <w:sz w:val="24"/>
        </w:rPr>
        <w:t>View on Rel-20 SON/MDT Enhancements</w:t>
      </w:r>
    </w:p>
    <w:p w14:paraId="047439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9C005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E6C55" w14:textId="77777777" w:rsidR="005D2E1E" w:rsidRDefault="005D2E1E" w:rsidP="005D2E1E">
      <w:pPr>
        <w:rPr>
          <w:rFonts w:ascii="Arial" w:hAnsi="Arial" w:cs="Arial"/>
          <w:b/>
          <w:sz w:val="24"/>
        </w:rPr>
      </w:pPr>
      <w:r>
        <w:rPr>
          <w:rFonts w:ascii="Arial" w:hAnsi="Arial" w:cs="Arial"/>
          <w:b/>
          <w:color w:val="0000FF"/>
          <w:sz w:val="24"/>
        </w:rPr>
        <w:t>RP-250129</w:t>
      </w:r>
      <w:r>
        <w:rPr>
          <w:rFonts w:ascii="Arial" w:hAnsi="Arial" w:cs="Arial"/>
          <w:b/>
          <w:color w:val="0000FF"/>
          <w:sz w:val="24"/>
        </w:rPr>
        <w:tab/>
      </w:r>
      <w:r>
        <w:rPr>
          <w:rFonts w:ascii="Arial" w:hAnsi="Arial" w:cs="Arial"/>
          <w:b/>
          <w:sz w:val="24"/>
        </w:rPr>
        <w:t>Views on Rel-20 SON/MDT enhancement</w:t>
      </w:r>
    </w:p>
    <w:p w14:paraId="30DEE4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1E190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1CDF9" w14:textId="77777777" w:rsidR="005D2E1E" w:rsidRDefault="005D2E1E" w:rsidP="005D2E1E">
      <w:pPr>
        <w:rPr>
          <w:rFonts w:ascii="Arial" w:hAnsi="Arial" w:cs="Arial"/>
          <w:b/>
          <w:sz w:val="24"/>
        </w:rPr>
      </w:pPr>
      <w:r>
        <w:rPr>
          <w:rFonts w:ascii="Arial" w:hAnsi="Arial" w:cs="Arial"/>
          <w:b/>
          <w:color w:val="0000FF"/>
          <w:sz w:val="24"/>
        </w:rPr>
        <w:t>RP-250244</w:t>
      </w:r>
      <w:r>
        <w:rPr>
          <w:rFonts w:ascii="Arial" w:hAnsi="Arial" w:cs="Arial"/>
          <w:b/>
          <w:color w:val="0000FF"/>
          <w:sz w:val="24"/>
        </w:rPr>
        <w:tab/>
      </w:r>
      <w:r>
        <w:rPr>
          <w:rFonts w:ascii="Arial" w:hAnsi="Arial" w:cs="Arial"/>
          <w:b/>
          <w:sz w:val="24"/>
        </w:rPr>
        <w:t>Rel-20 SON/MDT</w:t>
      </w:r>
    </w:p>
    <w:p w14:paraId="29F7C85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1CC6C7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A1568" w14:textId="77777777" w:rsidR="005D2E1E" w:rsidRDefault="005D2E1E" w:rsidP="005D2E1E">
      <w:pPr>
        <w:rPr>
          <w:rFonts w:ascii="Arial" w:hAnsi="Arial" w:cs="Arial"/>
          <w:b/>
          <w:sz w:val="24"/>
        </w:rPr>
      </w:pPr>
      <w:r>
        <w:rPr>
          <w:rFonts w:ascii="Arial" w:hAnsi="Arial" w:cs="Arial"/>
          <w:b/>
          <w:color w:val="0000FF"/>
          <w:sz w:val="24"/>
        </w:rPr>
        <w:t>RP-250297</w:t>
      </w:r>
      <w:r>
        <w:rPr>
          <w:rFonts w:ascii="Arial" w:hAnsi="Arial" w:cs="Arial"/>
          <w:b/>
          <w:color w:val="0000FF"/>
          <w:sz w:val="24"/>
        </w:rPr>
        <w:tab/>
      </w:r>
      <w:r>
        <w:rPr>
          <w:rFonts w:ascii="Arial" w:hAnsi="Arial" w:cs="Arial"/>
          <w:b/>
          <w:sz w:val="24"/>
        </w:rPr>
        <w:t>SON/MDT enhancements in Rel-20</w:t>
      </w:r>
    </w:p>
    <w:p w14:paraId="12C3FA2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3601C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7E584" w14:textId="77777777" w:rsidR="005D2E1E" w:rsidRDefault="005D2E1E" w:rsidP="005D2E1E">
      <w:pPr>
        <w:rPr>
          <w:rFonts w:ascii="Arial" w:hAnsi="Arial" w:cs="Arial"/>
          <w:b/>
          <w:sz w:val="24"/>
        </w:rPr>
      </w:pPr>
      <w:r>
        <w:rPr>
          <w:rFonts w:ascii="Arial" w:hAnsi="Arial" w:cs="Arial"/>
          <w:b/>
          <w:color w:val="0000FF"/>
          <w:sz w:val="24"/>
        </w:rPr>
        <w:t>RP-250333</w:t>
      </w:r>
      <w:r>
        <w:rPr>
          <w:rFonts w:ascii="Arial" w:hAnsi="Arial" w:cs="Arial"/>
          <w:b/>
          <w:color w:val="0000FF"/>
          <w:sz w:val="24"/>
        </w:rPr>
        <w:tab/>
      </w:r>
      <w:r>
        <w:rPr>
          <w:rFonts w:ascii="Arial" w:hAnsi="Arial" w:cs="Arial"/>
          <w:b/>
          <w:sz w:val="24"/>
        </w:rPr>
        <w:t>Views on Rel-20 SON/MDT</w:t>
      </w:r>
    </w:p>
    <w:p w14:paraId="2A9CC9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Korea</w:t>
      </w:r>
    </w:p>
    <w:p w14:paraId="5BF976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FB446" w14:textId="77777777" w:rsidR="005D2E1E" w:rsidRDefault="005D2E1E" w:rsidP="005D2E1E">
      <w:pPr>
        <w:rPr>
          <w:rFonts w:ascii="Arial" w:hAnsi="Arial" w:cs="Arial"/>
          <w:b/>
          <w:sz w:val="24"/>
        </w:rPr>
      </w:pPr>
      <w:r>
        <w:rPr>
          <w:rFonts w:ascii="Arial" w:hAnsi="Arial" w:cs="Arial"/>
          <w:b/>
          <w:color w:val="0000FF"/>
          <w:sz w:val="24"/>
        </w:rPr>
        <w:t>RP-250427</w:t>
      </w:r>
      <w:r>
        <w:rPr>
          <w:rFonts w:ascii="Arial" w:hAnsi="Arial" w:cs="Arial"/>
          <w:b/>
          <w:color w:val="0000FF"/>
          <w:sz w:val="24"/>
        </w:rPr>
        <w:tab/>
      </w:r>
      <w:r>
        <w:rPr>
          <w:rFonts w:ascii="Arial" w:hAnsi="Arial" w:cs="Arial"/>
          <w:b/>
          <w:sz w:val="24"/>
        </w:rPr>
        <w:t>Views on Rel-20 SON/MDT</w:t>
      </w:r>
    </w:p>
    <w:p w14:paraId="68C3A9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547F6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91513" w14:textId="77777777" w:rsidR="005D2E1E" w:rsidRDefault="005D2E1E" w:rsidP="005D2E1E">
      <w:pPr>
        <w:rPr>
          <w:rFonts w:ascii="Arial" w:hAnsi="Arial" w:cs="Arial"/>
          <w:b/>
          <w:sz w:val="24"/>
        </w:rPr>
      </w:pPr>
      <w:r>
        <w:rPr>
          <w:rFonts w:ascii="Arial" w:hAnsi="Arial" w:cs="Arial"/>
          <w:b/>
          <w:color w:val="0000FF"/>
          <w:sz w:val="24"/>
        </w:rPr>
        <w:t>RP-250515</w:t>
      </w:r>
      <w:r>
        <w:rPr>
          <w:rFonts w:ascii="Arial" w:hAnsi="Arial" w:cs="Arial"/>
          <w:b/>
          <w:color w:val="0000FF"/>
          <w:sz w:val="24"/>
        </w:rPr>
        <w:tab/>
      </w:r>
      <w:r>
        <w:rPr>
          <w:rFonts w:ascii="Arial" w:hAnsi="Arial" w:cs="Arial"/>
          <w:b/>
          <w:sz w:val="24"/>
        </w:rPr>
        <w:t>Views on 5G-A Rel-20 SON/MDT</w:t>
      </w:r>
    </w:p>
    <w:p w14:paraId="513A3BB0"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10BB36" w14:textId="77777777" w:rsidR="005D2E1E" w:rsidRDefault="005D2E1E" w:rsidP="005D2E1E">
      <w:pPr>
        <w:rPr>
          <w:rFonts w:ascii="Arial" w:hAnsi="Arial" w:cs="Arial"/>
          <w:b/>
        </w:rPr>
      </w:pPr>
      <w:r>
        <w:rPr>
          <w:rFonts w:ascii="Arial" w:hAnsi="Arial" w:cs="Arial"/>
          <w:b/>
        </w:rPr>
        <w:t xml:space="preserve">Abstract: </w:t>
      </w:r>
    </w:p>
    <w:p w14:paraId="16EACC27" w14:textId="77777777" w:rsidR="005D2E1E" w:rsidRDefault="005D2E1E" w:rsidP="005D2E1E">
      <w:r>
        <w:t>Provide CATT's view on Rel-20 SON/MDT</w:t>
      </w:r>
    </w:p>
    <w:p w14:paraId="48A6BD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6115E" w14:textId="77777777" w:rsidR="005D2E1E" w:rsidRDefault="005D2E1E" w:rsidP="005D2E1E">
      <w:pPr>
        <w:rPr>
          <w:rFonts w:ascii="Arial" w:hAnsi="Arial" w:cs="Arial"/>
          <w:b/>
          <w:sz w:val="24"/>
        </w:rPr>
      </w:pPr>
      <w:r>
        <w:rPr>
          <w:rFonts w:ascii="Arial" w:hAnsi="Arial" w:cs="Arial"/>
          <w:b/>
          <w:color w:val="0000FF"/>
          <w:sz w:val="24"/>
        </w:rPr>
        <w:t>RP-250561</w:t>
      </w:r>
      <w:r>
        <w:rPr>
          <w:rFonts w:ascii="Arial" w:hAnsi="Arial" w:cs="Arial"/>
          <w:b/>
          <w:color w:val="0000FF"/>
          <w:sz w:val="24"/>
        </w:rPr>
        <w:tab/>
      </w:r>
      <w:r>
        <w:rPr>
          <w:rFonts w:ascii="Arial" w:hAnsi="Arial" w:cs="Arial"/>
          <w:b/>
          <w:sz w:val="24"/>
        </w:rPr>
        <w:t>Views on SON/MDT in 5G-A Rel-20</w:t>
      </w:r>
    </w:p>
    <w:p w14:paraId="46C51EE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340A4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D9AD" w14:textId="77777777" w:rsidR="005D2E1E" w:rsidRDefault="005D2E1E" w:rsidP="005D2E1E">
      <w:pPr>
        <w:rPr>
          <w:rFonts w:ascii="Arial" w:hAnsi="Arial" w:cs="Arial"/>
          <w:b/>
          <w:sz w:val="24"/>
        </w:rPr>
      </w:pPr>
      <w:r>
        <w:rPr>
          <w:rFonts w:ascii="Arial" w:hAnsi="Arial" w:cs="Arial"/>
          <w:b/>
          <w:color w:val="0000FF"/>
          <w:sz w:val="24"/>
        </w:rPr>
        <w:t>RP-250570</w:t>
      </w:r>
      <w:r>
        <w:rPr>
          <w:rFonts w:ascii="Arial" w:hAnsi="Arial" w:cs="Arial"/>
          <w:b/>
          <w:color w:val="0000FF"/>
          <w:sz w:val="24"/>
        </w:rPr>
        <w:tab/>
      </w:r>
      <w:r>
        <w:rPr>
          <w:rFonts w:ascii="Arial" w:hAnsi="Arial" w:cs="Arial"/>
          <w:b/>
          <w:sz w:val="24"/>
        </w:rPr>
        <w:t>Way forward on 5G-A Rel-20 SON/MDT enhancements</w:t>
      </w:r>
    </w:p>
    <w:p w14:paraId="4CF399D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3860A3D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A62CB" w14:textId="77777777" w:rsidR="005D2E1E" w:rsidRDefault="005D2E1E" w:rsidP="005D2E1E">
      <w:pPr>
        <w:pStyle w:val="Heading4"/>
      </w:pPr>
      <w:bookmarkStart w:id="465" w:name="_Toc193744313"/>
      <w:bookmarkStart w:id="466" w:name="_Toc195035645"/>
      <w:r>
        <w:t>15.2.10</w:t>
      </w:r>
      <w:r>
        <w:tab/>
        <w:t>Other RAN1/2/3-led topics (incl. developing channel BW 200MHz considering n104)</w:t>
      </w:r>
      <w:bookmarkEnd w:id="465"/>
      <w:bookmarkEnd w:id="466"/>
    </w:p>
    <w:p w14:paraId="682CF0F7" w14:textId="77777777" w:rsidR="005D2E1E" w:rsidRDefault="005D2E1E" w:rsidP="005D2E1E">
      <w:pPr>
        <w:rPr>
          <w:rFonts w:ascii="Arial" w:hAnsi="Arial" w:cs="Arial"/>
          <w:b/>
          <w:sz w:val="24"/>
        </w:rPr>
      </w:pPr>
      <w:r>
        <w:rPr>
          <w:rFonts w:ascii="Arial" w:hAnsi="Arial" w:cs="Arial"/>
          <w:b/>
          <w:color w:val="0000FF"/>
          <w:sz w:val="24"/>
        </w:rPr>
        <w:t>RP-250144</w:t>
      </w:r>
      <w:r>
        <w:rPr>
          <w:rFonts w:ascii="Arial" w:hAnsi="Arial" w:cs="Arial"/>
          <w:b/>
          <w:color w:val="0000FF"/>
          <w:sz w:val="24"/>
        </w:rPr>
        <w:tab/>
      </w:r>
      <w:r>
        <w:rPr>
          <w:rFonts w:ascii="Arial" w:hAnsi="Arial" w:cs="Arial"/>
          <w:b/>
          <w:sz w:val="24"/>
        </w:rPr>
        <w:t>Deutsche Telekom’s preference for Rel-20 “other topics”</w:t>
      </w:r>
    </w:p>
    <w:p w14:paraId="1F25313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70DEAE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BE277" w14:textId="77777777" w:rsidR="005D2E1E" w:rsidRDefault="005D2E1E" w:rsidP="005D2E1E">
      <w:pPr>
        <w:rPr>
          <w:rFonts w:ascii="Arial" w:hAnsi="Arial" w:cs="Arial"/>
          <w:b/>
          <w:sz w:val="24"/>
        </w:rPr>
      </w:pPr>
      <w:r>
        <w:rPr>
          <w:rFonts w:ascii="Arial" w:hAnsi="Arial" w:cs="Arial"/>
          <w:b/>
          <w:color w:val="0000FF"/>
          <w:sz w:val="24"/>
        </w:rPr>
        <w:t>RP-250077</w:t>
      </w:r>
      <w:r>
        <w:rPr>
          <w:rFonts w:ascii="Arial" w:hAnsi="Arial" w:cs="Arial"/>
          <w:b/>
          <w:color w:val="0000FF"/>
          <w:sz w:val="24"/>
        </w:rPr>
        <w:tab/>
      </w:r>
      <w:r>
        <w:rPr>
          <w:rFonts w:ascii="Arial" w:hAnsi="Arial" w:cs="Arial"/>
          <w:b/>
          <w:sz w:val="24"/>
        </w:rPr>
        <w:t>Views on other Rel-20 RAN1/2/3-led topcis</w:t>
      </w:r>
    </w:p>
    <w:p w14:paraId="0DBBB00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45D74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78E87" w14:textId="77777777" w:rsidR="005D2E1E" w:rsidRDefault="005D2E1E" w:rsidP="005D2E1E">
      <w:pPr>
        <w:rPr>
          <w:rFonts w:ascii="Arial" w:hAnsi="Arial" w:cs="Arial"/>
          <w:b/>
          <w:sz w:val="24"/>
        </w:rPr>
      </w:pPr>
      <w:r>
        <w:rPr>
          <w:rFonts w:ascii="Arial" w:hAnsi="Arial" w:cs="Arial"/>
          <w:b/>
          <w:color w:val="0000FF"/>
          <w:sz w:val="24"/>
        </w:rPr>
        <w:t>RP-250130</w:t>
      </w:r>
      <w:r>
        <w:rPr>
          <w:rFonts w:ascii="Arial" w:hAnsi="Arial" w:cs="Arial"/>
          <w:b/>
          <w:color w:val="0000FF"/>
          <w:sz w:val="24"/>
        </w:rPr>
        <w:tab/>
      </w:r>
      <w:r>
        <w:rPr>
          <w:rFonts w:ascii="Arial" w:hAnsi="Arial" w:cs="Arial"/>
          <w:b/>
          <w:sz w:val="24"/>
        </w:rPr>
        <w:t>Views on Rel-20 SBFD for 5G-Adv</w:t>
      </w:r>
    </w:p>
    <w:p w14:paraId="143395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9F397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571CF" w14:textId="77777777" w:rsidR="005D2E1E" w:rsidRDefault="005D2E1E" w:rsidP="005D2E1E">
      <w:pPr>
        <w:rPr>
          <w:rFonts w:ascii="Arial" w:hAnsi="Arial" w:cs="Arial"/>
          <w:b/>
          <w:sz w:val="24"/>
        </w:rPr>
      </w:pPr>
      <w:r>
        <w:rPr>
          <w:rFonts w:ascii="Arial" w:hAnsi="Arial" w:cs="Arial"/>
          <w:b/>
          <w:color w:val="0000FF"/>
          <w:sz w:val="24"/>
        </w:rPr>
        <w:t>RP-250486</w:t>
      </w:r>
      <w:r>
        <w:rPr>
          <w:rFonts w:ascii="Arial" w:hAnsi="Arial" w:cs="Arial"/>
          <w:b/>
          <w:color w:val="0000FF"/>
          <w:sz w:val="24"/>
        </w:rPr>
        <w:tab/>
      </w:r>
      <w:r>
        <w:rPr>
          <w:rFonts w:ascii="Arial" w:hAnsi="Arial" w:cs="Arial"/>
          <w:b/>
          <w:sz w:val="24"/>
        </w:rPr>
        <w:t>NR SBFD Phase 2 in Release-20</w:t>
      </w:r>
    </w:p>
    <w:p w14:paraId="531BE7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KT Corp., China Unicom, Turkcell, Huawei, Hisilicon, NEC, Wilus, CEWiT, Korea Testing Laboratory, Google, ETRI, TCL, IIT Kanpur, Fraunhofer HHI, Fraunhofer IIS, Kookmin University, Tejas Networks, Yonsei University, Sharp</w:t>
      </w:r>
    </w:p>
    <w:p w14:paraId="709174EF" w14:textId="77777777" w:rsidR="005D2E1E" w:rsidRDefault="005D2E1E" w:rsidP="005D2E1E">
      <w:pPr>
        <w:rPr>
          <w:rFonts w:ascii="Arial" w:hAnsi="Arial" w:cs="Arial"/>
          <w:b/>
        </w:rPr>
      </w:pPr>
      <w:r>
        <w:rPr>
          <w:rFonts w:ascii="Arial" w:hAnsi="Arial" w:cs="Arial"/>
          <w:b/>
        </w:rPr>
        <w:t xml:space="preserve">Abstract: </w:t>
      </w:r>
    </w:p>
    <w:p w14:paraId="173FDB2E" w14:textId="77777777" w:rsidR="005D2E1E" w:rsidRDefault="005D2E1E" w:rsidP="005D2E1E">
      <w:r>
        <w:t>This contribution proposes to support a new Release-20 work item for NR SBFD Phase 2.</w:t>
      </w:r>
    </w:p>
    <w:p w14:paraId="07C82BF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C25D6" w14:textId="77777777" w:rsidR="005D2E1E" w:rsidRDefault="005D2E1E" w:rsidP="005D2E1E">
      <w:pPr>
        <w:rPr>
          <w:rFonts w:ascii="Arial" w:hAnsi="Arial" w:cs="Arial"/>
          <w:b/>
          <w:sz w:val="24"/>
        </w:rPr>
      </w:pPr>
      <w:r>
        <w:rPr>
          <w:rFonts w:ascii="Arial" w:hAnsi="Arial" w:cs="Arial"/>
          <w:b/>
          <w:color w:val="0000FF"/>
          <w:sz w:val="24"/>
        </w:rPr>
        <w:t>RP-250495</w:t>
      </w:r>
      <w:r>
        <w:rPr>
          <w:rFonts w:ascii="Arial" w:hAnsi="Arial" w:cs="Arial"/>
          <w:b/>
          <w:color w:val="0000FF"/>
          <w:sz w:val="24"/>
        </w:rPr>
        <w:tab/>
      </w:r>
      <w:r>
        <w:rPr>
          <w:rFonts w:ascii="Arial" w:hAnsi="Arial" w:cs="Arial"/>
          <w:b/>
          <w:sz w:val="24"/>
        </w:rPr>
        <w:t>Rel-20 SBFD</w:t>
      </w:r>
    </w:p>
    <w:p w14:paraId="75543A9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B578C84"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67481" w14:textId="77777777" w:rsidR="005D2E1E" w:rsidRDefault="005D2E1E" w:rsidP="005D2E1E">
      <w:pPr>
        <w:rPr>
          <w:rFonts w:ascii="Arial" w:hAnsi="Arial" w:cs="Arial"/>
          <w:b/>
          <w:sz w:val="24"/>
        </w:rPr>
      </w:pPr>
      <w:r>
        <w:rPr>
          <w:rFonts w:ascii="Arial" w:hAnsi="Arial" w:cs="Arial"/>
          <w:b/>
          <w:color w:val="0000FF"/>
          <w:sz w:val="24"/>
        </w:rPr>
        <w:t>RP-250563</w:t>
      </w:r>
      <w:r>
        <w:rPr>
          <w:rFonts w:ascii="Arial" w:hAnsi="Arial" w:cs="Arial"/>
          <w:b/>
          <w:color w:val="0000FF"/>
          <w:sz w:val="24"/>
        </w:rPr>
        <w:tab/>
      </w:r>
      <w:r>
        <w:rPr>
          <w:rFonts w:ascii="Arial" w:hAnsi="Arial" w:cs="Arial"/>
          <w:b/>
          <w:sz w:val="24"/>
        </w:rPr>
        <w:t>Views on SBFD enhancements for 5G-A in Rel-20</w:t>
      </w:r>
    </w:p>
    <w:p w14:paraId="7AA0367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F55E5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E6F7F" w14:textId="77777777" w:rsidR="005D2E1E" w:rsidRDefault="005D2E1E" w:rsidP="005D2E1E">
      <w:pPr>
        <w:rPr>
          <w:rFonts w:ascii="Arial" w:hAnsi="Arial" w:cs="Arial"/>
          <w:b/>
          <w:sz w:val="24"/>
        </w:rPr>
      </w:pPr>
      <w:r>
        <w:rPr>
          <w:rFonts w:ascii="Arial" w:hAnsi="Arial" w:cs="Arial"/>
          <w:b/>
          <w:color w:val="0000FF"/>
          <w:sz w:val="24"/>
        </w:rPr>
        <w:t>RP-250414</w:t>
      </w:r>
      <w:r>
        <w:rPr>
          <w:rFonts w:ascii="Arial" w:hAnsi="Arial" w:cs="Arial"/>
          <w:b/>
          <w:color w:val="0000FF"/>
          <w:sz w:val="24"/>
        </w:rPr>
        <w:tab/>
      </w:r>
      <w:r>
        <w:rPr>
          <w:rFonts w:ascii="Arial" w:hAnsi="Arial" w:cs="Arial"/>
          <w:b/>
          <w:sz w:val="24"/>
        </w:rPr>
        <w:t>Multi-carrier enhancements for Rel-20 5G-A</w:t>
      </w:r>
    </w:p>
    <w:p w14:paraId="3AE83C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A6A5F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6E802" w14:textId="77777777" w:rsidR="005D2E1E" w:rsidRDefault="005D2E1E" w:rsidP="005D2E1E">
      <w:pPr>
        <w:rPr>
          <w:rFonts w:ascii="Arial" w:hAnsi="Arial" w:cs="Arial"/>
          <w:b/>
          <w:sz w:val="24"/>
        </w:rPr>
      </w:pPr>
      <w:r>
        <w:rPr>
          <w:rFonts w:ascii="Arial" w:hAnsi="Arial" w:cs="Arial"/>
          <w:b/>
          <w:color w:val="0000FF"/>
          <w:sz w:val="24"/>
        </w:rPr>
        <w:t>RP-250497</w:t>
      </w:r>
      <w:r>
        <w:rPr>
          <w:rFonts w:ascii="Arial" w:hAnsi="Arial" w:cs="Arial"/>
          <w:b/>
          <w:color w:val="0000FF"/>
          <w:sz w:val="24"/>
        </w:rPr>
        <w:tab/>
      </w:r>
      <w:r>
        <w:rPr>
          <w:rFonts w:ascii="Arial" w:hAnsi="Arial" w:cs="Arial"/>
          <w:b/>
          <w:sz w:val="24"/>
        </w:rPr>
        <w:t>Rel-20 Multicarrier enhancements for low UE DL complexity</w:t>
      </w:r>
    </w:p>
    <w:p w14:paraId="188F89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90D44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DAACD" w14:textId="77777777" w:rsidR="005D2E1E" w:rsidRDefault="005D2E1E" w:rsidP="005D2E1E">
      <w:pPr>
        <w:rPr>
          <w:rFonts w:ascii="Arial" w:hAnsi="Arial" w:cs="Arial"/>
          <w:b/>
          <w:sz w:val="24"/>
        </w:rPr>
      </w:pPr>
      <w:r>
        <w:rPr>
          <w:rFonts w:ascii="Arial" w:hAnsi="Arial" w:cs="Arial"/>
          <w:b/>
          <w:color w:val="0000FF"/>
          <w:sz w:val="24"/>
        </w:rPr>
        <w:t>RP-250207</w:t>
      </w:r>
      <w:r>
        <w:rPr>
          <w:rFonts w:ascii="Arial" w:hAnsi="Arial" w:cs="Arial"/>
          <w:b/>
          <w:color w:val="0000FF"/>
          <w:sz w:val="24"/>
        </w:rPr>
        <w:tab/>
      </w:r>
      <w:r>
        <w:rPr>
          <w:rFonts w:ascii="Arial" w:hAnsi="Arial" w:cs="Arial"/>
          <w:b/>
          <w:sz w:val="24"/>
        </w:rPr>
        <w:t>UE aggregation in 5G-A Rel-20</w:t>
      </w:r>
    </w:p>
    <w:p w14:paraId="62FE349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3569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AD7F0" w14:textId="77777777" w:rsidR="005D2E1E" w:rsidRDefault="005D2E1E" w:rsidP="005D2E1E">
      <w:pPr>
        <w:rPr>
          <w:rFonts w:ascii="Arial" w:hAnsi="Arial" w:cs="Arial"/>
          <w:b/>
          <w:sz w:val="24"/>
        </w:rPr>
      </w:pPr>
      <w:r>
        <w:rPr>
          <w:rFonts w:ascii="Arial" w:hAnsi="Arial" w:cs="Arial"/>
          <w:b/>
          <w:color w:val="0000FF"/>
          <w:sz w:val="24"/>
        </w:rPr>
        <w:t>RP-250208</w:t>
      </w:r>
      <w:r>
        <w:rPr>
          <w:rFonts w:ascii="Arial" w:hAnsi="Arial" w:cs="Arial"/>
          <w:b/>
          <w:color w:val="0000FF"/>
          <w:sz w:val="24"/>
        </w:rPr>
        <w:tab/>
      </w:r>
      <w:r>
        <w:rPr>
          <w:rFonts w:ascii="Arial" w:hAnsi="Arial" w:cs="Arial"/>
          <w:b/>
          <w:sz w:val="24"/>
        </w:rPr>
        <w:t>Enhancements for uplink scheduling in 5G-A Rel-20</w:t>
      </w:r>
    </w:p>
    <w:p w14:paraId="41DADB6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41F76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35A5" w14:textId="77777777" w:rsidR="005D2E1E" w:rsidRDefault="005D2E1E" w:rsidP="005D2E1E">
      <w:pPr>
        <w:rPr>
          <w:rFonts w:ascii="Arial" w:hAnsi="Arial" w:cs="Arial"/>
          <w:b/>
          <w:sz w:val="24"/>
        </w:rPr>
      </w:pPr>
      <w:r>
        <w:rPr>
          <w:rFonts w:ascii="Arial" w:hAnsi="Arial" w:cs="Arial"/>
          <w:b/>
          <w:color w:val="0000FF"/>
          <w:sz w:val="24"/>
        </w:rPr>
        <w:t>RP-250415</w:t>
      </w:r>
      <w:r>
        <w:rPr>
          <w:rFonts w:ascii="Arial" w:hAnsi="Arial" w:cs="Arial"/>
          <w:b/>
          <w:color w:val="0000FF"/>
          <w:sz w:val="24"/>
        </w:rPr>
        <w:tab/>
      </w:r>
      <w:r>
        <w:rPr>
          <w:rFonts w:ascii="Arial" w:hAnsi="Arial" w:cs="Arial"/>
          <w:b/>
          <w:sz w:val="24"/>
        </w:rPr>
        <w:t>Way forward on wideband channel bandwidth in Rel-20 5G-A</w:t>
      </w:r>
    </w:p>
    <w:p w14:paraId="2970C2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5EB0D7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19642" w14:textId="77777777" w:rsidR="005D2E1E" w:rsidRDefault="005D2E1E" w:rsidP="005D2E1E">
      <w:pPr>
        <w:rPr>
          <w:rFonts w:ascii="Arial" w:hAnsi="Arial" w:cs="Arial"/>
          <w:b/>
          <w:sz w:val="24"/>
        </w:rPr>
      </w:pPr>
      <w:r>
        <w:rPr>
          <w:rFonts w:ascii="Arial" w:hAnsi="Arial" w:cs="Arial"/>
          <w:b/>
          <w:color w:val="0000FF"/>
          <w:sz w:val="24"/>
        </w:rPr>
        <w:t>RP-250116</w:t>
      </w:r>
      <w:r>
        <w:rPr>
          <w:rFonts w:ascii="Arial" w:hAnsi="Arial" w:cs="Arial"/>
          <w:b/>
          <w:color w:val="0000FF"/>
          <w:sz w:val="24"/>
        </w:rPr>
        <w:tab/>
      </w:r>
      <w:r>
        <w:rPr>
          <w:rFonts w:ascii="Arial" w:hAnsi="Arial" w:cs="Arial"/>
          <w:b/>
          <w:sz w:val="24"/>
        </w:rPr>
        <w:t>Discussion on packet priority based access control for Rel-20 5G-Advanced</w:t>
      </w:r>
    </w:p>
    <w:p w14:paraId="719E22A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 LG Uplus, China Unicom, Huawei, HiSilicon</w:t>
      </w:r>
    </w:p>
    <w:p w14:paraId="5AA3BE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ED5DC" w14:textId="77777777" w:rsidR="005D2E1E" w:rsidRDefault="005D2E1E" w:rsidP="005D2E1E">
      <w:pPr>
        <w:rPr>
          <w:rFonts w:ascii="Arial" w:hAnsi="Arial" w:cs="Arial"/>
          <w:b/>
          <w:sz w:val="24"/>
        </w:rPr>
      </w:pPr>
      <w:r>
        <w:rPr>
          <w:rFonts w:ascii="Arial" w:hAnsi="Arial" w:cs="Arial"/>
          <w:b/>
          <w:color w:val="0000FF"/>
          <w:sz w:val="24"/>
        </w:rPr>
        <w:t>RP-250156</w:t>
      </w:r>
      <w:r>
        <w:rPr>
          <w:rFonts w:ascii="Arial" w:hAnsi="Arial" w:cs="Arial"/>
          <w:b/>
          <w:color w:val="0000FF"/>
          <w:sz w:val="24"/>
        </w:rPr>
        <w:tab/>
      </w:r>
      <w:r>
        <w:rPr>
          <w:rFonts w:ascii="Arial" w:hAnsi="Arial" w:cs="Arial"/>
          <w:b/>
          <w:sz w:val="24"/>
        </w:rPr>
        <w:t>Release-20 NR Sidelink Relay Enhancements for Public Safety</w:t>
      </w:r>
    </w:p>
    <w:p w14:paraId="721F2A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AT&amp;T, LG Electronics, Kyocera International, SOFTIL, SyncTechno Inc., Netherlands Police, Norwegian Communication Authority, Motorola Solutions, UK Home Office, National Institute of Standards and Technology (NIST)</w:t>
      </w:r>
    </w:p>
    <w:p w14:paraId="30A663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5A168" w14:textId="77777777" w:rsidR="005D2E1E" w:rsidRDefault="005D2E1E" w:rsidP="005D2E1E">
      <w:pPr>
        <w:rPr>
          <w:rFonts w:ascii="Arial" w:hAnsi="Arial" w:cs="Arial"/>
          <w:b/>
          <w:sz w:val="24"/>
        </w:rPr>
      </w:pPr>
      <w:r>
        <w:rPr>
          <w:rFonts w:ascii="Arial" w:hAnsi="Arial" w:cs="Arial"/>
          <w:b/>
          <w:color w:val="0000FF"/>
          <w:sz w:val="24"/>
        </w:rPr>
        <w:t>RP-250157</w:t>
      </w:r>
      <w:r>
        <w:rPr>
          <w:rFonts w:ascii="Arial" w:hAnsi="Arial" w:cs="Arial"/>
          <w:b/>
          <w:color w:val="0000FF"/>
          <w:sz w:val="24"/>
        </w:rPr>
        <w:tab/>
      </w:r>
      <w:r>
        <w:rPr>
          <w:rFonts w:ascii="Arial" w:hAnsi="Arial" w:cs="Arial"/>
          <w:b/>
          <w:sz w:val="24"/>
        </w:rPr>
        <w:t>View on 200 MHz channel bandwidth considering n104</w:t>
      </w:r>
    </w:p>
    <w:p w14:paraId="767E0A5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C608E17"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7EF61" w14:textId="77777777" w:rsidR="005D2E1E" w:rsidRDefault="005D2E1E" w:rsidP="005D2E1E">
      <w:pPr>
        <w:rPr>
          <w:rFonts w:ascii="Arial" w:hAnsi="Arial" w:cs="Arial"/>
          <w:b/>
          <w:sz w:val="24"/>
        </w:rPr>
      </w:pPr>
      <w:r>
        <w:rPr>
          <w:rFonts w:ascii="Arial" w:hAnsi="Arial" w:cs="Arial"/>
          <w:b/>
          <w:color w:val="0000FF"/>
          <w:sz w:val="24"/>
        </w:rPr>
        <w:t>RP-250076</w:t>
      </w:r>
      <w:r>
        <w:rPr>
          <w:rFonts w:ascii="Arial" w:hAnsi="Arial" w:cs="Arial"/>
          <w:b/>
          <w:color w:val="0000FF"/>
          <w:sz w:val="24"/>
        </w:rPr>
        <w:tab/>
      </w:r>
      <w:r>
        <w:rPr>
          <w:rFonts w:ascii="Arial" w:hAnsi="Arial" w:cs="Arial"/>
          <w:b/>
          <w:sz w:val="24"/>
        </w:rPr>
        <w:t>Way forward on Duplex Evolution in Rel-20</w:t>
      </w:r>
    </w:p>
    <w:p w14:paraId="1FE7531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CMCC, InterDigital, MediaTek, Qualcomm, Spreadtrum, Xiaomi</w:t>
      </w:r>
    </w:p>
    <w:p w14:paraId="086ADD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E9A02" w14:textId="77777777" w:rsidR="005D2E1E" w:rsidRDefault="005D2E1E" w:rsidP="005D2E1E">
      <w:pPr>
        <w:rPr>
          <w:rFonts w:ascii="Arial" w:hAnsi="Arial" w:cs="Arial"/>
          <w:b/>
          <w:sz w:val="24"/>
        </w:rPr>
      </w:pPr>
      <w:r>
        <w:rPr>
          <w:rFonts w:ascii="Arial" w:hAnsi="Arial" w:cs="Arial"/>
          <w:b/>
          <w:color w:val="0000FF"/>
          <w:sz w:val="24"/>
        </w:rPr>
        <w:t>RP-250276</w:t>
      </w:r>
      <w:r>
        <w:rPr>
          <w:rFonts w:ascii="Arial" w:hAnsi="Arial" w:cs="Arial"/>
          <w:b/>
          <w:color w:val="0000FF"/>
          <w:sz w:val="24"/>
        </w:rPr>
        <w:tab/>
      </w:r>
      <w:r>
        <w:rPr>
          <w:rFonts w:ascii="Arial" w:hAnsi="Arial" w:cs="Arial"/>
          <w:b/>
          <w:sz w:val="24"/>
        </w:rPr>
        <w:t>WF on 200 MHz channel bandwidth</w:t>
      </w:r>
    </w:p>
    <w:p w14:paraId="7356FC3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Jio Platforms(JPL), Telstra, NTT Docomo, SoftBank, Ericsson, Huawei</w:t>
      </w:r>
    </w:p>
    <w:p w14:paraId="6B17B5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0890E" w14:textId="77777777" w:rsidR="005D2E1E" w:rsidRDefault="005D2E1E" w:rsidP="005D2E1E">
      <w:pPr>
        <w:rPr>
          <w:rFonts w:ascii="Arial" w:hAnsi="Arial" w:cs="Arial"/>
          <w:b/>
          <w:sz w:val="24"/>
        </w:rPr>
      </w:pPr>
      <w:r>
        <w:rPr>
          <w:rFonts w:ascii="Arial" w:hAnsi="Arial" w:cs="Arial"/>
          <w:b/>
          <w:color w:val="0000FF"/>
          <w:sz w:val="24"/>
        </w:rPr>
        <w:t>RP-250091</w:t>
      </w:r>
      <w:r>
        <w:rPr>
          <w:rFonts w:ascii="Arial" w:hAnsi="Arial" w:cs="Arial"/>
          <w:b/>
          <w:color w:val="0000FF"/>
          <w:sz w:val="24"/>
        </w:rPr>
        <w:tab/>
      </w:r>
      <w:r>
        <w:rPr>
          <w:rFonts w:ascii="Arial" w:hAnsi="Arial" w:cs="Arial"/>
          <w:b/>
          <w:sz w:val="24"/>
        </w:rPr>
        <w:t>Digital twin RAN in Rel-20 5G-Advanced</w:t>
      </w:r>
    </w:p>
    <w:p w14:paraId="4EE691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E76927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DCE80" w14:textId="77777777" w:rsidR="005D2E1E" w:rsidRDefault="005D2E1E" w:rsidP="005D2E1E">
      <w:pPr>
        <w:rPr>
          <w:rFonts w:ascii="Arial" w:hAnsi="Arial" w:cs="Arial"/>
          <w:b/>
          <w:sz w:val="24"/>
        </w:rPr>
      </w:pPr>
      <w:r>
        <w:rPr>
          <w:rFonts w:ascii="Arial" w:hAnsi="Arial" w:cs="Arial"/>
          <w:b/>
          <w:color w:val="0000FF"/>
          <w:sz w:val="24"/>
        </w:rPr>
        <w:t>RP-250496</w:t>
      </w:r>
      <w:r>
        <w:rPr>
          <w:rFonts w:ascii="Arial" w:hAnsi="Arial" w:cs="Arial"/>
          <w:b/>
          <w:color w:val="0000FF"/>
          <w:sz w:val="24"/>
        </w:rPr>
        <w:tab/>
      </w:r>
      <w:r>
        <w:rPr>
          <w:rFonts w:ascii="Arial" w:hAnsi="Arial" w:cs="Arial"/>
          <w:b/>
          <w:sz w:val="24"/>
        </w:rPr>
        <w:t>Rel-20 UE energy savings</w:t>
      </w:r>
    </w:p>
    <w:p w14:paraId="4947D4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3A8529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5ECD5" w14:textId="77777777" w:rsidR="005D2E1E" w:rsidRDefault="005D2E1E" w:rsidP="005D2E1E">
      <w:pPr>
        <w:rPr>
          <w:rFonts w:ascii="Arial" w:hAnsi="Arial" w:cs="Arial"/>
          <w:b/>
          <w:sz w:val="24"/>
        </w:rPr>
      </w:pPr>
      <w:r>
        <w:rPr>
          <w:rFonts w:ascii="Arial" w:hAnsi="Arial" w:cs="Arial"/>
          <w:b/>
          <w:color w:val="0000FF"/>
          <w:sz w:val="24"/>
        </w:rPr>
        <w:t>RP-250498</w:t>
      </w:r>
      <w:r>
        <w:rPr>
          <w:rFonts w:ascii="Arial" w:hAnsi="Arial" w:cs="Arial"/>
          <w:b/>
          <w:color w:val="0000FF"/>
          <w:sz w:val="24"/>
        </w:rPr>
        <w:tab/>
      </w:r>
      <w:r>
        <w:rPr>
          <w:rFonts w:ascii="Arial" w:hAnsi="Arial" w:cs="Arial"/>
          <w:b/>
          <w:sz w:val="24"/>
        </w:rPr>
        <w:t>Rel-20 Efficient Utilization of operating band larger than 100MHz</w:t>
      </w:r>
    </w:p>
    <w:p w14:paraId="060B902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4A519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7AA16" w14:textId="77777777" w:rsidR="005D2E1E" w:rsidRDefault="005D2E1E" w:rsidP="005D2E1E">
      <w:pPr>
        <w:rPr>
          <w:rFonts w:ascii="Arial" w:hAnsi="Arial" w:cs="Arial"/>
          <w:b/>
          <w:sz w:val="24"/>
        </w:rPr>
      </w:pPr>
      <w:r>
        <w:rPr>
          <w:rFonts w:ascii="Arial" w:hAnsi="Arial" w:cs="Arial"/>
          <w:b/>
          <w:color w:val="0000FF"/>
          <w:sz w:val="24"/>
        </w:rPr>
        <w:t>RP-250526</w:t>
      </w:r>
      <w:r>
        <w:rPr>
          <w:rFonts w:ascii="Arial" w:hAnsi="Arial" w:cs="Arial"/>
          <w:b/>
          <w:color w:val="0000FF"/>
          <w:sz w:val="24"/>
        </w:rPr>
        <w:tab/>
      </w:r>
      <w:r>
        <w:rPr>
          <w:rFonts w:ascii="Arial" w:hAnsi="Arial" w:cs="Arial"/>
          <w:b/>
          <w:sz w:val="24"/>
        </w:rPr>
        <w:t>Rel-20: RRC_INACTIVE enhancements</w:t>
      </w:r>
    </w:p>
    <w:p w14:paraId="22D4DA0C"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Ericsson, China Unicom , T-Mobile , CHTTL, BT, Telia Company, Lenovo, KT Corp, Jio Platforms (JPL) </w:t>
      </w:r>
    </w:p>
    <w:p w14:paraId="5ABDBFD8" w14:textId="77777777" w:rsidR="005D2E1E" w:rsidRDefault="005D2E1E" w:rsidP="005D2E1E">
      <w:pPr>
        <w:rPr>
          <w:color w:val="808080"/>
        </w:rPr>
      </w:pPr>
      <w:r>
        <w:rPr>
          <w:color w:val="808080"/>
        </w:rPr>
        <w:t>(Replaces RP-243135)</w:t>
      </w:r>
    </w:p>
    <w:p w14:paraId="3C75B83B" w14:textId="77777777" w:rsidR="005D2E1E" w:rsidRDefault="005D2E1E" w:rsidP="005D2E1E">
      <w:pPr>
        <w:rPr>
          <w:rFonts w:ascii="Arial" w:hAnsi="Arial" w:cs="Arial"/>
          <w:b/>
        </w:rPr>
      </w:pPr>
      <w:r>
        <w:rPr>
          <w:rFonts w:ascii="Arial" w:hAnsi="Arial" w:cs="Arial"/>
          <w:b/>
        </w:rPr>
        <w:t xml:space="preserve">Abstract: </w:t>
      </w:r>
    </w:p>
    <w:p w14:paraId="0B298574" w14:textId="77777777" w:rsidR="005D2E1E" w:rsidRDefault="005D2E1E" w:rsidP="005D2E1E">
      <w:r>
        <w:t>Improve resilience from network failures for UEs in RRC_INACTIVE</w:t>
      </w:r>
    </w:p>
    <w:p w14:paraId="52F17A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FCEA6A" w14:textId="77777777" w:rsidR="005D2E1E" w:rsidRDefault="005D2E1E" w:rsidP="005D2E1E">
      <w:pPr>
        <w:rPr>
          <w:rFonts w:ascii="Arial" w:hAnsi="Arial" w:cs="Arial"/>
          <w:b/>
          <w:sz w:val="24"/>
        </w:rPr>
      </w:pPr>
      <w:r>
        <w:rPr>
          <w:rFonts w:ascii="Arial" w:hAnsi="Arial" w:cs="Arial"/>
          <w:b/>
          <w:color w:val="0000FF"/>
          <w:sz w:val="24"/>
        </w:rPr>
        <w:t>RP-250562</w:t>
      </w:r>
      <w:r>
        <w:rPr>
          <w:rFonts w:ascii="Arial" w:hAnsi="Arial" w:cs="Arial"/>
          <w:b/>
          <w:color w:val="0000FF"/>
          <w:sz w:val="24"/>
        </w:rPr>
        <w:tab/>
      </w:r>
      <w:r>
        <w:rPr>
          <w:rFonts w:ascii="Arial" w:hAnsi="Arial" w:cs="Arial"/>
          <w:b/>
          <w:sz w:val="24"/>
        </w:rPr>
        <w:t>Views on UE aggregation for 5G-A in Rel-20</w:t>
      </w:r>
    </w:p>
    <w:p w14:paraId="45B99F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 CMCC, Meta, Spreadtrum</w:t>
      </w:r>
    </w:p>
    <w:p w14:paraId="7D2DA3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41E94" w14:textId="77777777" w:rsidR="005D2E1E" w:rsidRDefault="005D2E1E" w:rsidP="005D2E1E">
      <w:pPr>
        <w:rPr>
          <w:rFonts w:ascii="Arial" w:hAnsi="Arial" w:cs="Arial"/>
          <w:b/>
          <w:sz w:val="24"/>
        </w:rPr>
      </w:pPr>
      <w:r>
        <w:rPr>
          <w:rFonts w:ascii="Arial" w:hAnsi="Arial" w:cs="Arial"/>
          <w:b/>
          <w:color w:val="0000FF"/>
          <w:sz w:val="24"/>
        </w:rPr>
        <w:t>RP-250564</w:t>
      </w:r>
      <w:r>
        <w:rPr>
          <w:rFonts w:ascii="Arial" w:hAnsi="Arial" w:cs="Arial"/>
          <w:b/>
          <w:color w:val="0000FF"/>
          <w:sz w:val="24"/>
        </w:rPr>
        <w:tab/>
      </w:r>
      <w:r>
        <w:rPr>
          <w:rFonts w:ascii="Arial" w:hAnsi="Arial" w:cs="Arial"/>
          <w:b/>
          <w:sz w:val="24"/>
        </w:rPr>
        <w:t>Views on 200 MHz channel bandwidth for 5G-A in Rel-20</w:t>
      </w:r>
    </w:p>
    <w:p w14:paraId="16A6084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A9876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7CBA6" w14:textId="77777777" w:rsidR="005D2E1E" w:rsidRDefault="005D2E1E" w:rsidP="005D2E1E">
      <w:pPr>
        <w:rPr>
          <w:rFonts w:ascii="Arial" w:hAnsi="Arial" w:cs="Arial"/>
          <w:b/>
          <w:sz w:val="24"/>
        </w:rPr>
      </w:pPr>
      <w:r>
        <w:rPr>
          <w:rFonts w:ascii="Arial" w:hAnsi="Arial" w:cs="Arial"/>
          <w:b/>
          <w:color w:val="0000FF"/>
          <w:sz w:val="24"/>
        </w:rPr>
        <w:lastRenderedPageBreak/>
        <w:t>RP-250565</w:t>
      </w:r>
      <w:r>
        <w:rPr>
          <w:rFonts w:ascii="Arial" w:hAnsi="Arial" w:cs="Arial"/>
          <w:b/>
          <w:color w:val="0000FF"/>
          <w:sz w:val="24"/>
        </w:rPr>
        <w:tab/>
      </w:r>
      <w:r>
        <w:rPr>
          <w:rFonts w:ascii="Arial" w:hAnsi="Arial" w:cs="Arial"/>
          <w:b/>
          <w:sz w:val="24"/>
        </w:rPr>
        <w:t>Views on enhanced NCR and RIS in 5G-A Rel-20</w:t>
      </w:r>
    </w:p>
    <w:p w14:paraId="19EC7FE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0F306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C3616" w14:textId="77777777" w:rsidR="005D2E1E" w:rsidRDefault="005D2E1E" w:rsidP="005D2E1E">
      <w:pPr>
        <w:pStyle w:val="Heading3"/>
      </w:pPr>
      <w:bookmarkStart w:id="467" w:name="_Toc193744314"/>
      <w:bookmarkStart w:id="468" w:name="_Toc195035646"/>
      <w:r>
        <w:t>15.3</w:t>
      </w:r>
      <w:r>
        <w:tab/>
        <w:t>RAN4 led topics</w:t>
      </w:r>
      <w:bookmarkEnd w:id="467"/>
      <w:bookmarkEnd w:id="468"/>
    </w:p>
    <w:p w14:paraId="32AE76DE" w14:textId="77777777" w:rsidR="00850A53" w:rsidRPr="00233EE9"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Max. one contribution led per company. No WID/SID submissions please.</w:t>
      </w:r>
    </w:p>
    <w:p w14:paraId="72CCD01D" w14:textId="77777777" w:rsidR="005D2E1E" w:rsidRDefault="005D2E1E" w:rsidP="005D2E1E">
      <w:pPr>
        <w:rPr>
          <w:rFonts w:ascii="Arial" w:hAnsi="Arial" w:cs="Arial"/>
          <w:b/>
          <w:sz w:val="24"/>
        </w:rPr>
      </w:pPr>
      <w:r>
        <w:rPr>
          <w:rFonts w:ascii="Arial" w:hAnsi="Arial" w:cs="Arial"/>
          <w:b/>
          <w:color w:val="0000FF"/>
          <w:sz w:val="24"/>
        </w:rPr>
        <w:t>RP-250085</w:t>
      </w:r>
      <w:r>
        <w:rPr>
          <w:rFonts w:ascii="Arial" w:hAnsi="Arial" w:cs="Arial"/>
          <w:b/>
          <w:color w:val="0000FF"/>
          <w:sz w:val="24"/>
        </w:rPr>
        <w:tab/>
      </w:r>
      <w:r>
        <w:rPr>
          <w:rFonts w:ascii="Arial" w:hAnsi="Arial" w:cs="Arial"/>
          <w:b/>
          <w:sz w:val="24"/>
        </w:rPr>
        <w:t>RAN4-led topics for 5G-Advanced in Rel-20</w:t>
      </w:r>
    </w:p>
    <w:p w14:paraId="3658CDD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DD7A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B5385" w14:textId="77777777" w:rsidR="005D2E1E" w:rsidRDefault="005D2E1E" w:rsidP="005D2E1E">
      <w:pPr>
        <w:rPr>
          <w:rFonts w:ascii="Arial" w:hAnsi="Arial" w:cs="Arial"/>
          <w:b/>
          <w:sz w:val="24"/>
        </w:rPr>
      </w:pPr>
      <w:r>
        <w:rPr>
          <w:rFonts w:ascii="Arial" w:hAnsi="Arial" w:cs="Arial"/>
          <w:b/>
          <w:color w:val="0000FF"/>
          <w:sz w:val="24"/>
        </w:rPr>
        <w:t>RP-250093</w:t>
      </w:r>
      <w:r>
        <w:rPr>
          <w:rFonts w:ascii="Arial" w:hAnsi="Arial" w:cs="Arial"/>
          <w:b/>
          <w:color w:val="0000FF"/>
          <w:sz w:val="24"/>
        </w:rPr>
        <w:tab/>
      </w:r>
      <w:r>
        <w:rPr>
          <w:rFonts w:ascii="Arial" w:hAnsi="Arial" w:cs="Arial"/>
          <w:b/>
          <w:sz w:val="24"/>
        </w:rPr>
        <w:t>Proposal for &lt;5 Mhz (e)RedCap Support in Rel-20</w:t>
      </w:r>
    </w:p>
    <w:p w14:paraId="6B7FF67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272056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46491" w14:textId="77777777" w:rsidR="005D2E1E" w:rsidRDefault="005D2E1E" w:rsidP="005D2E1E">
      <w:pPr>
        <w:rPr>
          <w:rFonts w:ascii="Arial" w:hAnsi="Arial" w:cs="Arial"/>
          <w:b/>
          <w:sz w:val="24"/>
        </w:rPr>
      </w:pPr>
      <w:r>
        <w:rPr>
          <w:rFonts w:ascii="Arial" w:hAnsi="Arial" w:cs="Arial"/>
          <w:b/>
          <w:color w:val="0000FF"/>
          <w:sz w:val="24"/>
        </w:rPr>
        <w:t>RP-250104</w:t>
      </w:r>
      <w:r>
        <w:rPr>
          <w:rFonts w:ascii="Arial" w:hAnsi="Arial" w:cs="Arial"/>
          <w:b/>
          <w:color w:val="0000FF"/>
          <w:sz w:val="24"/>
        </w:rPr>
        <w:tab/>
      </w:r>
      <w:r>
        <w:rPr>
          <w:rFonts w:ascii="Arial" w:hAnsi="Arial" w:cs="Arial"/>
          <w:b/>
          <w:sz w:val="24"/>
        </w:rPr>
        <w:t>Overview on Rel-20 RAN4-led 5G-Advanced Scope</w:t>
      </w:r>
    </w:p>
    <w:p w14:paraId="23B2DB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9218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359DE" w14:textId="77777777" w:rsidR="005D2E1E" w:rsidRDefault="005D2E1E" w:rsidP="005D2E1E">
      <w:pPr>
        <w:rPr>
          <w:rFonts w:ascii="Arial" w:hAnsi="Arial" w:cs="Arial"/>
          <w:b/>
          <w:sz w:val="24"/>
        </w:rPr>
      </w:pPr>
      <w:r>
        <w:rPr>
          <w:rFonts w:ascii="Arial" w:hAnsi="Arial" w:cs="Arial"/>
          <w:b/>
          <w:color w:val="0000FF"/>
          <w:sz w:val="24"/>
        </w:rPr>
        <w:t>RP-250165</w:t>
      </w:r>
      <w:r>
        <w:rPr>
          <w:rFonts w:ascii="Arial" w:hAnsi="Arial" w:cs="Arial"/>
          <w:b/>
          <w:color w:val="0000FF"/>
          <w:sz w:val="24"/>
        </w:rPr>
        <w:tab/>
      </w:r>
      <w:r>
        <w:rPr>
          <w:rFonts w:ascii="Arial" w:hAnsi="Arial" w:cs="Arial"/>
          <w:b/>
          <w:sz w:val="24"/>
        </w:rPr>
        <w:t>View on RAN4 R20</w:t>
      </w:r>
    </w:p>
    <w:p w14:paraId="5B5B724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3C56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1E4C4" w14:textId="77777777" w:rsidR="005D2E1E" w:rsidRDefault="005D2E1E" w:rsidP="005D2E1E">
      <w:pPr>
        <w:rPr>
          <w:rFonts w:ascii="Arial" w:hAnsi="Arial" w:cs="Arial"/>
          <w:b/>
          <w:sz w:val="24"/>
        </w:rPr>
      </w:pPr>
      <w:r>
        <w:rPr>
          <w:rFonts w:ascii="Arial" w:hAnsi="Arial" w:cs="Arial"/>
          <w:b/>
          <w:color w:val="0000FF"/>
          <w:sz w:val="24"/>
        </w:rPr>
        <w:t>RP-250209</w:t>
      </w:r>
      <w:r>
        <w:rPr>
          <w:rFonts w:ascii="Arial" w:hAnsi="Arial" w:cs="Arial"/>
          <w:b/>
          <w:color w:val="0000FF"/>
          <w:sz w:val="24"/>
        </w:rPr>
        <w:tab/>
      </w:r>
      <w:r>
        <w:rPr>
          <w:rFonts w:ascii="Arial" w:hAnsi="Arial" w:cs="Arial"/>
          <w:b/>
          <w:sz w:val="24"/>
        </w:rPr>
        <w:t>High level overview of 5G-A Rel-20 proposals - RAN4</w:t>
      </w:r>
    </w:p>
    <w:p w14:paraId="687221C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D876CD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77D39" w14:textId="77777777" w:rsidR="005D2E1E" w:rsidRDefault="005D2E1E" w:rsidP="005D2E1E">
      <w:pPr>
        <w:rPr>
          <w:rFonts w:ascii="Arial" w:hAnsi="Arial" w:cs="Arial"/>
          <w:b/>
          <w:sz w:val="24"/>
        </w:rPr>
      </w:pPr>
      <w:r>
        <w:rPr>
          <w:rFonts w:ascii="Arial" w:hAnsi="Arial" w:cs="Arial"/>
          <w:b/>
          <w:color w:val="0000FF"/>
          <w:sz w:val="24"/>
        </w:rPr>
        <w:t>RP-250240</w:t>
      </w:r>
      <w:r>
        <w:rPr>
          <w:rFonts w:ascii="Arial" w:hAnsi="Arial" w:cs="Arial"/>
          <w:b/>
          <w:color w:val="0000FF"/>
          <w:sz w:val="24"/>
        </w:rPr>
        <w:tab/>
      </w:r>
      <w:r>
        <w:rPr>
          <w:rFonts w:ascii="Arial" w:hAnsi="Arial" w:cs="Arial"/>
          <w:b/>
          <w:sz w:val="24"/>
        </w:rPr>
        <w:t>Views on RAN4-led topics in Rel-20</w:t>
      </w:r>
    </w:p>
    <w:p w14:paraId="503BDD2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239F2AA2" w14:textId="77777777" w:rsidR="005D2E1E" w:rsidRDefault="005D2E1E" w:rsidP="005D2E1E">
      <w:pPr>
        <w:rPr>
          <w:rFonts w:ascii="Arial" w:hAnsi="Arial" w:cs="Arial"/>
          <w:b/>
        </w:rPr>
      </w:pPr>
      <w:r>
        <w:rPr>
          <w:rFonts w:ascii="Arial" w:hAnsi="Arial" w:cs="Arial"/>
          <w:b/>
        </w:rPr>
        <w:t xml:space="preserve">Abstract: </w:t>
      </w:r>
    </w:p>
    <w:p w14:paraId="2C33550E" w14:textId="77777777" w:rsidR="005D2E1E" w:rsidRDefault="005D2E1E" w:rsidP="005D2E1E">
      <w:r>
        <w:t>This contribution provide LGE's views on RAN4-led topics in Rel-20</w:t>
      </w:r>
    </w:p>
    <w:p w14:paraId="4852C9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96EBF" w14:textId="77777777" w:rsidR="005D2E1E" w:rsidRDefault="005D2E1E" w:rsidP="005D2E1E">
      <w:pPr>
        <w:rPr>
          <w:rFonts w:ascii="Arial" w:hAnsi="Arial" w:cs="Arial"/>
          <w:b/>
          <w:sz w:val="24"/>
        </w:rPr>
      </w:pPr>
      <w:r>
        <w:rPr>
          <w:rFonts w:ascii="Arial" w:hAnsi="Arial" w:cs="Arial"/>
          <w:b/>
          <w:color w:val="0000FF"/>
          <w:sz w:val="24"/>
        </w:rPr>
        <w:t>RP-250262</w:t>
      </w:r>
      <w:r>
        <w:rPr>
          <w:rFonts w:ascii="Arial" w:hAnsi="Arial" w:cs="Arial"/>
          <w:b/>
          <w:color w:val="0000FF"/>
          <w:sz w:val="24"/>
        </w:rPr>
        <w:tab/>
      </w:r>
      <w:r>
        <w:rPr>
          <w:rFonts w:ascii="Arial" w:hAnsi="Arial" w:cs="Arial"/>
          <w:b/>
          <w:sz w:val="24"/>
        </w:rPr>
        <w:t>Views on Rel-20 5G-A RAN4 led topics</w:t>
      </w:r>
    </w:p>
    <w:p w14:paraId="23EA6C2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43FB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2BDE6" w14:textId="77777777" w:rsidR="005D2E1E" w:rsidRDefault="005D2E1E" w:rsidP="005D2E1E">
      <w:pPr>
        <w:rPr>
          <w:rFonts w:ascii="Arial" w:hAnsi="Arial" w:cs="Arial"/>
          <w:b/>
          <w:sz w:val="24"/>
        </w:rPr>
      </w:pPr>
      <w:r>
        <w:rPr>
          <w:rFonts w:ascii="Arial" w:hAnsi="Arial" w:cs="Arial"/>
          <w:b/>
          <w:color w:val="0000FF"/>
          <w:sz w:val="24"/>
        </w:rPr>
        <w:t>RP-250284</w:t>
      </w:r>
      <w:r>
        <w:rPr>
          <w:rFonts w:ascii="Arial" w:hAnsi="Arial" w:cs="Arial"/>
          <w:b/>
          <w:color w:val="0000FF"/>
          <w:sz w:val="24"/>
        </w:rPr>
        <w:tab/>
      </w:r>
      <w:r>
        <w:rPr>
          <w:rFonts w:ascii="Arial" w:hAnsi="Arial" w:cs="Arial"/>
          <w:b/>
          <w:sz w:val="24"/>
        </w:rPr>
        <w:t>Views on Rel-20 RAN4-led topics</w:t>
      </w:r>
    </w:p>
    <w:p w14:paraId="0E3BDF6C"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F6F4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ECE8A" w14:textId="77777777" w:rsidR="005D2E1E" w:rsidRDefault="005D2E1E" w:rsidP="005D2E1E">
      <w:pPr>
        <w:rPr>
          <w:rFonts w:ascii="Arial" w:hAnsi="Arial" w:cs="Arial"/>
          <w:b/>
          <w:sz w:val="24"/>
        </w:rPr>
      </w:pPr>
      <w:r>
        <w:rPr>
          <w:rFonts w:ascii="Arial" w:hAnsi="Arial" w:cs="Arial"/>
          <w:b/>
          <w:color w:val="0000FF"/>
          <w:sz w:val="24"/>
        </w:rPr>
        <w:t>RP-250321</w:t>
      </w:r>
      <w:r>
        <w:rPr>
          <w:rFonts w:ascii="Arial" w:hAnsi="Arial" w:cs="Arial"/>
          <w:b/>
          <w:color w:val="0000FF"/>
          <w:sz w:val="24"/>
        </w:rPr>
        <w:tab/>
      </w:r>
      <w:r>
        <w:rPr>
          <w:rFonts w:ascii="Arial" w:hAnsi="Arial" w:cs="Arial"/>
          <w:b/>
          <w:sz w:val="24"/>
        </w:rPr>
        <w:t>Apple’s view on Rel-20 RAN4 package</w:t>
      </w:r>
    </w:p>
    <w:p w14:paraId="72E63E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FB8153" w14:textId="77777777" w:rsidR="005D2E1E" w:rsidRDefault="005D2E1E" w:rsidP="005D2E1E">
      <w:pPr>
        <w:rPr>
          <w:rFonts w:ascii="Arial" w:hAnsi="Arial" w:cs="Arial"/>
          <w:b/>
        </w:rPr>
      </w:pPr>
      <w:r>
        <w:rPr>
          <w:rFonts w:ascii="Arial" w:hAnsi="Arial" w:cs="Arial"/>
          <w:b/>
        </w:rPr>
        <w:t xml:space="preserve">Discussion: </w:t>
      </w:r>
    </w:p>
    <w:p w14:paraId="1C9CF132" w14:textId="77777777" w:rsidR="005D2E1E" w:rsidRDefault="005D2E1E" w:rsidP="005D2E1E">
      <w:r>
        <w:t>MCC: not allowed file type</w:t>
      </w:r>
    </w:p>
    <w:p w14:paraId="4BDDCC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RP-250764</w:t>
      </w:r>
      <w:r>
        <w:rPr>
          <w:color w:val="993300"/>
          <w:u w:val="single"/>
        </w:rPr>
        <w:t>.</w:t>
      </w:r>
    </w:p>
    <w:p w14:paraId="1706B2CF" w14:textId="77777777" w:rsidR="005D2E1E" w:rsidRDefault="005D2E1E" w:rsidP="005D2E1E">
      <w:pPr>
        <w:rPr>
          <w:rFonts w:ascii="Arial" w:hAnsi="Arial" w:cs="Arial"/>
          <w:b/>
          <w:sz w:val="24"/>
        </w:rPr>
      </w:pPr>
      <w:r>
        <w:rPr>
          <w:rFonts w:ascii="Arial" w:hAnsi="Arial" w:cs="Arial"/>
          <w:b/>
          <w:color w:val="0000FF"/>
          <w:sz w:val="24"/>
        </w:rPr>
        <w:t>RP-250764</w:t>
      </w:r>
      <w:r>
        <w:rPr>
          <w:rFonts w:ascii="Arial" w:hAnsi="Arial" w:cs="Arial"/>
          <w:b/>
          <w:color w:val="0000FF"/>
          <w:sz w:val="24"/>
        </w:rPr>
        <w:tab/>
      </w:r>
      <w:r>
        <w:rPr>
          <w:rFonts w:ascii="Arial" w:hAnsi="Arial" w:cs="Arial"/>
          <w:b/>
          <w:sz w:val="24"/>
        </w:rPr>
        <w:t>Apple’s view on Rel-20 RAN4 package</w:t>
      </w:r>
    </w:p>
    <w:p w14:paraId="77067CF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F54B20" w14:textId="77777777" w:rsidR="005D2E1E" w:rsidRDefault="005D2E1E" w:rsidP="005D2E1E">
      <w:pPr>
        <w:rPr>
          <w:color w:val="808080"/>
        </w:rPr>
      </w:pPr>
      <w:r>
        <w:rPr>
          <w:color w:val="808080"/>
        </w:rPr>
        <w:t>(Replaces RP-250321)</w:t>
      </w:r>
    </w:p>
    <w:p w14:paraId="334FEF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02806" w14:textId="77777777" w:rsidR="005D2E1E" w:rsidRDefault="005D2E1E" w:rsidP="005D2E1E">
      <w:pPr>
        <w:rPr>
          <w:rFonts w:ascii="Arial" w:hAnsi="Arial" w:cs="Arial"/>
          <w:b/>
          <w:sz w:val="24"/>
        </w:rPr>
      </w:pPr>
      <w:r>
        <w:rPr>
          <w:rFonts w:ascii="Arial" w:hAnsi="Arial" w:cs="Arial"/>
          <w:b/>
          <w:color w:val="0000FF"/>
          <w:sz w:val="24"/>
        </w:rPr>
        <w:t>RP-250353</w:t>
      </w:r>
      <w:r>
        <w:rPr>
          <w:rFonts w:ascii="Arial" w:hAnsi="Arial" w:cs="Arial"/>
          <w:b/>
          <w:color w:val="0000FF"/>
          <w:sz w:val="24"/>
        </w:rPr>
        <w:tab/>
      </w:r>
      <w:r>
        <w:rPr>
          <w:rFonts w:ascii="Arial" w:hAnsi="Arial" w:cs="Arial"/>
          <w:b/>
          <w:sz w:val="24"/>
        </w:rPr>
        <w:t>Initial view for Rel-20 5G-A RAN4 scope</w:t>
      </w:r>
    </w:p>
    <w:p w14:paraId="472C2D5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04D467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488B9" w14:textId="77777777" w:rsidR="005D2E1E" w:rsidRDefault="005D2E1E" w:rsidP="005D2E1E">
      <w:pPr>
        <w:rPr>
          <w:rFonts w:ascii="Arial" w:hAnsi="Arial" w:cs="Arial"/>
          <w:b/>
          <w:sz w:val="24"/>
        </w:rPr>
      </w:pPr>
      <w:r>
        <w:rPr>
          <w:rFonts w:ascii="Arial" w:hAnsi="Arial" w:cs="Arial"/>
          <w:b/>
          <w:color w:val="0000FF"/>
          <w:sz w:val="24"/>
        </w:rPr>
        <w:t>RP-250457</w:t>
      </w:r>
      <w:r>
        <w:rPr>
          <w:rFonts w:ascii="Arial" w:hAnsi="Arial" w:cs="Arial"/>
          <w:b/>
          <w:color w:val="0000FF"/>
          <w:sz w:val="24"/>
        </w:rPr>
        <w:tab/>
      </w:r>
      <w:r>
        <w:rPr>
          <w:rFonts w:ascii="Arial" w:hAnsi="Arial" w:cs="Arial"/>
          <w:b/>
          <w:sz w:val="24"/>
        </w:rPr>
        <w:t>Candidate RAN4 led NTN topics for Rel-20 5G Advanced</w:t>
      </w:r>
    </w:p>
    <w:p w14:paraId="544E03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FE99E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F42F1" w14:textId="77777777" w:rsidR="005D2E1E" w:rsidRDefault="005D2E1E" w:rsidP="005D2E1E">
      <w:pPr>
        <w:rPr>
          <w:rFonts w:ascii="Arial" w:hAnsi="Arial" w:cs="Arial"/>
          <w:b/>
          <w:sz w:val="24"/>
        </w:rPr>
      </w:pPr>
      <w:r>
        <w:rPr>
          <w:rFonts w:ascii="Arial" w:hAnsi="Arial" w:cs="Arial"/>
          <w:b/>
          <w:color w:val="0000FF"/>
          <w:sz w:val="24"/>
        </w:rPr>
        <w:t>RP-250458</w:t>
      </w:r>
      <w:r>
        <w:rPr>
          <w:rFonts w:ascii="Arial" w:hAnsi="Arial" w:cs="Arial"/>
          <w:b/>
          <w:color w:val="0000FF"/>
          <w:sz w:val="24"/>
        </w:rPr>
        <w:tab/>
      </w:r>
      <w:r>
        <w:rPr>
          <w:rFonts w:ascii="Arial" w:hAnsi="Arial" w:cs="Arial"/>
          <w:b/>
          <w:sz w:val="24"/>
        </w:rPr>
        <w:t>Qualcomm Views on RAN4 Topics for Rel-20</w:t>
      </w:r>
    </w:p>
    <w:p w14:paraId="5767E9B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7F28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5B78B" w14:textId="77777777" w:rsidR="005D2E1E" w:rsidRDefault="005D2E1E" w:rsidP="005D2E1E">
      <w:pPr>
        <w:rPr>
          <w:rFonts w:ascii="Arial" w:hAnsi="Arial" w:cs="Arial"/>
          <w:b/>
          <w:sz w:val="24"/>
        </w:rPr>
      </w:pPr>
      <w:r>
        <w:rPr>
          <w:rFonts w:ascii="Arial" w:hAnsi="Arial" w:cs="Arial"/>
          <w:b/>
          <w:color w:val="0000FF"/>
          <w:sz w:val="24"/>
        </w:rPr>
        <w:t>RP-250483</w:t>
      </w:r>
      <w:r>
        <w:rPr>
          <w:rFonts w:ascii="Arial" w:hAnsi="Arial" w:cs="Arial"/>
          <w:b/>
          <w:color w:val="0000FF"/>
          <w:sz w:val="24"/>
        </w:rPr>
        <w:tab/>
      </w:r>
      <w:r>
        <w:rPr>
          <w:rFonts w:ascii="Arial" w:hAnsi="Arial" w:cs="Arial"/>
          <w:b/>
          <w:sz w:val="24"/>
        </w:rPr>
        <w:t>MediaTek views on Rel-20 RAN4 5G-A scope</w:t>
      </w:r>
    </w:p>
    <w:p w14:paraId="14CF1DE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68B9CDB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53620" w14:textId="77777777" w:rsidR="005D2E1E" w:rsidRDefault="005D2E1E" w:rsidP="005D2E1E">
      <w:pPr>
        <w:rPr>
          <w:rFonts w:ascii="Arial" w:hAnsi="Arial" w:cs="Arial"/>
          <w:b/>
          <w:sz w:val="24"/>
        </w:rPr>
      </w:pPr>
      <w:r>
        <w:rPr>
          <w:rFonts w:ascii="Arial" w:hAnsi="Arial" w:cs="Arial"/>
          <w:b/>
          <w:color w:val="0000FF"/>
          <w:sz w:val="24"/>
        </w:rPr>
        <w:t>RP-250540</w:t>
      </w:r>
      <w:r>
        <w:rPr>
          <w:rFonts w:ascii="Arial" w:hAnsi="Arial" w:cs="Arial"/>
          <w:b/>
          <w:color w:val="0000FF"/>
          <w:sz w:val="24"/>
        </w:rPr>
        <w:tab/>
      </w:r>
      <w:r>
        <w:rPr>
          <w:rFonts w:ascii="Arial" w:hAnsi="Arial" w:cs="Arial"/>
          <w:b/>
          <w:sz w:val="24"/>
        </w:rPr>
        <w:t>5G-Advanced RAN4 led topics in Rel-20</w:t>
      </w:r>
    </w:p>
    <w:p w14:paraId="37CA4B4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B5F0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664EF" w14:textId="77777777" w:rsidR="005D2E1E" w:rsidRDefault="005D2E1E" w:rsidP="005D2E1E">
      <w:pPr>
        <w:rPr>
          <w:rFonts w:ascii="Arial" w:hAnsi="Arial" w:cs="Arial"/>
          <w:b/>
          <w:sz w:val="24"/>
        </w:rPr>
      </w:pPr>
      <w:r>
        <w:rPr>
          <w:rFonts w:ascii="Arial" w:hAnsi="Arial" w:cs="Arial"/>
          <w:b/>
          <w:color w:val="0000FF"/>
          <w:sz w:val="24"/>
        </w:rPr>
        <w:t>RP-250566</w:t>
      </w:r>
      <w:r>
        <w:rPr>
          <w:rFonts w:ascii="Arial" w:hAnsi="Arial" w:cs="Arial"/>
          <w:b/>
          <w:color w:val="0000FF"/>
          <w:sz w:val="24"/>
        </w:rPr>
        <w:tab/>
      </w:r>
      <w:r>
        <w:rPr>
          <w:rFonts w:ascii="Arial" w:hAnsi="Arial" w:cs="Arial"/>
          <w:b/>
          <w:sz w:val="24"/>
        </w:rPr>
        <w:t>Views on Rel-20 RAN4-led topics</w:t>
      </w:r>
    </w:p>
    <w:p w14:paraId="77EB1A0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151C2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4FC85" w14:textId="77777777" w:rsidR="005D2E1E" w:rsidRDefault="005D2E1E" w:rsidP="005D2E1E">
      <w:pPr>
        <w:rPr>
          <w:rFonts w:ascii="Arial" w:hAnsi="Arial" w:cs="Arial"/>
          <w:b/>
          <w:sz w:val="24"/>
        </w:rPr>
      </w:pPr>
      <w:r>
        <w:rPr>
          <w:rFonts w:ascii="Arial" w:hAnsi="Arial" w:cs="Arial"/>
          <w:b/>
          <w:color w:val="0000FF"/>
          <w:sz w:val="24"/>
        </w:rPr>
        <w:lastRenderedPageBreak/>
        <w:t>RP-250638</w:t>
      </w:r>
      <w:r>
        <w:rPr>
          <w:rFonts w:ascii="Arial" w:hAnsi="Arial" w:cs="Arial"/>
          <w:b/>
          <w:color w:val="0000FF"/>
          <w:sz w:val="24"/>
        </w:rPr>
        <w:tab/>
      </w:r>
      <w:r>
        <w:rPr>
          <w:rFonts w:ascii="Arial" w:hAnsi="Arial" w:cs="Arial"/>
          <w:b/>
          <w:sz w:val="24"/>
        </w:rPr>
        <w:t>Priorities for RAN4-led 5G-A topics for Rel-20</w:t>
      </w:r>
    </w:p>
    <w:p w14:paraId="56A83E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0F7E19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4570" w14:textId="77777777" w:rsidR="005D2E1E" w:rsidRDefault="005D2E1E" w:rsidP="005D2E1E">
      <w:pPr>
        <w:rPr>
          <w:rFonts w:ascii="Arial" w:hAnsi="Arial" w:cs="Arial"/>
          <w:b/>
          <w:sz w:val="24"/>
        </w:rPr>
      </w:pPr>
      <w:r>
        <w:rPr>
          <w:rFonts w:ascii="Arial" w:hAnsi="Arial" w:cs="Arial"/>
          <w:b/>
          <w:color w:val="0000FF"/>
          <w:sz w:val="24"/>
        </w:rPr>
        <w:t>RP-250387</w:t>
      </w:r>
      <w:r>
        <w:rPr>
          <w:rFonts w:ascii="Arial" w:hAnsi="Arial" w:cs="Arial"/>
          <w:b/>
          <w:color w:val="0000FF"/>
          <w:sz w:val="24"/>
        </w:rPr>
        <w:tab/>
      </w:r>
      <w:r>
        <w:rPr>
          <w:rFonts w:ascii="Arial" w:hAnsi="Arial" w:cs="Arial"/>
          <w:b/>
          <w:sz w:val="24"/>
        </w:rPr>
        <w:t>Views on topics for RAN4  Rel-20</w:t>
      </w:r>
    </w:p>
    <w:p w14:paraId="1A38D69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8D574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A191" w14:textId="77777777" w:rsidR="005D2E1E" w:rsidRDefault="005D2E1E" w:rsidP="005D2E1E">
      <w:pPr>
        <w:rPr>
          <w:rFonts w:ascii="Arial" w:hAnsi="Arial" w:cs="Arial"/>
          <w:b/>
          <w:sz w:val="24"/>
        </w:rPr>
      </w:pPr>
      <w:r>
        <w:rPr>
          <w:rFonts w:ascii="Arial" w:hAnsi="Arial" w:cs="Arial"/>
          <w:b/>
          <w:color w:val="0000FF"/>
          <w:sz w:val="24"/>
        </w:rPr>
        <w:t>RP-250423</w:t>
      </w:r>
      <w:r>
        <w:rPr>
          <w:rFonts w:ascii="Arial" w:hAnsi="Arial" w:cs="Arial"/>
          <w:b/>
          <w:color w:val="0000FF"/>
          <w:sz w:val="24"/>
        </w:rPr>
        <w:tab/>
      </w:r>
      <w:r>
        <w:rPr>
          <w:rFonts w:ascii="Arial" w:hAnsi="Arial" w:cs="Arial"/>
          <w:b/>
          <w:sz w:val="24"/>
        </w:rPr>
        <w:t>Views on RAN4 Rel-20 OTA Topics</w:t>
      </w:r>
    </w:p>
    <w:p w14:paraId="67983E0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69039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95470" w14:textId="77777777" w:rsidR="005D2E1E" w:rsidRDefault="005D2E1E" w:rsidP="005D2E1E">
      <w:pPr>
        <w:rPr>
          <w:rFonts w:ascii="Arial" w:hAnsi="Arial" w:cs="Arial"/>
          <w:b/>
          <w:sz w:val="24"/>
        </w:rPr>
      </w:pPr>
      <w:r>
        <w:rPr>
          <w:rFonts w:ascii="Arial" w:hAnsi="Arial" w:cs="Arial"/>
          <w:b/>
          <w:color w:val="0000FF"/>
          <w:sz w:val="24"/>
        </w:rPr>
        <w:t>RP-250430</w:t>
      </w:r>
      <w:r>
        <w:rPr>
          <w:rFonts w:ascii="Arial" w:hAnsi="Arial" w:cs="Arial"/>
          <w:b/>
          <w:color w:val="0000FF"/>
          <w:sz w:val="24"/>
        </w:rPr>
        <w:tab/>
      </w:r>
      <w:r>
        <w:rPr>
          <w:rFonts w:ascii="Arial" w:hAnsi="Arial" w:cs="Arial"/>
          <w:b/>
          <w:sz w:val="24"/>
        </w:rPr>
        <w:t>Views on Rel-20 5G-A RAN4 Topics</w:t>
      </w:r>
    </w:p>
    <w:p w14:paraId="5EF935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986C0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411DF" w14:textId="77777777" w:rsidR="005D2E1E" w:rsidRDefault="005D2E1E" w:rsidP="005D2E1E">
      <w:pPr>
        <w:rPr>
          <w:rFonts w:ascii="Arial" w:hAnsi="Arial" w:cs="Arial"/>
          <w:b/>
          <w:sz w:val="24"/>
        </w:rPr>
      </w:pPr>
      <w:r>
        <w:rPr>
          <w:rFonts w:ascii="Arial" w:hAnsi="Arial" w:cs="Arial"/>
          <w:b/>
          <w:color w:val="0000FF"/>
          <w:sz w:val="24"/>
        </w:rPr>
        <w:t>RP-250465</w:t>
      </w:r>
      <w:r>
        <w:rPr>
          <w:rFonts w:ascii="Arial" w:hAnsi="Arial" w:cs="Arial"/>
          <w:b/>
          <w:color w:val="0000FF"/>
          <w:sz w:val="24"/>
        </w:rPr>
        <w:tab/>
      </w:r>
      <w:r>
        <w:rPr>
          <w:rFonts w:ascii="Arial" w:hAnsi="Arial" w:cs="Arial"/>
          <w:b/>
          <w:sz w:val="24"/>
        </w:rPr>
        <w:t>Views on Rel-20 5G-Adv RAN4-led topics</w:t>
      </w:r>
    </w:p>
    <w:p w14:paraId="6E4E86A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591A5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6E0A4" w14:textId="77777777" w:rsidR="005D2E1E" w:rsidRDefault="005D2E1E" w:rsidP="005D2E1E">
      <w:pPr>
        <w:rPr>
          <w:rFonts w:ascii="Arial" w:hAnsi="Arial" w:cs="Arial"/>
          <w:b/>
          <w:sz w:val="24"/>
        </w:rPr>
      </w:pPr>
      <w:r>
        <w:rPr>
          <w:rFonts w:ascii="Arial" w:hAnsi="Arial" w:cs="Arial"/>
          <w:b/>
          <w:color w:val="0000FF"/>
          <w:sz w:val="24"/>
        </w:rPr>
        <w:t>RP-250518</w:t>
      </w:r>
      <w:r>
        <w:rPr>
          <w:rFonts w:ascii="Arial" w:hAnsi="Arial" w:cs="Arial"/>
          <w:b/>
          <w:color w:val="0000FF"/>
          <w:sz w:val="24"/>
        </w:rPr>
        <w:tab/>
      </w:r>
      <w:r>
        <w:rPr>
          <w:rFonts w:ascii="Arial" w:hAnsi="Arial" w:cs="Arial"/>
          <w:b/>
          <w:sz w:val="24"/>
        </w:rPr>
        <w:t>General views on Rel-20 RAN4 works</w:t>
      </w:r>
    </w:p>
    <w:p w14:paraId="6A34DD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w:t>
      </w:r>
    </w:p>
    <w:p w14:paraId="0917D842" w14:textId="77777777" w:rsidR="005D2E1E" w:rsidRDefault="005D2E1E" w:rsidP="005D2E1E">
      <w:pPr>
        <w:rPr>
          <w:rFonts w:ascii="Arial" w:hAnsi="Arial" w:cs="Arial"/>
          <w:b/>
        </w:rPr>
      </w:pPr>
      <w:r>
        <w:rPr>
          <w:rFonts w:ascii="Arial" w:hAnsi="Arial" w:cs="Arial"/>
          <w:b/>
        </w:rPr>
        <w:t xml:space="preserve">Abstract: </w:t>
      </w:r>
    </w:p>
    <w:p w14:paraId="72D01BD0" w14:textId="77777777" w:rsidR="005D2E1E" w:rsidRDefault="005D2E1E" w:rsidP="005D2E1E">
      <w:r>
        <w:t>Provide CATT's general views on Rel-20 RAN4 works</w:t>
      </w:r>
    </w:p>
    <w:p w14:paraId="34C7F1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792FC" w14:textId="77777777" w:rsidR="005D2E1E" w:rsidRDefault="005D2E1E" w:rsidP="005D2E1E">
      <w:pPr>
        <w:rPr>
          <w:rFonts w:ascii="Arial" w:hAnsi="Arial" w:cs="Arial"/>
          <w:b/>
          <w:sz w:val="24"/>
        </w:rPr>
      </w:pPr>
      <w:r>
        <w:rPr>
          <w:rFonts w:ascii="Arial" w:hAnsi="Arial" w:cs="Arial"/>
          <w:b/>
          <w:color w:val="0000FF"/>
          <w:sz w:val="24"/>
        </w:rPr>
        <w:t>RP-250456</w:t>
      </w:r>
      <w:r>
        <w:rPr>
          <w:rFonts w:ascii="Arial" w:hAnsi="Arial" w:cs="Arial"/>
          <w:b/>
          <w:color w:val="0000FF"/>
          <w:sz w:val="24"/>
        </w:rPr>
        <w:tab/>
      </w:r>
      <w:r>
        <w:rPr>
          <w:rFonts w:ascii="Arial" w:hAnsi="Arial" w:cs="Arial"/>
          <w:b/>
          <w:sz w:val="24"/>
        </w:rPr>
        <w:t>(e)Redcap enhancement in Rel-20</w:t>
      </w:r>
    </w:p>
    <w:p w14:paraId="6D1EBA3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Sony </w:t>
      </w:r>
    </w:p>
    <w:p w14:paraId="4ED9D25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6A2FB" w14:textId="77777777" w:rsidR="005D2E1E" w:rsidRDefault="005D2E1E" w:rsidP="005D2E1E">
      <w:pPr>
        <w:rPr>
          <w:rFonts w:ascii="Arial" w:hAnsi="Arial" w:cs="Arial"/>
          <w:b/>
          <w:sz w:val="24"/>
        </w:rPr>
      </w:pPr>
      <w:r>
        <w:rPr>
          <w:rFonts w:ascii="Arial" w:hAnsi="Arial" w:cs="Arial"/>
          <w:b/>
          <w:color w:val="0000FF"/>
          <w:sz w:val="24"/>
        </w:rPr>
        <w:t>RP-250530</w:t>
      </w:r>
      <w:r>
        <w:rPr>
          <w:rFonts w:ascii="Arial" w:hAnsi="Arial" w:cs="Arial"/>
          <w:b/>
          <w:color w:val="0000FF"/>
          <w:sz w:val="24"/>
        </w:rPr>
        <w:tab/>
      </w:r>
      <w:r>
        <w:rPr>
          <w:rFonts w:ascii="Arial" w:hAnsi="Arial" w:cs="Arial"/>
          <w:b/>
          <w:sz w:val="24"/>
        </w:rPr>
        <w:t>RedCap for Rel-20</w:t>
      </w:r>
    </w:p>
    <w:p w14:paraId="1D872F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625FF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5381D" w14:textId="77777777" w:rsidR="005D2E1E" w:rsidRDefault="005D2E1E" w:rsidP="005D2E1E">
      <w:pPr>
        <w:rPr>
          <w:rFonts w:ascii="Arial" w:hAnsi="Arial" w:cs="Arial"/>
          <w:b/>
          <w:sz w:val="24"/>
        </w:rPr>
      </w:pPr>
      <w:r>
        <w:rPr>
          <w:rFonts w:ascii="Arial" w:hAnsi="Arial" w:cs="Arial"/>
          <w:b/>
          <w:color w:val="0000FF"/>
          <w:sz w:val="24"/>
        </w:rPr>
        <w:t>RP-250291</w:t>
      </w:r>
      <w:r>
        <w:rPr>
          <w:rFonts w:ascii="Arial" w:hAnsi="Arial" w:cs="Arial"/>
          <w:b/>
          <w:color w:val="0000FF"/>
          <w:sz w:val="24"/>
        </w:rPr>
        <w:tab/>
      </w:r>
      <w:r>
        <w:rPr>
          <w:rFonts w:ascii="Arial" w:hAnsi="Arial" w:cs="Arial"/>
          <w:b/>
          <w:sz w:val="24"/>
        </w:rPr>
        <w:t>Carrier Aggregation requirements for Ku band in 5G-Advanced</w:t>
      </w:r>
    </w:p>
    <w:p w14:paraId="5B0694D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2689C471" w14:textId="77777777" w:rsidR="005D2E1E" w:rsidRDefault="005D2E1E" w:rsidP="005D2E1E">
      <w:pPr>
        <w:rPr>
          <w:rFonts w:ascii="Arial" w:hAnsi="Arial" w:cs="Arial"/>
          <w:b/>
        </w:rPr>
      </w:pPr>
      <w:r>
        <w:rPr>
          <w:rFonts w:ascii="Arial" w:hAnsi="Arial" w:cs="Arial"/>
          <w:b/>
        </w:rPr>
        <w:t xml:space="preserve">Abstract: </w:t>
      </w:r>
    </w:p>
    <w:p w14:paraId="0E41FAF2" w14:textId="77777777" w:rsidR="005D2E1E" w:rsidRDefault="005D2E1E" w:rsidP="005D2E1E">
      <w:r>
        <w:lastRenderedPageBreak/>
        <w:t xml:space="preserve">This contribution presents the commercial need for 3GPP to support Carrier Aggregation (CA) in NTN bands with particular emphasis on the case of Ku band. </w:t>
      </w:r>
    </w:p>
    <w:p w14:paraId="1444CBD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DAEBC" w14:textId="77777777" w:rsidR="005D2E1E" w:rsidRDefault="005D2E1E" w:rsidP="005D2E1E">
      <w:pPr>
        <w:rPr>
          <w:rFonts w:ascii="Arial" w:hAnsi="Arial" w:cs="Arial"/>
          <w:b/>
          <w:sz w:val="24"/>
        </w:rPr>
      </w:pPr>
      <w:r>
        <w:rPr>
          <w:rFonts w:ascii="Arial" w:hAnsi="Arial" w:cs="Arial"/>
          <w:b/>
          <w:color w:val="0000FF"/>
          <w:sz w:val="24"/>
        </w:rPr>
        <w:t>RP-250410</w:t>
      </w:r>
      <w:r>
        <w:rPr>
          <w:rFonts w:ascii="Arial" w:hAnsi="Arial" w:cs="Arial"/>
          <w:b/>
          <w:color w:val="0000FF"/>
          <w:sz w:val="24"/>
        </w:rPr>
        <w:tab/>
      </w:r>
      <w:r>
        <w:rPr>
          <w:rFonts w:ascii="Arial" w:hAnsi="Arial" w:cs="Arial"/>
          <w:b/>
          <w:sz w:val="24"/>
        </w:rPr>
        <w:t>Views on the NTN Ku band related enhancement in Rel.20</w:t>
      </w:r>
    </w:p>
    <w:p w14:paraId="753526C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131DA1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FB896" w14:textId="77777777" w:rsidR="005D2E1E" w:rsidRDefault="005D2E1E" w:rsidP="005D2E1E">
      <w:pPr>
        <w:rPr>
          <w:rFonts w:ascii="Arial" w:hAnsi="Arial" w:cs="Arial"/>
          <w:b/>
          <w:sz w:val="24"/>
        </w:rPr>
      </w:pPr>
      <w:r>
        <w:rPr>
          <w:rFonts w:ascii="Arial" w:hAnsi="Arial" w:cs="Arial"/>
          <w:b/>
          <w:color w:val="0000FF"/>
          <w:sz w:val="24"/>
        </w:rPr>
        <w:t>RP-250542</w:t>
      </w:r>
      <w:r>
        <w:rPr>
          <w:rFonts w:ascii="Arial" w:hAnsi="Arial" w:cs="Arial"/>
          <w:b/>
          <w:color w:val="0000FF"/>
          <w:sz w:val="24"/>
        </w:rPr>
        <w:tab/>
      </w:r>
      <w:r>
        <w:rPr>
          <w:rFonts w:ascii="Arial" w:hAnsi="Arial" w:cs="Arial"/>
          <w:b/>
          <w:sz w:val="24"/>
        </w:rPr>
        <w:t>NTN in 5G-Advanced Rel-20 / Automotive Terminal / VSAT support</w:t>
      </w:r>
    </w:p>
    <w:p w14:paraId="4019565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 Fraunhofer IIS</w:t>
      </w:r>
    </w:p>
    <w:p w14:paraId="2713220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C2947" w14:textId="77777777" w:rsidR="005D2E1E" w:rsidRDefault="005D2E1E" w:rsidP="005D2E1E">
      <w:pPr>
        <w:rPr>
          <w:rFonts w:ascii="Arial" w:hAnsi="Arial" w:cs="Arial"/>
          <w:b/>
          <w:sz w:val="24"/>
        </w:rPr>
      </w:pPr>
      <w:r>
        <w:rPr>
          <w:rFonts w:ascii="Arial" w:hAnsi="Arial" w:cs="Arial"/>
          <w:b/>
          <w:color w:val="0000FF"/>
          <w:sz w:val="24"/>
        </w:rPr>
        <w:t>RP-250569</w:t>
      </w:r>
      <w:r>
        <w:rPr>
          <w:rFonts w:ascii="Arial" w:hAnsi="Arial" w:cs="Arial"/>
          <w:b/>
          <w:color w:val="0000FF"/>
          <w:sz w:val="24"/>
        </w:rPr>
        <w:tab/>
      </w:r>
      <w:r>
        <w:rPr>
          <w:rFonts w:ascii="Arial" w:hAnsi="Arial" w:cs="Arial"/>
          <w:b/>
          <w:sz w:val="24"/>
        </w:rPr>
        <w:t>Motivation for low-band carrier aggregation via switching enhancement in Rel-20</w:t>
      </w:r>
    </w:p>
    <w:p w14:paraId="0198430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Murata, AT&amp;T, BT plc, Apple</w:t>
      </w:r>
    </w:p>
    <w:p w14:paraId="494FA9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70A37" w14:textId="77777777" w:rsidR="005D2E1E" w:rsidRDefault="005D2E1E" w:rsidP="005D2E1E">
      <w:pPr>
        <w:rPr>
          <w:rFonts w:ascii="Arial" w:hAnsi="Arial" w:cs="Arial"/>
          <w:b/>
          <w:sz w:val="24"/>
        </w:rPr>
      </w:pPr>
      <w:r>
        <w:rPr>
          <w:rFonts w:ascii="Arial" w:hAnsi="Arial" w:cs="Arial"/>
          <w:b/>
          <w:color w:val="0000FF"/>
          <w:sz w:val="24"/>
        </w:rPr>
        <w:t>RP-250277</w:t>
      </w:r>
      <w:r>
        <w:rPr>
          <w:rFonts w:ascii="Arial" w:hAnsi="Arial" w:cs="Arial"/>
          <w:b/>
          <w:color w:val="0000FF"/>
          <w:sz w:val="24"/>
        </w:rPr>
        <w:tab/>
      </w:r>
      <w:r>
        <w:rPr>
          <w:rFonts w:ascii="Arial" w:hAnsi="Arial" w:cs="Arial"/>
          <w:b/>
          <w:sz w:val="24"/>
        </w:rPr>
        <w:t>Motivation on supporting Intra-band non-collocated EN-DC/NR-CA deployment in Rel-20 (Type 3 UE for handheld)</w:t>
      </w:r>
    </w:p>
    <w:p w14:paraId="5EEF8EA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NTT Docomo, SoftBank, KT, LG Uplus</w:t>
      </w:r>
    </w:p>
    <w:p w14:paraId="2740C9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D3BBB" w14:textId="77777777" w:rsidR="005D2E1E" w:rsidRDefault="005D2E1E" w:rsidP="005D2E1E">
      <w:pPr>
        <w:rPr>
          <w:rFonts w:ascii="Arial" w:hAnsi="Arial" w:cs="Arial"/>
          <w:b/>
          <w:sz w:val="24"/>
        </w:rPr>
      </w:pPr>
      <w:r>
        <w:rPr>
          <w:rFonts w:ascii="Arial" w:hAnsi="Arial" w:cs="Arial"/>
          <w:b/>
          <w:color w:val="0000FF"/>
          <w:sz w:val="24"/>
        </w:rPr>
        <w:t>RP-250648</w:t>
      </w:r>
      <w:r>
        <w:rPr>
          <w:rFonts w:ascii="Arial" w:hAnsi="Arial" w:cs="Arial"/>
          <w:b/>
          <w:color w:val="0000FF"/>
          <w:sz w:val="24"/>
        </w:rPr>
        <w:tab/>
      </w:r>
      <w:r>
        <w:rPr>
          <w:rFonts w:ascii="Arial" w:hAnsi="Arial" w:cs="Arial"/>
          <w:b/>
          <w:sz w:val="24"/>
        </w:rPr>
        <w:t>Motivation to specify RF requirements for ultra-small Mobile VSAT phased array antenna in Ku and Ka Band</w:t>
      </w:r>
    </w:p>
    <w:p w14:paraId="0E6977E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7F29EC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6AA50" w14:textId="77777777" w:rsidR="005D2E1E" w:rsidRDefault="005D2E1E" w:rsidP="005D2E1E">
      <w:pPr>
        <w:rPr>
          <w:rFonts w:ascii="Arial" w:hAnsi="Arial" w:cs="Arial"/>
          <w:b/>
          <w:sz w:val="24"/>
        </w:rPr>
      </w:pPr>
      <w:r>
        <w:rPr>
          <w:rFonts w:ascii="Arial" w:hAnsi="Arial" w:cs="Arial"/>
          <w:b/>
          <w:color w:val="0000FF"/>
          <w:sz w:val="24"/>
        </w:rPr>
        <w:t>RP-250639</w:t>
      </w:r>
      <w:r>
        <w:rPr>
          <w:rFonts w:ascii="Arial" w:hAnsi="Arial" w:cs="Arial"/>
          <w:b/>
          <w:color w:val="0000FF"/>
          <w:sz w:val="24"/>
        </w:rPr>
        <w:tab/>
      </w:r>
      <w:r>
        <w:rPr>
          <w:rFonts w:ascii="Arial" w:hAnsi="Arial" w:cs="Arial"/>
          <w:b/>
          <w:sz w:val="24"/>
        </w:rPr>
        <w:t>Motivation to add VSAT testability to NR FR2 OTA testing Phase 3</w:t>
      </w:r>
    </w:p>
    <w:p w14:paraId="2BA074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Group</w:t>
      </w:r>
    </w:p>
    <w:p w14:paraId="45B2E5AB" w14:textId="77777777" w:rsidR="005D2E1E" w:rsidRDefault="005D2E1E" w:rsidP="005D2E1E">
      <w:pPr>
        <w:rPr>
          <w:rFonts w:ascii="Arial" w:hAnsi="Arial" w:cs="Arial"/>
          <w:b/>
        </w:rPr>
      </w:pPr>
      <w:r>
        <w:rPr>
          <w:rFonts w:ascii="Arial" w:hAnsi="Arial" w:cs="Arial"/>
          <w:b/>
        </w:rPr>
        <w:t xml:space="preserve">Discussion: </w:t>
      </w:r>
    </w:p>
    <w:p w14:paraId="7B2199B9" w14:textId="77777777" w:rsidR="005D2E1E" w:rsidRDefault="005D2E1E" w:rsidP="005D2E1E">
      <w:r>
        <w:t>moved from AI 9.2.6 to AI 15.3 as no further upscoping will be considered in REL-19</w:t>
      </w:r>
    </w:p>
    <w:p w14:paraId="53134EC8" w14:textId="77777777" w:rsidR="005D2E1E" w:rsidRDefault="005D2E1E" w:rsidP="005D2E1E">
      <w:r>
        <w:t>OPPO: as only 3 meetings left in REL-19 not realistic that this can be solved in REL-19</w:t>
      </w:r>
    </w:p>
    <w:p w14:paraId="26C2432C" w14:textId="77777777" w:rsidR="005D2E1E" w:rsidRDefault="005D2E1E" w:rsidP="005D2E1E">
      <w:r>
        <w:t>Xiaomi: could be considered for REL-20 or have a REL-19 SI which gets shifted to REL-20 in Sep.25 if not completed</w:t>
      </w:r>
    </w:p>
    <w:p w14:paraId="0597B3C6" w14:textId="77777777" w:rsidR="005D2E1E" w:rsidRDefault="005D2E1E" w:rsidP="005D2E1E">
      <w:r>
        <w:t>vivo: will not be simple work, is rather for REL-20 scope</w:t>
      </w:r>
    </w:p>
    <w:p w14:paraId="27D85CAB" w14:textId="77777777" w:rsidR="005D2E1E" w:rsidRDefault="005D2E1E" w:rsidP="005D2E1E">
      <w:r>
        <w:t>Huawei: regular smart phone vs. VSAT: we have the same problem for SAN; so this could be included as well</w:t>
      </w:r>
    </w:p>
    <w:p w14:paraId="3267C644" w14:textId="77777777" w:rsidR="005D2E1E" w:rsidRDefault="005D2E1E" w:rsidP="005D2E1E">
      <w:r>
        <w:t>LG: we also think the work is necessary, but WG is still working on Ku band for VSAT, so would prefer to wait</w:t>
      </w:r>
    </w:p>
    <w:p w14:paraId="522DF6BE" w14:textId="77777777" w:rsidR="005D2E1E" w:rsidRDefault="005D2E1E" w:rsidP="005D2E1E">
      <w:r>
        <w:t>Ericsson: needs corresponding test vendors for this</w:t>
      </w:r>
    </w:p>
    <w:p w14:paraId="485FC146" w14:textId="77777777" w:rsidR="005D2E1E" w:rsidRDefault="005D2E1E" w:rsidP="005D2E1E">
      <w:r>
        <w:t>RAN VC (AT&amp;T): it seems companies are in general supportive to do the work but they have concerns to have this in REL-19</w:t>
      </w:r>
    </w:p>
    <w:p w14:paraId="1C8663A3" w14:textId="77777777" w:rsidR="005D2E1E" w:rsidRDefault="005D2E1E" w:rsidP="005D2E1E">
      <w:r>
        <w:lastRenderedPageBreak/>
        <w:t>RAN4 Chair: no TU in REL-19 to accomodate this WI proposal but suggests to consider this for the REL-20 discussion</w:t>
      </w:r>
    </w:p>
    <w:p w14:paraId="6AA929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7F452" w14:textId="77777777" w:rsidR="005D2E1E" w:rsidRDefault="005D2E1E" w:rsidP="005D2E1E">
      <w:pPr>
        <w:rPr>
          <w:rFonts w:ascii="Arial" w:hAnsi="Arial" w:cs="Arial"/>
          <w:b/>
          <w:sz w:val="24"/>
        </w:rPr>
      </w:pPr>
      <w:r>
        <w:rPr>
          <w:rFonts w:ascii="Arial" w:hAnsi="Arial" w:cs="Arial"/>
          <w:b/>
          <w:color w:val="0000FF"/>
          <w:sz w:val="24"/>
        </w:rPr>
        <w:t>RP-250039</w:t>
      </w:r>
      <w:r>
        <w:rPr>
          <w:rFonts w:ascii="Arial" w:hAnsi="Arial" w:cs="Arial"/>
          <w:b/>
          <w:color w:val="0000FF"/>
          <w:sz w:val="24"/>
        </w:rPr>
        <w:tab/>
      </w:r>
      <w:r>
        <w:rPr>
          <w:rFonts w:ascii="Arial" w:hAnsi="Arial" w:cs="Arial"/>
          <w:b/>
          <w:sz w:val="24"/>
        </w:rPr>
        <w:t>Moderator's summary for RAN4 led REL-20 topics</w:t>
      </w:r>
    </w:p>
    <w:p w14:paraId="2454DBF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6863A43" w14:textId="77777777" w:rsidR="005D2E1E" w:rsidRDefault="005D2E1E" w:rsidP="005D2E1E">
      <w:pPr>
        <w:rPr>
          <w:rFonts w:ascii="Arial" w:hAnsi="Arial" w:cs="Arial"/>
          <w:b/>
        </w:rPr>
      </w:pPr>
      <w:r>
        <w:rPr>
          <w:rFonts w:ascii="Arial" w:hAnsi="Arial" w:cs="Arial"/>
          <w:b/>
        </w:rPr>
        <w:t xml:space="preserve">Abstract: </w:t>
      </w:r>
    </w:p>
    <w:p w14:paraId="4675FF65" w14:textId="77777777" w:rsidR="005D2E1E" w:rsidRDefault="005D2E1E" w:rsidP="005D2E1E">
      <w:r>
        <w:t>covering AI 15.3</w:t>
      </w:r>
    </w:p>
    <w:p w14:paraId="37D3A4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RP-250811</w:t>
      </w:r>
      <w:r>
        <w:rPr>
          <w:color w:val="993300"/>
          <w:u w:val="single"/>
        </w:rPr>
        <w:t>.</w:t>
      </w:r>
    </w:p>
    <w:p w14:paraId="4D59AD8B" w14:textId="77777777" w:rsidR="005D2E1E" w:rsidRDefault="005D2E1E" w:rsidP="005D2E1E">
      <w:pPr>
        <w:rPr>
          <w:rFonts w:ascii="Arial" w:hAnsi="Arial" w:cs="Arial"/>
          <w:b/>
          <w:sz w:val="24"/>
        </w:rPr>
      </w:pPr>
      <w:r>
        <w:rPr>
          <w:rFonts w:ascii="Arial" w:hAnsi="Arial" w:cs="Arial"/>
          <w:b/>
          <w:color w:val="0000FF"/>
          <w:sz w:val="24"/>
        </w:rPr>
        <w:t>RP-250811</w:t>
      </w:r>
      <w:r>
        <w:rPr>
          <w:rFonts w:ascii="Arial" w:hAnsi="Arial" w:cs="Arial"/>
          <w:b/>
          <w:color w:val="0000FF"/>
          <w:sz w:val="24"/>
        </w:rPr>
        <w:tab/>
      </w:r>
      <w:r>
        <w:rPr>
          <w:rFonts w:ascii="Arial" w:hAnsi="Arial" w:cs="Arial"/>
          <w:b/>
          <w:sz w:val="24"/>
        </w:rPr>
        <w:t>Moderator's summary for RAN4 led REL-20 topics</w:t>
      </w:r>
    </w:p>
    <w:p w14:paraId="04638371"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78B646A3" w14:textId="77777777" w:rsidR="005D2E1E" w:rsidRDefault="005D2E1E" w:rsidP="005D2E1E">
      <w:pPr>
        <w:rPr>
          <w:color w:val="808080"/>
        </w:rPr>
      </w:pPr>
      <w:r>
        <w:rPr>
          <w:color w:val="808080"/>
        </w:rPr>
        <w:t>(Replaces RP-250039)</w:t>
      </w:r>
    </w:p>
    <w:p w14:paraId="03C0CB16" w14:textId="77777777" w:rsidR="005D2E1E" w:rsidRDefault="005D2E1E" w:rsidP="005D2E1E">
      <w:pPr>
        <w:rPr>
          <w:rFonts w:ascii="Arial" w:hAnsi="Arial" w:cs="Arial"/>
          <w:b/>
        </w:rPr>
      </w:pPr>
      <w:r>
        <w:rPr>
          <w:rFonts w:ascii="Arial" w:hAnsi="Arial" w:cs="Arial"/>
          <w:b/>
        </w:rPr>
        <w:t xml:space="preserve">Discussion: </w:t>
      </w:r>
    </w:p>
    <w:p w14:paraId="163BC5D0" w14:textId="77777777" w:rsidR="005D2E1E" w:rsidRDefault="005D2E1E" w:rsidP="005D2E1E">
      <w:r>
        <w:t>Nokia: wondering why a bullet related SCM was deleted</w:t>
      </w:r>
    </w:p>
    <w:p w14:paraId="0E208698" w14:textId="77777777" w:rsidR="005D2E1E" w:rsidRDefault="005D2E1E" w:rsidP="005D2E1E">
      <w:r>
        <w:t>Samsung: to early to say this</w:t>
      </w:r>
    </w:p>
    <w:p w14:paraId="10D83A61" w14:textId="77777777" w:rsidR="005D2E1E" w:rsidRDefault="005D2E1E" w:rsidP="005D2E1E">
      <w:r>
        <w:t>BT: supports Nokia</w:t>
      </w:r>
    </w:p>
    <w:p w14:paraId="524467D0" w14:textId="77777777" w:rsidR="005D2E1E" w:rsidRDefault="005D2E1E" w:rsidP="005D2E1E">
      <w:r>
        <w:t>Huawei: statement can maybe brought back with some rewording</w:t>
      </w:r>
    </w:p>
    <w:p w14:paraId="254F88D5" w14:textId="77777777" w:rsidR="005D2E1E" w:rsidRDefault="005D2E1E" w:rsidP="005D2E1E">
      <w:r>
        <w:t>Orange: would also like to have the bullet back</w:t>
      </w:r>
    </w:p>
    <w:p w14:paraId="774106ED" w14:textId="77777777" w:rsidR="005D2E1E" w:rsidRDefault="005D2E1E" w:rsidP="005D2E1E">
      <w:r>
        <w:t>AT&amp;T: wants to understand why it was deleted</w:t>
      </w:r>
    </w:p>
    <w:p w14:paraId="14B3B11B" w14:textId="77777777" w:rsidR="005D2E1E" w:rsidRDefault="005D2E1E" w:rsidP="005D2E1E">
      <w:r>
        <w:t>Xiaomi: we could get the bullet back with the statement "if the SI outcome is accordingly"</w:t>
      </w:r>
    </w:p>
    <w:p w14:paraId="4C9E07CA" w14:textId="77777777" w:rsidR="005D2E1E" w:rsidRDefault="005D2E1E" w:rsidP="005D2E1E">
      <w:r>
        <w:t>Telecom Italia: would like to have SU-MIMO back</w:t>
      </w:r>
    </w:p>
    <w:p w14:paraId="659DA5F3" w14:textId="77777777" w:rsidR="005D2E1E" w:rsidRDefault="005D2E1E" w:rsidP="005D2E1E">
      <w:r>
        <w:t>CATT: we could have "e.g. SU-MIMO"</w:t>
      </w:r>
    </w:p>
    <w:p w14:paraId="6BF445C0" w14:textId="77777777" w:rsidR="005D2E1E" w:rsidRDefault="005D2E1E" w:rsidP="005D2E1E">
      <w:r>
        <w:t>T-Mobile: irregular CBW: will 6MHz follow?</w:t>
      </w:r>
    </w:p>
    <w:p w14:paraId="1524B4DD" w14:textId="77777777" w:rsidR="005D2E1E" w:rsidRDefault="005D2E1E" w:rsidP="005D2E1E">
      <w:r>
        <w:t>Futurewei: redcap main bullet seems to be missing</w:t>
      </w:r>
    </w:p>
    <w:p w14:paraId="3C3B3B28" w14:textId="77777777" w:rsidR="005D2E1E" w:rsidRDefault="005D2E1E" w:rsidP="005D2E1E">
      <w:r>
        <w:t>RAN VC (AT&amp;T): it is there</w:t>
      </w:r>
    </w:p>
    <w:p w14:paraId="47594233" w14:textId="77777777" w:rsidR="005D2E1E" w:rsidRDefault="005D2E1E" w:rsidP="005D2E1E">
      <w:r>
        <w:t>Futurewei: should be marked in blue</w:t>
      </w:r>
    </w:p>
    <w:p w14:paraId="464D821B" w14:textId="77777777" w:rsidR="005D2E1E" w:rsidRDefault="005D2E1E" w:rsidP="005D2E1E">
      <w:r>
        <w:t>RAN4 chair: we did not have time to discuss this</w:t>
      </w:r>
    </w:p>
    <w:p w14:paraId="26852F03" w14:textId="77777777" w:rsidR="005D2E1E" w:rsidRDefault="005D2E1E" w:rsidP="005D2E1E">
      <w:r>
        <w:t>Futurewei: but it has higher priority</w:t>
      </w:r>
    </w:p>
    <w:p w14:paraId="5E693A77" w14:textId="77777777" w:rsidR="005D2E1E" w:rsidRDefault="005D2E1E" w:rsidP="005D2E1E">
      <w:r>
        <w:t>Nokia: agrees with Futurewei that cross items still need to be discussed more</w:t>
      </w:r>
    </w:p>
    <w:p w14:paraId="05F4BF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RP-250817</w:t>
      </w:r>
      <w:r>
        <w:rPr>
          <w:color w:val="993300"/>
          <w:u w:val="single"/>
        </w:rPr>
        <w:t>.</w:t>
      </w:r>
    </w:p>
    <w:p w14:paraId="196EC36A" w14:textId="77777777" w:rsidR="005D2E1E" w:rsidRDefault="005D2E1E" w:rsidP="005D2E1E">
      <w:pPr>
        <w:rPr>
          <w:rFonts w:ascii="Arial" w:hAnsi="Arial" w:cs="Arial"/>
          <w:b/>
          <w:sz w:val="24"/>
        </w:rPr>
      </w:pPr>
      <w:r>
        <w:rPr>
          <w:rFonts w:ascii="Arial" w:hAnsi="Arial" w:cs="Arial"/>
          <w:b/>
          <w:color w:val="0000FF"/>
          <w:sz w:val="24"/>
        </w:rPr>
        <w:t>RP-250817</w:t>
      </w:r>
      <w:r>
        <w:rPr>
          <w:rFonts w:ascii="Arial" w:hAnsi="Arial" w:cs="Arial"/>
          <w:b/>
          <w:color w:val="0000FF"/>
          <w:sz w:val="24"/>
        </w:rPr>
        <w:tab/>
      </w:r>
      <w:r>
        <w:rPr>
          <w:rFonts w:ascii="Arial" w:hAnsi="Arial" w:cs="Arial"/>
          <w:b/>
          <w:sz w:val="24"/>
        </w:rPr>
        <w:t>Moderator's summary for RAN4 led REL-20 topics</w:t>
      </w:r>
    </w:p>
    <w:p w14:paraId="494B65DD"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6C8FBD81" w14:textId="77777777" w:rsidR="005D2E1E" w:rsidRDefault="005D2E1E" w:rsidP="005D2E1E">
      <w:pPr>
        <w:rPr>
          <w:color w:val="808080"/>
        </w:rPr>
      </w:pPr>
      <w:r>
        <w:rPr>
          <w:color w:val="808080"/>
        </w:rPr>
        <w:t>(Replaces RP-250811)</w:t>
      </w:r>
    </w:p>
    <w:p w14:paraId="6165DF1E" w14:textId="77777777" w:rsidR="005D2E1E" w:rsidRDefault="005D2E1E" w:rsidP="005D2E1E">
      <w:pPr>
        <w:rPr>
          <w:rFonts w:ascii="Arial" w:hAnsi="Arial" w:cs="Arial"/>
          <w:b/>
        </w:rPr>
      </w:pPr>
      <w:r>
        <w:rPr>
          <w:rFonts w:ascii="Arial" w:hAnsi="Arial" w:cs="Arial"/>
          <w:b/>
        </w:rPr>
        <w:t xml:space="preserve">Discussion: </w:t>
      </w:r>
    </w:p>
    <w:p w14:paraId="1C2D7969" w14:textId="77777777" w:rsidR="005D2E1E" w:rsidRDefault="005D2E1E" w:rsidP="005D2E1E">
      <w:r>
        <w:t>RAN4 Chair: encourages companies to consider this document when preparing RAN4 REL-20 inputs</w:t>
      </w:r>
    </w:p>
    <w:p w14:paraId="1797801F"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AE9F9" w14:textId="77777777" w:rsidR="005D2E1E" w:rsidRDefault="005D2E1E" w:rsidP="005D2E1E">
      <w:pPr>
        <w:pStyle w:val="Heading2"/>
      </w:pPr>
      <w:bookmarkStart w:id="469" w:name="_Toc193744315"/>
      <w:bookmarkStart w:id="470" w:name="_Toc195035647"/>
      <w:r>
        <w:t>16</w:t>
      </w:r>
      <w:r>
        <w:tab/>
        <w:t>Study on 6G Scenarios and Requirements [RAN led SI: FS_6G_RAN_Scen_Req]</w:t>
      </w:r>
      <w:bookmarkEnd w:id="469"/>
      <w:bookmarkEnd w:id="470"/>
    </w:p>
    <w:p w14:paraId="1D2E92C2" w14:textId="77777777" w:rsidR="00850A53" w:rsidRPr="00C533D5"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It is planned to revise SID </w:t>
      </w:r>
      <w:r w:rsidRPr="00C560D0">
        <w:rPr>
          <w:rFonts w:ascii="Arial" w:hAnsi="Arial" w:cs="Arial"/>
          <w:color w:val="FF0000"/>
          <w:szCs w:val="18"/>
        </w:rPr>
        <w:t>RP-243327</w:t>
      </w:r>
      <w:r>
        <w:rPr>
          <w:rFonts w:ascii="Arial" w:hAnsi="Arial" w:cs="Arial"/>
          <w:color w:val="FF0000"/>
          <w:szCs w:val="18"/>
        </w:rPr>
        <w:t xml:space="preserve"> to add a part 2 that goes beyond the part 1 which is already there and investigates IMT-2030 requirements of </w:t>
      </w:r>
      <w:r w:rsidRPr="00C560D0">
        <w:rPr>
          <w:rFonts w:ascii="Arial" w:hAnsi="Arial" w:cs="Arial"/>
          <w:color w:val="FF0000"/>
          <w:szCs w:val="18"/>
        </w:rPr>
        <w:t>Recommendation ITU-R M.2160</w:t>
      </w:r>
      <w:r>
        <w:rPr>
          <w:rFonts w:ascii="Arial" w:hAnsi="Arial" w:cs="Arial"/>
          <w:color w:val="FF0000"/>
          <w:szCs w:val="18"/>
        </w:rPr>
        <w:t>. Corresponding suggestions should be done via discussion papers (and not SID inputs). The final SID revision will be done by the SI rapporteur.</w:t>
      </w:r>
    </w:p>
    <w:p w14:paraId="3032651F" w14:textId="77777777" w:rsidR="005D2E1E" w:rsidRDefault="005D2E1E" w:rsidP="005D2E1E">
      <w:pPr>
        <w:rPr>
          <w:rFonts w:ascii="Arial" w:hAnsi="Arial" w:cs="Arial"/>
          <w:b/>
          <w:sz w:val="24"/>
        </w:rPr>
      </w:pPr>
      <w:r>
        <w:rPr>
          <w:rFonts w:ascii="Arial" w:hAnsi="Arial" w:cs="Arial"/>
          <w:b/>
          <w:color w:val="0000FF"/>
          <w:sz w:val="24"/>
        </w:rPr>
        <w:t>RP-250082</w:t>
      </w:r>
      <w:r>
        <w:rPr>
          <w:rFonts w:ascii="Arial" w:hAnsi="Arial" w:cs="Arial"/>
          <w:b/>
          <w:color w:val="0000FF"/>
          <w:sz w:val="24"/>
        </w:rPr>
        <w:tab/>
      </w:r>
      <w:r>
        <w:rPr>
          <w:rFonts w:ascii="Arial" w:hAnsi="Arial" w:cs="Arial"/>
          <w:b/>
          <w:sz w:val="24"/>
        </w:rPr>
        <w:t>Technical Performance Requirements (TPR) for IMT-2030</w:t>
      </w:r>
    </w:p>
    <w:p w14:paraId="185E2DE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014CADD" w14:textId="77777777" w:rsidR="005D2E1E" w:rsidRDefault="005D2E1E" w:rsidP="005D2E1E">
      <w:pPr>
        <w:rPr>
          <w:rFonts w:ascii="Arial" w:hAnsi="Arial" w:cs="Arial"/>
          <w:b/>
        </w:rPr>
      </w:pPr>
      <w:r>
        <w:rPr>
          <w:rFonts w:ascii="Arial" w:hAnsi="Arial" w:cs="Arial"/>
          <w:b/>
        </w:rPr>
        <w:t xml:space="preserve">Abstract: </w:t>
      </w:r>
    </w:p>
    <w:p w14:paraId="68B78475" w14:textId="77777777" w:rsidR="005D2E1E" w:rsidRDefault="005D2E1E" w:rsidP="005D2E1E">
      <w:r>
        <w:t>The paper proposes a list of TPR for IMT-2030, how they may map to Usage scenarios and test environments and possible TPR values.</w:t>
      </w:r>
    </w:p>
    <w:p w14:paraId="6361663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BA43A" w14:textId="77777777" w:rsidR="005D2E1E" w:rsidRDefault="005D2E1E" w:rsidP="005D2E1E">
      <w:pPr>
        <w:rPr>
          <w:rFonts w:ascii="Arial" w:hAnsi="Arial" w:cs="Arial"/>
          <w:b/>
          <w:sz w:val="24"/>
        </w:rPr>
      </w:pPr>
      <w:r>
        <w:rPr>
          <w:rFonts w:ascii="Arial" w:hAnsi="Arial" w:cs="Arial"/>
          <w:b/>
          <w:color w:val="0000FF"/>
          <w:sz w:val="24"/>
        </w:rPr>
        <w:t>RP-250083</w:t>
      </w:r>
      <w:r>
        <w:rPr>
          <w:rFonts w:ascii="Arial" w:hAnsi="Arial" w:cs="Arial"/>
          <w:b/>
          <w:color w:val="0000FF"/>
          <w:sz w:val="24"/>
        </w:rPr>
        <w:tab/>
      </w:r>
      <w:r>
        <w:rPr>
          <w:rFonts w:ascii="Arial" w:hAnsi="Arial" w:cs="Arial"/>
          <w:b/>
          <w:sz w:val="24"/>
        </w:rPr>
        <w:t>Discussion of new TPR for IMT-2030</w:t>
      </w:r>
    </w:p>
    <w:p w14:paraId="2FF800C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3164E" w14:textId="77777777" w:rsidR="005D2E1E" w:rsidRDefault="005D2E1E" w:rsidP="005D2E1E">
      <w:pPr>
        <w:rPr>
          <w:rFonts w:ascii="Arial" w:hAnsi="Arial" w:cs="Arial"/>
          <w:b/>
        </w:rPr>
      </w:pPr>
      <w:r>
        <w:rPr>
          <w:rFonts w:ascii="Arial" w:hAnsi="Arial" w:cs="Arial"/>
          <w:b/>
        </w:rPr>
        <w:t xml:space="preserve">Abstract: </w:t>
      </w:r>
    </w:p>
    <w:p w14:paraId="20BB8EC5" w14:textId="77777777" w:rsidR="005D2E1E" w:rsidRDefault="005D2E1E" w:rsidP="005D2E1E">
      <w:r>
        <w:t>The paper gives deeper rationale and possible evaluation methodology for one revised and three new TPR for IMT-2030.</w:t>
      </w:r>
    </w:p>
    <w:p w14:paraId="5660EC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31795" w14:textId="77777777" w:rsidR="005D2E1E" w:rsidRDefault="005D2E1E" w:rsidP="005D2E1E">
      <w:pPr>
        <w:rPr>
          <w:rFonts w:ascii="Arial" w:hAnsi="Arial" w:cs="Arial"/>
          <w:b/>
          <w:sz w:val="24"/>
        </w:rPr>
      </w:pPr>
      <w:r>
        <w:rPr>
          <w:rFonts w:ascii="Arial" w:hAnsi="Arial" w:cs="Arial"/>
          <w:b/>
          <w:color w:val="0000FF"/>
          <w:sz w:val="24"/>
        </w:rPr>
        <w:t>RP-250084</w:t>
      </w:r>
      <w:r>
        <w:rPr>
          <w:rFonts w:ascii="Arial" w:hAnsi="Arial" w:cs="Arial"/>
          <w:b/>
          <w:color w:val="0000FF"/>
          <w:sz w:val="24"/>
        </w:rPr>
        <w:tab/>
      </w:r>
      <w:r>
        <w:rPr>
          <w:rFonts w:ascii="Arial" w:hAnsi="Arial" w:cs="Arial"/>
          <w:b/>
          <w:sz w:val="24"/>
        </w:rPr>
        <w:t>TR 38.8xx/9xx text proposal for IMT-2030 TPR</w:t>
      </w:r>
    </w:p>
    <w:p w14:paraId="778C9E52"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A29EE8" w14:textId="77777777" w:rsidR="005D2E1E" w:rsidRDefault="005D2E1E" w:rsidP="005D2E1E">
      <w:pPr>
        <w:rPr>
          <w:rFonts w:ascii="Arial" w:hAnsi="Arial" w:cs="Arial"/>
          <w:b/>
        </w:rPr>
      </w:pPr>
      <w:r>
        <w:rPr>
          <w:rFonts w:ascii="Arial" w:hAnsi="Arial" w:cs="Arial"/>
          <w:b/>
        </w:rPr>
        <w:t xml:space="preserve">Abstract: </w:t>
      </w:r>
    </w:p>
    <w:p w14:paraId="41B71282" w14:textId="77777777" w:rsidR="005D2E1E" w:rsidRDefault="005D2E1E" w:rsidP="005D2E1E">
      <w:r>
        <w:t>The paper gives a first text proposal for the IMT-2030 TPRs, propsoed for the new TR 38.8xx/9xx "Study on 6G Scenarios and requirements".</w:t>
      </w:r>
    </w:p>
    <w:p w14:paraId="274DD2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1738" w14:textId="77777777" w:rsidR="005D2E1E" w:rsidRDefault="005D2E1E" w:rsidP="005D2E1E">
      <w:pPr>
        <w:rPr>
          <w:rFonts w:ascii="Arial" w:hAnsi="Arial" w:cs="Arial"/>
          <w:b/>
          <w:sz w:val="24"/>
        </w:rPr>
      </w:pPr>
      <w:r>
        <w:rPr>
          <w:rFonts w:ascii="Arial" w:hAnsi="Arial" w:cs="Arial"/>
          <w:b/>
          <w:color w:val="0000FF"/>
          <w:sz w:val="24"/>
        </w:rPr>
        <w:t>RP-250145</w:t>
      </w:r>
      <w:r>
        <w:rPr>
          <w:rFonts w:ascii="Arial" w:hAnsi="Arial" w:cs="Arial"/>
          <w:b/>
          <w:color w:val="0000FF"/>
          <w:sz w:val="24"/>
        </w:rPr>
        <w:tab/>
      </w:r>
      <w:r>
        <w:rPr>
          <w:rFonts w:ascii="Arial" w:hAnsi="Arial" w:cs="Arial"/>
          <w:b/>
          <w:sz w:val="24"/>
        </w:rPr>
        <w:t>Target Values for IMT-2030 Technical Performance Requirements</w:t>
      </w:r>
    </w:p>
    <w:p w14:paraId="6CC1AF2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D68AB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B7D2" w14:textId="77777777" w:rsidR="005D2E1E" w:rsidRDefault="005D2E1E" w:rsidP="005D2E1E">
      <w:pPr>
        <w:rPr>
          <w:rFonts w:ascii="Arial" w:hAnsi="Arial" w:cs="Arial"/>
          <w:b/>
          <w:sz w:val="24"/>
        </w:rPr>
      </w:pPr>
      <w:r>
        <w:rPr>
          <w:rFonts w:ascii="Arial" w:hAnsi="Arial" w:cs="Arial"/>
          <w:b/>
          <w:color w:val="0000FF"/>
          <w:sz w:val="24"/>
        </w:rPr>
        <w:t>RP-250210</w:t>
      </w:r>
      <w:r>
        <w:rPr>
          <w:rFonts w:ascii="Arial" w:hAnsi="Arial" w:cs="Arial"/>
          <w:b/>
          <w:color w:val="0000FF"/>
          <w:sz w:val="24"/>
        </w:rPr>
        <w:tab/>
      </w:r>
      <w:r>
        <w:rPr>
          <w:rFonts w:ascii="Arial" w:hAnsi="Arial" w:cs="Arial"/>
          <w:b/>
          <w:sz w:val="24"/>
        </w:rPr>
        <w:t>Discussion on IMT-2030 technical performance requirements (TPR)</w:t>
      </w:r>
    </w:p>
    <w:p w14:paraId="71B99CC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8C130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E2D62" w14:textId="77777777" w:rsidR="005D2E1E" w:rsidRDefault="005D2E1E" w:rsidP="005D2E1E">
      <w:pPr>
        <w:rPr>
          <w:rFonts w:ascii="Arial" w:hAnsi="Arial" w:cs="Arial"/>
          <w:b/>
          <w:sz w:val="24"/>
        </w:rPr>
      </w:pPr>
      <w:r>
        <w:rPr>
          <w:rFonts w:ascii="Arial" w:hAnsi="Arial" w:cs="Arial"/>
          <w:b/>
          <w:color w:val="0000FF"/>
          <w:sz w:val="24"/>
        </w:rPr>
        <w:t>RP-250263</w:t>
      </w:r>
      <w:r>
        <w:rPr>
          <w:rFonts w:ascii="Arial" w:hAnsi="Arial" w:cs="Arial"/>
          <w:b/>
          <w:color w:val="0000FF"/>
          <w:sz w:val="24"/>
        </w:rPr>
        <w:tab/>
      </w:r>
      <w:r>
        <w:rPr>
          <w:rFonts w:ascii="Arial" w:hAnsi="Arial" w:cs="Arial"/>
          <w:b/>
          <w:sz w:val="24"/>
        </w:rPr>
        <w:t>Discussion on IMT-2030 TPRs</w:t>
      </w:r>
    </w:p>
    <w:p w14:paraId="05FFD26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37B66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D3FFE" w14:textId="77777777" w:rsidR="005D2E1E" w:rsidRDefault="005D2E1E" w:rsidP="005D2E1E">
      <w:pPr>
        <w:rPr>
          <w:rFonts w:ascii="Arial" w:hAnsi="Arial" w:cs="Arial"/>
          <w:b/>
          <w:sz w:val="24"/>
        </w:rPr>
      </w:pPr>
      <w:r>
        <w:rPr>
          <w:rFonts w:ascii="Arial" w:hAnsi="Arial" w:cs="Arial"/>
          <w:b/>
          <w:color w:val="0000FF"/>
          <w:sz w:val="24"/>
        </w:rPr>
        <w:t>RP-250298</w:t>
      </w:r>
      <w:r>
        <w:rPr>
          <w:rFonts w:ascii="Arial" w:hAnsi="Arial" w:cs="Arial"/>
          <w:b/>
          <w:color w:val="0000FF"/>
          <w:sz w:val="24"/>
        </w:rPr>
        <w:tab/>
      </w:r>
      <w:r>
        <w:rPr>
          <w:rFonts w:ascii="Arial" w:hAnsi="Arial" w:cs="Arial"/>
          <w:b/>
          <w:sz w:val="24"/>
        </w:rPr>
        <w:t>Views on IMT-2030 TPR</w:t>
      </w:r>
    </w:p>
    <w:p w14:paraId="0A6CE4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0E839B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36561" w14:textId="77777777" w:rsidR="005D2E1E" w:rsidRDefault="005D2E1E" w:rsidP="005D2E1E">
      <w:pPr>
        <w:rPr>
          <w:rFonts w:ascii="Arial" w:hAnsi="Arial" w:cs="Arial"/>
          <w:b/>
          <w:sz w:val="24"/>
        </w:rPr>
      </w:pPr>
      <w:r>
        <w:rPr>
          <w:rFonts w:ascii="Arial" w:hAnsi="Arial" w:cs="Arial"/>
          <w:b/>
          <w:color w:val="0000FF"/>
          <w:sz w:val="24"/>
        </w:rPr>
        <w:t>RP-250431</w:t>
      </w:r>
      <w:r>
        <w:rPr>
          <w:rFonts w:ascii="Arial" w:hAnsi="Arial" w:cs="Arial"/>
          <w:b/>
          <w:color w:val="0000FF"/>
          <w:sz w:val="24"/>
        </w:rPr>
        <w:tab/>
      </w:r>
      <w:r>
        <w:rPr>
          <w:rFonts w:ascii="Arial" w:hAnsi="Arial" w:cs="Arial"/>
          <w:b/>
          <w:sz w:val="24"/>
        </w:rPr>
        <w:t>Further considerations on IMT-2030 TPRs</w:t>
      </w:r>
    </w:p>
    <w:p w14:paraId="53B5280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7CCB2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A1B7F" w14:textId="77777777" w:rsidR="005D2E1E" w:rsidRDefault="005D2E1E" w:rsidP="005D2E1E">
      <w:pPr>
        <w:rPr>
          <w:rFonts w:ascii="Arial" w:hAnsi="Arial" w:cs="Arial"/>
          <w:b/>
          <w:sz w:val="24"/>
        </w:rPr>
      </w:pPr>
      <w:r>
        <w:rPr>
          <w:rFonts w:ascii="Arial" w:hAnsi="Arial" w:cs="Arial"/>
          <w:b/>
          <w:color w:val="0000FF"/>
          <w:sz w:val="24"/>
        </w:rPr>
        <w:t>RP-250461</w:t>
      </w:r>
      <w:r>
        <w:rPr>
          <w:rFonts w:ascii="Arial" w:hAnsi="Arial" w:cs="Arial"/>
          <w:b/>
          <w:color w:val="0000FF"/>
          <w:sz w:val="24"/>
        </w:rPr>
        <w:tab/>
      </w:r>
      <w:r>
        <w:rPr>
          <w:rFonts w:ascii="Arial" w:hAnsi="Arial" w:cs="Arial"/>
          <w:b/>
          <w:sz w:val="24"/>
        </w:rPr>
        <w:t>Views on IMT-2030 Performance Requirements for RAN's 6G Study</w:t>
      </w:r>
    </w:p>
    <w:p w14:paraId="5A2D95E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21DD87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7C0A2" w14:textId="77777777" w:rsidR="005D2E1E" w:rsidRDefault="005D2E1E" w:rsidP="005D2E1E">
      <w:pPr>
        <w:rPr>
          <w:rFonts w:ascii="Arial" w:hAnsi="Arial" w:cs="Arial"/>
          <w:b/>
          <w:sz w:val="24"/>
        </w:rPr>
      </w:pPr>
      <w:r>
        <w:rPr>
          <w:rFonts w:ascii="Arial" w:hAnsi="Arial" w:cs="Arial"/>
          <w:b/>
          <w:color w:val="0000FF"/>
          <w:sz w:val="24"/>
        </w:rPr>
        <w:t>RP-250484</w:t>
      </w:r>
      <w:r>
        <w:rPr>
          <w:rFonts w:ascii="Arial" w:hAnsi="Arial" w:cs="Arial"/>
          <w:b/>
          <w:color w:val="0000FF"/>
          <w:sz w:val="24"/>
        </w:rPr>
        <w:tab/>
      </w:r>
      <w:r>
        <w:rPr>
          <w:rFonts w:ascii="Arial" w:hAnsi="Arial" w:cs="Arial"/>
          <w:b/>
          <w:sz w:val="24"/>
        </w:rPr>
        <w:t>IMT2030 TPR considerations</w:t>
      </w:r>
    </w:p>
    <w:p w14:paraId="3AC5E7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546AC9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80B3A" w14:textId="77777777" w:rsidR="005D2E1E" w:rsidRDefault="005D2E1E" w:rsidP="005D2E1E">
      <w:pPr>
        <w:rPr>
          <w:rFonts w:ascii="Arial" w:hAnsi="Arial" w:cs="Arial"/>
          <w:b/>
          <w:sz w:val="24"/>
        </w:rPr>
      </w:pPr>
      <w:r>
        <w:rPr>
          <w:rFonts w:ascii="Arial" w:hAnsi="Arial" w:cs="Arial"/>
          <w:b/>
          <w:color w:val="0000FF"/>
          <w:sz w:val="24"/>
        </w:rPr>
        <w:t>RP-250512</w:t>
      </w:r>
      <w:r>
        <w:rPr>
          <w:rFonts w:ascii="Arial" w:hAnsi="Arial" w:cs="Arial"/>
          <w:b/>
          <w:color w:val="0000FF"/>
          <w:sz w:val="24"/>
        </w:rPr>
        <w:tab/>
      </w:r>
      <w:r>
        <w:rPr>
          <w:rFonts w:ascii="Arial" w:hAnsi="Arial" w:cs="Arial"/>
          <w:b/>
          <w:sz w:val="24"/>
        </w:rPr>
        <w:t>Consideration and proposals on IMT-2030 TPRs</w:t>
      </w:r>
    </w:p>
    <w:p w14:paraId="33B378E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31FEAD" w14:textId="77777777" w:rsidR="005D2E1E" w:rsidRDefault="005D2E1E" w:rsidP="005D2E1E">
      <w:pPr>
        <w:rPr>
          <w:rFonts w:ascii="Arial" w:hAnsi="Arial" w:cs="Arial"/>
          <w:b/>
        </w:rPr>
      </w:pPr>
      <w:r>
        <w:rPr>
          <w:rFonts w:ascii="Arial" w:hAnsi="Arial" w:cs="Arial"/>
          <w:b/>
        </w:rPr>
        <w:t xml:space="preserve">Abstract: </w:t>
      </w:r>
    </w:p>
    <w:p w14:paraId="2403F4A3" w14:textId="77777777" w:rsidR="005D2E1E" w:rsidRDefault="005D2E1E" w:rsidP="005D2E1E">
      <w:r>
        <w:t>Provide CATT's view on  IMT-2030 TPRs</w:t>
      </w:r>
    </w:p>
    <w:p w14:paraId="46CCD7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5AC29" w14:textId="77777777" w:rsidR="005D2E1E" w:rsidRDefault="005D2E1E" w:rsidP="005D2E1E">
      <w:pPr>
        <w:rPr>
          <w:rFonts w:ascii="Arial" w:hAnsi="Arial" w:cs="Arial"/>
          <w:b/>
          <w:sz w:val="24"/>
        </w:rPr>
      </w:pPr>
      <w:r>
        <w:rPr>
          <w:rFonts w:ascii="Arial" w:hAnsi="Arial" w:cs="Arial"/>
          <w:b/>
          <w:color w:val="0000FF"/>
          <w:sz w:val="24"/>
        </w:rPr>
        <w:t>RP-250571</w:t>
      </w:r>
      <w:r>
        <w:rPr>
          <w:rFonts w:ascii="Arial" w:hAnsi="Arial" w:cs="Arial"/>
          <w:b/>
          <w:color w:val="0000FF"/>
          <w:sz w:val="24"/>
        </w:rPr>
        <w:tab/>
      </w:r>
      <w:r>
        <w:rPr>
          <w:rFonts w:ascii="Arial" w:hAnsi="Arial" w:cs="Arial"/>
          <w:b/>
          <w:sz w:val="24"/>
        </w:rPr>
        <w:t>Considerations on candidate IMT2030 TPRs for sustainability</w:t>
      </w:r>
    </w:p>
    <w:p w14:paraId="468A69F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470F6C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30EFA" w14:textId="77777777" w:rsidR="005D2E1E" w:rsidRDefault="005D2E1E" w:rsidP="005D2E1E">
      <w:pPr>
        <w:rPr>
          <w:rFonts w:ascii="Arial" w:hAnsi="Arial" w:cs="Arial"/>
          <w:b/>
          <w:sz w:val="24"/>
        </w:rPr>
      </w:pPr>
      <w:r>
        <w:rPr>
          <w:rFonts w:ascii="Arial" w:hAnsi="Arial" w:cs="Arial"/>
          <w:b/>
          <w:color w:val="0000FF"/>
          <w:sz w:val="24"/>
        </w:rPr>
        <w:t>RP-250644</w:t>
      </w:r>
      <w:r>
        <w:rPr>
          <w:rFonts w:ascii="Arial" w:hAnsi="Arial" w:cs="Arial"/>
          <w:b/>
          <w:color w:val="0000FF"/>
          <w:sz w:val="24"/>
        </w:rPr>
        <w:tab/>
      </w:r>
      <w:r>
        <w:rPr>
          <w:rFonts w:ascii="Arial" w:hAnsi="Arial" w:cs="Arial"/>
          <w:b/>
          <w:sz w:val="24"/>
        </w:rPr>
        <w:t>Views on IMT-2030 Technical Performance Requirements (TPRs)</w:t>
      </w:r>
    </w:p>
    <w:p w14:paraId="7CF253D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7787B3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F1A16" w14:textId="77777777" w:rsidR="005D2E1E" w:rsidRDefault="005D2E1E" w:rsidP="005D2E1E">
      <w:pPr>
        <w:rPr>
          <w:rFonts w:ascii="Arial" w:hAnsi="Arial" w:cs="Arial"/>
          <w:b/>
          <w:sz w:val="24"/>
        </w:rPr>
      </w:pPr>
      <w:r>
        <w:rPr>
          <w:rFonts w:ascii="Arial" w:hAnsi="Arial" w:cs="Arial"/>
          <w:b/>
          <w:color w:val="0000FF"/>
          <w:sz w:val="24"/>
        </w:rPr>
        <w:t>RP-250114</w:t>
      </w:r>
      <w:r>
        <w:rPr>
          <w:rFonts w:ascii="Arial" w:hAnsi="Arial" w:cs="Arial"/>
          <w:b/>
          <w:color w:val="0000FF"/>
          <w:sz w:val="24"/>
        </w:rPr>
        <w:tab/>
      </w:r>
      <w:r>
        <w:rPr>
          <w:rFonts w:ascii="Arial" w:hAnsi="Arial" w:cs="Arial"/>
          <w:b/>
          <w:sz w:val="24"/>
        </w:rPr>
        <w:t>Proposals on Technical Performance Requirements (TPRs) of IMT-2030</w:t>
      </w:r>
    </w:p>
    <w:p w14:paraId="749881F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19BE3DD1" w14:textId="77777777" w:rsidR="005D2E1E" w:rsidRDefault="005D2E1E" w:rsidP="005D2E1E">
      <w:pPr>
        <w:rPr>
          <w:rFonts w:ascii="Arial" w:hAnsi="Arial" w:cs="Arial"/>
          <w:b/>
        </w:rPr>
      </w:pPr>
      <w:r>
        <w:rPr>
          <w:rFonts w:ascii="Arial" w:hAnsi="Arial" w:cs="Arial"/>
          <w:b/>
        </w:rPr>
        <w:t xml:space="preserve">Abstract: </w:t>
      </w:r>
    </w:p>
    <w:p w14:paraId="32563C31" w14:textId="77777777" w:rsidR="005D2E1E" w:rsidRDefault="005D2E1E" w:rsidP="005D2E1E">
      <w:r>
        <w:t>This document presents views and proposals regarding two new items for the TPRs of IMT-2030, which are not included in the TPRs of IMT-2020.</w:t>
      </w:r>
    </w:p>
    <w:p w14:paraId="314FDF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622A0" w14:textId="77777777" w:rsidR="005D2E1E" w:rsidRDefault="005D2E1E" w:rsidP="005D2E1E">
      <w:pPr>
        <w:rPr>
          <w:rFonts w:ascii="Arial" w:hAnsi="Arial" w:cs="Arial"/>
          <w:b/>
          <w:sz w:val="24"/>
        </w:rPr>
      </w:pPr>
      <w:r>
        <w:rPr>
          <w:rFonts w:ascii="Arial" w:hAnsi="Arial" w:cs="Arial"/>
          <w:b/>
          <w:color w:val="0000FF"/>
          <w:sz w:val="24"/>
        </w:rPr>
        <w:lastRenderedPageBreak/>
        <w:t>RP-250153</w:t>
      </w:r>
      <w:r>
        <w:rPr>
          <w:rFonts w:ascii="Arial" w:hAnsi="Arial" w:cs="Arial"/>
          <w:b/>
          <w:color w:val="0000FF"/>
          <w:sz w:val="24"/>
        </w:rPr>
        <w:tab/>
      </w:r>
      <w:r>
        <w:rPr>
          <w:rFonts w:ascii="Arial" w:hAnsi="Arial" w:cs="Arial"/>
          <w:b/>
          <w:sz w:val="24"/>
        </w:rPr>
        <w:t>Views on the study of IMT-2030 requirements</w:t>
      </w:r>
    </w:p>
    <w:p w14:paraId="17DB40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(M), CEWiT, IIT Kanpur, Tejas Networks, Indian Institute of Tech (H), WiSig Networks</w:t>
      </w:r>
    </w:p>
    <w:p w14:paraId="51566DA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A524" w14:textId="77777777" w:rsidR="005D2E1E" w:rsidRDefault="005D2E1E" w:rsidP="005D2E1E">
      <w:pPr>
        <w:rPr>
          <w:rFonts w:ascii="Arial" w:hAnsi="Arial" w:cs="Arial"/>
          <w:b/>
          <w:sz w:val="24"/>
        </w:rPr>
      </w:pPr>
      <w:r>
        <w:rPr>
          <w:rFonts w:ascii="Arial" w:hAnsi="Arial" w:cs="Arial"/>
          <w:b/>
          <w:color w:val="0000FF"/>
          <w:sz w:val="24"/>
        </w:rPr>
        <w:t>RP-250293</w:t>
      </w:r>
      <w:r>
        <w:rPr>
          <w:rFonts w:ascii="Arial" w:hAnsi="Arial" w:cs="Arial"/>
          <w:b/>
          <w:color w:val="0000FF"/>
          <w:sz w:val="24"/>
        </w:rPr>
        <w:tab/>
      </w:r>
      <w:r>
        <w:rPr>
          <w:rFonts w:ascii="Arial" w:hAnsi="Arial" w:cs="Arial"/>
          <w:b/>
          <w:sz w:val="24"/>
        </w:rPr>
        <w:t>Operator’s view on realistic TPR definition for IMT-2030 / “6G”</w:t>
      </w:r>
    </w:p>
    <w:p w14:paraId="425E5C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Orange, Telefonica, Telenor, Spark NZ, TeliaCompany</w:t>
      </w:r>
    </w:p>
    <w:p w14:paraId="39180E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BE5DF" w14:textId="77777777" w:rsidR="005D2E1E" w:rsidRDefault="005D2E1E" w:rsidP="005D2E1E">
      <w:pPr>
        <w:rPr>
          <w:rFonts w:ascii="Arial" w:hAnsi="Arial" w:cs="Arial"/>
          <w:b/>
          <w:sz w:val="24"/>
        </w:rPr>
      </w:pPr>
      <w:r>
        <w:rPr>
          <w:rFonts w:ascii="Arial" w:hAnsi="Arial" w:cs="Arial"/>
          <w:b/>
          <w:color w:val="0000FF"/>
          <w:sz w:val="24"/>
        </w:rPr>
        <w:t>RP-250365</w:t>
      </w:r>
      <w:r>
        <w:rPr>
          <w:rFonts w:ascii="Arial" w:hAnsi="Arial" w:cs="Arial"/>
          <w:b/>
          <w:color w:val="0000FF"/>
          <w:sz w:val="24"/>
        </w:rPr>
        <w:tab/>
      </w:r>
      <w:r>
        <w:rPr>
          <w:rFonts w:ascii="Arial" w:hAnsi="Arial" w:cs="Arial"/>
          <w:b/>
          <w:sz w:val="24"/>
        </w:rPr>
        <w:t>Discussions on minimum technical performance requirements for IMT-2030 radio interface(s)</w:t>
      </w:r>
    </w:p>
    <w:p w14:paraId="5CAE86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E64617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CE6DA" w14:textId="77777777" w:rsidR="005D2E1E" w:rsidRDefault="005D2E1E" w:rsidP="005D2E1E">
      <w:pPr>
        <w:rPr>
          <w:rFonts w:ascii="Arial" w:hAnsi="Arial" w:cs="Arial"/>
          <w:b/>
          <w:sz w:val="24"/>
        </w:rPr>
      </w:pPr>
      <w:r>
        <w:rPr>
          <w:rFonts w:ascii="Arial" w:hAnsi="Arial" w:cs="Arial"/>
          <w:b/>
          <w:color w:val="0000FF"/>
          <w:sz w:val="24"/>
        </w:rPr>
        <w:t>RP-250388</w:t>
      </w:r>
      <w:r>
        <w:rPr>
          <w:rFonts w:ascii="Arial" w:hAnsi="Arial" w:cs="Arial"/>
          <w:b/>
          <w:color w:val="0000FF"/>
          <w:sz w:val="24"/>
        </w:rPr>
        <w:tab/>
      </w:r>
      <w:r>
        <w:rPr>
          <w:rFonts w:ascii="Arial" w:hAnsi="Arial" w:cs="Arial"/>
          <w:b/>
          <w:sz w:val="24"/>
        </w:rPr>
        <w:t>Views on IMT-2030 Technical Performance Requirements (TPRs)</w:t>
      </w:r>
    </w:p>
    <w:p w14:paraId="10312F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F2A1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97E9C" w14:textId="77777777" w:rsidR="005D2E1E" w:rsidRDefault="005D2E1E" w:rsidP="005D2E1E">
      <w:pPr>
        <w:rPr>
          <w:rFonts w:ascii="Arial" w:hAnsi="Arial" w:cs="Arial"/>
          <w:b/>
          <w:sz w:val="24"/>
        </w:rPr>
      </w:pPr>
      <w:r>
        <w:rPr>
          <w:rFonts w:ascii="Arial" w:hAnsi="Arial" w:cs="Arial"/>
          <w:b/>
          <w:color w:val="0000FF"/>
          <w:sz w:val="24"/>
        </w:rPr>
        <w:t>RP-250434</w:t>
      </w:r>
      <w:r>
        <w:rPr>
          <w:rFonts w:ascii="Arial" w:hAnsi="Arial" w:cs="Arial"/>
          <w:b/>
          <w:color w:val="0000FF"/>
          <w:sz w:val="24"/>
        </w:rPr>
        <w:tab/>
      </w:r>
      <w:r>
        <w:rPr>
          <w:rFonts w:ascii="Arial" w:hAnsi="Arial" w:cs="Arial"/>
          <w:b/>
          <w:sz w:val="24"/>
        </w:rPr>
        <w:t>On IMT-2030 Technical Performance Requirements</w:t>
      </w:r>
    </w:p>
    <w:p w14:paraId="791B0F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Computer Trading Co. Ltd</w:t>
      </w:r>
    </w:p>
    <w:p w14:paraId="1E2B79A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BACB" w14:textId="77777777" w:rsidR="005D2E1E" w:rsidRDefault="005D2E1E" w:rsidP="005D2E1E">
      <w:pPr>
        <w:rPr>
          <w:rFonts w:ascii="Arial" w:hAnsi="Arial" w:cs="Arial"/>
          <w:b/>
          <w:sz w:val="24"/>
        </w:rPr>
      </w:pPr>
      <w:r>
        <w:rPr>
          <w:rFonts w:ascii="Arial" w:hAnsi="Arial" w:cs="Arial"/>
          <w:b/>
          <w:color w:val="0000FF"/>
          <w:sz w:val="24"/>
        </w:rPr>
        <w:t>RP-250567</w:t>
      </w:r>
      <w:r>
        <w:rPr>
          <w:rFonts w:ascii="Arial" w:hAnsi="Arial" w:cs="Arial"/>
          <w:b/>
          <w:color w:val="0000FF"/>
          <w:sz w:val="24"/>
        </w:rPr>
        <w:tab/>
      </w:r>
      <w:r>
        <w:rPr>
          <w:rFonts w:ascii="Arial" w:hAnsi="Arial" w:cs="Arial"/>
          <w:b/>
          <w:sz w:val="24"/>
        </w:rPr>
        <w:t>Views on RAN study for IMT-2030</w:t>
      </w:r>
    </w:p>
    <w:p w14:paraId="48F5A22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25AE3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1A39B" w14:textId="77777777" w:rsidR="005D2E1E" w:rsidRDefault="005D2E1E" w:rsidP="005D2E1E">
      <w:pPr>
        <w:rPr>
          <w:rFonts w:ascii="Arial" w:hAnsi="Arial" w:cs="Arial"/>
          <w:b/>
          <w:sz w:val="24"/>
        </w:rPr>
      </w:pPr>
      <w:r>
        <w:rPr>
          <w:rFonts w:ascii="Arial" w:hAnsi="Arial" w:cs="Arial"/>
          <w:b/>
          <w:color w:val="0000FF"/>
          <w:sz w:val="24"/>
        </w:rPr>
        <w:t>RP-250070</w:t>
      </w:r>
      <w:r>
        <w:rPr>
          <w:rFonts w:ascii="Arial" w:hAnsi="Arial" w:cs="Arial"/>
          <w:b/>
          <w:color w:val="0000FF"/>
          <w:sz w:val="24"/>
        </w:rPr>
        <w:tab/>
      </w:r>
      <w:r>
        <w:rPr>
          <w:rFonts w:ascii="Arial" w:hAnsi="Arial" w:cs="Arial"/>
          <w:b/>
          <w:sz w:val="24"/>
        </w:rPr>
        <w:t>View on IMT-2030 Technical Performance Requirements (TPRs)</w:t>
      </w:r>
    </w:p>
    <w:p w14:paraId="5C7E40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28ED4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A5A94" w14:textId="77777777" w:rsidR="005D2E1E" w:rsidRDefault="005D2E1E" w:rsidP="005D2E1E">
      <w:pPr>
        <w:rPr>
          <w:rFonts w:ascii="Arial" w:hAnsi="Arial" w:cs="Arial"/>
          <w:b/>
          <w:sz w:val="24"/>
        </w:rPr>
      </w:pPr>
      <w:r>
        <w:rPr>
          <w:rFonts w:ascii="Arial" w:hAnsi="Arial" w:cs="Arial"/>
          <w:b/>
          <w:color w:val="0000FF"/>
          <w:sz w:val="24"/>
        </w:rPr>
        <w:t>RP-250182</w:t>
      </w:r>
      <w:r>
        <w:rPr>
          <w:rFonts w:ascii="Arial" w:hAnsi="Arial" w:cs="Arial"/>
          <w:b/>
          <w:color w:val="0000FF"/>
          <w:sz w:val="24"/>
        </w:rPr>
        <w:tab/>
      </w:r>
      <w:r>
        <w:rPr>
          <w:rFonts w:ascii="Arial" w:hAnsi="Arial" w:cs="Arial"/>
          <w:b/>
          <w:sz w:val="24"/>
        </w:rPr>
        <w:t>Views on Candidate Set of TPRs</w:t>
      </w:r>
    </w:p>
    <w:p w14:paraId="4721C7D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5FC687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12DAB" w14:textId="77777777" w:rsidR="005D2E1E" w:rsidRDefault="005D2E1E" w:rsidP="005D2E1E">
      <w:pPr>
        <w:rPr>
          <w:rFonts w:ascii="Arial" w:hAnsi="Arial" w:cs="Arial"/>
          <w:b/>
          <w:sz w:val="24"/>
        </w:rPr>
      </w:pPr>
      <w:r>
        <w:rPr>
          <w:rFonts w:ascii="Arial" w:hAnsi="Arial" w:cs="Arial"/>
          <w:b/>
          <w:color w:val="0000FF"/>
          <w:sz w:val="24"/>
        </w:rPr>
        <w:t>RP-250354</w:t>
      </w:r>
      <w:r>
        <w:rPr>
          <w:rFonts w:ascii="Arial" w:hAnsi="Arial" w:cs="Arial"/>
          <w:b/>
          <w:color w:val="0000FF"/>
          <w:sz w:val="24"/>
        </w:rPr>
        <w:tab/>
      </w:r>
      <w:r>
        <w:rPr>
          <w:rFonts w:ascii="Arial" w:hAnsi="Arial" w:cs="Arial"/>
          <w:b/>
          <w:sz w:val="24"/>
        </w:rPr>
        <w:t>Discussion on 6G SI and IMT-2030 TPR</w:t>
      </w:r>
    </w:p>
    <w:p w14:paraId="3281E40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C165B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5FCF7" w14:textId="77777777" w:rsidR="005D2E1E" w:rsidRDefault="005D2E1E" w:rsidP="005D2E1E">
      <w:pPr>
        <w:rPr>
          <w:rFonts w:ascii="Arial" w:hAnsi="Arial" w:cs="Arial"/>
          <w:b/>
          <w:sz w:val="24"/>
        </w:rPr>
      </w:pPr>
      <w:r>
        <w:rPr>
          <w:rFonts w:ascii="Arial" w:hAnsi="Arial" w:cs="Arial"/>
          <w:b/>
          <w:color w:val="0000FF"/>
          <w:sz w:val="24"/>
        </w:rPr>
        <w:lastRenderedPageBreak/>
        <w:t>RP-250266</w:t>
      </w:r>
      <w:r>
        <w:rPr>
          <w:rFonts w:ascii="Arial" w:hAnsi="Arial" w:cs="Arial"/>
          <w:b/>
          <w:color w:val="0000FF"/>
          <w:sz w:val="24"/>
        </w:rPr>
        <w:tab/>
      </w:r>
      <w:r>
        <w:rPr>
          <w:rFonts w:ascii="Arial" w:hAnsi="Arial" w:cs="Arial"/>
          <w:b/>
          <w:sz w:val="24"/>
        </w:rPr>
        <w:t>Status report for Study on 6G Scenarios and requirements</w:t>
      </w:r>
    </w:p>
    <w:p w14:paraId="0686628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Verizon, NTT DOCOMO, INC., Deutsche Telekom</w:t>
      </w:r>
    </w:p>
    <w:p w14:paraId="6C7EA3DD" w14:textId="77777777" w:rsidR="005D2E1E" w:rsidRDefault="005D2E1E" w:rsidP="005D2E1E">
      <w:pPr>
        <w:rPr>
          <w:rFonts w:ascii="Arial" w:hAnsi="Arial" w:cs="Arial"/>
          <w:b/>
        </w:rPr>
      </w:pPr>
      <w:r>
        <w:rPr>
          <w:rFonts w:ascii="Arial" w:hAnsi="Arial" w:cs="Arial"/>
          <w:b/>
        </w:rPr>
        <w:t xml:space="preserve">Discussion: </w:t>
      </w:r>
    </w:p>
    <w:p w14:paraId="516158C9" w14:textId="77777777" w:rsidR="005D2E1E" w:rsidRDefault="005D2E1E" w:rsidP="005D2E1E">
      <w:r>
        <w:t>Note: With the target date June 26 (which is beyond the REL-19 stage freeze date Sep.25), we will shift the SI to REL-20 in Sep.25</w:t>
      </w:r>
    </w:p>
    <w:p w14:paraId="1E97E8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E0814" w14:textId="77777777" w:rsidR="005D2E1E" w:rsidRDefault="005D2E1E" w:rsidP="005D2E1E">
      <w:pPr>
        <w:rPr>
          <w:rFonts w:ascii="Arial" w:hAnsi="Arial" w:cs="Arial"/>
          <w:b/>
          <w:sz w:val="24"/>
        </w:rPr>
      </w:pPr>
      <w:r>
        <w:rPr>
          <w:rFonts w:ascii="Arial" w:hAnsi="Arial" w:cs="Arial"/>
          <w:b/>
          <w:color w:val="0000FF"/>
          <w:sz w:val="24"/>
        </w:rPr>
        <w:t>RP-250172</w:t>
      </w:r>
      <w:r>
        <w:rPr>
          <w:rFonts w:ascii="Arial" w:hAnsi="Arial" w:cs="Arial"/>
          <w:b/>
          <w:color w:val="0000FF"/>
          <w:sz w:val="24"/>
        </w:rPr>
        <w:tab/>
      </w:r>
      <w:r>
        <w:rPr>
          <w:rFonts w:ascii="Arial" w:hAnsi="Arial" w:cs="Arial"/>
          <w:b/>
          <w:sz w:val="24"/>
        </w:rPr>
        <w:t>Discussion on 6G Scenarios and Requirements</w:t>
      </w:r>
    </w:p>
    <w:p w14:paraId="4948C1D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741B9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A3CFA" w14:textId="77777777" w:rsidR="005D2E1E" w:rsidRDefault="005D2E1E" w:rsidP="005D2E1E">
      <w:pPr>
        <w:rPr>
          <w:rFonts w:ascii="Arial" w:hAnsi="Arial" w:cs="Arial"/>
          <w:b/>
          <w:sz w:val="24"/>
        </w:rPr>
      </w:pPr>
      <w:r>
        <w:rPr>
          <w:rFonts w:ascii="Arial" w:hAnsi="Arial" w:cs="Arial"/>
          <w:b/>
          <w:color w:val="0000FF"/>
          <w:sz w:val="24"/>
        </w:rPr>
        <w:t>RP-250189</w:t>
      </w:r>
      <w:r>
        <w:rPr>
          <w:rFonts w:ascii="Arial" w:hAnsi="Arial" w:cs="Arial"/>
          <w:b/>
          <w:color w:val="0000FF"/>
          <w:sz w:val="24"/>
        </w:rPr>
        <w:tab/>
      </w:r>
      <w:r>
        <w:rPr>
          <w:rFonts w:ascii="Arial" w:hAnsi="Arial" w:cs="Arial"/>
          <w:b/>
          <w:sz w:val="24"/>
        </w:rPr>
        <w:t>View on RAN Study on 6G Scenarios and Requirements</w:t>
      </w:r>
    </w:p>
    <w:p w14:paraId="29B23B2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35943C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EBCF" w14:textId="77777777" w:rsidR="005D2E1E" w:rsidRDefault="005D2E1E" w:rsidP="005D2E1E">
      <w:pPr>
        <w:rPr>
          <w:rFonts w:ascii="Arial" w:hAnsi="Arial" w:cs="Arial"/>
          <w:b/>
          <w:sz w:val="24"/>
        </w:rPr>
      </w:pPr>
      <w:r>
        <w:rPr>
          <w:rFonts w:ascii="Arial" w:hAnsi="Arial" w:cs="Arial"/>
          <w:b/>
          <w:color w:val="0000FF"/>
          <w:sz w:val="24"/>
        </w:rPr>
        <w:t>RP-250046</w:t>
      </w:r>
      <w:r>
        <w:rPr>
          <w:rFonts w:ascii="Arial" w:hAnsi="Arial" w:cs="Arial"/>
          <w:b/>
          <w:color w:val="0000FF"/>
          <w:sz w:val="24"/>
        </w:rPr>
        <w:tab/>
      </w:r>
      <w:r>
        <w:rPr>
          <w:rFonts w:ascii="Arial" w:hAnsi="Arial" w:cs="Arial"/>
          <w:b/>
          <w:sz w:val="24"/>
        </w:rPr>
        <w:t>Lean and Streamlined 6G Standards</w:t>
      </w:r>
    </w:p>
    <w:p w14:paraId="7337293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Apple, AT&amp;T, BT, CMCC, Docomo, DT, Ericsson, Huawei, Intel, KT, MediaTek, Qualcomm, Reliance Jio, Samsung, SKT, T-Mobile USA, Telstra, Verizon, Vodafone, ZTE</w:t>
      </w:r>
    </w:p>
    <w:p w14:paraId="2634BB42" w14:textId="77777777" w:rsidR="005D2E1E" w:rsidRDefault="005D2E1E" w:rsidP="005D2E1E">
      <w:pPr>
        <w:rPr>
          <w:rFonts w:ascii="Arial" w:hAnsi="Arial" w:cs="Arial"/>
          <w:b/>
        </w:rPr>
      </w:pPr>
      <w:r>
        <w:rPr>
          <w:rFonts w:ascii="Arial" w:hAnsi="Arial" w:cs="Arial"/>
          <w:b/>
        </w:rPr>
        <w:t xml:space="preserve">Abstract: </w:t>
      </w:r>
    </w:p>
    <w:p w14:paraId="5000A71F" w14:textId="77777777" w:rsidR="005D2E1E" w:rsidRDefault="005D2E1E" w:rsidP="005D2E1E">
      <w:r>
        <w:t>This contribution proposes to endorse principles on lean and streamlined 6G standards</w:t>
      </w:r>
    </w:p>
    <w:p w14:paraId="441829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RP-250766</w:t>
      </w:r>
      <w:r>
        <w:rPr>
          <w:color w:val="993300"/>
          <w:u w:val="single"/>
        </w:rPr>
        <w:t>.</w:t>
      </w:r>
    </w:p>
    <w:p w14:paraId="6DFA1A47" w14:textId="77777777" w:rsidR="005D2E1E" w:rsidRDefault="005D2E1E" w:rsidP="005D2E1E">
      <w:pPr>
        <w:rPr>
          <w:rFonts w:ascii="Arial" w:hAnsi="Arial" w:cs="Arial"/>
          <w:b/>
          <w:sz w:val="24"/>
        </w:rPr>
      </w:pPr>
      <w:r>
        <w:rPr>
          <w:rFonts w:ascii="Arial" w:hAnsi="Arial" w:cs="Arial"/>
          <w:b/>
          <w:color w:val="0000FF"/>
          <w:sz w:val="24"/>
        </w:rPr>
        <w:t>RP-250766</w:t>
      </w:r>
      <w:r>
        <w:rPr>
          <w:rFonts w:ascii="Arial" w:hAnsi="Arial" w:cs="Arial"/>
          <w:b/>
          <w:color w:val="0000FF"/>
          <w:sz w:val="24"/>
        </w:rPr>
        <w:tab/>
      </w:r>
      <w:r>
        <w:rPr>
          <w:rFonts w:ascii="Arial" w:hAnsi="Arial" w:cs="Arial"/>
          <w:b/>
          <w:sz w:val="24"/>
        </w:rPr>
        <w:t>Lean and Streamlined 6G Standards</w:t>
      </w:r>
    </w:p>
    <w:p w14:paraId="2ECF144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Apple, BT, CMCC, DT, Ericsson, Huawei, Intel, KT, MediaTek, Nokia, NTT Docomo, Qualcomm, Reliance Jio, Samsung, Spark NZ, T-Mobile USA, Telstra, Verizon, Vodafone, ZTE</w:t>
      </w:r>
    </w:p>
    <w:p w14:paraId="59498C48" w14:textId="77777777" w:rsidR="005D2E1E" w:rsidRDefault="005D2E1E" w:rsidP="005D2E1E">
      <w:pPr>
        <w:rPr>
          <w:color w:val="808080"/>
        </w:rPr>
      </w:pPr>
      <w:r>
        <w:rPr>
          <w:color w:val="808080"/>
        </w:rPr>
        <w:t>(Replaces RP-250046)</w:t>
      </w:r>
    </w:p>
    <w:p w14:paraId="7597919A" w14:textId="77777777" w:rsidR="005D2E1E" w:rsidRDefault="005D2E1E" w:rsidP="005D2E1E">
      <w:pPr>
        <w:rPr>
          <w:rFonts w:ascii="Arial" w:hAnsi="Arial" w:cs="Arial"/>
          <w:b/>
        </w:rPr>
      </w:pPr>
      <w:r>
        <w:rPr>
          <w:rFonts w:ascii="Arial" w:hAnsi="Arial" w:cs="Arial"/>
          <w:b/>
        </w:rPr>
        <w:t xml:space="preserve">Discussion: </w:t>
      </w:r>
    </w:p>
    <w:p w14:paraId="52B9ACEB" w14:textId="77777777" w:rsidR="005D2E1E" w:rsidRDefault="005D2E1E" w:rsidP="005D2E1E">
      <w:r>
        <w:t>proposals:</w:t>
      </w:r>
    </w:p>
    <w:p w14:paraId="382B8378" w14:textId="77777777" w:rsidR="005D2E1E" w:rsidRDefault="005D2E1E" w:rsidP="005D2E1E">
      <w:r>
        <w:t>- endorse an overall principle in 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785F7319" w14:textId="77777777" w:rsidR="005D2E1E" w:rsidRDefault="005D2E1E" w:rsidP="005D2E1E">
      <w:r>
        <w:t>- 3GPP, through its Individual Members, TSGs and WGs shall adhere to this principle in their daily work, in accordance with 3GPP Working Procedures while ensuring that this principle is not misused e.g. to stall the work progress.</w:t>
      </w:r>
    </w:p>
    <w:p w14:paraId="00CF847E" w14:textId="77777777" w:rsidR="005D2E1E" w:rsidRDefault="005D2E1E" w:rsidP="005D2E1E">
      <w:r>
        <w:t>Futurewei: is a good principle we should adopt, could be captured in the SID</w:t>
      </w:r>
    </w:p>
    <w:p w14:paraId="341A735F" w14:textId="77777777" w:rsidR="005D2E1E" w:rsidRDefault="005D2E1E" w:rsidP="005D2E1E">
      <w:r>
        <w:t>Nokia: may even be captured in the SI TR</w:t>
      </w:r>
    </w:p>
    <w:p w14:paraId="75C8D3AF" w14:textId="77777777" w:rsidR="005D2E1E" w:rsidRDefault="005D2E1E" w:rsidP="005D2E1E">
      <w:r>
        <w:t>SKT: not sure we need to capture this in the TR</w:t>
      </w:r>
    </w:p>
    <w:p w14:paraId="346DD38D" w14:textId="77777777" w:rsidR="005D2E1E" w:rsidRDefault="005D2E1E" w:rsidP="005D2E1E">
      <w:r>
        <w:t>MCC: if this will be an external TR, capturing 3GPP internal rules there would not be useful</w:t>
      </w:r>
    </w:p>
    <w:p w14:paraId="7459AAE6" w14:textId="77777777" w:rsidR="005D2E1E" w:rsidRDefault="005D2E1E" w:rsidP="005D2E1E">
      <w:r>
        <w:t>Nokia: principle also applies to 5G but we thought for 6G it is more important</w:t>
      </w:r>
    </w:p>
    <w:p w14:paraId="2EFE423A" w14:textId="77777777" w:rsidR="005D2E1E" w:rsidRDefault="005D2E1E" w:rsidP="005D2E1E">
      <w:r>
        <w:lastRenderedPageBreak/>
        <w:t>SKT: when we add it to the SID some extra text about commercialization would be useful</w:t>
      </w:r>
    </w:p>
    <w:p w14:paraId="6B3F6A88" w14:textId="77777777" w:rsidR="005D2E1E" w:rsidRDefault="005D2E1E" w:rsidP="005D2E1E">
      <w:r>
        <w:t>RAN VC (AT&amp;T): TSG leaders were also requested by PCG to reduce options</w:t>
      </w:r>
    </w:p>
    <w:p w14:paraId="7AE6DDD6" w14:textId="77777777" w:rsidR="005D2E1E" w:rsidRDefault="005D2E1E" w:rsidP="005D2E1E">
      <w:r>
        <w:t>conclusion: proposal is endorsed, will be also captured in SID</w:t>
      </w:r>
    </w:p>
    <w:p w14:paraId="05D953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35497" w14:textId="77777777" w:rsidR="005D2E1E" w:rsidRDefault="005D2E1E" w:rsidP="005D2E1E">
      <w:pPr>
        <w:rPr>
          <w:rFonts w:ascii="Arial" w:hAnsi="Arial" w:cs="Arial"/>
          <w:b/>
          <w:sz w:val="24"/>
        </w:rPr>
      </w:pPr>
      <w:r>
        <w:rPr>
          <w:rFonts w:ascii="Arial" w:hAnsi="Arial" w:cs="Arial"/>
          <w:b/>
          <w:color w:val="0000FF"/>
          <w:sz w:val="24"/>
        </w:rPr>
        <w:t>RP-250092</w:t>
      </w:r>
      <w:r>
        <w:rPr>
          <w:rFonts w:ascii="Arial" w:hAnsi="Arial" w:cs="Arial"/>
          <w:b/>
          <w:color w:val="0000FF"/>
          <w:sz w:val="24"/>
        </w:rPr>
        <w:tab/>
      </w:r>
      <w:r>
        <w:rPr>
          <w:rFonts w:ascii="Arial" w:hAnsi="Arial" w:cs="Arial"/>
          <w:b/>
          <w:sz w:val="24"/>
        </w:rPr>
        <w:t>Views on RAN study on 6G scenarios and requirements</w:t>
      </w:r>
    </w:p>
    <w:p w14:paraId="66B121A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46628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CDB50" w14:textId="77777777" w:rsidR="005D2E1E" w:rsidRDefault="005D2E1E" w:rsidP="005D2E1E">
      <w:pPr>
        <w:rPr>
          <w:rFonts w:ascii="Arial" w:hAnsi="Arial" w:cs="Arial"/>
          <w:b/>
          <w:sz w:val="24"/>
        </w:rPr>
      </w:pPr>
      <w:r>
        <w:rPr>
          <w:rFonts w:ascii="Arial" w:hAnsi="Arial" w:cs="Arial"/>
          <w:b/>
          <w:color w:val="0000FF"/>
          <w:sz w:val="24"/>
        </w:rPr>
        <w:t>RP-250069</w:t>
      </w:r>
      <w:r>
        <w:rPr>
          <w:rFonts w:ascii="Arial" w:hAnsi="Arial" w:cs="Arial"/>
          <w:b/>
          <w:color w:val="0000FF"/>
          <w:sz w:val="24"/>
        </w:rPr>
        <w:tab/>
      </w:r>
      <w:r>
        <w:rPr>
          <w:rFonts w:ascii="Arial" w:hAnsi="Arial" w:cs="Arial"/>
          <w:b/>
          <w:sz w:val="24"/>
        </w:rPr>
        <w:t>View on RAN-P 6G SID Revision</w:t>
      </w:r>
    </w:p>
    <w:p w14:paraId="4416678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A8F5DB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C33D7" w14:textId="77777777" w:rsidR="005D2E1E" w:rsidRDefault="005D2E1E" w:rsidP="005D2E1E">
      <w:pPr>
        <w:rPr>
          <w:rFonts w:ascii="Arial" w:hAnsi="Arial" w:cs="Arial"/>
          <w:b/>
          <w:sz w:val="24"/>
        </w:rPr>
      </w:pPr>
      <w:r>
        <w:rPr>
          <w:rFonts w:ascii="Arial" w:hAnsi="Arial" w:cs="Arial"/>
          <w:b/>
          <w:color w:val="0000FF"/>
          <w:sz w:val="24"/>
        </w:rPr>
        <w:t>RP-250193</w:t>
      </w:r>
      <w:r>
        <w:rPr>
          <w:rFonts w:ascii="Arial" w:hAnsi="Arial" w:cs="Arial"/>
          <w:b/>
          <w:color w:val="0000FF"/>
          <w:sz w:val="24"/>
        </w:rPr>
        <w:tab/>
      </w:r>
      <w:r>
        <w:rPr>
          <w:rFonts w:ascii="Arial" w:hAnsi="Arial" w:cs="Arial"/>
          <w:b/>
          <w:sz w:val="24"/>
        </w:rPr>
        <w:t>View on RAN-P 6G SID Revision</w:t>
      </w:r>
    </w:p>
    <w:p w14:paraId="442D95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3CFF3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9AFCC" w14:textId="77777777" w:rsidR="005D2E1E" w:rsidRDefault="005D2E1E" w:rsidP="005D2E1E">
      <w:pPr>
        <w:rPr>
          <w:rFonts w:ascii="Arial" w:hAnsi="Arial" w:cs="Arial"/>
          <w:b/>
          <w:sz w:val="24"/>
        </w:rPr>
      </w:pPr>
      <w:r>
        <w:rPr>
          <w:rFonts w:ascii="Arial" w:hAnsi="Arial" w:cs="Arial"/>
          <w:b/>
          <w:color w:val="0000FF"/>
          <w:sz w:val="24"/>
        </w:rPr>
        <w:t>RP-250264</w:t>
      </w:r>
      <w:r>
        <w:rPr>
          <w:rFonts w:ascii="Arial" w:hAnsi="Arial" w:cs="Arial"/>
          <w:b/>
          <w:color w:val="0000FF"/>
          <w:sz w:val="24"/>
        </w:rPr>
        <w:tab/>
      </w:r>
      <w:r>
        <w:rPr>
          <w:rFonts w:ascii="Arial" w:hAnsi="Arial" w:cs="Arial"/>
          <w:b/>
          <w:sz w:val="24"/>
        </w:rPr>
        <w:t>Discussion on 6G RAN SID update</w:t>
      </w:r>
    </w:p>
    <w:p w14:paraId="1D9A2F3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Verizon, NTT DOCOMO, INC., Deutsche Telekom</w:t>
      </w:r>
    </w:p>
    <w:p w14:paraId="3F11AE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96220" w14:textId="77777777" w:rsidR="005D2E1E" w:rsidRDefault="005D2E1E" w:rsidP="005D2E1E">
      <w:pPr>
        <w:rPr>
          <w:rFonts w:ascii="Arial" w:hAnsi="Arial" w:cs="Arial"/>
          <w:b/>
          <w:sz w:val="24"/>
        </w:rPr>
      </w:pPr>
      <w:r>
        <w:rPr>
          <w:rFonts w:ascii="Arial" w:hAnsi="Arial" w:cs="Arial"/>
          <w:b/>
          <w:color w:val="0000FF"/>
          <w:sz w:val="24"/>
        </w:rPr>
        <w:t>RP-250432</w:t>
      </w:r>
      <w:r>
        <w:rPr>
          <w:rFonts w:ascii="Arial" w:hAnsi="Arial" w:cs="Arial"/>
          <w:b/>
          <w:color w:val="0000FF"/>
          <w:sz w:val="24"/>
        </w:rPr>
        <w:tab/>
      </w:r>
      <w:r>
        <w:rPr>
          <w:rFonts w:ascii="Arial" w:hAnsi="Arial" w:cs="Arial"/>
          <w:b/>
          <w:sz w:val="24"/>
        </w:rPr>
        <w:t>Views on 6G SI update</w:t>
      </w:r>
    </w:p>
    <w:p w14:paraId="79E63AD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06B51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29717" w14:textId="77777777" w:rsidR="005D2E1E" w:rsidRDefault="005D2E1E" w:rsidP="005D2E1E">
      <w:pPr>
        <w:rPr>
          <w:rFonts w:ascii="Arial" w:hAnsi="Arial" w:cs="Arial"/>
          <w:b/>
          <w:sz w:val="24"/>
        </w:rPr>
      </w:pPr>
      <w:r>
        <w:rPr>
          <w:rFonts w:ascii="Arial" w:hAnsi="Arial" w:cs="Arial"/>
          <w:b/>
          <w:color w:val="0000FF"/>
          <w:sz w:val="24"/>
        </w:rPr>
        <w:t>RP-250533</w:t>
      </w:r>
      <w:r>
        <w:rPr>
          <w:rFonts w:ascii="Arial" w:hAnsi="Arial" w:cs="Arial"/>
          <w:b/>
          <w:color w:val="0000FF"/>
          <w:sz w:val="24"/>
        </w:rPr>
        <w:tab/>
      </w:r>
      <w:r>
        <w:rPr>
          <w:rFonts w:ascii="Arial" w:hAnsi="Arial" w:cs="Arial"/>
          <w:b/>
          <w:sz w:val="24"/>
        </w:rPr>
        <w:t>Considerations on amending 6G RAN plenary SID</w:t>
      </w:r>
    </w:p>
    <w:p w14:paraId="2FDB045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Ericsson, MediaTek, Qualcomm</w:t>
      </w:r>
    </w:p>
    <w:p w14:paraId="0042D6FA" w14:textId="77777777" w:rsidR="005D2E1E" w:rsidRDefault="005D2E1E" w:rsidP="005D2E1E">
      <w:pPr>
        <w:rPr>
          <w:rFonts w:ascii="Arial" w:hAnsi="Arial" w:cs="Arial"/>
          <w:b/>
        </w:rPr>
      </w:pPr>
      <w:r>
        <w:rPr>
          <w:rFonts w:ascii="Arial" w:hAnsi="Arial" w:cs="Arial"/>
          <w:b/>
        </w:rPr>
        <w:t xml:space="preserve">Abstract: </w:t>
      </w:r>
    </w:p>
    <w:p w14:paraId="1F3DF45D" w14:textId="77777777" w:rsidR="005D2E1E" w:rsidRDefault="005D2E1E" w:rsidP="005D2E1E">
      <w:r>
        <w:t>This contribution proposes additional objectives for the 6G RAN Plenary SID</w:t>
      </w:r>
    </w:p>
    <w:p w14:paraId="26D44877" w14:textId="77777777" w:rsidR="005D2E1E" w:rsidRDefault="005D2E1E" w:rsidP="005D2E1E">
      <w:pPr>
        <w:rPr>
          <w:rFonts w:ascii="Arial" w:hAnsi="Arial" w:cs="Arial"/>
          <w:b/>
        </w:rPr>
      </w:pPr>
      <w:r>
        <w:rPr>
          <w:rFonts w:ascii="Arial" w:hAnsi="Arial" w:cs="Arial"/>
          <w:b/>
        </w:rPr>
        <w:t xml:space="preserve">Discussion: </w:t>
      </w:r>
    </w:p>
    <w:p w14:paraId="38ECB354" w14:textId="77777777" w:rsidR="005D2E1E" w:rsidRDefault="005D2E1E" w:rsidP="005D2E1E">
      <w:r>
        <w:t>CMCC: exact frequency ranges is too specific</w:t>
      </w:r>
    </w:p>
    <w:p w14:paraId="6BA87CE6" w14:textId="77777777" w:rsidR="005D2E1E" w:rsidRDefault="005D2E1E" w:rsidP="005D2E1E">
      <w:r>
        <w:t>Intel: we should indicate that the list is not exclusive; esp. aspects that have cross WG impact are useful to clarify</w:t>
      </w:r>
    </w:p>
    <w:p w14:paraId="39CC6629" w14:textId="77777777" w:rsidR="005D2E1E" w:rsidRDefault="005D2E1E" w:rsidP="005D2E1E">
      <w:r>
        <w:t>Apple: prefers to not mention frequency range explicitly in the SI</w:t>
      </w:r>
    </w:p>
    <w:p w14:paraId="71780E3B" w14:textId="77777777" w:rsidR="005D2E1E" w:rsidRDefault="005D2E1E" w:rsidP="005D2E1E">
      <w:r>
        <w:t>AT&amp;T: proposal 2: reusing 5G AIML framework needs further study</w:t>
      </w:r>
    </w:p>
    <w:p w14:paraId="25C6D76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19E72" w14:textId="77777777" w:rsidR="005D2E1E" w:rsidRDefault="005D2E1E" w:rsidP="005D2E1E">
      <w:pPr>
        <w:rPr>
          <w:rFonts w:ascii="Arial" w:hAnsi="Arial" w:cs="Arial"/>
          <w:b/>
          <w:sz w:val="24"/>
        </w:rPr>
      </w:pPr>
      <w:r>
        <w:rPr>
          <w:rFonts w:ascii="Arial" w:hAnsi="Arial" w:cs="Arial"/>
          <w:b/>
          <w:color w:val="0000FF"/>
          <w:sz w:val="24"/>
        </w:rPr>
        <w:t>RP-250300</w:t>
      </w:r>
      <w:r>
        <w:rPr>
          <w:rFonts w:ascii="Arial" w:hAnsi="Arial" w:cs="Arial"/>
          <w:b/>
          <w:color w:val="0000FF"/>
          <w:sz w:val="24"/>
        </w:rPr>
        <w:tab/>
      </w:r>
      <w:r>
        <w:rPr>
          <w:rFonts w:ascii="Arial" w:hAnsi="Arial" w:cs="Arial"/>
          <w:b/>
          <w:sz w:val="24"/>
        </w:rPr>
        <w:t>On RAN 6G SID update</w:t>
      </w:r>
    </w:p>
    <w:p w14:paraId="68685F11"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713FF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7A996" w14:textId="77777777" w:rsidR="005D2E1E" w:rsidRDefault="005D2E1E" w:rsidP="005D2E1E">
      <w:pPr>
        <w:rPr>
          <w:rFonts w:ascii="Arial" w:hAnsi="Arial" w:cs="Arial"/>
          <w:b/>
          <w:sz w:val="24"/>
        </w:rPr>
      </w:pPr>
      <w:r>
        <w:rPr>
          <w:rFonts w:ascii="Arial" w:hAnsi="Arial" w:cs="Arial"/>
          <w:b/>
          <w:color w:val="0000FF"/>
          <w:sz w:val="24"/>
        </w:rPr>
        <w:t>RP-250646</w:t>
      </w:r>
      <w:r>
        <w:rPr>
          <w:rFonts w:ascii="Arial" w:hAnsi="Arial" w:cs="Arial"/>
          <w:b/>
          <w:color w:val="0000FF"/>
          <w:sz w:val="24"/>
        </w:rPr>
        <w:tab/>
      </w:r>
      <w:r>
        <w:rPr>
          <w:rFonts w:ascii="Arial" w:hAnsi="Arial" w:cs="Arial"/>
          <w:b/>
          <w:sz w:val="24"/>
        </w:rPr>
        <w:t>Views on 6G Scenarios and Requirements</w:t>
      </w:r>
    </w:p>
    <w:p w14:paraId="6371B86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CBD451B" w14:textId="77777777" w:rsidR="005D2E1E" w:rsidRDefault="005D2E1E" w:rsidP="005D2E1E">
      <w:pPr>
        <w:rPr>
          <w:rFonts w:ascii="Arial" w:hAnsi="Arial" w:cs="Arial"/>
          <w:b/>
        </w:rPr>
      </w:pPr>
      <w:r>
        <w:rPr>
          <w:rFonts w:ascii="Arial" w:hAnsi="Arial" w:cs="Arial"/>
          <w:b/>
        </w:rPr>
        <w:t xml:space="preserve">Discussion: </w:t>
      </w:r>
    </w:p>
    <w:p w14:paraId="2410DAED" w14:textId="77777777" w:rsidR="005D2E1E" w:rsidRDefault="005D2E1E" w:rsidP="005D2E1E">
      <w:r>
        <w:t>DT: we had some discussions among the rapporteurs how detailed the SID should be, a lot of text could be covered in the TR and there is no need to include it in the SID</w:t>
      </w:r>
    </w:p>
    <w:p w14:paraId="35AB7FD4" w14:textId="77777777" w:rsidR="005D2E1E" w:rsidRDefault="005D2E1E" w:rsidP="005D2E1E">
      <w:r>
        <w:t>BT: among RP-250432/533/300/646 only AT&amp;T document mentioned MRSS</w:t>
      </w:r>
    </w:p>
    <w:p w14:paraId="0F53B7AB" w14:textId="77777777" w:rsidR="005D2E1E" w:rsidRDefault="005D2E1E" w:rsidP="005D2E1E">
      <w:r>
        <w:t>Cewit: all bands should be considered</w:t>
      </w:r>
    </w:p>
    <w:p w14:paraId="19B9D1D2" w14:textId="77777777" w:rsidR="005D2E1E" w:rsidRDefault="005D2E1E" w:rsidP="005D2E1E">
      <w:r>
        <w:t>Orange: diverse device types from day 1 needs some revision; decision in how far we allow changes to radio interface is needed</w:t>
      </w:r>
    </w:p>
    <w:p w14:paraId="08B32FB2" w14:textId="77777777" w:rsidR="005D2E1E" w:rsidRDefault="005D2E1E" w:rsidP="005D2E1E">
      <w:r>
        <w:t>Futurewei: separation of RAN level SI and WG level SI is needed, AIML framework from 5G used?</w:t>
      </w:r>
    </w:p>
    <w:p w14:paraId="5D39814D" w14:textId="77777777" w:rsidR="005D2E1E" w:rsidRDefault="005D2E1E" w:rsidP="005D2E1E">
      <w:r>
        <w:t>Qualcomm: being a bit more specific will reduce tensions during the work; in 5G introducing lower cap. devices was difficult</w:t>
      </w:r>
    </w:p>
    <w:p w14:paraId="02224550" w14:textId="77777777" w:rsidR="005D2E1E" w:rsidRDefault="005D2E1E" w:rsidP="005D2E1E">
      <w:r>
        <w:t>Ericsson: setting some boundaries for the study is good, market will decide which devices will be there</w:t>
      </w:r>
    </w:p>
    <w:p w14:paraId="77C9B579" w14:textId="77777777" w:rsidR="005D2E1E" w:rsidRDefault="005D2E1E" w:rsidP="005D2E1E">
      <w:r>
        <w:t>Huawei: we need to be careful to not outsource RAN WG level studies to TSG RAN</w:t>
      </w:r>
    </w:p>
    <w:p w14:paraId="1043D1A2" w14:textId="77777777" w:rsidR="005D2E1E" w:rsidRDefault="005D2E1E" w:rsidP="005D2E1E">
      <w:r>
        <w:t>Telstra: good compromise between giving directions and details is needed; cost vs. benefits is important to clarify</w:t>
      </w:r>
    </w:p>
    <w:p w14:paraId="14CDE2D6" w14:textId="77777777" w:rsidR="005D2E1E" w:rsidRDefault="005D2E1E" w:rsidP="005D2E1E">
      <w:r>
        <w:t>Mitre: addressing verticals as a 2nd thought has proven to be difficult, so we better include them from the beginning</w:t>
      </w:r>
    </w:p>
    <w:p w14:paraId="3983DAF3" w14:textId="77777777" w:rsidR="005D2E1E" w:rsidRDefault="005D2E1E" w:rsidP="005D2E1E">
      <w:r>
        <w:t>Novamint: device cycle for verticals can be much longer and need to be taken into account</w:t>
      </w:r>
    </w:p>
    <w:p w14:paraId="12736064" w14:textId="77777777" w:rsidR="005D2E1E" w:rsidRDefault="005D2E1E" w:rsidP="005D2E1E">
      <w:r>
        <w:t>AT&amp;T: considering a wide range of device types and verticals is useful</w:t>
      </w:r>
    </w:p>
    <w:p w14:paraId="6F459412" w14:textId="77777777" w:rsidR="005D2E1E" w:rsidRDefault="005D2E1E" w:rsidP="005D2E1E">
      <w:r>
        <w:t>Nokia: we also need to decide about which TRs we want to have, could have 2 TRs, one external for ITU and and internal TR for the part 2 aspects</w:t>
      </w:r>
    </w:p>
    <w:p w14:paraId="5B4E7C23" w14:textId="77777777" w:rsidR="005D2E1E" w:rsidRDefault="005D2E1E" w:rsidP="005D2E1E">
      <w:r>
        <w:t>CMCC: for 5G we only had an external TR</w:t>
      </w:r>
    </w:p>
    <w:p w14:paraId="6CFD1F75" w14:textId="77777777" w:rsidR="005D2E1E" w:rsidRDefault="005D2E1E" w:rsidP="005D2E1E">
      <w:r>
        <w:t>RAN VC (AT&amp;T): seems it is rather going into the direction of having 1 external TR only</w:t>
      </w:r>
    </w:p>
    <w:p w14:paraId="45ACB60D" w14:textId="77777777" w:rsidR="005D2E1E" w:rsidRDefault="005D2E1E" w:rsidP="005D2E1E">
      <w:r>
        <w:t>MCC: please indicate this then in an approved SID, so that the specs manager can allocate the number</w:t>
      </w:r>
    </w:p>
    <w:p w14:paraId="0DD0F5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85454" w14:textId="77777777" w:rsidR="005D2E1E" w:rsidRDefault="005D2E1E" w:rsidP="005D2E1E">
      <w:pPr>
        <w:rPr>
          <w:rFonts w:ascii="Arial" w:hAnsi="Arial" w:cs="Arial"/>
          <w:b/>
          <w:sz w:val="24"/>
        </w:rPr>
      </w:pPr>
      <w:r>
        <w:rPr>
          <w:rFonts w:ascii="Arial" w:hAnsi="Arial" w:cs="Arial"/>
          <w:b/>
          <w:color w:val="0000FF"/>
          <w:sz w:val="24"/>
        </w:rPr>
        <w:t>RP-250513</w:t>
      </w:r>
      <w:r>
        <w:rPr>
          <w:rFonts w:ascii="Arial" w:hAnsi="Arial" w:cs="Arial"/>
          <w:b/>
          <w:color w:val="0000FF"/>
          <w:sz w:val="24"/>
        </w:rPr>
        <w:tab/>
      </w:r>
      <w:r>
        <w:rPr>
          <w:rFonts w:ascii="Arial" w:hAnsi="Arial" w:cs="Arial"/>
          <w:b/>
          <w:sz w:val="24"/>
        </w:rPr>
        <w:t>Discussion on scope of 6G requirements in RAN SID Part II</w:t>
      </w:r>
    </w:p>
    <w:p w14:paraId="3747E75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w:t>
      </w:r>
    </w:p>
    <w:p w14:paraId="5C81EF3B" w14:textId="77777777" w:rsidR="005D2E1E" w:rsidRDefault="005D2E1E" w:rsidP="005D2E1E">
      <w:pPr>
        <w:rPr>
          <w:rFonts w:ascii="Arial" w:hAnsi="Arial" w:cs="Arial"/>
          <w:b/>
        </w:rPr>
      </w:pPr>
      <w:r>
        <w:rPr>
          <w:rFonts w:ascii="Arial" w:hAnsi="Arial" w:cs="Arial"/>
          <w:b/>
        </w:rPr>
        <w:t xml:space="preserve">Abstract: </w:t>
      </w:r>
    </w:p>
    <w:p w14:paraId="7FC39E58" w14:textId="77777777" w:rsidR="005D2E1E" w:rsidRDefault="005D2E1E" w:rsidP="005D2E1E">
      <w:r>
        <w:t>Provide CATT's view on scope of 6G requirements in SID Part II</w:t>
      </w:r>
    </w:p>
    <w:p w14:paraId="0E9E96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107EF" w14:textId="77777777" w:rsidR="005D2E1E" w:rsidRDefault="005D2E1E" w:rsidP="005D2E1E">
      <w:pPr>
        <w:rPr>
          <w:rFonts w:ascii="Arial" w:hAnsi="Arial" w:cs="Arial"/>
          <w:b/>
          <w:sz w:val="24"/>
        </w:rPr>
      </w:pPr>
      <w:r>
        <w:rPr>
          <w:rFonts w:ascii="Arial" w:hAnsi="Arial" w:cs="Arial"/>
          <w:b/>
          <w:color w:val="0000FF"/>
          <w:sz w:val="24"/>
        </w:rPr>
        <w:t>RP-250537</w:t>
      </w:r>
      <w:r>
        <w:rPr>
          <w:rFonts w:ascii="Arial" w:hAnsi="Arial" w:cs="Arial"/>
          <w:b/>
          <w:color w:val="0000FF"/>
          <w:sz w:val="24"/>
        </w:rPr>
        <w:tab/>
      </w:r>
      <w:r>
        <w:rPr>
          <w:rFonts w:ascii="Arial" w:hAnsi="Arial" w:cs="Arial"/>
          <w:b/>
          <w:sz w:val="24"/>
        </w:rPr>
        <w:t>Views on RAN Plenary 6G SI update</w:t>
      </w:r>
    </w:p>
    <w:p w14:paraId="5DCA474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341D0E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62565" w14:textId="77777777" w:rsidR="005D2E1E" w:rsidRDefault="005D2E1E" w:rsidP="005D2E1E">
      <w:pPr>
        <w:rPr>
          <w:rFonts w:ascii="Arial" w:hAnsi="Arial" w:cs="Arial"/>
          <w:b/>
          <w:sz w:val="24"/>
        </w:rPr>
      </w:pPr>
      <w:r>
        <w:rPr>
          <w:rFonts w:ascii="Arial" w:hAnsi="Arial" w:cs="Arial"/>
          <w:b/>
          <w:color w:val="0000FF"/>
          <w:sz w:val="24"/>
        </w:rPr>
        <w:lastRenderedPageBreak/>
        <w:t>RP-250785</w:t>
      </w:r>
      <w:r>
        <w:rPr>
          <w:rFonts w:ascii="Arial" w:hAnsi="Arial" w:cs="Arial"/>
          <w:b/>
          <w:color w:val="0000FF"/>
          <w:sz w:val="24"/>
        </w:rPr>
        <w:tab/>
      </w:r>
      <w:r>
        <w:rPr>
          <w:rFonts w:ascii="Arial" w:hAnsi="Arial" w:cs="Arial"/>
          <w:b/>
          <w:sz w:val="24"/>
        </w:rPr>
        <w:t>Moderator's summary for part 2 of 6G SI</w:t>
      </w:r>
    </w:p>
    <w:p w14:paraId="3BC58B5A"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(CMCC)</w:t>
      </w:r>
    </w:p>
    <w:p w14:paraId="247FD89C" w14:textId="77777777" w:rsidR="005D2E1E" w:rsidRDefault="005D2E1E" w:rsidP="005D2E1E">
      <w:pPr>
        <w:rPr>
          <w:rFonts w:ascii="Arial" w:hAnsi="Arial" w:cs="Arial"/>
          <w:b/>
        </w:rPr>
      </w:pPr>
      <w:r>
        <w:rPr>
          <w:rFonts w:ascii="Arial" w:hAnsi="Arial" w:cs="Arial"/>
          <w:b/>
        </w:rPr>
        <w:t xml:space="preserve">Discussion: </w:t>
      </w:r>
    </w:p>
    <w:p w14:paraId="57A59523" w14:textId="77777777" w:rsidR="005D2E1E" w:rsidRDefault="005D2E1E" w:rsidP="005D2E1E">
      <w:r>
        <w:t>RAN VC (CMCC): WID is in RP-250784</w:t>
      </w:r>
    </w:p>
    <w:p w14:paraId="06574F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34796" w14:textId="77777777" w:rsidR="005D2E1E" w:rsidRDefault="005D2E1E" w:rsidP="005D2E1E">
      <w:pPr>
        <w:rPr>
          <w:rFonts w:ascii="Arial" w:hAnsi="Arial" w:cs="Arial"/>
          <w:b/>
          <w:sz w:val="24"/>
        </w:rPr>
      </w:pPr>
      <w:r>
        <w:rPr>
          <w:rFonts w:ascii="Arial" w:hAnsi="Arial" w:cs="Arial"/>
          <w:b/>
          <w:color w:val="0000FF"/>
          <w:sz w:val="24"/>
        </w:rPr>
        <w:t>RP-250265</w:t>
      </w:r>
      <w:r>
        <w:rPr>
          <w:rFonts w:ascii="Arial" w:hAnsi="Arial" w:cs="Arial"/>
          <w:b/>
          <w:color w:val="0000FF"/>
          <w:sz w:val="24"/>
        </w:rPr>
        <w:tab/>
      </w:r>
      <w:r>
        <w:rPr>
          <w:rFonts w:ascii="Arial" w:hAnsi="Arial" w:cs="Arial"/>
          <w:b/>
          <w:sz w:val="24"/>
        </w:rPr>
        <w:t>Revised SID: Study on 6G Scenarios and requirements</w:t>
      </w:r>
    </w:p>
    <w:p w14:paraId="38FE40AD"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0D03F801" w14:textId="77777777" w:rsidR="005D2E1E" w:rsidRDefault="005D2E1E" w:rsidP="005D2E1E">
      <w:pPr>
        <w:rPr>
          <w:rFonts w:ascii="Arial" w:hAnsi="Arial" w:cs="Arial"/>
          <w:b/>
        </w:rPr>
      </w:pPr>
      <w:r>
        <w:rPr>
          <w:rFonts w:ascii="Arial" w:hAnsi="Arial" w:cs="Arial"/>
          <w:b/>
        </w:rPr>
        <w:t xml:space="preserve">Discussion: </w:t>
      </w:r>
    </w:p>
    <w:p w14:paraId="6C4DF8F4" w14:textId="77777777" w:rsidR="005D2E1E" w:rsidRDefault="005D2E1E" w:rsidP="005D2E1E">
      <w:r>
        <w:t>MCC: WI code, UID, suporting companies added</w:t>
      </w:r>
    </w:p>
    <w:p w14:paraId="0654AA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RP-250784</w:t>
      </w:r>
      <w:r>
        <w:rPr>
          <w:color w:val="993300"/>
          <w:u w:val="single"/>
        </w:rPr>
        <w:t>.</w:t>
      </w:r>
    </w:p>
    <w:p w14:paraId="791D755E" w14:textId="77777777" w:rsidR="005D2E1E" w:rsidRDefault="005D2E1E" w:rsidP="005D2E1E">
      <w:pPr>
        <w:rPr>
          <w:rFonts w:ascii="Arial" w:hAnsi="Arial" w:cs="Arial"/>
          <w:b/>
          <w:sz w:val="24"/>
        </w:rPr>
      </w:pPr>
      <w:r>
        <w:rPr>
          <w:rFonts w:ascii="Arial" w:hAnsi="Arial" w:cs="Arial"/>
          <w:b/>
          <w:color w:val="0000FF"/>
          <w:sz w:val="24"/>
        </w:rPr>
        <w:t>RP-250784</w:t>
      </w:r>
      <w:r>
        <w:rPr>
          <w:rFonts w:ascii="Arial" w:hAnsi="Arial" w:cs="Arial"/>
          <w:b/>
          <w:color w:val="0000FF"/>
          <w:sz w:val="24"/>
        </w:rPr>
        <w:tab/>
      </w:r>
      <w:r>
        <w:rPr>
          <w:rFonts w:ascii="Arial" w:hAnsi="Arial" w:cs="Arial"/>
          <w:b/>
          <w:sz w:val="24"/>
        </w:rPr>
        <w:t>Revised SID: Study on 6G Scenarios and requirements</w:t>
      </w:r>
    </w:p>
    <w:p w14:paraId="7A2C8FE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1A9A962C" w14:textId="77777777" w:rsidR="005D2E1E" w:rsidRDefault="005D2E1E" w:rsidP="005D2E1E">
      <w:pPr>
        <w:rPr>
          <w:color w:val="808080"/>
        </w:rPr>
      </w:pPr>
      <w:r>
        <w:rPr>
          <w:color w:val="808080"/>
        </w:rPr>
        <w:t>(Replaces RP-250265)</w:t>
      </w:r>
    </w:p>
    <w:p w14:paraId="377FE170" w14:textId="77777777" w:rsidR="005D2E1E" w:rsidRDefault="005D2E1E" w:rsidP="005D2E1E">
      <w:pPr>
        <w:rPr>
          <w:rFonts w:ascii="Arial" w:hAnsi="Arial" w:cs="Arial"/>
          <w:b/>
        </w:rPr>
      </w:pPr>
      <w:r>
        <w:rPr>
          <w:rFonts w:ascii="Arial" w:hAnsi="Arial" w:cs="Arial"/>
          <w:b/>
        </w:rPr>
        <w:t xml:space="preserve">Discussion: </w:t>
      </w:r>
    </w:p>
    <w:p w14:paraId="3FF85C28" w14:textId="77777777" w:rsidR="005D2E1E" w:rsidRDefault="005D2E1E" w:rsidP="005D2E1E">
      <w:r>
        <w:t>CMCC: some supporting companies need to be added</w:t>
      </w:r>
    </w:p>
    <w:p w14:paraId="35F43589" w14:textId="77777777" w:rsidR="005D2E1E" w:rsidRDefault="005D2E1E" w:rsidP="005D2E1E">
      <w:r>
        <w:t>BT: putting supporting companies in alphabetical order would be preferred</w:t>
      </w:r>
    </w:p>
    <w:p w14:paraId="74B69BCA" w14:textId="77777777" w:rsidR="005D2E1E" w:rsidRDefault="005D2E1E" w:rsidP="005D2E1E">
      <w:r>
        <w:t>Panasonic: SA1 requirement related text need to be reviewed</w:t>
      </w:r>
    </w:p>
    <w:p w14:paraId="1C83781D" w14:textId="77777777" w:rsidR="005D2E1E" w:rsidRDefault="005D2E1E" w:rsidP="005D2E1E">
      <w:r>
        <w:t>CMCC: is copied from SA1</w:t>
      </w:r>
    </w:p>
    <w:p w14:paraId="7AA3C161" w14:textId="77777777" w:rsidR="005D2E1E" w:rsidRDefault="005D2E1E" w:rsidP="005D2E1E">
      <w:r>
        <w:t>RAN VC (AT&amp;T): suggests to go with the proposed version that went to a few offline discussions and we can still revise it in June 25 if needed;</w:t>
      </w:r>
    </w:p>
    <w:p w14:paraId="773EA610" w14:textId="77777777" w:rsidR="005D2E1E" w:rsidRDefault="005D2E1E" w:rsidP="005D2E1E">
      <w:r>
        <w:t>Huawei: &lt;email text&gt;</w:t>
      </w:r>
    </w:p>
    <w:p w14:paraId="3975AF85" w14:textId="77777777" w:rsidR="005D2E1E" w:rsidRDefault="005D2E1E" w:rsidP="005D2E1E">
      <w:r>
        <w:t>RAN VC (DT): this version is as good as it could be at this meeting and suggests to approve it</w:t>
      </w:r>
    </w:p>
    <w:p w14:paraId="72DB56F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RP-250810</w:t>
      </w:r>
      <w:r>
        <w:rPr>
          <w:color w:val="993300"/>
          <w:u w:val="single"/>
        </w:rPr>
        <w:t>.</w:t>
      </w:r>
    </w:p>
    <w:p w14:paraId="63A3E672" w14:textId="77777777" w:rsidR="005D2E1E" w:rsidRDefault="005D2E1E" w:rsidP="005D2E1E">
      <w:pPr>
        <w:rPr>
          <w:rFonts w:ascii="Arial" w:hAnsi="Arial" w:cs="Arial"/>
          <w:b/>
          <w:sz w:val="24"/>
        </w:rPr>
      </w:pPr>
      <w:r>
        <w:rPr>
          <w:rFonts w:ascii="Arial" w:hAnsi="Arial" w:cs="Arial"/>
          <w:b/>
          <w:color w:val="0000FF"/>
          <w:sz w:val="24"/>
        </w:rPr>
        <w:t>RP-250810</w:t>
      </w:r>
      <w:r>
        <w:rPr>
          <w:rFonts w:ascii="Arial" w:hAnsi="Arial" w:cs="Arial"/>
          <w:b/>
          <w:color w:val="0000FF"/>
          <w:sz w:val="24"/>
        </w:rPr>
        <w:tab/>
      </w:r>
      <w:r>
        <w:rPr>
          <w:rFonts w:ascii="Arial" w:hAnsi="Arial" w:cs="Arial"/>
          <w:b/>
          <w:sz w:val="24"/>
        </w:rPr>
        <w:t>Revised SID: Study on 6G Scenarios and requirements</w:t>
      </w:r>
    </w:p>
    <w:p w14:paraId="21CC7D8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3CF977C5" w14:textId="77777777" w:rsidR="005D2E1E" w:rsidRDefault="005D2E1E" w:rsidP="005D2E1E">
      <w:pPr>
        <w:rPr>
          <w:color w:val="808080"/>
        </w:rPr>
      </w:pPr>
      <w:r>
        <w:rPr>
          <w:color w:val="808080"/>
        </w:rPr>
        <w:t>(Replaces RP-250784)</w:t>
      </w:r>
    </w:p>
    <w:p w14:paraId="49748979" w14:textId="77777777" w:rsidR="005D2E1E" w:rsidRDefault="005D2E1E" w:rsidP="005D2E1E">
      <w:pPr>
        <w:rPr>
          <w:rFonts w:ascii="Arial" w:hAnsi="Arial" w:cs="Arial"/>
          <w:b/>
        </w:rPr>
      </w:pPr>
      <w:r>
        <w:rPr>
          <w:rFonts w:ascii="Arial" w:hAnsi="Arial" w:cs="Arial"/>
          <w:b/>
        </w:rPr>
        <w:t xml:space="preserve">Discussion: </w:t>
      </w:r>
    </w:p>
    <w:p w14:paraId="16CAB6AF" w14:textId="77777777" w:rsidR="005D2E1E" w:rsidRDefault="005D2E1E" w:rsidP="005D2E1E">
      <w:r>
        <w:t>only supporting company changes</w:t>
      </w:r>
    </w:p>
    <w:p w14:paraId="79CF153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EB1CF" w14:textId="77777777" w:rsidR="005D2E1E" w:rsidRDefault="005D2E1E" w:rsidP="005D2E1E">
      <w:pPr>
        <w:rPr>
          <w:rFonts w:ascii="Arial" w:hAnsi="Arial" w:cs="Arial"/>
          <w:b/>
          <w:sz w:val="24"/>
        </w:rPr>
      </w:pPr>
      <w:r>
        <w:rPr>
          <w:rFonts w:ascii="Arial" w:hAnsi="Arial" w:cs="Arial"/>
          <w:b/>
          <w:color w:val="0000FF"/>
          <w:sz w:val="24"/>
        </w:rPr>
        <w:t>RP-250809</w:t>
      </w:r>
      <w:r>
        <w:rPr>
          <w:rFonts w:ascii="Arial" w:hAnsi="Arial" w:cs="Arial"/>
          <w:b/>
          <w:color w:val="0000FF"/>
          <w:sz w:val="24"/>
        </w:rPr>
        <w:tab/>
      </w:r>
      <w:r>
        <w:rPr>
          <w:rFonts w:ascii="Arial" w:hAnsi="Arial" w:cs="Arial"/>
          <w:b/>
          <w:sz w:val="24"/>
        </w:rPr>
        <w:t>Proposal for structure for 6G RAN SI skeleton TR</w:t>
      </w:r>
    </w:p>
    <w:p w14:paraId="69A814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7021F62B" w14:textId="77777777" w:rsidR="005D2E1E" w:rsidRDefault="005D2E1E" w:rsidP="005D2E1E">
      <w:pPr>
        <w:rPr>
          <w:rFonts w:ascii="Arial" w:hAnsi="Arial" w:cs="Arial"/>
          <w:b/>
        </w:rPr>
      </w:pPr>
      <w:r>
        <w:rPr>
          <w:rFonts w:ascii="Arial" w:hAnsi="Arial" w:cs="Arial"/>
          <w:b/>
        </w:rPr>
        <w:t xml:space="preserve">Discussion: </w:t>
      </w:r>
    </w:p>
    <w:p w14:paraId="61EDCD46" w14:textId="77777777" w:rsidR="005D2E1E" w:rsidRDefault="005D2E1E" w:rsidP="005D2E1E">
      <w:r>
        <w:lastRenderedPageBreak/>
        <w:t>MCC: Tdoc was not supposed to use the TR template; skeleton needs be submitted to RAN #108 with TR number</w:t>
      </w:r>
    </w:p>
    <w:p w14:paraId="7AE8E7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15021" w14:textId="77777777" w:rsidR="005D2E1E" w:rsidRDefault="005D2E1E" w:rsidP="005D2E1E">
      <w:pPr>
        <w:rPr>
          <w:rFonts w:ascii="Arial" w:hAnsi="Arial" w:cs="Arial"/>
          <w:b/>
          <w:sz w:val="24"/>
        </w:rPr>
      </w:pPr>
      <w:r>
        <w:rPr>
          <w:rFonts w:ascii="Arial" w:hAnsi="Arial" w:cs="Arial"/>
          <w:b/>
          <w:color w:val="0000FF"/>
          <w:sz w:val="24"/>
        </w:rPr>
        <w:t>RP-250771</w:t>
      </w:r>
      <w:r>
        <w:rPr>
          <w:rFonts w:ascii="Arial" w:hAnsi="Arial" w:cs="Arial"/>
          <w:b/>
          <w:color w:val="0000FF"/>
          <w:sz w:val="24"/>
        </w:rPr>
        <w:tab/>
      </w:r>
      <w:r>
        <w:rPr>
          <w:rFonts w:ascii="Arial" w:hAnsi="Arial" w:cs="Arial"/>
          <w:b/>
          <w:sz w:val="24"/>
        </w:rPr>
        <w:t>6G Standardization – Principles</w:t>
      </w:r>
    </w:p>
    <w:p w14:paraId="373BE5B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T-Mobile USA, AT&amp;T, BT, Ericsson, KPN, KT, MediaTek, Nokia, NTT DOCOMO, Qualcomm, Rakuten, Samsung,  Softbank, Telstra</w:t>
      </w:r>
    </w:p>
    <w:p w14:paraId="0FE8949F" w14:textId="77777777" w:rsidR="005D2E1E" w:rsidRDefault="005D2E1E" w:rsidP="005D2E1E">
      <w:pPr>
        <w:rPr>
          <w:rFonts w:ascii="Arial" w:hAnsi="Arial" w:cs="Arial"/>
          <w:b/>
        </w:rPr>
      </w:pPr>
      <w:r>
        <w:rPr>
          <w:rFonts w:ascii="Arial" w:hAnsi="Arial" w:cs="Arial"/>
          <w:b/>
        </w:rPr>
        <w:t xml:space="preserve">Abstract: </w:t>
      </w:r>
    </w:p>
    <w:p w14:paraId="689A43E4" w14:textId="77777777" w:rsidR="005D2E1E" w:rsidRDefault="005D2E1E" w:rsidP="005D2E1E">
      <w:r>
        <w:t>compare 6GWS-250234</w:t>
      </w:r>
    </w:p>
    <w:p w14:paraId="012B8183" w14:textId="77777777" w:rsidR="005D2E1E" w:rsidRDefault="005D2E1E" w:rsidP="005D2E1E">
      <w:pPr>
        <w:rPr>
          <w:rFonts w:ascii="Arial" w:hAnsi="Arial" w:cs="Arial"/>
          <w:b/>
        </w:rPr>
      </w:pPr>
      <w:r>
        <w:rPr>
          <w:rFonts w:ascii="Arial" w:hAnsi="Arial" w:cs="Arial"/>
          <w:b/>
        </w:rPr>
        <w:t xml:space="preserve">Discussion: </w:t>
      </w:r>
    </w:p>
    <w:p w14:paraId="7D141F7B" w14:textId="77777777" w:rsidR="005D2E1E" w:rsidRDefault="005D2E1E" w:rsidP="005D2E1E">
      <w:r>
        <w:t>Vodafone: we disagree with "must refresh RAN for 6G"</w:t>
      </w:r>
    </w:p>
    <w:p w14:paraId="0808A7ED" w14:textId="77777777" w:rsidR="005D2E1E" w:rsidRDefault="005D2E1E" w:rsidP="005D2E1E">
      <w:r>
        <w:t>LG: is this really for endorsement?</w:t>
      </w:r>
    </w:p>
    <w:p w14:paraId="4F1EDFE0" w14:textId="77777777" w:rsidR="005D2E1E" w:rsidRDefault="005D2E1E" w:rsidP="005D2E1E">
      <w:r>
        <w:t>RAN VC (AT&amp;T): yes</w:t>
      </w:r>
    </w:p>
    <w:p w14:paraId="6E7F77BA" w14:textId="77777777" w:rsidR="005D2E1E" w:rsidRDefault="005D2E1E" w:rsidP="005D2E1E">
      <w:r>
        <w:t>LG: would like to have it under the SI discussion</w:t>
      </w:r>
    </w:p>
    <w:p w14:paraId="2B21153B" w14:textId="77777777" w:rsidR="005D2E1E" w:rsidRDefault="005D2E1E" w:rsidP="005D2E1E">
      <w:r>
        <w:t>Orange: does not want to endorse the document now</w:t>
      </w:r>
    </w:p>
    <w:p w14:paraId="2F38393F" w14:textId="77777777" w:rsidR="005D2E1E" w:rsidRDefault="005D2E1E" w:rsidP="005D2E1E">
      <w:r>
        <w:t>Huawei: has some good aspects in the document but need to take a closer look</w:t>
      </w:r>
    </w:p>
    <w:p w14:paraId="1AF9044D" w14:textId="77777777" w:rsidR="005D2E1E" w:rsidRDefault="005D2E1E" w:rsidP="005D2E1E">
      <w:r>
        <w:t>OPPO: no new hardware required?</w:t>
      </w:r>
    </w:p>
    <w:p w14:paraId="5E26AC5A" w14:textId="77777777" w:rsidR="005D2E1E" w:rsidRDefault="005D2E1E" w:rsidP="005D2E1E">
      <w:r>
        <w:t>BT: using 2030 5G hardware to roll out 6G would help</w:t>
      </w:r>
    </w:p>
    <w:p w14:paraId="0CAEE33F" w14:textId="77777777" w:rsidR="005D2E1E" w:rsidRDefault="005D2E1E" w:rsidP="005D2E1E">
      <w:r>
        <w:t>Futurewei: we cannot endorse it right now as we need to look at the wording in detail although it has good points in it</w:t>
      </w:r>
    </w:p>
    <w:p w14:paraId="2C50A69A" w14:textId="77777777" w:rsidR="005D2E1E" w:rsidRDefault="005D2E1E" w:rsidP="005D2E1E">
      <w:r>
        <w:t>DT: suggests to note the document and to handle these aspects within the SI discussion</w:t>
      </w:r>
    </w:p>
    <w:p w14:paraId="2D143D0F" w14:textId="77777777" w:rsidR="005D2E1E" w:rsidRDefault="005D2E1E" w:rsidP="005D2E1E">
      <w:r>
        <w:t>AT&amp;T: we fully support this paper, as long as the SID includes high level principles this is fine</w:t>
      </w:r>
    </w:p>
    <w:p w14:paraId="7C773D7D" w14:textId="77777777" w:rsidR="005D2E1E" w:rsidRDefault="005D2E1E" w:rsidP="005D2E1E">
      <w:r>
        <w:t>Nokia: this represents a strong collection of requirements from the industry, we can work on formulations for this for the SI</w:t>
      </w:r>
    </w:p>
    <w:p w14:paraId="057EEAD6" w14:textId="77777777" w:rsidR="005D2E1E" w:rsidRDefault="005D2E1E" w:rsidP="005D2E1E">
      <w:r>
        <w:t>conclusion: intention is to capture some of these principles in the SI TR in the future</w:t>
      </w:r>
    </w:p>
    <w:p w14:paraId="7103C2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09D0" w14:textId="77777777" w:rsidR="005D2E1E" w:rsidRDefault="005D2E1E" w:rsidP="005D2E1E">
      <w:pPr>
        <w:rPr>
          <w:rFonts w:ascii="Arial" w:hAnsi="Arial" w:cs="Arial"/>
          <w:b/>
          <w:sz w:val="24"/>
        </w:rPr>
      </w:pPr>
      <w:r>
        <w:rPr>
          <w:rFonts w:ascii="Arial" w:hAnsi="Arial" w:cs="Arial"/>
          <w:b/>
          <w:color w:val="0000FF"/>
          <w:sz w:val="24"/>
        </w:rPr>
        <w:t>RP-250782</w:t>
      </w:r>
      <w:r>
        <w:rPr>
          <w:rFonts w:ascii="Arial" w:hAnsi="Arial" w:cs="Arial"/>
          <w:b/>
          <w:color w:val="0000FF"/>
          <w:sz w:val="24"/>
        </w:rPr>
        <w:tab/>
      </w:r>
      <w:r>
        <w:rPr>
          <w:rFonts w:ascii="Arial" w:hAnsi="Arial" w:cs="Arial"/>
          <w:b/>
          <w:sz w:val="24"/>
        </w:rPr>
        <w:t>Moderator's summary for IMT-2030 TPRs</w:t>
      </w:r>
    </w:p>
    <w:p w14:paraId="4BF42F6D"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1CC51A5" w14:textId="77777777" w:rsidR="005D2E1E" w:rsidRDefault="005D2E1E" w:rsidP="005D2E1E">
      <w:pPr>
        <w:rPr>
          <w:rFonts w:ascii="Arial" w:hAnsi="Arial" w:cs="Arial"/>
          <w:b/>
        </w:rPr>
      </w:pPr>
      <w:r>
        <w:rPr>
          <w:rFonts w:ascii="Arial" w:hAnsi="Arial" w:cs="Arial"/>
          <w:b/>
        </w:rPr>
        <w:t xml:space="preserve">Abstract: </w:t>
      </w:r>
    </w:p>
    <w:p w14:paraId="46651A1B" w14:textId="77777777" w:rsidR="005D2E1E" w:rsidRDefault="005D2E1E" w:rsidP="005D2E1E">
      <w:r>
        <w:t>related to part 1 of the 6G RAN SI; discussion covers RP-250070, RP-250145, RP-250153, RP-250172, RP-250182, RP-250189, RP-250210, RP-250263, RP-250293, RP-250298, RP-250354, RP-250365, RP-250388, RP-250431, RP-250434, RP-250461, RP-250484, RP-250512, RP-250567, RP-250571, RP-250646</w:t>
      </w:r>
    </w:p>
    <w:p w14:paraId="2FA75EB1" w14:textId="77777777" w:rsidR="005D2E1E" w:rsidRDefault="005D2E1E" w:rsidP="005D2E1E">
      <w:pPr>
        <w:rPr>
          <w:rFonts w:ascii="Arial" w:hAnsi="Arial" w:cs="Arial"/>
          <w:b/>
        </w:rPr>
      </w:pPr>
      <w:r>
        <w:rPr>
          <w:rFonts w:ascii="Arial" w:hAnsi="Arial" w:cs="Arial"/>
          <w:b/>
        </w:rPr>
        <w:t xml:space="preserve">Discussion: </w:t>
      </w:r>
    </w:p>
    <w:p w14:paraId="42E880D2" w14:textId="77777777" w:rsidR="005D2E1E" w:rsidRDefault="005D2E1E" w:rsidP="005D2E1E">
      <w:r>
        <w:t>AT&amp;T: still discussions on definitions etc., ITU-R WP5D will only have discussions on values in Oct. so an LS by then it enough</w:t>
      </w:r>
    </w:p>
    <w:p w14:paraId="6CA2CDEE" w14:textId="77777777" w:rsidR="005D2E1E" w:rsidRDefault="005D2E1E" w:rsidP="005D2E1E">
      <w:r>
        <w:t>DT: it seems not be needed to look at values but we could indicate that deployment scenarios considered by ITU do not fit</w:t>
      </w:r>
    </w:p>
    <w:p w14:paraId="3CC314E7" w14:textId="77777777" w:rsidR="005D2E1E" w:rsidRDefault="005D2E1E" w:rsidP="005D2E1E">
      <w:r>
        <w:t>Vodafone: difficult to know what the values mean without guidance from ITU so we better have some clarification; lost a bit track on the deadline (seems from AT&amp;T no input from 3GPP is needed in June and Oct is enough)</w:t>
      </w:r>
    </w:p>
    <w:p w14:paraId="2305BC0F" w14:textId="77777777" w:rsidR="005D2E1E" w:rsidRDefault="005D2E1E" w:rsidP="005D2E1E">
      <w:r>
        <w:t>AT&amp;T: some parameters still under discussion in ITU and 12 days before the meeting is the ITU deadline</w:t>
      </w:r>
    </w:p>
    <w:p w14:paraId="2E0C52A2"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RP-250786</w:t>
      </w:r>
      <w:r>
        <w:rPr>
          <w:color w:val="993300"/>
          <w:u w:val="single"/>
        </w:rPr>
        <w:t>.</w:t>
      </w:r>
    </w:p>
    <w:p w14:paraId="29CAD9C2" w14:textId="77777777" w:rsidR="005D2E1E" w:rsidRDefault="005D2E1E" w:rsidP="005D2E1E">
      <w:pPr>
        <w:rPr>
          <w:rFonts w:ascii="Arial" w:hAnsi="Arial" w:cs="Arial"/>
          <w:b/>
          <w:sz w:val="24"/>
        </w:rPr>
      </w:pPr>
      <w:r>
        <w:rPr>
          <w:rFonts w:ascii="Arial" w:hAnsi="Arial" w:cs="Arial"/>
          <w:b/>
          <w:color w:val="0000FF"/>
          <w:sz w:val="24"/>
        </w:rPr>
        <w:t>RP-250786</w:t>
      </w:r>
      <w:r>
        <w:rPr>
          <w:rFonts w:ascii="Arial" w:hAnsi="Arial" w:cs="Arial"/>
          <w:b/>
          <w:color w:val="0000FF"/>
          <w:sz w:val="24"/>
        </w:rPr>
        <w:tab/>
      </w:r>
      <w:r>
        <w:rPr>
          <w:rFonts w:ascii="Arial" w:hAnsi="Arial" w:cs="Arial"/>
          <w:b/>
          <w:sz w:val="24"/>
        </w:rPr>
        <w:t>Moderator's summary for IMT-2030 TPRs (part 1)</w:t>
      </w:r>
    </w:p>
    <w:p w14:paraId="6610B73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2A51038F" w14:textId="77777777" w:rsidR="005D2E1E" w:rsidRDefault="005D2E1E" w:rsidP="005D2E1E">
      <w:pPr>
        <w:rPr>
          <w:color w:val="808080"/>
        </w:rPr>
      </w:pPr>
      <w:r>
        <w:rPr>
          <w:color w:val="808080"/>
        </w:rPr>
        <w:t>(Replaces RP-250782)</w:t>
      </w:r>
    </w:p>
    <w:p w14:paraId="01024B3C" w14:textId="77777777" w:rsidR="005D2E1E" w:rsidRDefault="005D2E1E" w:rsidP="005D2E1E">
      <w:pPr>
        <w:rPr>
          <w:rFonts w:ascii="Arial" w:hAnsi="Arial" w:cs="Arial"/>
          <w:b/>
        </w:rPr>
      </w:pPr>
      <w:r>
        <w:rPr>
          <w:rFonts w:ascii="Arial" w:hAnsi="Arial" w:cs="Arial"/>
          <w:b/>
        </w:rPr>
        <w:t xml:space="preserve">Discussion: </w:t>
      </w:r>
    </w:p>
    <w:p w14:paraId="500CFECF" w14:textId="77777777" w:rsidR="005D2E1E" w:rsidRDefault="005D2E1E" w:rsidP="005D2E1E">
      <w:r>
        <w:t>RAN VC (AT&amp;T): any objections to endorsed proposals 1 -7?</w:t>
      </w:r>
    </w:p>
    <w:p w14:paraId="1D982604" w14:textId="77777777" w:rsidR="005D2E1E" w:rsidRDefault="005D2E1E" w:rsidP="005D2E1E">
      <w:r>
        <w:t>Huawei: proposal 6: wants to add "at least"</w:t>
      </w:r>
    </w:p>
    <w:p w14:paraId="70F72C16" w14:textId="77777777" w:rsidR="005D2E1E" w:rsidRDefault="005D2E1E" w:rsidP="005D2E1E">
      <w:r>
        <w:t>Apple: unclear what it means</w:t>
      </w:r>
    </w:p>
    <w:p w14:paraId="55633084" w14:textId="77777777" w:rsidR="005D2E1E" w:rsidRDefault="005D2E1E" w:rsidP="005D2E1E">
      <w:r>
        <w:t>CMCC: should be clear from the table above</w:t>
      </w:r>
    </w:p>
    <w:p w14:paraId="594920C7" w14:textId="77777777" w:rsidR="005D2E1E" w:rsidRDefault="005D2E1E" w:rsidP="005D2E1E">
      <w:r>
        <w:t>Mediatek: "at least" is not correct</w:t>
      </w:r>
    </w:p>
    <w:p w14:paraId="657B508D" w14:textId="77777777" w:rsidR="005D2E1E" w:rsidRDefault="005D2E1E" w:rsidP="005D2E1E">
      <w:r>
        <w:t>Samsung: max. aggregated bandwidth may be clearer</w:t>
      </w:r>
    </w:p>
    <w:p w14:paraId="46CE1E65" w14:textId="77777777" w:rsidR="005D2E1E" w:rsidRDefault="005D2E1E" w:rsidP="005D2E1E">
      <w:r>
        <w:t>LG: there is a conference call?</w:t>
      </w:r>
    </w:p>
    <w:p w14:paraId="6C70D51E" w14:textId="77777777" w:rsidR="005D2E1E" w:rsidRDefault="005D2E1E" w:rsidP="005D2E1E">
      <w:r>
        <w:t>Intel: say "use" instead of "define" for the 400MHz</w:t>
      </w:r>
    </w:p>
    <w:p w14:paraId="3FACC43A" w14:textId="77777777" w:rsidR="005D2E1E" w:rsidRDefault="005D2E1E" w:rsidP="005D2E1E">
      <w:r>
        <w:t>CMCC: suggests "use 400MHz for TPR bandwidth"</w:t>
      </w:r>
    </w:p>
    <w:p w14:paraId="61F0C74D" w14:textId="77777777" w:rsidR="005D2E1E" w:rsidRDefault="005D2E1E" w:rsidP="005D2E1E">
      <w:r>
        <w:t>Nokia: should still keep "at least"</w:t>
      </w:r>
    </w:p>
    <w:p w14:paraId="6D1AB3D4" w14:textId="77777777" w:rsidR="005D2E1E" w:rsidRDefault="005D2E1E" w:rsidP="005D2E1E">
      <w:r>
        <w:t>CMCC: suggests to drop proposal 6</w:t>
      </w:r>
    </w:p>
    <w:p w14:paraId="3471CA92" w14:textId="77777777" w:rsidR="005D2E1E" w:rsidRDefault="005D2E1E" w:rsidP="005D2E1E">
      <w:r>
        <w:t>Mediatek: suggests "for the bandwith TRP it is proposed to set a target value of 400MHz"</w:t>
      </w:r>
    </w:p>
    <w:p w14:paraId="0C7514F0" w14:textId="77777777" w:rsidR="005D2E1E" w:rsidRDefault="005D2E1E" w:rsidP="005D2E1E">
      <w:r>
        <w:t>Qualcomm: supports to drop proposal 6 for this meeting, read M.2410 (the definition is not just about one value)</w:t>
      </w:r>
    </w:p>
    <w:p w14:paraId="02B1031F" w14:textId="77777777" w:rsidR="005D2E1E" w:rsidRDefault="005D2E1E" w:rsidP="005D2E1E">
      <w:r>
        <w:t>CMCC: could add to Mediatek's proposal "Tbd on other TRP values"</w:t>
      </w:r>
    </w:p>
    <w:p w14:paraId="5BD17E1F" w14:textId="77777777" w:rsidR="005D2E1E" w:rsidRDefault="005D2E1E" w:rsidP="005D2E1E">
      <w:r>
        <w:t>Cewit: have a proper name for joint TRP</w:t>
      </w:r>
    </w:p>
    <w:p w14:paraId="0EE05E82" w14:textId="77777777" w:rsidR="005D2E1E" w:rsidRDefault="005D2E1E" w:rsidP="005D2E1E">
      <w:r>
        <w:t>Telecom Italia: we should also sustainability reflected (under proposal 4)</w:t>
      </w:r>
    </w:p>
    <w:p w14:paraId="509653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RP-250819</w:t>
      </w:r>
      <w:r>
        <w:rPr>
          <w:color w:val="993300"/>
          <w:u w:val="single"/>
        </w:rPr>
        <w:t>.</w:t>
      </w:r>
    </w:p>
    <w:p w14:paraId="3205B185" w14:textId="77777777" w:rsidR="005D2E1E" w:rsidRDefault="005D2E1E" w:rsidP="005D2E1E">
      <w:pPr>
        <w:rPr>
          <w:rFonts w:ascii="Arial" w:hAnsi="Arial" w:cs="Arial"/>
          <w:b/>
          <w:sz w:val="24"/>
        </w:rPr>
      </w:pPr>
      <w:r>
        <w:rPr>
          <w:rFonts w:ascii="Arial" w:hAnsi="Arial" w:cs="Arial"/>
          <w:b/>
          <w:color w:val="0000FF"/>
          <w:sz w:val="24"/>
        </w:rPr>
        <w:t>RP-250819</w:t>
      </w:r>
      <w:r>
        <w:rPr>
          <w:rFonts w:ascii="Arial" w:hAnsi="Arial" w:cs="Arial"/>
          <w:b/>
          <w:color w:val="0000FF"/>
          <w:sz w:val="24"/>
        </w:rPr>
        <w:tab/>
      </w:r>
      <w:r>
        <w:rPr>
          <w:rFonts w:ascii="Arial" w:hAnsi="Arial" w:cs="Arial"/>
          <w:b/>
          <w:sz w:val="24"/>
        </w:rPr>
        <w:t>Moderator's summary for IMT-2030 TPRs (part 1)</w:t>
      </w:r>
    </w:p>
    <w:p w14:paraId="1F78164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5CFB8F43" w14:textId="77777777" w:rsidR="005D2E1E" w:rsidRDefault="005D2E1E" w:rsidP="005D2E1E">
      <w:pPr>
        <w:rPr>
          <w:color w:val="808080"/>
        </w:rPr>
      </w:pPr>
      <w:r>
        <w:rPr>
          <w:color w:val="808080"/>
        </w:rPr>
        <w:t>(Replaces RP-250786)</w:t>
      </w:r>
    </w:p>
    <w:p w14:paraId="39B3E5A4" w14:textId="77777777" w:rsidR="005D2E1E" w:rsidRDefault="005D2E1E" w:rsidP="005D2E1E">
      <w:pPr>
        <w:rPr>
          <w:rFonts w:ascii="Arial" w:hAnsi="Arial" w:cs="Arial"/>
          <w:b/>
        </w:rPr>
      </w:pPr>
      <w:r>
        <w:rPr>
          <w:rFonts w:ascii="Arial" w:hAnsi="Arial" w:cs="Arial"/>
          <w:b/>
        </w:rPr>
        <w:t xml:space="preserve">Discussion: </w:t>
      </w:r>
    </w:p>
    <w:p w14:paraId="457D986C" w14:textId="77777777" w:rsidR="005D2E1E" w:rsidRDefault="005D2E1E" w:rsidP="005D2E1E">
      <w:r>
        <w:t>conclusion: proposals 1-7 are endorsed</w:t>
      </w:r>
    </w:p>
    <w:p w14:paraId="7E4D4A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ED6A1" w14:textId="77777777" w:rsidR="005D2E1E" w:rsidRDefault="005D2E1E" w:rsidP="005D2E1E">
      <w:pPr>
        <w:rPr>
          <w:rFonts w:ascii="Arial" w:hAnsi="Arial" w:cs="Arial"/>
          <w:b/>
          <w:sz w:val="24"/>
        </w:rPr>
      </w:pPr>
      <w:r>
        <w:rPr>
          <w:rFonts w:ascii="Arial" w:hAnsi="Arial" w:cs="Arial"/>
          <w:b/>
          <w:color w:val="0000FF"/>
          <w:sz w:val="24"/>
        </w:rPr>
        <w:t>RP-250795</w:t>
      </w:r>
      <w:r>
        <w:rPr>
          <w:rFonts w:ascii="Arial" w:hAnsi="Arial" w:cs="Arial"/>
          <w:b/>
          <w:color w:val="0000FF"/>
          <w:sz w:val="24"/>
        </w:rPr>
        <w:tab/>
      </w:r>
      <w:r>
        <w:rPr>
          <w:rFonts w:ascii="Arial" w:hAnsi="Arial" w:cs="Arial"/>
          <w:b/>
          <w:sz w:val="24"/>
        </w:rPr>
        <w:t>Direct submission to ITU-R from RAN #108 of IMT-2030 TPR values</w:t>
      </w:r>
    </w:p>
    <w:p w14:paraId="63BCDB8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CMCC, Deutsche Telekom, NTT DOCOMO, Verizon</w:t>
      </w:r>
    </w:p>
    <w:p w14:paraId="5F3F437A" w14:textId="77777777" w:rsidR="005D2E1E" w:rsidRDefault="005D2E1E" w:rsidP="005D2E1E">
      <w:pPr>
        <w:rPr>
          <w:rFonts w:ascii="Arial" w:hAnsi="Arial" w:cs="Arial"/>
          <w:b/>
        </w:rPr>
      </w:pPr>
      <w:r>
        <w:rPr>
          <w:rFonts w:ascii="Arial" w:hAnsi="Arial" w:cs="Arial"/>
          <w:b/>
        </w:rPr>
        <w:t xml:space="preserve">Discussion: </w:t>
      </w:r>
    </w:p>
    <w:p w14:paraId="190C9350" w14:textId="77777777" w:rsidR="005D2E1E" w:rsidRDefault="005D2E1E" w:rsidP="005D2E1E">
      <w:r>
        <w:t>Vodafone: should be CEST and not CET</w:t>
      </w:r>
    </w:p>
    <w:p w14:paraId="127C1E6F" w14:textId="77777777" w:rsidR="005D2E1E" w:rsidRDefault="005D2E1E" w:rsidP="005D2E1E">
      <w:r>
        <w:t>Samsung: suggests to use ITU-R AH reflector for the email discussion</w:t>
      </w:r>
    </w:p>
    <w:p w14:paraId="3EA84EE8" w14:textId="77777777" w:rsidR="005D2E1E" w:rsidRDefault="005D2E1E" w:rsidP="005D2E1E">
      <w:r>
        <w:lastRenderedPageBreak/>
        <w:t>Huawei: conference calls will have no decision power</w:t>
      </w:r>
    </w:p>
    <w:p w14:paraId="59E7F82A" w14:textId="77777777" w:rsidR="005D2E1E" w:rsidRDefault="005D2E1E" w:rsidP="005D2E1E">
      <w:r>
        <w:t>MCC: correct, results will be submitted to RAN #108</w:t>
      </w:r>
    </w:p>
    <w:p w14:paraId="332853F3" w14:textId="77777777" w:rsidR="005D2E1E" w:rsidRDefault="005D2E1E" w:rsidP="005D2E1E">
      <w:r>
        <w:t>ITU-R AH convenor (Novamint): when we use the ITU-R AH reflector, we need an email to the RAN reflector to clarify that this discussion is taking place on the ITU-R AH reflector</w:t>
      </w:r>
    </w:p>
    <w:p w14:paraId="2D297250" w14:textId="77777777" w:rsidR="005D2E1E" w:rsidRDefault="005D2E1E" w:rsidP="005D2E1E">
      <w:r>
        <w:t>Telecom Italia: we could have a quick PCG approval to avoid the exception</w:t>
      </w:r>
    </w:p>
    <w:p w14:paraId="2A132328" w14:textId="77777777" w:rsidR="005D2E1E" w:rsidRDefault="005D2E1E" w:rsidP="005D2E1E">
      <w:r>
        <w:t>CMCC: is not the first exception</w:t>
      </w:r>
    </w:p>
    <w:p w14:paraId="3B3882EF" w14:textId="77777777" w:rsidR="005D2E1E" w:rsidRDefault="005D2E1E" w:rsidP="005D2E1E">
      <w:r>
        <w:t>Qualcomm: could we shift the calls to 14:00-16:00 CEST as otherwise we are at 4am Pacific time</w:t>
      </w:r>
    </w:p>
    <w:p w14:paraId="0203D6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RP-250820</w:t>
      </w:r>
      <w:r>
        <w:rPr>
          <w:color w:val="993300"/>
          <w:u w:val="single"/>
        </w:rPr>
        <w:t>.</w:t>
      </w:r>
    </w:p>
    <w:p w14:paraId="684E979D" w14:textId="77777777" w:rsidR="005D2E1E" w:rsidRDefault="005D2E1E" w:rsidP="005D2E1E">
      <w:pPr>
        <w:rPr>
          <w:rFonts w:ascii="Arial" w:hAnsi="Arial" w:cs="Arial"/>
          <w:b/>
          <w:sz w:val="24"/>
        </w:rPr>
      </w:pPr>
      <w:r>
        <w:rPr>
          <w:rFonts w:ascii="Arial" w:hAnsi="Arial" w:cs="Arial"/>
          <w:b/>
          <w:color w:val="0000FF"/>
          <w:sz w:val="24"/>
        </w:rPr>
        <w:t>RP-250820</w:t>
      </w:r>
      <w:r>
        <w:rPr>
          <w:rFonts w:ascii="Arial" w:hAnsi="Arial" w:cs="Arial"/>
          <w:b/>
          <w:color w:val="0000FF"/>
          <w:sz w:val="24"/>
        </w:rPr>
        <w:tab/>
      </w:r>
      <w:r>
        <w:rPr>
          <w:rFonts w:ascii="Arial" w:hAnsi="Arial" w:cs="Arial"/>
          <w:b/>
          <w:sz w:val="24"/>
        </w:rPr>
        <w:t>Direct submission to ITU-R from RAN #108 of IMT-2030 TPR values</w:t>
      </w:r>
    </w:p>
    <w:p w14:paraId="2A1B3E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CMCC, Deutsche Telekom, NTT DOCOMO, Verizon</w:t>
      </w:r>
    </w:p>
    <w:p w14:paraId="72450401" w14:textId="77777777" w:rsidR="005D2E1E" w:rsidRDefault="005D2E1E" w:rsidP="005D2E1E">
      <w:pPr>
        <w:rPr>
          <w:color w:val="808080"/>
        </w:rPr>
      </w:pPr>
      <w:r>
        <w:rPr>
          <w:color w:val="808080"/>
        </w:rPr>
        <w:t>(Replaces RP-250795)</w:t>
      </w:r>
    </w:p>
    <w:p w14:paraId="5CB789C8" w14:textId="77777777" w:rsidR="005D2E1E" w:rsidRDefault="005D2E1E" w:rsidP="005D2E1E">
      <w:pPr>
        <w:rPr>
          <w:rFonts w:ascii="Arial" w:hAnsi="Arial" w:cs="Arial"/>
          <w:b/>
        </w:rPr>
      </w:pPr>
      <w:r>
        <w:rPr>
          <w:rFonts w:ascii="Arial" w:hAnsi="Arial" w:cs="Arial"/>
          <w:b/>
        </w:rPr>
        <w:t xml:space="preserve">Discussion: </w:t>
      </w:r>
    </w:p>
    <w:p w14:paraId="082D9B65" w14:textId="77777777" w:rsidR="005D2E1E" w:rsidRDefault="005D2E1E" w:rsidP="005D2E1E">
      <w:r>
        <w:t>RAN VC (A&amp;T) will make the request to PCG in the RAN report to PCG</w:t>
      </w:r>
    </w:p>
    <w:p w14:paraId="58AF2E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87C4E7" w14:textId="77777777" w:rsidR="005D2E1E" w:rsidRDefault="005D2E1E" w:rsidP="005D2E1E">
      <w:pPr>
        <w:rPr>
          <w:rFonts w:ascii="Arial" w:hAnsi="Arial" w:cs="Arial"/>
          <w:b/>
          <w:sz w:val="24"/>
        </w:rPr>
      </w:pPr>
      <w:r>
        <w:rPr>
          <w:rFonts w:ascii="Arial" w:hAnsi="Arial" w:cs="Arial"/>
          <w:b/>
          <w:color w:val="0000FF"/>
          <w:sz w:val="24"/>
        </w:rPr>
        <w:t>RP-250813</w:t>
      </w:r>
      <w:r>
        <w:rPr>
          <w:rFonts w:ascii="Arial" w:hAnsi="Arial" w:cs="Arial"/>
          <w:b/>
          <w:color w:val="0000FF"/>
          <w:sz w:val="24"/>
        </w:rPr>
        <w:tab/>
      </w:r>
      <w:r>
        <w:rPr>
          <w:rFonts w:ascii="Arial" w:hAnsi="Arial" w:cs="Arial"/>
          <w:b/>
          <w:sz w:val="24"/>
        </w:rPr>
        <w:t>Reflexion on progress on 6G RAN SI</w:t>
      </w:r>
    </w:p>
    <w:p w14:paraId="1A99B3A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Vodafone, Verizon, Samsung, NTT DOCOMO, Nokia, ZTE, China Unicom, CAICT, MediaTek, Qualcomm, CATT, T-Mobile USA, KT, Apple, Telecom Italia, Orange, Deutsche Telekom, Thales, vivo, OPPO</w:t>
      </w:r>
    </w:p>
    <w:p w14:paraId="158CD5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EA10B6" w14:textId="77777777" w:rsidR="005D2E1E" w:rsidRDefault="005D2E1E" w:rsidP="005D2E1E">
      <w:pPr>
        <w:pStyle w:val="Heading2"/>
      </w:pPr>
      <w:bookmarkStart w:id="471" w:name="_Toc193744316"/>
      <w:bookmarkStart w:id="472" w:name="_Toc195035648"/>
      <w:r>
        <w:t>17</w:t>
      </w:r>
      <w:r>
        <w:tab/>
        <w:t>Any other business</w:t>
      </w:r>
      <w:bookmarkEnd w:id="471"/>
      <w:bookmarkEnd w:id="472"/>
    </w:p>
    <w:p w14:paraId="6C900BAD" w14:textId="77777777" w:rsidR="005D2E1E" w:rsidRDefault="005D2E1E" w:rsidP="005D2E1E">
      <w:pPr>
        <w:rPr>
          <w:rFonts w:ascii="Arial" w:hAnsi="Arial" w:cs="Arial"/>
          <w:b/>
          <w:sz w:val="24"/>
        </w:rPr>
      </w:pPr>
      <w:r>
        <w:rPr>
          <w:rFonts w:ascii="Arial" w:hAnsi="Arial" w:cs="Arial"/>
          <w:b/>
          <w:color w:val="0000FF"/>
          <w:sz w:val="24"/>
        </w:rPr>
        <w:t>RP-250108</w:t>
      </w:r>
      <w:r>
        <w:rPr>
          <w:rFonts w:ascii="Arial" w:hAnsi="Arial" w:cs="Arial"/>
          <w:b/>
          <w:color w:val="0000FF"/>
          <w:sz w:val="24"/>
        </w:rPr>
        <w:tab/>
      </w:r>
      <w:r>
        <w:rPr>
          <w:rFonts w:ascii="Arial" w:hAnsi="Arial" w:cs="Arial"/>
          <w:b/>
          <w:sz w:val="24"/>
        </w:rPr>
        <w:t>6G specification format: towards Automation-Native</w:t>
      </w:r>
    </w:p>
    <w:p w14:paraId="6D1CEB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Apple, BT, Deutsche Telekom, Qualcomm, T-Mobile USA, Verizon</w:t>
      </w:r>
    </w:p>
    <w:p w14:paraId="098FE0C9" w14:textId="77777777" w:rsidR="005D2E1E" w:rsidRDefault="005D2E1E" w:rsidP="005D2E1E">
      <w:pPr>
        <w:rPr>
          <w:rFonts w:ascii="Arial" w:hAnsi="Arial" w:cs="Arial"/>
          <w:b/>
        </w:rPr>
      </w:pPr>
      <w:r>
        <w:rPr>
          <w:rFonts w:ascii="Arial" w:hAnsi="Arial" w:cs="Arial"/>
          <w:b/>
        </w:rPr>
        <w:t xml:space="preserve">Discussion: </w:t>
      </w:r>
    </w:p>
    <w:p w14:paraId="6FAF3E7B" w14:textId="77777777" w:rsidR="005D2E1E" w:rsidRDefault="005D2E1E" w:rsidP="005D2E1E">
      <w:r>
        <w:t xml:space="preserve">Proposal: </w:t>
      </w:r>
    </w:p>
    <w:p w14:paraId="30FCEF1E" w14:textId="77777777" w:rsidR="005D2E1E" w:rsidRDefault="005D2E1E" w:rsidP="005D2E1E">
      <w:r>
        <w:t>TSG RAN to initiate an activity to investigate the possibility of using an automation-native format such as Markdown instead of Word for the 6G specifications from Rel-21 (potentially starting already with a trial for the 6G SI TR), with the following objectives:</w:t>
      </w:r>
    </w:p>
    <w:p w14:paraId="726E243E" w14:textId="77777777" w:rsidR="005D2E1E" w:rsidRDefault="005D2E1E" w:rsidP="005D2E1E">
      <w:r>
        <w:t>-</w:t>
      </w:r>
      <w:r>
        <w:tab/>
        <w:t xml:space="preserve">Investigate the benefits and challenges of using Markdown instead of Word for the 6G specification format, together with git-based version control using the ETSI Forge. </w:t>
      </w:r>
    </w:p>
    <w:p w14:paraId="06715045" w14:textId="77777777" w:rsidR="005D2E1E" w:rsidRDefault="005D2E1E" w:rsidP="005D2E1E">
      <w:r>
        <w:t>-</w:t>
      </w:r>
      <w:r>
        <w:tab/>
        <w:t xml:space="preserve">Identify corresponding potential procedures for CRs, including developing any scripts, etc, that would facilitate a Markdown-based CR process. </w:t>
      </w:r>
    </w:p>
    <w:p w14:paraId="4421105A" w14:textId="77777777" w:rsidR="005D2E1E" w:rsidRDefault="005D2E1E" w:rsidP="005D2E1E">
      <w:r>
        <w:t xml:space="preserve">The task shall report to RAN, with delegates from all RAN WGs being encouraged to participate. </w:t>
      </w:r>
    </w:p>
    <w:p w14:paraId="437D29C2" w14:textId="77777777" w:rsidR="005D2E1E" w:rsidRDefault="005D2E1E" w:rsidP="005D2E1E">
      <w:r>
        <w:t>The task should be well coordinated with ETSI MCC.</w:t>
      </w:r>
    </w:p>
    <w:p w14:paraId="33B7C1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5BCBE" w14:textId="77777777" w:rsidR="005D2E1E" w:rsidRDefault="005D2E1E" w:rsidP="005D2E1E">
      <w:pPr>
        <w:rPr>
          <w:rFonts w:ascii="Arial" w:hAnsi="Arial" w:cs="Arial"/>
          <w:b/>
          <w:sz w:val="24"/>
        </w:rPr>
      </w:pPr>
      <w:r>
        <w:rPr>
          <w:rFonts w:ascii="Arial" w:hAnsi="Arial" w:cs="Arial"/>
          <w:b/>
          <w:color w:val="0000FF"/>
          <w:sz w:val="24"/>
        </w:rPr>
        <w:t>RP-250169</w:t>
      </w:r>
      <w:r>
        <w:rPr>
          <w:rFonts w:ascii="Arial" w:hAnsi="Arial" w:cs="Arial"/>
          <w:b/>
          <w:color w:val="0000FF"/>
          <w:sz w:val="24"/>
        </w:rPr>
        <w:tab/>
      </w:r>
      <w:r>
        <w:rPr>
          <w:rFonts w:ascii="Arial" w:hAnsi="Arial" w:cs="Arial"/>
          <w:b/>
          <w:sz w:val="24"/>
        </w:rPr>
        <w:t>Discussion on usage of Git &amp; MD/MSC/JSON for 3GPP Specification</w:t>
      </w:r>
    </w:p>
    <w:p w14:paraId="2A767CFF"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A6106A" w14:textId="77777777" w:rsidR="005D2E1E" w:rsidRDefault="005D2E1E" w:rsidP="005D2E1E">
      <w:pPr>
        <w:rPr>
          <w:rFonts w:ascii="Arial" w:hAnsi="Arial" w:cs="Arial"/>
          <w:b/>
        </w:rPr>
      </w:pPr>
      <w:r>
        <w:rPr>
          <w:rFonts w:ascii="Arial" w:hAnsi="Arial" w:cs="Arial"/>
          <w:b/>
        </w:rPr>
        <w:t xml:space="preserve">Discussion: </w:t>
      </w:r>
    </w:p>
    <w:p w14:paraId="63D07AD0" w14:textId="77777777" w:rsidR="005D2E1E" w:rsidRDefault="005D2E1E" w:rsidP="005D2E1E">
      <w:r>
        <w:t>Proposal 1: Decide on the length of trial period (e.g., 6-Month) for R2 to experiment the ETSI Forget tools and MD/MSC/JSON tools, and feedback on related aspects.</w:t>
      </w:r>
    </w:p>
    <w:p w14:paraId="50046244" w14:textId="77777777" w:rsidR="005D2E1E" w:rsidRDefault="005D2E1E" w:rsidP="005D2E1E">
      <w:r>
        <w:t>Proposal 2: After the trial, RAN2 report to RAN Plenary, to see if it is feasible, and RAN decide whether to extend the trial to other RAN WGs and if yes, the trial period.</w:t>
      </w:r>
    </w:p>
    <w:p w14:paraId="533AA956" w14:textId="77777777" w:rsidR="005D2E1E" w:rsidRDefault="005D2E1E" w:rsidP="005D2E1E">
      <w:r>
        <w:t>Proposal 3: Finally, based on the report from all RAN WGs, RAN decide whether to adopt the new WoW, and if yes, define workflow clearly.</w:t>
      </w:r>
    </w:p>
    <w:p w14:paraId="0C7F31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9D604" w14:textId="77777777" w:rsidR="005D2E1E" w:rsidRDefault="005D2E1E" w:rsidP="005D2E1E">
      <w:pPr>
        <w:rPr>
          <w:rFonts w:ascii="Arial" w:hAnsi="Arial" w:cs="Arial"/>
          <w:b/>
          <w:sz w:val="24"/>
        </w:rPr>
      </w:pPr>
      <w:r>
        <w:rPr>
          <w:rFonts w:ascii="Arial" w:hAnsi="Arial" w:cs="Arial"/>
          <w:b/>
          <w:color w:val="0000FF"/>
          <w:sz w:val="24"/>
        </w:rPr>
        <w:t>RP-250422</w:t>
      </w:r>
      <w:r>
        <w:rPr>
          <w:rFonts w:ascii="Arial" w:hAnsi="Arial" w:cs="Arial"/>
          <w:b/>
          <w:color w:val="0000FF"/>
          <w:sz w:val="24"/>
        </w:rPr>
        <w:tab/>
      </w:r>
      <w:r>
        <w:rPr>
          <w:rFonts w:ascii="Arial" w:hAnsi="Arial" w:cs="Arial"/>
          <w:b/>
          <w:sz w:val="24"/>
        </w:rPr>
        <w:t>Improvements to specification handling</w:t>
      </w:r>
    </w:p>
    <w:p w14:paraId="3C8417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27E68CC" w14:textId="77777777" w:rsidR="005D2E1E" w:rsidRDefault="005D2E1E" w:rsidP="005D2E1E">
      <w:pPr>
        <w:rPr>
          <w:rFonts w:ascii="Arial" w:hAnsi="Arial" w:cs="Arial"/>
          <w:b/>
        </w:rPr>
      </w:pPr>
      <w:r>
        <w:rPr>
          <w:rFonts w:ascii="Arial" w:hAnsi="Arial" w:cs="Arial"/>
          <w:b/>
        </w:rPr>
        <w:t xml:space="preserve">Discussion: </w:t>
      </w:r>
    </w:p>
    <w:p w14:paraId="368717B4" w14:textId="77777777" w:rsidR="005D2E1E" w:rsidRDefault="005D2E1E" w:rsidP="005D2E1E">
      <w:r>
        <w:t>moved from AI 6.3 to AI 17</w:t>
      </w:r>
    </w:p>
    <w:p w14:paraId="77A513B4" w14:textId="77777777" w:rsidR="005D2E1E" w:rsidRDefault="005D2E1E" w:rsidP="005D2E1E">
      <w:r>
        <w:t>Proposal 1: Investigate possibilities and benefits of maintaining 6G specifications and change requests in Gitlab by August 2025. If found suitable, write the 6G TR in Gitlab.</w:t>
      </w:r>
    </w:p>
    <w:p w14:paraId="12F1CCE4" w14:textId="77777777" w:rsidR="005D2E1E" w:rsidRDefault="005D2E1E" w:rsidP="005D2E1E">
      <w:r>
        <w:t>SKT: what kind of RAN decision would be needed?</w:t>
      </w:r>
    </w:p>
    <w:p w14:paraId="614DFAE7" w14:textId="77777777" w:rsidR="005D2E1E" w:rsidRDefault="005D2E1E" w:rsidP="005D2E1E">
      <w:r>
        <w:t>MCC: will need to adapt rules and see limitations of Markdown</w:t>
      </w:r>
    </w:p>
    <w:p w14:paraId="079F52FA" w14:textId="77777777" w:rsidR="005D2E1E" w:rsidRDefault="005D2E1E" w:rsidP="005D2E1E">
      <w:r>
        <w:t>Intel: is supportive, needs door open to alternatives of Markdown; need to get SA involed as well</w:t>
      </w:r>
    </w:p>
    <w:p w14:paraId="063EF93F" w14:textId="77777777" w:rsidR="005D2E1E" w:rsidRDefault="005D2E1E" w:rsidP="005D2E1E">
      <w:r>
        <w:t xml:space="preserve">Nokia: we did not limit to Markdown </w:t>
      </w:r>
    </w:p>
    <w:p w14:paraId="38EC90BF" w14:textId="77777777" w:rsidR="005D2E1E" w:rsidRDefault="005D2E1E" w:rsidP="005D2E1E">
      <w:r>
        <w:t>MCC: study in form of a real SI? Which SI TR? RAN SI TR or RAN WG SI</w:t>
      </w:r>
    </w:p>
    <w:p w14:paraId="6679C554" w14:textId="77777777" w:rsidR="005D2E1E" w:rsidRDefault="005D2E1E" w:rsidP="005D2E1E">
      <w:r>
        <w:t>Nokia: looks rather at a RAN task; Ericsson was proposing RAN level SI but we are open; Markdown would be considered for 6G but not earlier generation</w:t>
      </w:r>
    </w:p>
    <w:p w14:paraId="68940E77" w14:textId="77777777" w:rsidR="005D2E1E" w:rsidRDefault="005D2E1E" w:rsidP="005D2E1E">
      <w:r>
        <w:t>Futurewei: licensed tools or open-source tools to be considered; companies submitting CRs in Markdown would be a bigger change; before we put a CR into a spec we have to discuss a CR and this part shall not be overlooked</w:t>
      </w:r>
    </w:p>
    <w:p w14:paraId="12FBDB1A" w14:textId="77777777" w:rsidR="005D2E1E" w:rsidRDefault="005D2E1E" w:rsidP="005D2E1E">
      <w:r>
        <w:t>RAN2 chair: has just started a trial</w:t>
      </w:r>
    </w:p>
    <w:p w14:paraId="63112F30" w14:textId="77777777" w:rsidR="005D2E1E" w:rsidRDefault="005D2E1E" w:rsidP="005D2E1E">
      <w:r>
        <w:t>Ericsson: work in WGs related to 6G SI will be just for testing the tool (RAN WG level SI will only start in June 25)</w:t>
      </w:r>
    </w:p>
    <w:p w14:paraId="254C2DDD" w14:textId="77777777" w:rsidR="005D2E1E" w:rsidRDefault="005D2E1E" w:rsidP="005D2E1E">
      <w:r>
        <w:t>MCC: if it is done as RAN task, then it would be useful to report the pros and cons to the RAN meeting</w:t>
      </w:r>
    </w:p>
    <w:p w14:paraId="76884090" w14:textId="77777777" w:rsidR="005D2E1E" w:rsidRDefault="005D2E1E" w:rsidP="005D2E1E">
      <w:r>
        <w:t>Qualcomm: suggests to have an agenda item in the WGs to play around and report about it</w:t>
      </w:r>
    </w:p>
    <w:p w14:paraId="6421C6E0" w14:textId="77777777" w:rsidR="005D2E1E" w:rsidRDefault="005D2E1E" w:rsidP="005D2E1E">
      <w:r>
        <w:t>Samsung: prefers to have a RAN2 study first before other WGs spend time on this and we may duplicate the efforts</w:t>
      </w:r>
    </w:p>
    <w:p w14:paraId="7ED7753C" w14:textId="77777777" w:rsidR="005D2E1E" w:rsidRDefault="005D2E1E" w:rsidP="005D2E1E">
      <w:r>
        <w:t>RAN VC (AT&amp;T): what is the view the WG chairs? RAN4 seem to have already some activity (CA combos)</w:t>
      </w:r>
    </w:p>
    <w:p w14:paraId="2AB97449" w14:textId="77777777" w:rsidR="005D2E1E" w:rsidRDefault="005D2E1E" w:rsidP="005D2E1E">
      <w:r>
        <w:t>RAN1 chair: we need to finish REL-19</w:t>
      </w:r>
    </w:p>
    <w:p w14:paraId="27AEE72B" w14:textId="77777777" w:rsidR="005D2E1E" w:rsidRDefault="005D2E1E" w:rsidP="005D2E1E">
      <w:r>
        <w:t>RAN3 chair: prefers that RAN2 takes the lead</w:t>
      </w:r>
    </w:p>
    <w:p w14:paraId="7BE71D81" w14:textId="77777777" w:rsidR="005D2E1E" w:rsidRDefault="005D2E1E" w:rsidP="005D2E1E">
      <w:r>
        <w:t>RAN2 chair: REL-19 has also priority in RAN2 but we can take a quarter to study this further</w:t>
      </w:r>
    </w:p>
    <w:p w14:paraId="6C63E99A" w14:textId="77777777" w:rsidR="005D2E1E" w:rsidRDefault="005D2E1E" w:rsidP="005D2E1E">
      <w:r>
        <w:t>Nokia: Could have a RAN task and a GotoWebinar so that people can play around with this?</w:t>
      </w:r>
    </w:p>
    <w:p w14:paraId="5005B001" w14:textId="77777777" w:rsidR="005D2E1E" w:rsidRDefault="005D2E1E" w:rsidP="005D2E1E">
      <w:r>
        <w:t>Samsung: difficult to plan on missing information, suggests to have a quarter more in RAN2 and bring clear tasks to RAN</w:t>
      </w:r>
    </w:p>
    <w:p w14:paraId="053E0855" w14:textId="77777777" w:rsidR="005D2E1E" w:rsidRDefault="005D2E1E" w:rsidP="005D2E1E">
      <w:r>
        <w:t>Nokia: let's organize a GotoWebinar open for everyone</w:t>
      </w:r>
    </w:p>
    <w:p w14:paraId="37D262EC" w14:textId="77777777" w:rsidR="005D2E1E" w:rsidRDefault="005D2E1E" w:rsidP="005D2E1E">
      <w:r>
        <w:lastRenderedPageBreak/>
        <w:t>Vodafone: we need to have some targets</w:t>
      </w:r>
    </w:p>
    <w:p w14:paraId="1D29BA7F" w14:textId="77777777" w:rsidR="005D2E1E" w:rsidRDefault="005D2E1E" w:rsidP="005D2E1E">
      <w:r>
        <w:t>Ericsson: too early for this, let's have an informal try</w:t>
      </w:r>
    </w:p>
    <w:p w14:paraId="64E46DE8" w14:textId="77777777" w:rsidR="005D2E1E" w:rsidRDefault="005D2E1E" w:rsidP="005D2E1E">
      <w:r>
        <w:t>conclusion: no formal task to WGs, Ericsson/Nokia will organize a GotoWebinar in next quarter for an informal chat and testing how this new tool could work</w:t>
      </w:r>
    </w:p>
    <w:p w14:paraId="2A5939F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1AD05" w14:textId="77777777" w:rsidR="005D2E1E" w:rsidRDefault="005D2E1E" w:rsidP="005D2E1E">
      <w:pPr>
        <w:rPr>
          <w:rFonts w:ascii="Arial" w:hAnsi="Arial" w:cs="Arial"/>
          <w:b/>
          <w:sz w:val="24"/>
        </w:rPr>
      </w:pPr>
      <w:r>
        <w:rPr>
          <w:rFonts w:ascii="Arial" w:hAnsi="Arial" w:cs="Arial"/>
          <w:b/>
          <w:color w:val="0000FF"/>
          <w:sz w:val="24"/>
        </w:rPr>
        <w:t>RP-250800</w:t>
      </w:r>
      <w:r>
        <w:rPr>
          <w:rFonts w:ascii="Arial" w:hAnsi="Arial" w:cs="Arial"/>
          <w:b/>
          <w:color w:val="0000FF"/>
          <w:sz w:val="24"/>
        </w:rPr>
        <w:tab/>
      </w:r>
      <w:r>
        <w:rPr>
          <w:rFonts w:ascii="Arial" w:hAnsi="Arial" w:cs="Arial"/>
          <w:b/>
          <w:sz w:val="24"/>
        </w:rPr>
        <w:t>Tribute to 11.75 years of Wanshi Chen’s 3GPP leadership</w:t>
      </w:r>
    </w:p>
    <w:p w14:paraId="0D276F10"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RAN</w:t>
      </w:r>
    </w:p>
    <w:p w14:paraId="3CDC6EE9" w14:textId="77777777" w:rsidR="005D2E1E" w:rsidRDefault="005D2E1E" w:rsidP="005D2E1E">
      <w:pPr>
        <w:rPr>
          <w:rFonts w:ascii="Arial" w:hAnsi="Arial" w:cs="Arial"/>
          <w:b/>
        </w:rPr>
      </w:pPr>
      <w:r>
        <w:rPr>
          <w:rFonts w:ascii="Arial" w:hAnsi="Arial" w:cs="Arial"/>
          <w:b/>
        </w:rPr>
        <w:t xml:space="preserve">Discussion: </w:t>
      </w:r>
    </w:p>
    <w:p w14:paraId="6F97C007" w14:textId="77777777" w:rsidR="005D2E1E" w:rsidRDefault="005D2E1E" w:rsidP="005D2E1E">
      <w:r>
        <w:t>Note: This includes Wanshi Chen's roles as RAN1 Vice-Chair, as RAN1 Chair and his almost 4 years as RAN Chair.</w:t>
      </w:r>
    </w:p>
    <w:p w14:paraId="2BAEAF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22024" w14:textId="77777777" w:rsidR="005D2E1E" w:rsidRDefault="005D2E1E" w:rsidP="005D2E1E">
      <w:pPr>
        <w:rPr>
          <w:rFonts w:ascii="Arial" w:hAnsi="Arial" w:cs="Arial"/>
          <w:b/>
          <w:sz w:val="24"/>
        </w:rPr>
      </w:pPr>
      <w:r>
        <w:rPr>
          <w:rFonts w:ascii="Arial" w:hAnsi="Arial" w:cs="Arial"/>
          <w:b/>
          <w:color w:val="0000FF"/>
          <w:sz w:val="24"/>
        </w:rPr>
        <w:t>RP-250801</w:t>
      </w:r>
      <w:r>
        <w:rPr>
          <w:rFonts w:ascii="Arial" w:hAnsi="Arial" w:cs="Arial"/>
          <w:b/>
          <w:color w:val="0000FF"/>
          <w:sz w:val="24"/>
        </w:rPr>
        <w:tab/>
      </w:r>
      <w:r>
        <w:rPr>
          <w:rFonts w:ascii="Arial" w:hAnsi="Arial" w:cs="Arial"/>
          <w:b/>
          <w:sz w:val="24"/>
        </w:rPr>
        <w:t>Thank you messages to Wanshi Chen</w:t>
      </w:r>
    </w:p>
    <w:p w14:paraId="0617EF08"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RAN</w:t>
      </w:r>
    </w:p>
    <w:p w14:paraId="5F39B33C" w14:textId="77777777" w:rsidR="005D2E1E" w:rsidRDefault="005D2E1E" w:rsidP="005D2E1E">
      <w:pPr>
        <w:rPr>
          <w:rFonts w:ascii="Arial" w:hAnsi="Arial" w:cs="Arial"/>
          <w:b/>
        </w:rPr>
      </w:pPr>
      <w:r>
        <w:rPr>
          <w:rFonts w:ascii="Arial" w:hAnsi="Arial" w:cs="Arial"/>
          <w:b/>
        </w:rPr>
        <w:t xml:space="preserve">Discussion: </w:t>
      </w:r>
    </w:p>
    <w:p w14:paraId="439E00E1" w14:textId="77777777" w:rsidR="005D2E1E" w:rsidRDefault="005D2E1E" w:rsidP="005D2E1E">
      <w:r>
        <w:t>TSG RAN Vice-Chair Ronald Borsato and all TSG RAN delegates thanked ex-RAN Chair Wanshi Chen for his pivotal leadership in advancing global telecommunications standards, especially with the rollout of 5G.</w:t>
      </w:r>
    </w:p>
    <w:p w14:paraId="2076B9E4" w14:textId="7B80AF87" w:rsidR="005D2E1E" w:rsidRDefault="005D2E1E" w:rsidP="005D2E1E">
      <w:r>
        <w:t>The great applause was also extended to the outgoing RAN Vice-Chairs Ronald Borsato (esp. for standing in at RAN #100, the RAN REL-19 workshop, the 6G workshop and this RAN #107), Axel Klatt and HuNan who emphasized the good cooperation within the RAN leadership.</w:t>
      </w:r>
    </w:p>
    <w:p w14:paraId="05C61974" w14:textId="77777777" w:rsidR="005D2E1E" w:rsidRDefault="005D2E1E" w:rsidP="005D2E1E">
      <w:r>
        <w:t>The outgoing RAN leadership team (Wanshi, Ron, Axel, HuNan) including MCC (Joern) and all TSG RAN delegates welcomed the new RAN leadership team (Younsun, Enrico, Jerome, Xutao) and wished them all the best for the coming challenging projects like Release 20 and the standardization of 6G.</w:t>
      </w:r>
    </w:p>
    <w:p w14:paraId="1BCB1E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A3626" w14:textId="77777777" w:rsidR="005D2E1E" w:rsidRDefault="005D2E1E" w:rsidP="005D2E1E">
      <w:pPr>
        <w:rPr>
          <w:rFonts w:ascii="Arial" w:hAnsi="Arial" w:cs="Arial"/>
          <w:b/>
          <w:sz w:val="24"/>
        </w:rPr>
      </w:pPr>
      <w:r>
        <w:rPr>
          <w:rFonts w:ascii="Arial" w:hAnsi="Arial" w:cs="Arial"/>
          <w:b/>
          <w:color w:val="0000FF"/>
          <w:sz w:val="24"/>
        </w:rPr>
        <w:t>RP-250821</w:t>
      </w:r>
      <w:r>
        <w:rPr>
          <w:rFonts w:ascii="Arial" w:hAnsi="Arial" w:cs="Arial"/>
          <w:b/>
          <w:color w:val="0000FF"/>
          <w:sz w:val="24"/>
        </w:rPr>
        <w:tab/>
      </w:r>
      <w:r>
        <w:rPr>
          <w:rFonts w:ascii="Arial" w:hAnsi="Arial" w:cs="Arial"/>
          <w:b/>
          <w:sz w:val="24"/>
        </w:rPr>
        <w:t>Status of time budgets for RAN1/2/3/4 ongoing and new WIs/SIs after RAN #107</w:t>
      </w:r>
    </w:p>
    <w:p w14:paraId="51DC3CC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(Interdigital), RAN3 Chair (ZTE), RAN4 Chair (Huawei)</w:t>
      </w:r>
    </w:p>
    <w:p w14:paraId="09136FA4" w14:textId="77777777" w:rsidR="005D2E1E" w:rsidRDefault="005D2E1E" w:rsidP="005D2E1E">
      <w:pPr>
        <w:rPr>
          <w:rFonts w:ascii="Arial" w:hAnsi="Arial" w:cs="Arial"/>
          <w:b/>
        </w:rPr>
      </w:pPr>
      <w:r>
        <w:rPr>
          <w:rFonts w:ascii="Arial" w:hAnsi="Arial" w:cs="Arial"/>
          <w:b/>
        </w:rPr>
        <w:t xml:space="preserve">Abstract: </w:t>
      </w:r>
    </w:p>
    <w:p w14:paraId="49AE8A8B" w14:textId="77777777" w:rsidR="005D2E1E" w:rsidRDefault="005D2E1E" w:rsidP="005D2E1E">
      <w:r>
        <w:t>for endorsement by email after RAN #107</w:t>
      </w:r>
    </w:p>
    <w:p w14:paraId="4805D7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A3880" w14:textId="77777777" w:rsidR="005D2E1E" w:rsidRDefault="005D2E1E" w:rsidP="005D2E1E">
      <w:pPr>
        <w:pStyle w:val="Heading2"/>
      </w:pPr>
      <w:bookmarkStart w:id="473" w:name="_Toc193744317"/>
      <w:bookmarkStart w:id="474" w:name="_Toc195035649"/>
      <w:r>
        <w:t>18</w:t>
      </w:r>
      <w:r>
        <w:tab/>
        <w:t>Closing of the meeting</w:t>
      </w:r>
      <w:bookmarkEnd w:id="473"/>
      <w:bookmarkEnd w:id="474"/>
    </w:p>
    <w:p w14:paraId="25C653E7" w14:textId="77777777" w:rsidR="005D2E1E" w:rsidRDefault="005D2E1E" w:rsidP="005D2E1E">
      <w:r>
        <w:t>3GPP RAN Vice-Chair Mr. Ronald Borsato (AT&amp;T, ATIS) closed the meeting RAN #107 on March 14th, 2025 at about 18:05 thanking all participants for contributing to this meeting RAN #107, the host for the good organization and the great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75" w:name="_Toc527197946"/>
      <w:bookmarkStart w:id="476" w:name="_Toc2391489"/>
      <w:bookmarkStart w:id="477" w:name="_Toc25787743"/>
      <w:bookmarkStart w:id="478" w:name="_Toc25787943"/>
      <w:bookmarkStart w:id="479" w:name="_Toc27430638"/>
      <w:bookmarkStart w:id="480" w:name="_Toc33140370"/>
      <w:bookmarkStart w:id="481" w:name="_Toc34604901"/>
      <w:bookmarkStart w:id="482" w:name="_Toc34605094"/>
      <w:bookmarkStart w:id="483" w:name="_Toc35697894"/>
      <w:bookmarkStart w:id="484" w:name="_Toc42029389"/>
      <w:bookmarkStart w:id="485" w:name="_Toc62413604"/>
      <w:bookmarkStart w:id="486" w:name="_Toc67153282"/>
      <w:bookmarkStart w:id="487" w:name="_Toc74553800"/>
      <w:bookmarkStart w:id="488" w:name="_Toc82419000"/>
      <w:bookmarkStart w:id="489" w:name="_Toc82457097"/>
      <w:bookmarkStart w:id="490" w:name="_Toc108983247"/>
      <w:bookmarkStart w:id="491" w:name="_Toc111426708"/>
      <w:bookmarkStart w:id="492" w:name="_Toc116243015"/>
      <w:bookmarkStart w:id="493" w:name="_Toc116243267"/>
      <w:bookmarkStart w:id="494" w:name="_Toc124641683"/>
      <w:bookmarkStart w:id="495" w:name="_Toc124881019"/>
      <w:bookmarkStart w:id="496" w:name="_Toc195035650"/>
      <w:r>
        <w:lastRenderedPageBreak/>
        <w:t>Annex A:</w:t>
      </w:r>
      <w:r w:rsidR="000D4E1C">
        <w:tab/>
      </w:r>
      <w:r>
        <w:t>List of participants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3EAAA97" w14:textId="6085F17C"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B45E43">
        <w:t>7</w:t>
      </w:r>
      <w:r w:rsidR="0072396A">
        <w:t xml:space="preserve"> </w:t>
      </w:r>
      <w:r>
        <w:t>is</w:t>
      </w:r>
      <w:r w:rsidRPr="005740F2">
        <w:t xml:space="preserve"> attached to this report.</w:t>
      </w:r>
    </w:p>
    <w:p w14:paraId="0F9D74DE" w14:textId="4DC57FC2" w:rsidR="00DC2F0C" w:rsidRDefault="00AB0E2A" w:rsidP="00AB0E2A">
      <w:pPr>
        <w:snapToGrid w:val="0"/>
      </w:pPr>
      <w:r w:rsidRPr="005740F2">
        <w:t xml:space="preserve">Total number of </w:t>
      </w:r>
      <w:r w:rsidR="00806E16">
        <w:t xml:space="preserve">registered </w:t>
      </w:r>
      <w:r w:rsidRPr="005740F2">
        <w:t xml:space="preserve">participants: </w:t>
      </w:r>
      <w:r w:rsidR="00921332">
        <w:t>1046</w:t>
      </w:r>
      <w:r w:rsidR="002D338B" w:rsidRPr="0017034F">
        <w:t xml:space="preserve"> (</w:t>
      </w:r>
      <w:r w:rsidR="00921332">
        <w:t>676</w:t>
      </w:r>
      <w:r w:rsidR="002D338B" w:rsidRPr="0017034F">
        <w:t xml:space="preserve"> f2f, </w:t>
      </w:r>
      <w:r w:rsidR="00921332">
        <w:t>370</w:t>
      </w:r>
      <w:r w:rsidR="002D338B">
        <w:t xml:space="preserve"> online)</w:t>
      </w:r>
      <w:r w:rsidR="00B74990" w:rsidRPr="006253C8">
        <w:t xml:space="preserve">; total number of checked in participants: </w:t>
      </w:r>
      <w:r w:rsidR="00921332">
        <w:t>515</w:t>
      </w:r>
      <w:r w:rsidR="00DC2F0C" w:rsidRPr="006253C8">
        <w:t>.</w:t>
      </w:r>
    </w:p>
    <w:p w14:paraId="4933B120" w14:textId="095122E9"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921332">
        <w:t>February</w:t>
      </w:r>
      <w:r w:rsidR="001416D7">
        <w:t xml:space="preserve"> </w:t>
      </w:r>
      <w:r w:rsidR="00D84C0B">
        <w:t>2</w:t>
      </w:r>
      <w:r w:rsidR="00921332">
        <w:t>8</w:t>
      </w:r>
      <w:r w:rsidR="001416D7">
        <w:t>th</w:t>
      </w:r>
      <w:r w:rsidR="00420E3A" w:rsidRPr="00420E3A">
        <w:t>, 202</w:t>
      </w:r>
      <w:r w:rsidR="00921332">
        <w:t>5</w:t>
      </w:r>
      <w:r w:rsidR="00420E3A" w:rsidRPr="00420E3A">
        <w:t>, 9pm UTC</w:t>
      </w:r>
      <w:r>
        <w:t>) was applied</w:t>
      </w:r>
      <w:r w:rsidR="00921332">
        <w:t>: Status at registration deadline: 929</w:t>
      </w:r>
      <w:r w:rsidR="002D338B" w:rsidRPr="00B2290C">
        <w:t xml:space="preserve"> </w:t>
      </w:r>
      <w:r w:rsidR="00921332">
        <w:t xml:space="preserve">registrations </w:t>
      </w:r>
      <w:r w:rsidR="002D338B" w:rsidRPr="00B2290C">
        <w:t>(</w:t>
      </w:r>
      <w:r w:rsidR="00921332">
        <w:t>696</w:t>
      </w:r>
      <w:r w:rsidR="002D338B" w:rsidRPr="00B2290C">
        <w:t xml:space="preserve"> f2f,</w:t>
      </w:r>
      <w:r w:rsidR="00921332">
        <w:t>233</w:t>
      </w:r>
      <w:r w:rsidR="00303D61">
        <w:t xml:space="preserve"> </w:t>
      </w:r>
      <w:r w:rsidR="002D338B">
        <w:t>online)</w:t>
      </w:r>
      <w:r>
        <w:t>.</w:t>
      </w:r>
    </w:p>
    <w:p w14:paraId="54EA3C59" w14:textId="55410CE2" w:rsidR="00921332" w:rsidRDefault="004A2402" w:rsidP="00E52F26">
      <w:pPr>
        <w:snapToGrid w:val="0"/>
        <w:spacing w:after="0"/>
      </w:pPr>
      <w:r>
        <w:t>Note 2:</w:t>
      </w:r>
      <w:r>
        <w:tab/>
      </w:r>
      <w:r w:rsidR="00921332">
        <w:t>Due to meeting room size limitations no further f2f registrations were possible after the registration deadline. But online registration was kept open.</w:t>
      </w:r>
      <w:r w:rsidR="00534B17">
        <w:br/>
      </w:r>
      <w:r w:rsidR="00534B17">
        <w:tab/>
      </w:r>
      <w:r w:rsidR="00534B17">
        <w:tab/>
      </w:r>
      <w:r w:rsidR="00534B17">
        <w:tab/>
        <w:t>GotoWebinar invitations were provided to all registered delegates on Fri 07.03.2025 evening.</w:t>
      </w:r>
    </w:p>
    <w:p w14:paraId="0512B242" w14:textId="77777777" w:rsidR="000D73F5" w:rsidRDefault="000D73F5" w:rsidP="00E52F26">
      <w:pPr>
        <w:snapToGrid w:val="0"/>
        <w:spacing w:after="0"/>
      </w:pPr>
    </w:p>
    <w:p w14:paraId="657B5DCD" w14:textId="12A74CB0" w:rsidR="000D73F5" w:rsidRDefault="00C2060A" w:rsidP="00E52F26">
      <w:pPr>
        <w:snapToGrid w:val="0"/>
        <w:spacing w:after="0"/>
      </w:pPr>
      <w:r>
        <w:pict w14:anchorId="3D4EF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34pt">
            <v:imagedata r:id="rId27"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497" w:name="_Toc527197947"/>
      <w:bookmarkStart w:id="498" w:name="_Toc2391490"/>
      <w:bookmarkStart w:id="499" w:name="_Toc25787744"/>
      <w:bookmarkStart w:id="500" w:name="_Toc25787944"/>
      <w:bookmarkStart w:id="501" w:name="_Toc27430639"/>
      <w:bookmarkStart w:id="502" w:name="_Toc33140371"/>
      <w:bookmarkStart w:id="503" w:name="_Toc34604902"/>
      <w:bookmarkStart w:id="504" w:name="_Toc34605095"/>
      <w:bookmarkStart w:id="505" w:name="_Toc35697895"/>
      <w:bookmarkStart w:id="506" w:name="_Toc42029390"/>
      <w:bookmarkStart w:id="507" w:name="_Toc62413605"/>
      <w:bookmarkStart w:id="508" w:name="_Toc67153283"/>
      <w:bookmarkStart w:id="509" w:name="_Toc74553801"/>
      <w:bookmarkStart w:id="510" w:name="_Toc82419001"/>
      <w:bookmarkStart w:id="511" w:name="_Toc82457098"/>
      <w:bookmarkStart w:id="512" w:name="_Toc108983248"/>
      <w:bookmarkStart w:id="513" w:name="_Toc111426709"/>
      <w:bookmarkStart w:id="514" w:name="_Toc116243016"/>
      <w:bookmarkStart w:id="515" w:name="_Toc116243268"/>
      <w:bookmarkStart w:id="516" w:name="_Toc124641684"/>
      <w:bookmarkStart w:id="517" w:name="_Toc124881020"/>
      <w:bookmarkStart w:id="518" w:name="_Toc195035651"/>
      <w:r>
        <w:lastRenderedPageBreak/>
        <w:t>Annex B:</w:t>
      </w:r>
      <w:r w:rsidR="001A4219">
        <w:tab/>
      </w:r>
      <w:r>
        <w:t>List of contribution documents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5F964C5" w14:textId="59233874" w:rsidR="00AB0E2A" w:rsidRPr="005740F2" w:rsidRDefault="00AB0E2A" w:rsidP="00AB0E2A">
      <w:pPr>
        <w:snapToGrid w:val="0"/>
      </w:pPr>
      <w:r>
        <w:t>The list of Tdocs of this RAN meeting #</w:t>
      </w:r>
      <w:r w:rsidR="00901355">
        <w:t>10</w:t>
      </w:r>
      <w:r w:rsidR="00CD2ED4">
        <w:t>7</w:t>
      </w:r>
      <w:r>
        <w:t xml:space="preserve"> is</w:t>
      </w:r>
      <w:r w:rsidRPr="005740F2">
        <w:t xml:space="preserve"> attached to this report.</w:t>
      </w:r>
    </w:p>
    <w:p w14:paraId="5B9BC72F" w14:textId="43ED4C70" w:rsidR="00AB0E2A" w:rsidRDefault="00AB0E2A" w:rsidP="00AB0E2A">
      <w:pPr>
        <w:snapToGrid w:val="0"/>
      </w:pPr>
      <w:r>
        <w:t xml:space="preserve">Total number of Tdocs: </w:t>
      </w:r>
      <w:r w:rsidR="00CD2ED4">
        <w:t>821</w:t>
      </w:r>
      <w:r w:rsidRPr="00E25919">
        <w:t xml:space="preserve"> (RP-</w:t>
      </w:r>
      <w:r w:rsidR="00741B7D">
        <w:t>2</w:t>
      </w:r>
      <w:r w:rsidR="00CD2ED4">
        <w:t>50001</w:t>
      </w:r>
      <w:r w:rsidRPr="00E25919">
        <w:t xml:space="preserve"> - RP-</w:t>
      </w:r>
      <w:r w:rsidR="00741B7D">
        <w:t>2</w:t>
      </w:r>
      <w:r w:rsidR="00CD2ED4">
        <w:t>50821</w:t>
      </w:r>
      <w:r w:rsidRPr="00E25919">
        <w:t>) of which</w:t>
      </w:r>
      <w:r w:rsidR="0046517B">
        <w:t xml:space="preserve"> </w:t>
      </w:r>
      <w:r w:rsidR="00CD2ED4">
        <w:t>812</w:t>
      </w:r>
      <w:r w:rsidR="00017A23">
        <w:t xml:space="preserve"> </w:t>
      </w:r>
      <w:r w:rsidRPr="00E25919">
        <w:t>Tdocs are available, i.e.</w:t>
      </w:r>
      <w:r w:rsidR="00F504D0">
        <w:t xml:space="preserve"> </w:t>
      </w:r>
      <w:r w:rsidR="00CD2ED4">
        <w:t>9</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27F38DE" w:rsidR="0090553A" w:rsidRDefault="00C2060A" w:rsidP="00AB0E2A">
      <w:pPr>
        <w:snapToGrid w:val="0"/>
      </w:pPr>
      <w:r>
        <w:pict w14:anchorId="1FCF653C">
          <v:shape id="_x0000_i1026" type="#_x0000_t75" style="width:727.8pt;height:264pt">
            <v:imagedata r:id="rId28"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519" w:name="_Toc527197948"/>
      <w:bookmarkStart w:id="520" w:name="_Toc2391491"/>
      <w:bookmarkStart w:id="521" w:name="_Toc25787745"/>
      <w:bookmarkStart w:id="522" w:name="_Toc25787945"/>
      <w:bookmarkStart w:id="523" w:name="_Toc27430640"/>
      <w:bookmarkStart w:id="524" w:name="_Toc33140372"/>
      <w:bookmarkStart w:id="525" w:name="_Toc34604903"/>
      <w:bookmarkStart w:id="526" w:name="_Toc34605096"/>
      <w:bookmarkStart w:id="527" w:name="_Toc35697896"/>
      <w:bookmarkStart w:id="528" w:name="_Toc42029391"/>
      <w:bookmarkStart w:id="529" w:name="_Toc62413606"/>
      <w:bookmarkStart w:id="530" w:name="_Toc67153284"/>
      <w:bookmarkStart w:id="531" w:name="_Toc74553802"/>
      <w:bookmarkStart w:id="532" w:name="_Toc82419002"/>
      <w:bookmarkStart w:id="533" w:name="_Toc82457099"/>
      <w:bookmarkStart w:id="534" w:name="_Toc108983249"/>
      <w:bookmarkStart w:id="535" w:name="_Toc111426710"/>
      <w:bookmarkStart w:id="536" w:name="_Toc116243017"/>
      <w:bookmarkStart w:id="537" w:name="_Toc116243269"/>
      <w:bookmarkStart w:id="538" w:name="_Toc124641685"/>
      <w:bookmarkStart w:id="539" w:name="_Toc124881021"/>
      <w:bookmarkStart w:id="540" w:name="_Toc195035652"/>
      <w:r>
        <w:lastRenderedPageBreak/>
        <w:t>Annex C:</w:t>
      </w:r>
      <w:r w:rsidR="006F08E7">
        <w:tab/>
      </w:r>
      <w:r>
        <w:t>Lists of liaison statements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0AB329C" w14:textId="07E77AAF" w:rsidR="002C6209" w:rsidRPr="00025D35" w:rsidRDefault="00AB0E2A" w:rsidP="009F471F">
      <w:r w:rsidRPr="00025D35">
        <w:t xml:space="preserve">In total </w:t>
      </w:r>
      <w:r w:rsidR="00284BE5">
        <w:t>24</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284BE5">
        <w:t>7</w:t>
      </w:r>
      <w:r w:rsidRPr="00025D35">
        <w:t>.</w:t>
      </w:r>
      <w:r w:rsidR="00CC57B6" w:rsidRPr="00025D35">
        <w:t xml:space="preserve"> </w:t>
      </w:r>
      <w:r w:rsidR="00492039">
        <w:t xml:space="preserve">All </w:t>
      </w:r>
      <w:r w:rsidR="00284BE5">
        <w:t>24</w:t>
      </w:r>
      <w:r w:rsidRPr="00025D35">
        <w:t xml:space="preserve"> LSs/LTIs were treated</w:t>
      </w:r>
      <w:r w:rsidR="00FA2865">
        <w:t>.</w:t>
      </w:r>
    </w:p>
    <w:p w14:paraId="22C17EE3" w14:textId="462CD827" w:rsidR="00AB0E2A" w:rsidRDefault="00284BE5" w:rsidP="00F77D9D">
      <w:pPr>
        <w:spacing w:after="0"/>
      </w:pPr>
      <w:r>
        <w:t>3</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10</w:t>
      </w:r>
      <w:r>
        <w:t>7</w:t>
      </w:r>
      <w:r w:rsidR="009D3E09" w:rsidRPr="00025D35">
        <w:t>.</w:t>
      </w:r>
    </w:p>
    <w:p w14:paraId="742D99BC" w14:textId="77777777" w:rsidR="009630A0" w:rsidRDefault="009630A0" w:rsidP="00F77D9D">
      <w:pPr>
        <w:spacing w:after="0"/>
      </w:pPr>
    </w:p>
    <w:p w14:paraId="61C2097C" w14:textId="67CD16F5" w:rsidR="00553D60" w:rsidRDefault="00C2060A" w:rsidP="00553D60">
      <w:pPr>
        <w:spacing w:after="0"/>
        <w:jc w:val="center"/>
      </w:pPr>
      <w:r>
        <w:pict w14:anchorId="4D566B14">
          <v:shape id="_x0000_i1027" type="#_x0000_t75" style="width:728.4pt;height:235.8pt">
            <v:imagedata r:id="rId29"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318A7C05" w14:textId="77777777" w:rsidR="00890B2E" w:rsidRDefault="00890B2E" w:rsidP="00890B2E">
      <w:pPr>
        <w:pStyle w:val="TH"/>
        <w:snapToGrid w:val="0"/>
        <w:jc w:val="both"/>
      </w:pPr>
    </w:p>
    <w:p w14:paraId="369DB803" w14:textId="77777777" w:rsidR="00890B2E" w:rsidRDefault="00890B2E" w:rsidP="00890B2E">
      <w:pPr>
        <w:pStyle w:val="TH"/>
        <w:snapToGrid w:val="0"/>
        <w:jc w:val="both"/>
        <w:sectPr w:rsidR="00890B2E" w:rsidSect="001D3F59">
          <w:footnotePr>
            <w:numRestart w:val="eachSect"/>
          </w:footnotePr>
          <w:pgSz w:w="16840" w:h="11907" w:orient="landscape" w:code="9"/>
          <w:pgMar w:top="1134" w:right="1134" w:bottom="1134" w:left="1134" w:header="680" w:footer="567" w:gutter="0"/>
          <w:cols w:space="720"/>
          <w:docGrid w:linePitch="272"/>
        </w:sectPr>
      </w:pPr>
    </w:p>
    <w:p w14:paraId="1D17D6F2" w14:textId="77777777" w:rsidR="00890B2E" w:rsidRPr="00D16AB5" w:rsidRDefault="00890B2E" w:rsidP="00AB0E2A">
      <w:pPr>
        <w:pStyle w:val="TH"/>
        <w:snapToGrid w:val="0"/>
      </w:pPr>
    </w:p>
    <w:p w14:paraId="5A807574" w14:textId="40145A32" w:rsidR="00AB0E2A" w:rsidRDefault="001A4219" w:rsidP="00AB0E2A">
      <w:pPr>
        <w:pStyle w:val="Heading3"/>
      </w:pPr>
      <w:bookmarkStart w:id="541" w:name="_Toc527197949"/>
      <w:bookmarkStart w:id="542" w:name="_Toc2391492"/>
      <w:bookmarkStart w:id="543" w:name="_Toc25787746"/>
      <w:bookmarkStart w:id="544" w:name="_Toc25787946"/>
      <w:bookmarkStart w:id="545" w:name="_Toc27430641"/>
      <w:bookmarkStart w:id="546" w:name="_Toc33140373"/>
      <w:bookmarkStart w:id="547" w:name="_Toc34604904"/>
      <w:bookmarkStart w:id="548" w:name="_Toc34605097"/>
      <w:bookmarkStart w:id="549" w:name="_Toc35697897"/>
      <w:bookmarkStart w:id="550" w:name="_Toc42029392"/>
      <w:bookmarkStart w:id="551" w:name="_Toc62413607"/>
      <w:bookmarkStart w:id="552" w:name="_Toc67153285"/>
      <w:bookmarkStart w:id="553" w:name="_Toc74553803"/>
      <w:bookmarkStart w:id="554" w:name="_Toc82419003"/>
      <w:bookmarkStart w:id="555" w:name="_Toc82457100"/>
      <w:bookmarkStart w:id="556" w:name="_Toc108983250"/>
      <w:bookmarkStart w:id="557" w:name="_Toc111426711"/>
      <w:bookmarkStart w:id="558" w:name="_Toc116243018"/>
      <w:bookmarkStart w:id="559" w:name="_Toc116243270"/>
      <w:bookmarkStart w:id="560" w:name="_Toc124641686"/>
      <w:bookmarkStart w:id="561" w:name="_Toc124881022"/>
      <w:bookmarkStart w:id="562" w:name="_Toc195035653"/>
      <w:r>
        <w:t xml:space="preserve">Annex </w:t>
      </w:r>
      <w:r w:rsidR="00AB0E2A" w:rsidRPr="00C915BA">
        <w:t>C1:</w:t>
      </w:r>
      <w:r>
        <w:tab/>
      </w:r>
      <w:r w:rsidR="00AB0E2A" w:rsidRPr="00C915BA">
        <w:t>Incoming liaison statements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C4390E" w:rsidRPr="00C42B5F" w14:paraId="5051536D" w14:textId="77777777" w:rsidTr="00A877F9">
        <w:trPr>
          <w:cantSplit/>
        </w:trPr>
        <w:tc>
          <w:tcPr>
            <w:tcW w:w="1097" w:type="dxa"/>
            <w:shd w:val="clear" w:color="auto" w:fill="auto"/>
          </w:tcPr>
          <w:p w14:paraId="7C4BEDEA" w14:textId="251399C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RP-250018</w:t>
            </w:r>
          </w:p>
        </w:tc>
        <w:tc>
          <w:tcPr>
            <w:tcW w:w="1766" w:type="dxa"/>
            <w:shd w:val="clear" w:color="auto" w:fill="auto"/>
          </w:tcPr>
          <w:p w14:paraId="07F3342E" w14:textId="7BFF64A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ITUR_WP5C_TEMP_46</w:t>
            </w:r>
          </w:p>
        </w:tc>
        <w:tc>
          <w:tcPr>
            <w:tcW w:w="8222" w:type="dxa"/>
            <w:shd w:val="clear" w:color="auto" w:fill="auto"/>
          </w:tcPr>
          <w:p w14:paraId="18257A17" w14:textId="29C08A7D" w:rsidR="00C4390E" w:rsidRPr="00A877F9" w:rsidRDefault="00D4210B" w:rsidP="00C4390E">
            <w:pPr>
              <w:widowControl w:val="0"/>
              <w:spacing w:after="0"/>
              <w:contextualSpacing/>
              <w:rPr>
                <w:rFonts w:ascii="Arial" w:hAnsi="Arial" w:cs="Arial"/>
                <w:color w:val="000000"/>
                <w:sz w:val="18"/>
                <w:szCs w:val="18"/>
              </w:rPr>
            </w:pPr>
            <w:r w:rsidRPr="00D4210B">
              <w:rPr>
                <w:rFonts w:ascii="Arial" w:hAnsi="Arial" w:cs="Arial"/>
                <w:color w:val="000000"/>
                <w:sz w:val="18"/>
                <w:szCs w:val="18"/>
              </w:rPr>
              <w:t>LS on Technical and operational characteristics of the fixed service applications operating in the frequency range 450-1 000 GHz (ITUR_WP5C/TEMP/46; to: RAN, ARIB, AWG, CCSA, ETSI, HEXA-X, IEC, IEEE, Next G Alliance, TTA, WWRF, 6G Flagship, 6G-IA, 6G Platform; cc: -; contact: Counsellor ITU-R SG5)</w:t>
            </w:r>
          </w:p>
        </w:tc>
        <w:tc>
          <w:tcPr>
            <w:tcW w:w="1417" w:type="dxa"/>
            <w:shd w:val="clear" w:color="auto" w:fill="auto"/>
          </w:tcPr>
          <w:p w14:paraId="70C992BA" w14:textId="1885531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WP5C</w:t>
            </w:r>
          </w:p>
        </w:tc>
        <w:tc>
          <w:tcPr>
            <w:tcW w:w="1134" w:type="dxa"/>
            <w:shd w:val="clear" w:color="auto" w:fill="auto"/>
          </w:tcPr>
          <w:p w14:paraId="000EE9A1" w14:textId="4DD26DA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55236ADA"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D666034" w14:textId="77777777" w:rsidTr="00D33694">
        <w:trPr>
          <w:cantSplit/>
        </w:trPr>
        <w:tc>
          <w:tcPr>
            <w:tcW w:w="1097" w:type="dxa"/>
            <w:shd w:val="clear" w:color="auto" w:fill="auto"/>
          </w:tcPr>
          <w:p w14:paraId="1AA7F513" w14:textId="0722B19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RP-250019</w:t>
            </w:r>
          </w:p>
        </w:tc>
        <w:tc>
          <w:tcPr>
            <w:tcW w:w="1766" w:type="dxa"/>
            <w:shd w:val="clear" w:color="auto" w:fill="auto"/>
          </w:tcPr>
          <w:p w14:paraId="38719D1D" w14:textId="5904E16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ITU_T_SG2-LS34</w:t>
            </w:r>
          </w:p>
        </w:tc>
        <w:tc>
          <w:tcPr>
            <w:tcW w:w="8222" w:type="dxa"/>
            <w:shd w:val="clear" w:color="auto" w:fill="auto"/>
          </w:tcPr>
          <w:p w14:paraId="79A538C0" w14:textId="44263FB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w:t>
            </w:r>
            <w:r w:rsidR="00FC7641" w:rsidRPr="00FC7641">
              <w:rPr>
                <w:rFonts w:ascii="Arial" w:hAnsi="Arial" w:cs="Arial"/>
                <w:color w:val="000000"/>
                <w:sz w:val="18"/>
                <w:szCs w:val="18"/>
              </w:rPr>
              <w:t>S on information about agreement of draft Technical Report ITU-T YSTR.Ambient-IoT "Analysis on requirements and use cases of ambient power-enabled IoT" and initiation of new draft Recommendation ITU-T Y.Ambient-IoT "Requirements and capabilities of Ambient power-enabled Internet of Things" (ITU_T_SG2-LS34; to: RAN, SA, ISO/IEC JTC1/SC31, GS1 EPCglobal, IEEE 802.11 Ambient Power (AMP) TIG/SG; cc: -; contact: ETRI)</w:t>
            </w:r>
          </w:p>
        </w:tc>
        <w:tc>
          <w:tcPr>
            <w:tcW w:w="1417" w:type="dxa"/>
            <w:shd w:val="clear" w:color="auto" w:fill="auto"/>
          </w:tcPr>
          <w:p w14:paraId="527F0813" w14:textId="263C068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6E659126" w14:textId="67D32C7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7E4D40" w14:textId="4AC71934"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0B1885F" w14:textId="77777777" w:rsidTr="00D33694">
        <w:trPr>
          <w:cantSplit/>
        </w:trPr>
        <w:tc>
          <w:tcPr>
            <w:tcW w:w="1097" w:type="dxa"/>
            <w:shd w:val="clear" w:color="auto" w:fill="auto"/>
          </w:tcPr>
          <w:p w14:paraId="0A5132A8" w14:textId="57753D0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RP-250020</w:t>
            </w:r>
          </w:p>
        </w:tc>
        <w:tc>
          <w:tcPr>
            <w:tcW w:w="1766" w:type="dxa"/>
            <w:shd w:val="clear" w:color="auto" w:fill="auto"/>
          </w:tcPr>
          <w:p w14:paraId="68110B1B" w14:textId="47B26D6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ITU_T_SG20-LS36</w:t>
            </w:r>
          </w:p>
        </w:tc>
        <w:tc>
          <w:tcPr>
            <w:tcW w:w="8222" w:type="dxa"/>
            <w:shd w:val="clear" w:color="auto" w:fill="auto"/>
          </w:tcPr>
          <w:p w14:paraId="70E3EDDC" w14:textId="231B4BE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initiation of the new draft Recommendation ITU-T Y.EBM-fra "A capability framework of Energy Battery Monitoring Based on Ambient power-enabled Internet of Things" (ITU_T_SG20-LS36; to: RAN, SA1; cc: -; contact: ETRI)</w:t>
            </w:r>
          </w:p>
        </w:tc>
        <w:tc>
          <w:tcPr>
            <w:tcW w:w="1417" w:type="dxa"/>
            <w:shd w:val="clear" w:color="auto" w:fill="auto"/>
          </w:tcPr>
          <w:p w14:paraId="73291611" w14:textId="693AB33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0A4081D7" w14:textId="0BF9C22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C1CBBA" w14:textId="531EC68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763255A3" w14:textId="77777777" w:rsidTr="00D33694">
        <w:trPr>
          <w:cantSplit/>
        </w:trPr>
        <w:tc>
          <w:tcPr>
            <w:tcW w:w="1097" w:type="dxa"/>
            <w:shd w:val="clear" w:color="auto" w:fill="auto"/>
          </w:tcPr>
          <w:p w14:paraId="05C96A46" w14:textId="24681F0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RP-250021</w:t>
            </w:r>
          </w:p>
        </w:tc>
        <w:tc>
          <w:tcPr>
            <w:tcW w:w="1766" w:type="dxa"/>
            <w:shd w:val="clear" w:color="auto" w:fill="auto"/>
          </w:tcPr>
          <w:p w14:paraId="1AFEB707" w14:textId="497A5AE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ISC(25)000032r3</w:t>
            </w:r>
          </w:p>
        </w:tc>
        <w:tc>
          <w:tcPr>
            <w:tcW w:w="8222" w:type="dxa"/>
            <w:shd w:val="clear" w:color="auto" w:fill="auto"/>
          </w:tcPr>
          <w:p w14:paraId="38C058D7" w14:textId="75FD4AB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Availability of Group Reports from ETSI ISAC ISG on use cases and channel models (ETSI ISG ISC(25)000032r3; to: RAN, RAN1; cc: -; contact: Interdigital)</w:t>
            </w:r>
          </w:p>
        </w:tc>
        <w:tc>
          <w:tcPr>
            <w:tcW w:w="1417" w:type="dxa"/>
            <w:shd w:val="clear" w:color="auto" w:fill="auto"/>
          </w:tcPr>
          <w:p w14:paraId="461D0D04" w14:textId="11276A2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ISAC</w:t>
            </w:r>
          </w:p>
        </w:tc>
        <w:tc>
          <w:tcPr>
            <w:tcW w:w="1134" w:type="dxa"/>
            <w:shd w:val="clear" w:color="auto" w:fill="auto"/>
          </w:tcPr>
          <w:p w14:paraId="63893548" w14:textId="30202BC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CDFB67" w14:textId="5EB3967D"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BE65658" w14:textId="77777777" w:rsidTr="00D33694">
        <w:trPr>
          <w:cantSplit/>
        </w:trPr>
        <w:tc>
          <w:tcPr>
            <w:tcW w:w="1097" w:type="dxa"/>
            <w:shd w:val="clear" w:color="auto" w:fill="auto"/>
          </w:tcPr>
          <w:p w14:paraId="040C4967" w14:textId="5ABF5C7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RP-250022</w:t>
            </w:r>
          </w:p>
        </w:tc>
        <w:tc>
          <w:tcPr>
            <w:tcW w:w="1766" w:type="dxa"/>
            <w:shd w:val="clear" w:color="auto" w:fill="auto"/>
          </w:tcPr>
          <w:p w14:paraId="66689935" w14:textId="7A4B595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THz(25)00155r1</w:t>
            </w:r>
          </w:p>
        </w:tc>
        <w:tc>
          <w:tcPr>
            <w:tcW w:w="8222" w:type="dxa"/>
            <w:shd w:val="clear" w:color="auto" w:fill="auto"/>
          </w:tcPr>
          <w:p w14:paraId="55CA6736" w14:textId="37F7B96C" w:rsidR="00C4390E" w:rsidRPr="00A877F9" w:rsidRDefault="00B5313C" w:rsidP="00C4390E">
            <w:pPr>
              <w:widowControl w:val="0"/>
              <w:spacing w:after="0"/>
              <w:contextualSpacing/>
              <w:rPr>
                <w:rFonts w:ascii="Arial" w:hAnsi="Arial" w:cs="Arial"/>
                <w:color w:val="000000"/>
                <w:sz w:val="18"/>
                <w:szCs w:val="18"/>
              </w:rPr>
            </w:pPr>
            <w:r w:rsidRPr="00B5313C">
              <w:rPr>
                <w:rFonts w:ascii="Arial" w:hAnsi="Arial" w:cs="Arial"/>
                <w:color w:val="000000"/>
                <w:sz w:val="18"/>
                <w:szCs w:val="18"/>
              </w:rPr>
              <w:t>LS on Key SDOs on the publication of GR THz 003 and GR THz 004 (ETSI ISG THz(25)00155r1; to: RAN, SA1, Next G Channel Model Alliance, One6G, ETSI TC ERM, ETSI ISG mWT, ETSI ISG RIS, ETSI ISG ISAC, ITU-R SG5, ITU-R SG3, ITU-R WP1A, IMT-2030 6G Promotion Group, COST INTERACT, IEEE 802 LAN/MAN, CCSA TC5, O-RAN Alliance nGRG, WWRF, 5G-ACIA, 5GAA, 6G-IA, ATIS Next G Alliance, NGMN Alliance, GSMA, AWG; cc: -; contact: TU Braunschweig)</w:t>
            </w:r>
          </w:p>
        </w:tc>
        <w:tc>
          <w:tcPr>
            <w:tcW w:w="1417" w:type="dxa"/>
            <w:shd w:val="clear" w:color="auto" w:fill="auto"/>
          </w:tcPr>
          <w:p w14:paraId="50E65E1B" w14:textId="50C8D33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THz</w:t>
            </w:r>
          </w:p>
        </w:tc>
        <w:tc>
          <w:tcPr>
            <w:tcW w:w="1134" w:type="dxa"/>
            <w:shd w:val="clear" w:color="auto" w:fill="auto"/>
          </w:tcPr>
          <w:p w14:paraId="30B50355" w14:textId="435C0B5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B4D9F55" w14:textId="2AA12B01"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BC6CBD5" w14:textId="77777777" w:rsidTr="00D33694">
        <w:trPr>
          <w:cantSplit/>
        </w:trPr>
        <w:tc>
          <w:tcPr>
            <w:tcW w:w="1097" w:type="dxa"/>
            <w:shd w:val="clear" w:color="auto" w:fill="auto"/>
          </w:tcPr>
          <w:p w14:paraId="2E8B5F56" w14:textId="3C40BC2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RP-250023</w:t>
            </w:r>
          </w:p>
        </w:tc>
        <w:tc>
          <w:tcPr>
            <w:tcW w:w="1766" w:type="dxa"/>
            <w:shd w:val="clear" w:color="auto" w:fill="auto"/>
          </w:tcPr>
          <w:p w14:paraId="33D53944" w14:textId="1A7DE4B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R1-2501609</w:t>
            </w:r>
          </w:p>
        </w:tc>
        <w:tc>
          <w:tcPr>
            <w:tcW w:w="8222" w:type="dxa"/>
            <w:shd w:val="clear" w:color="auto" w:fill="auto"/>
          </w:tcPr>
          <w:p w14:paraId="1602A313" w14:textId="6ABC89E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R4-2419902 = RP-242449 on Ku band numerology (R1-2501609; to: RAN4; cc: RAN, RAN2; contact: Eutelsat)</w:t>
            </w:r>
          </w:p>
        </w:tc>
        <w:tc>
          <w:tcPr>
            <w:tcW w:w="1417" w:type="dxa"/>
            <w:shd w:val="clear" w:color="auto" w:fill="auto"/>
          </w:tcPr>
          <w:p w14:paraId="7E36BA4F" w14:textId="5E02ACE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1134" w:type="dxa"/>
            <w:shd w:val="clear" w:color="auto" w:fill="auto"/>
          </w:tcPr>
          <w:p w14:paraId="14966190" w14:textId="27AFA87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03FB86EE"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63E54AE" w14:textId="77777777" w:rsidTr="00D33694">
        <w:trPr>
          <w:cantSplit/>
        </w:trPr>
        <w:tc>
          <w:tcPr>
            <w:tcW w:w="1097" w:type="dxa"/>
            <w:shd w:val="clear" w:color="auto" w:fill="auto"/>
          </w:tcPr>
          <w:p w14:paraId="34867622" w14:textId="2341761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RP-250024</w:t>
            </w:r>
          </w:p>
        </w:tc>
        <w:tc>
          <w:tcPr>
            <w:tcW w:w="1766" w:type="dxa"/>
            <w:shd w:val="clear" w:color="auto" w:fill="auto"/>
          </w:tcPr>
          <w:p w14:paraId="256EC255" w14:textId="215BB29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R1-2501613</w:t>
            </w:r>
          </w:p>
        </w:tc>
        <w:tc>
          <w:tcPr>
            <w:tcW w:w="8222" w:type="dxa"/>
            <w:shd w:val="clear" w:color="auto" w:fill="auto"/>
          </w:tcPr>
          <w:p w14:paraId="2521F166" w14:textId="55DFE03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R2-2411194 on PWS support in RRC_CONNECTED for NB-IoT NTN (R1-2501613; to: RAN2, RAN; cc: -; contact: Interdigital)</w:t>
            </w:r>
          </w:p>
        </w:tc>
        <w:tc>
          <w:tcPr>
            <w:tcW w:w="1417" w:type="dxa"/>
            <w:shd w:val="clear" w:color="auto" w:fill="auto"/>
          </w:tcPr>
          <w:p w14:paraId="2236AA93" w14:textId="08AA6EA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1134" w:type="dxa"/>
            <w:shd w:val="clear" w:color="auto" w:fill="auto"/>
          </w:tcPr>
          <w:p w14:paraId="263A9F0C" w14:textId="0D631AF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1F45A70" w14:textId="6374097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1C21F54" w14:textId="77777777" w:rsidTr="00D33694">
        <w:trPr>
          <w:cantSplit/>
        </w:trPr>
        <w:tc>
          <w:tcPr>
            <w:tcW w:w="1097" w:type="dxa"/>
            <w:shd w:val="clear" w:color="auto" w:fill="auto"/>
          </w:tcPr>
          <w:p w14:paraId="20435075" w14:textId="711E9E9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RP-250025</w:t>
            </w:r>
          </w:p>
        </w:tc>
        <w:tc>
          <w:tcPr>
            <w:tcW w:w="1766" w:type="dxa"/>
            <w:shd w:val="clear" w:color="auto" w:fill="auto"/>
          </w:tcPr>
          <w:p w14:paraId="517269A7" w14:textId="3EB7D09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R2-2501530</w:t>
            </w:r>
          </w:p>
        </w:tc>
        <w:tc>
          <w:tcPr>
            <w:tcW w:w="8222" w:type="dxa"/>
            <w:shd w:val="clear" w:color="auto" w:fill="auto"/>
          </w:tcPr>
          <w:p w14:paraId="2D4BFAA5" w14:textId="2CCB00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R4-2419902 = RP-242449 on Ku band numerology (R2-2501530; to: RAN4; cc: RAN, RAN1; contact: Eutelsat)</w:t>
            </w:r>
          </w:p>
        </w:tc>
        <w:tc>
          <w:tcPr>
            <w:tcW w:w="1417" w:type="dxa"/>
            <w:shd w:val="clear" w:color="auto" w:fill="auto"/>
          </w:tcPr>
          <w:p w14:paraId="56DB50A6" w14:textId="02D7B86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36B1DFCD" w14:textId="28CA423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759BEC20"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766FB614" w14:textId="77777777" w:rsidTr="00D33694">
        <w:trPr>
          <w:cantSplit/>
        </w:trPr>
        <w:tc>
          <w:tcPr>
            <w:tcW w:w="1097" w:type="dxa"/>
            <w:shd w:val="clear" w:color="auto" w:fill="auto"/>
          </w:tcPr>
          <w:p w14:paraId="5F38A0EC" w14:textId="3A5A7A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RP-250026</w:t>
            </w:r>
          </w:p>
        </w:tc>
        <w:tc>
          <w:tcPr>
            <w:tcW w:w="1766" w:type="dxa"/>
            <w:shd w:val="clear" w:color="auto" w:fill="auto"/>
          </w:tcPr>
          <w:p w14:paraId="1A825B8C" w14:textId="3C1DC36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R3-250879</w:t>
            </w:r>
          </w:p>
        </w:tc>
        <w:tc>
          <w:tcPr>
            <w:tcW w:w="8222" w:type="dxa"/>
            <w:shd w:val="clear" w:color="auto" w:fill="auto"/>
          </w:tcPr>
          <w:p w14:paraId="15FECD39" w14:textId="5CDE2A5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R2-2409373 on L3 measurement based LTM support over F1 (R3-250879; to: RAN2; cc: RAN, RAN4; contact: Vodafone)</w:t>
            </w:r>
          </w:p>
        </w:tc>
        <w:tc>
          <w:tcPr>
            <w:tcW w:w="1417" w:type="dxa"/>
            <w:shd w:val="clear" w:color="auto" w:fill="auto"/>
          </w:tcPr>
          <w:p w14:paraId="6B13C27F" w14:textId="520C643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0196437" w14:textId="406C71E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19268958" w14:textId="1B5BB844"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RP-250790</w:t>
            </w:r>
          </w:p>
        </w:tc>
      </w:tr>
      <w:tr w:rsidR="00C4390E" w:rsidRPr="00C42B5F" w14:paraId="5E391CC3" w14:textId="77777777" w:rsidTr="00D33694">
        <w:trPr>
          <w:cantSplit/>
        </w:trPr>
        <w:tc>
          <w:tcPr>
            <w:tcW w:w="1097" w:type="dxa"/>
            <w:shd w:val="clear" w:color="auto" w:fill="auto"/>
          </w:tcPr>
          <w:p w14:paraId="36A9178D" w14:textId="28B8C56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RP-250027</w:t>
            </w:r>
          </w:p>
        </w:tc>
        <w:tc>
          <w:tcPr>
            <w:tcW w:w="1766" w:type="dxa"/>
            <w:shd w:val="clear" w:color="auto" w:fill="auto"/>
          </w:tcPr>
          <w:p w14:paraId="0FF9407C" w14:textId="5379927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ITUR_WP5D_TEMP_273edited</w:t>
            </w:r>
          </w:p>
        </w:tc>
        <w:tc>
          <w:tcPr>
            <w:tcW w:w="8222" w:type="dxa"/>
            <w:shd w:val="clear" w:color="auto" w:fill="auto"/>
          </w:tcPr>
          <w:p w14:paraId="682B9ABA" w14:textId="79F5238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RAN4 on Parameters for 14 800 to 15 350 MHz of terrestrial component of IMT for sharing and compatibility studies in preparation for WRC-27 (ITUR_WP5D_TEMP_273edited; to: RAN4; cc: -; contact: Counsellor ITU-R SG5)</w:t>
            </w:r>
          </w:p>
        </w:tc>
        <w:tc>
          <w:tcPr>
            <w:tcW w:w="1417" w:type="dxa"/>
            <w:shd w:val="clear" w:color="auto" w:fill="auto"/>
          </w:tcPr>
          <w:p w14:paraId="6BDBCEEC" w14:textId="4C61617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6A9E2F83" w14:textId="4EE3ECB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5191B77D" w14:textId="18FCF8F5"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RP-250086</w:t>
            </w:r>
          </w:p>
        </w:tc>
      </w:tr>
      <w:tr w:rsidR="00C4390E" w:rsidRPr="00C42B5F" w14:paraId="07DEF0B0" w14:textId="77777777" w:rsidTr="00D33694">
        <w:trPr>
          <w:cantSplit/>
        </w:trPr>
        <w:tc>
          <w:tcPr>
            <w:tcW w:w="1097" w:type="dxa"/>
            <w:shd w:val="clear" w:color="auto" w:fill="auto"/>
          </w:tcPr>
          <w:p w14:paraId="50114353" w14:textId="3BE785A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RP-250028</w:t>
            </w:r>
          </w:p>
        </w:tc>
        <w:tc>
          <w:tcPr>
            <w:tcW w:w="1766" w:type="dxa"/>
            <w:shd w:val="clear" w:color="auto" w:fill="auto"/>
          </w:tcPr>
          <w:p w14:paraId="4150A2DD" w14:textId="3BFE34E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R4-2503015</w:t>
            </w:r>
          </w:p>
        </w:tc>
        <w:tc>
          <w:tcPr>
            <w:tcW w:w="8222" w:type="dxa"/>
            <w:shd w:val="clear" w:color="auto" w:fill="auto"/>
          </w:tcPr>
          <w:p w14:paraId="4D84DEB6" w14:textId="22412DD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ITUR_WP5D_TEMP_273edited = RP-250027 on Parameters for 14800 to 15350 MHz of terrestrial component of IMT for sharing and compatibility studies in preparation for WRC-27 (R4-2503015; to: RAN; cc: -; contact: Nokia)</w:t>
            </w:r>
          </w:p>
        </w:tc>
        <w:tc>
          <w:tcPr>
            <w:tcW w:w="1417" w:type="dxa"/>
            <w:shd w:val="clear" w:color="auto" w:fill="auto"/>
          </w:tcPr>
          <w:p w14:paraId="7D60D191" w14:textId="3989088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0654A5A2" w14:textId="5918A79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862F85D" w14:textId="79BE75E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262AB4F2" w14:textId="77777777" w:rsidTr="00D33694">
        <w:trPr>
          <w:cantSplit/>
        </w:trPr>
        <w:tc>
          <w:tcPr>
            <w:tcW w:w="1097" w:type="dxa"/>
            <w:shd w:val="clear" w:color="auto" w:fill="auto"/>
          </w:tcPr>
          <w:p w14:paraId="0EC44ECE" w14:textId="1EC13CB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RP-250029</w:t>
            </w:r>
          </w:p>
        </w:tc>
        <w:tc>
          <w:tcPr>
            <w:tcW w:w="1766" w:type="dxa"/>
            <w:shd w:val="clear" w:color="auto" w:fill="auto"/>
          </w:tcPr>
          <w:p w14:paraId="1C0FF786" w14:textId="7644354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S5-250680</w:t>
            </w:r>
          </w:p>
        </w:tc>
        <w:tc>
          <w:tcPr>
            <w:tcW w:w="8222" w:type="dxa"/>
            <w:shd w:val="clear" w:color="auto" w:fill="auto"/>
          </w:tcPr>
          <w:p w14:paraId="2B979C7C" w14:textId="31BC4F4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S2-2413035 = RP-243194 on A-IoT Conclusions in SA WG2 (S5-250680; to: SA2, RAN3; cc: RAN, SA; contact: China Unicom)</w:t>
            </w:r>
          </w:p>
        </w:tc>
        <w:tc>
          <w:tcPr>
            <w:tcW w:w="1417" w:type="dxa"/>
            <w:shd w:val="clear" w:color="auto" w:fill="auto"/>
          </w:tcPr>
          <w:p w14:paraId="725AFB7D" w14:textId="203A9EC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276EDE53" w14:textId="03EA0A6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1ABEA099"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7373D97" w14:textId="77777777" w:rsidTr="00D33694">
        <w:trPr>
          <w:cantSplit/>
        </w:trPr>
        <w:tc>
          <w:tcPr>
            <w:tcW w:w="1097" w:type="dxa"/>
            <w:shd w:val="clear" w:color="auto" w:fill="auto"/>
          </w:tcPr>
          <w:p w14:paraId="701D9C7A" w14:textId="0B0948D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RP-250030</w:t>
            </w:r>
          </w:p>
        </w:tc>
        <w:tc>
          <w:tcPr>
            <w:tcW w:w="1766" w:type="dxa"/>
            <w:shd w:val="clear" w:color="auto" w:fill="auto"/>
          </w:tcPr>
          <w:p w14:paraId="3B08E863" w14:textId="7E3BE16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S5-250828</w:t>
            </w:r>
          </w:p>
        </w:tc>
        <w:tc>
          <w:tcPr>
            <w:tcW w:w="8222" w:type="dxa"/>
            <w:shd w:val="clear" w:color="auto" w:fill="auto"/>
          </w:tcPr>
          <w:p w14:paraId="5FC7DF60" w14:textId="5A42237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RP-243316 on AI/ML UE sided data collection (S5-250828; to: RAN, RAN2; cc: SA, SA2, SA3; contact: Intel)</w:t>
            </w:r>
          </w:p>
        </w:tc>
        <w:tc>
          <w:tcPr>
            <w:tcW w:w="1417" w:type="dxa"/>
            <w:shd w:val="clear" w:color="auto" w:fill="auto"/>
          </w:tcPr>
          <w:p w14:paraId="11D155AC" w14:textId="3656CB1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26D05B43" w14:textId="3ABB1DA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49E086" w14:textId="106B3DD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501B7EF" w14:textId="77777777" w:rsidTr="00D33694">
        <w:trPr>
          <w:cantSplit/>
        </w:trPr>
        <w:tc>
          <w:tcPr>
            <w:tcW w:w="1097" w:type="dxa"/>
            <w:shd w:val="clear" w:color="auto" w:fill="auto"/>
          </w:tcPr>
          <w:p w14:paraId="6D427337" w14:textId="01FE66A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RP-250031</w:t>
            </w:r>
          </w:p>
        </w:tc>
        <w:tc>
          <w:tcPr>
            <w:tcW w:w="1766" w:type="dxa"/>
            <w:shd w:val="clear" w:color="auto" w:fill="auto"/>
          </w:tcPr>
          <w:p w14:paraId="294AE903" w14:textId="17B41A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ETSI_ISG_MAT(25)03002r1</w:t>
            </w:r>
          </w:p>
        </w:tc>
        <w:tc>
          <w:tcPr>
            <w:tcW w:w="8222" w:type="dxa"/>
            <w:shd w:val="clear" w:color="auto" w:fill="auto"/>
          </w:tcPr>
          <w:p w14:paraId="39D9DE73" w14:textId="7362312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establishment of ETSI Industry Specification Group on Multiple Access Techniques (ETSI ISG MAT) (ETSI_ISG_MAT(25)03002r1; to: RAN; cc: -; contact: BBC)</w:t>
            </w:r>
          </w:p>
        </w:tc>
        <w:tc>
          <w:tcPr>
            <w:tcW w:w="1417" w:type="dxa"/>
            <w:shd w:val="clear" w:color="auto" w:fill="auto"/>
          </w:tcPr>
          <w:p w14:paraId="7637AAC1" w14:textId="190477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MAT</w:t>
            </w:r>
          </w:p>
        </w:tc>
        <w:tc>
          <w:tcPr>
            <w:tcW w:w="1134" w:type="dxa"/>
            <w:shd w:val="clear" w:color="auto" w:fill="auto"/>
          </w:tcPr>
          <w:p w14:paraId="509EAB2B" w14:textId="5B6CAE3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1E23DA89"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CA1E40F" w14:textId="77777777" w:rsidTr="00D33694">
        <w:trPr>
          <w:cantSplit/>
        </w:trPr>
        <w:tc>
          <w:tcPr>
            <w:tcW w:w="1097" w:type="dxa"/>
            <w:shd w:val="clear" w:color="auto" w:fill="auto"/>
          </w:tcPr>
          <w:p w14:paraId="3DFA2C8F" w14:textId="56A0429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RP-250032</w:t>
            </w:r>
          </w:p>
        </w:tc>
        <w:tc>
          <w:tcPr>
            <w:tcW w:w="1766" w:type="dxa"/>
            <w:shd w:val="clear" w:color="auto" w:fill="auto"/>
          </w:tcPr>
          <w:p w14:paraId="418C3088" w14:textId="5D2683E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GSOA_LS250227</w:t>
            </w:r>
          </w:p>
        </w:tc>
        <w:tc>
          <w:tcPr>
            <w:tcW w:w="8222" w:type="dxa"/>
            <w:shd w:val="clear" w:color="auto" w:fill="auto"/>
          </w:tcPr>
          <w:p w14:paraId="3A2EAF4B" w14:textId="299E01F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3GPP NTN Based Satellite Networks - Deployment Considerations (GSOA_LS250227; to: RAN, SA; cc: -; contact: EchoStar)</w:t>
            </w:r>
          </w:p>
        </w:tc>
        <w:tc>
          <w:tcPr>
            <w:tcW w:w="1417" w:type="dxa"/>
            <w:shd w:val="clear" w:color="auto" w:fill="auto"/>
          </w:tcPr>
          <w:p w14:paraId="2C079A94" w14:textId="2DBF2A0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3AC1DA6F" w14:textId="19BCA76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6083822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6C5F797" w14:textId="77777777" w:rsidTr="00D33694">
        <w:trPr>
          <w:cantSplit/>
        </w:trPr>
        <w:tc>
          <w:tcPr>
            <w:tcW w:w="1097" w:type="dxa"/>
            <w:shd w:val="clear" w:color="auto" w:fill="auto"/>
          </w:tcPr>
          <w:p w14:paraId="29B6DF47" w14:textId="23B5B87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RP-250033</w:t>
            </w:r>
          </w:p>
        </w:tc>
        <w:tc>
          <w:tcPr>
            <w:tcW w:w="1766" w:type="dxa"/>
            <w:shd w:val="clear" w:color="auto" w:fill="auto"/>
          </w:tcPr>
          <w:p w14:paraId="67A079BD" w14:textId="0D739D3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ETSI_ISG_RIS(25)017007r2</w:t>
            </w:r>
          </w:p>
        </w:tc>
        <w:tc>
          <w:tcPr>
            <w:tcW w:w="8222" w:type="dxa"/>
            <w:shd w:val="clear" w:color="auto" w:fill="auto"/>
          </w:tcPr>
          <w:p w14:paraId="126B246D" w14:textId="2762AF2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ETSI ISG RIS GRs (ETSI_ISG_RIS(25)017007r2; to: RAN, SA, CT; cc: -; contact: Interdigital)</w:t>
            </w:r>
          </w:p>
        </w:tc>
        <w:tc>
          <w:tcPr>
            <w:tcW w:w="1417" w:type="dxa"/>
            <w:shd w:val="clear" w:color="auto" w:fill="auto"/>
          </w:tcPr>
          <w:p w14:paraId="33611821" w14:textId="0FE64E2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RIS</w:t>
            </w:r>
          </w:p>
        </w:tc>
        <w:tc>
          <w:tcPr>
            <w:tcW w:w="1134" w:type="dxa"/>
            <w:shd w:val="clear" w:color="auto" w:fill="auto"/>
          </w:tcPr>
          <w:p w14:paraId="2EE77C1C" w14:textId="1150DFA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3024D77A"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203A4AE9" w14:textId="77777777" w:rsidTr="00D33694">
        <w:trPr>
          <w:cantSplit/>
        </w:trPr>
        <w:tc>
          <w:tcPr>
            <w:tcW w:w="1097" w:type="dxa"/>
            <w:shd w:val="clear" w:color="auto" w:fill="auto"/>
          </w:tcPr>
          <w:p w14:paraId="63B829DB" w14:textId="169A5D6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RP-250632</w:t>
            </w:r>
          </w:p>
        </w:tc>
        <w:tc>
          <w:tcPr>
            <w:tcW w:w="1766" w:type="dxa"/>
            <w:shd w:val="clear" w:color="auto" w:fill="auto"/>
          </w:tcPr>
          <w:p w14:paraId="2B2A9F3C" w14:textId="3AFD165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ITUR_WP5D_TEMP_265</w:t>
            </w:r>
          </w:p>
        </w:tc>
        <w:tc>
          <w:tcPr>
            <w:tcW w:w="8222" w:type="dxa"/>
            <w:shd w:val="clear" w:color="auto" w:fill="auto"/>
          </w:tcPr>
          <w:p w14:paraId="1D2B911F" w14:textId="1A4F327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timing of updates to IMT-2020 Recommendation ITU-R M.2150 and IMT-Advanced Recommendation ITU-R M.2012 after year 2025 (ITUR_WP5D_TEMP_265; to: RAN, SA, PCG, ARIB, ATIS, CCSA, ETSI, TSDSI, TTA, TTC, IEEE, ITRI, WiMAX Forum, DECT Forum, Nufront; cc: </w:t>
            </w:r>
          </w:p>
        </w:tc>
        <w:tc>
          <w:tcPr>
            <w:tcW w:w="1417" w:type="dxa"/>
            <w:shd w:val="clear" w:color="auto" w:fill="auto"/>
          </w:tcPr>
          <w:p w14:paraId="2B6B2150" w14:textId="6B4EF84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47E9C5BD" w14:textId="4F97DD3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6E53CF08" w14:textId="100D5E2C"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RP-250783</w:t>
            </w:r>
          </w:p>
        </w:tc>
      </w:tr>
      <w:tr w:rsidR="00C4390E" w:rsidRPr="00C42B5F" w14:paraId="2C478D3A" w14:textId="77777777" w:rsidTr="00D33694">
        <w:trPr>
          <w:cantSplit/>
        </w:trPr>
        <w:tc>
          <w:tcPr>
            <w:tcW w:w="1097" w:type="dxa"/>
            <w:shd w:val="clear" w:color="auto" w:fill="auto"/>
          </w:tcPr>
          <w:p w14:paraId="7758A0C9" w14:textId="6BE2686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RP-250633</w:t>
            </w:r>
          </w:p>
        </w:tc>
        <w:tc>
          <w:tcPr>
            <w:tcW w:w="1766" w:type="dxa"/>
            <w:shd w:val="clear" w:color="auto" w:fill="auto"/>
          </w:tcPr>
          <w:p w14:paraId="1E1D3E8D" w14:textId="67CBBD2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ITUR_WP5D_TEMP_214rev1</w:t>
            </w:r>
          </w:p>
        </w:tc>
        <w:tc>
          <w:tcPr>
            <w:tcW w:w="8222" w:type="dxa"/>
            <w:shd w:val="clear" w:color="auto" w:fill="auto"/>
          </w:tcPr>
          <w:p w14:paraId="62F560B1" w14:textId="0E25B3D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GCS proponents and transposing organizations of 3GPP 5G-SRIT and 3GPP 5G-RIT on the provision of transposition references and Certification C for draft revision 3 of Recommendation ITU-R M.2150 (ITUR_WP5D_TEMP_214rev1; to: RAN, SA, ARIB, ATIS, CCSA,</w:t>
            </w:r>
          </w:p>
        </w:tc>
        <w:tc>
          <w:tcPr>
            <w:tcW w:w="1417" w:type="dxa"/>
            <w:shd w:val="clear" w:color="auto" w:fill="auto"/>
          </w:tcPr>
          <w:p w14:paraId="7A8B4C5A" w14:textId="57709A3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4CFD01AB" w14:textId="15DA084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35E965" w14:textId="7D2FFE6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05DA79B" w14:textId="77777777" w:rsidTr="00D33694">
        <w:trPr>
          <w:cantSplit/>
        </w:trPr>
        <w:tc>
          <w:tcPr>
            <w:tcW w:w="1097" w:type="dxa"/>
            <w:shd w:val="clear" w:color="auto" w:fill="auto"/>
          </w:tcPr>
          <w:p w14:paraId="5001B320" w14:textId="0540017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RP-250634</w:t>
            </w:r>
          </w:p>
        </w:tc>
        <w:tc>
          <w:tcPr>
            <w:tcW w:w="1766" w:type="dxa"/>
            <w:shd w:val="clear" w:color="auto" w:fill="auto"/>
          </w:tcPr>
          <w:p w14:paraId="6C41B048" w14:textId="03846D4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ITUR_WP5D_TEMP_215rev1</w:t>
            </w:r>
          </w:p>
        </w:tc>
        <w:tc>
          <w:tcPr>
            <w:tcW w:w="8222" w:type="dxa"/>
            <w:shd w:val="clear" w:color="auto" w:fill="auto"/>
          </w:tcPr>
          <w:p w14:paraId="2F14BC4F" w14:textId="0A61D24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GCS proponents and transposing organizations on the provision of transposition references and Certification C for draft revision 7 of Recommendation ITU-R M.2012 (ITUR_WP5D_TEMP_215rev1; to: RAN, SA, ARIB, ATIS, CCSA, ETSI, TSDSI, TTA, TTC; cc: ETSI</w:t>
            </w:r>
          </w:p>
        </w:tc>
        <w:tc>
          <w:tcPr>
            <w:tcW w:w="1417" w:type="dxa"/>
            <w:shd w:val="clear" w:color="auto" w:fill="auto"/>
          </w:tcPr>
          <w:p w14:paraId="4988E9CE" w14:textId="65CBD2B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247E6C23" w14:textId="575EAA4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074E90" w14:textId="353F9015"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D54F1E7" w14:textId="77777777" w:rsidTr="00D33694">
        <w:trPr>
          <w:cantSplit/>
        </w:trPr>
        <w:tc>
          <w:tcPr>
            <w:tcW w:w="1097" w:type="dxa"/>
            <w:shd w:val="clear" w:color="auto" w:fill="auto"/>
          </w:tcPr>
          <w:p w14:paraId="13F3AF1E" w14:textId="542D8AE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RP-250635</w:t>
            </w:r>
          </w:p>
        </w:tc>
        <w:tc>
          <w:tcPr>
            <w:tcW w:w="1766" w:type="dxa"/>
            <w:shd w:val="clear" w:color="auto" w:fill="auto"/>
          </w:tcPr>
          <w:p w14:paraId="0691C228" w14:textId="72374EB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NGMN_LS250225</w:t>
            </w:r>
          </w:p>
        </w:tc>
        <w:tc>
          <w:tcPr>
            <w:tcW w:w="8222" w:type="dxa"/>
            <w:shd w:val="clear" w:color="auto" w:fill="auto"/>
          </w:tcPr>
          <w:p w14:paraId="20D22B1C" w14:textId="4ED360D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the new NGMN Publication: 'MLOps for Highly Autonomous Network' (NGMN_LS250225; to: SA5, (RAN, SA,) ITU-T SG13, ITU-T SG2, TMF, O-RAN; cc: -; contact: China Mobile)</w:t>
            </w:r>
          </w:p>
        </w:tc>
        <w:tc>
          <w:tcPr>
            <w:tcW w:w="1417" w:type="dxa"/>
            <w:shd w:val="clear" w:color="auto" w:fill="auto"/>
          </w:tcPr>
          <w:p w14:paraId="39CC9BF3" w14:textId="1E366E3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79879DC1" w14:textId="292F45F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2BBE534" w14:textId="62874760"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F6065D5" w14:textId="77777777" w:rsidTr="00D33694">
        <w:trPr>
          <w:cantSplit/>
        </w:trPr>
        <w:tc>
          <w:tcPr>
            <w:tcW w:w="1097" w:type="dxa"/>
            <w:shd w:val="clear" w:color="auto" w:fill="auto"/>
          </w:tcPr>
          <w:p w14:paraId="1ED107FB" w14:textId="76AC40D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RP-250636</w:t>
            </w:r>
          </w:p>
        </w:tc>
        <w:tc>
          <w:tcPr>
            <w:tcW w:w="1766" w:type="dxa"/>
            <w:shd w:val="clear" w:color="auto" w:fill="auto"/>
          </w:tcPr>
          <w:p w14:paraId="542BF296" w14:textId="4941389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RT-250004</w:t>
            </w:r>
          </w:p>
        </w:tc>
        <w:tc>
          <w:tcPr>
            <w:tcW w:w="8222" w:type="dxa"/>
            <w:shd w:val="clear" w:color="auto" w:fill="auto"/>
          </w:tcPr>
          <w:p w14:paraId="35064C7E" w14:textId="6624349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DRAFT LTI in reply to ITU-R WP5D/TEMP/265 = RP-250632 on timing of updates to IMT-2020 Recommendation ITU-R M.2150 and IMT-Advanced Recommendation ITU-R M.2012 after year 2025 (RT-250004; to: RAN; cc: -; contact: Novamint)</w:t>
            </w:r>
          </w:p>
        </w:tc>
        <w:tc>
          <w:tcPr>
            <w:tcW w:w="1417" w:type="dxa"/>
            <w:shd w:val="clear" w:color="auto" w:fill="auto"/>
          </w:tcPr>
          <w:p w14:paraId="4DB15C1C" w14:textId="1602993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8276BF3" w14:textId="7CBC9F5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651196" w14:textId="7ACA0E3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E0FAC49" w14:textId="77777777" w:rsidTr="00D33694">
        <w:trPr>
          <w:cantSplit/>
        </w:trPr>
        <w:tc>
          <w:tcPr>
            <w:tcW w:w="1097" w:type="dxa"/>
            <w:shd w:val="clear" w:color="auto" w:fill="auto"/>
          </w:tcPr>
          <w:p w14:paraId="702F7B03" w14:textId="12BAD3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RP-250765</w:t>
            </w:r>
          </w:p>
        </w:tc>
        <w:tc>
          <w:tcPr>
            <w:tcW w:w="1766" w:type="dxa"/>
            <w:shd w:val="clear" w:color="auto" w:fill="auto"/>
          </w:tcPr>
          <w:p w14:paraId="688F0BBD" w14:textId="2454070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ESA_LS250303</w:t>
            </w:r>
          </w:p>
        </w:tc>
        <w:tc>
          <w:tcPr>
            <w:tcW w:w="8222" w:type="dxa"/>
            <w:shd w:val="clear" w:color="auto" w:fill="auto"/>
          </w:tcPr>
          <w:p w14:paraId="52C22FFE" w14:textId="469E296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IRIS²: the first fully-fledged 5G NR NTN multi-orbit satellite communications system (ESA_LS250303; to: RAN, SA; cc: -; contact: ESA)</w:t>
            </w:r>
          </w:p>
        </w:tc>
        <w:tc>
          <w:tcPr>
            <w:tcW w:w="1417" w:type="dxa"/>
            <w:shd w:val="clear" w:color="auto" w:fill="auto"/>
          </w:tcPr>
          <w:p w14:paraId="7EB81769" w14:textId="3CA62A8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ESA</w:t>
            </w:r>
          </w:p>
        </w:tc>
        <w:tc>
          <w:tcPr>
            <w:tcW w:w="1134" w:type="dxa"/>
            <w:shd w:val="clear" w:color="auto" w:fill="auto"/>
          </w:tcPr>
          <w:p w14:paraId="776705D0" w14:textId="4DBB6BE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656E157" w14:textId="3490DDE7"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2C53A56" w14:textId="77777777" w:rsidTr="00D33694">
        <w:trPr>
          <w:cantSplit/>
        </w:trPr>
        <w:tc>
          <w:tcPr>
            <w:tcW w:w="1097" w:type="dxa"/>
            <w:shd w:val="clear" w:color="auto" w:fill="auto"/>
          </w:tcPr>
          <w:p w14:paraId="2B85571A" w14:textId="32C4D41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RP-250768</w:t>
            </w:r>
          </w:p>
        </w:tc>
        <w:tc>
          <w:tcPr>
            <w:tcW w:w="1766" w:type="dxa"/>
            <w:shd w:val="clear" w:color="auto" w:fill="auto"/>
          </w:tcPr>
          <w:p w14:paraId="356B3A5E" w14:textId="4409BBA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ITUT_JCA-IMT2020-LS16</w:t>
            </w:r>
          </w:p>
        </w:tc>
        <w:tc>
          <w:tcPr>
            <w:tcW w:w="8222" w:type="dxa"/>
            <w:shd w:val="clear" w:color="auto" w:fill="auto"/>
          </w:tcPr>
          <w:p w14:paraId="6DAAEB48" w14:textId="4470666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(ITUT_JCA-IMT2020-LS16; to: RAN, CT, SA, ITU-T SGs, ITU-R SG5, ITU-D SG2, BBF, ETSI ISGs, GSMA, IEEE 802.1, IEEE Future Networks Initiative, IEEE 1914, IETF, MEF Forum, NGNM, OA</w:t>
            </w:r>
          </w:p>
        </w:tc>
        <w:tc>
          <w:tcPr>
            <w:tcW w:w="1417" w:type="dxa"/>
            <w:shd w:val="clear" w:color="auto" w:fill="auto"/>
          </w:tcPr>
          <w:p w14:paraId="51111FC4" w14:textId="2714955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1134" w:type="dxa"/>
            <w:shd w:val="clear" w:color="auto" w:fill="auto"/>
          </w:tcPr>
          <w:p w14:paraId="18FC90BA" w14:textId="5BB21F5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C48DFFA" w14:textId="349DB31F"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6A1278B" w14:textId="77777777" w:rsidTr="00D33694">
        <w:trPr>
          <w:cantSplit/>
        </w:trPr>
        <w:tc>
          <w:tcPr>
            <w:tcW w:w="1097" w:type="dxa"/>
            <w:shd w:val="clear" w:color="auto" w:fill="auto"/>
          </w:tcPr>
          <w:p w14:paraId="635BB7C7" w14:textId="71AEB32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RP-250779</w:t>
            </w:r>
          </w:p>
        </w:tc>
        <w:tc>
          <w:tcPr>
            <w:tcW w:w="1766" w:type="dxa"/>
            <w:shd w:val="clear" w:color="auto" w:fill="auto"/>
          </w:tcPr>
          <w:p w14:paraId="50A63286" w14:textId="561ADA9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NGMN_LS250219</w:t>
            </w:r>
          </w:p>
        </w:tc>
        <w:tc>
          <w:tcPr>
            <w:tcW w:w="8222" w:type="dxa"/>
            <w:shd w:val="clear" w:color="auto" w:fill="auto"/>
          </w:tcPr>
          <w:p w14:paraId="12ED185F" w14:textId="5F41D3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3GPP on the new NGMN Publication: ‘Network Architecture Evolution Towards 6G’ (NGMN_LS250219; to: RAN, CT, SA, PCG, ITU-T SG13, ITU-R WP5D, ISSG ETSI; cc: -; contact: Vodafone)</w:t>
            </w:r>
          </w:p>
        </w:tc>
        <w:tc>
          <w:tcPr>
            <w:tcW w:w="1417" w:type="dxa"/>
            <w:shd w:val="clear" w:color="auto" w:fill="auto"/>
          </w:tcPr>
          <w:p w14:paraId="2CCCB840" w14:textId="7B547DD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44C52A85" w14:textId="736BF8B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AFCFDCA" w14:textId="20ED7BB0" w:rsidR="00C4390E" w:rsidRPr="00486CF9" w:rsidRDefault="00C4390E" w:rsidP="00C4390E">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563" w:name="_Toc527197950"/>
      <w:bookmarkStart w:id="564" w:name="_Toc2391493"/>
      <w:bookmarkStart w:id="565" w:name="_Toc25787747"/>
      <w:bookmarkStart w:id="566" w:name="_Toc25787947"/>
      <w:bookmarkStart w:id="567" w:name="_Toc27430642"/>
      <w:bookmarkStart w:id="568" w:name="_Toc33140374"/>
      <w:bookmarkStart w:id="569" w:name="_Toc34604905"/>
      <w:bookmarkStart w:id="570" w:name="_Toc34605098"/>
      <w:bookmarkStart w:id="571" w:name="_Toc35697898"/>
      <w:bookmarkStart w:id="572" w:name="_Toc42029393"/>
      <w:bookmarkStart w:id="573" w:name="_Toc62413608"/>
      <w:bookmarkStart w:id="574" w:name="_Toc67153286"/>
      <w:bookmarkStart w:id="575" w:name="_Toc74553804"/>
      <w:bookmarkStart w:id="576" w:name="_Toc82419004"/>
      <w:bookmarkStart w:id="577" w:name="_Toc82457101"/>
      <w:bookmarkStart w:id="578" w:name="_Toc108983251"/>
      <w:bookmarkStart w:id="579" w:name="_Toc111426712"/>
      <w:bookmarkStart w:id="580" w:name="_Toc116243019"/>
      <w:bookmarkStart w:id="581" w:name="_Toc116243271"/>
      <w:bookmarkStart w:id="582" w:name="_Toc124641687"/>
      <w:bookmarkStart w:id="583" w:name="_Toc124881023"/>
      <w:bookmarkStart w:id="584" w:name="_Toc195035654"/>
      <w:r>
        <w:t xml:space="preserve">Annex </w:t>
      </w:r>
      <w:r w:rsidR="003D2067" w:rsidRPr="00006071">
        <w:t>C2:</w:t>
      </w:r>
      <w:r>
        <w:tab/>
      </w:r>
      <w:r w:rsidR="003D2067" w:rsidRPr="00006071">
        <w:t>Outgoing liaison statements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992"/>
        <w:gridCol w:w="3969"/>
      </w:tblGrid>
      <w:tr w:rsidR="003D2067" w:rsidRPr="00E11A58" w14:paraId="4C579C95" w14:textId="77777777" w:rsidTr="005E336E">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3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6"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992"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9"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E41042" w:rsidRPr="00DE32B7" w14:paraId="7B21FF20" w14:textId="77777777" w:rsidTr="005E336E">
        <w:trPr>
          <w:cantSplit/>
        </w:trPr>
        <w:tc>
          <w:tcPr>
            <w:tcW w:w="0" w:type="auto"/>
            <w:shd w:val="clear" w:color="auto" w:fill="auto"/>
            <w:tcMar>
              <w:left w:w="28" w:type="dxa"/>
              <w:right w:w="28" w:type="dxa"/>
            </w:tcMar>
          </w:tcPr>
          <w:p w14:paraId="6E860706" w14:textId="2B52A7BA"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RP-250086</w:t>
            </w:r>
          </w:p>
        </w:tc>
        <w:tc>
          <w:tcPr>
            <w:tcW w:w="7233" w:type="dxa"/>
            <w:shd w:val="clear" w:color="auto" w:fill="auto"/>
            <w:tcMar>
              <w:left w:w="28" w:type="dxa"/>
              <w:right w:w="28" w:type="dxa"/>
            </w:tcMar>
          </w:tcPr>
          <w:p w14:paraId="26C86B8A" w14:textId="1CF9445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ITUR_WP5D_TEMP_273edited = RP-250027 on Parameters for 14800 to 15350 MHz of terrestrial component of IMT for sharing and compatibility studies in preparation for WRC-27 (to: ITU-R WP5D; cc: RAN4; contact: Nokia)</w:t>
            </w:r>
          </w:p>
        </w:tc>
        <w:tc>
          <w:tcPr>
            <w:tcW w:w="1276" w:type="dxa"/>
            <w:shd w:val="clear" w:color="auto" w:fill="auto"/>
            <w:tcMar>
              <w:left w:w="28" w:type="dxa"/>
              <w:right w:w="28" w:type="dxa"/>
            </w:tcMar>
          </w:tcPr>
          <w:p w14:paraId="71D2586F" w14:textId="21BF992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 5D</w:t>
            </w:r>
          </w:p>
        </w:tc>
        <w:tc>
          <w:tcPr>
            <w:tcW w:w="992" w:type="dxa"/>
            <w:shd w:val="clear" w:color="auto" w:fill="auto"/>
            <w:tcMar>
              <w:left w:w="28" w:type="dxa"/>
              <w:right w:w="28" w:type="dxa"/>
            </w:tcMar>
          </w:tcPr>
          <w:p w14:paraId="2D978938" w14:textId="4E63DF1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RAN4</w:t>
            </w:r>
          </w:p>
        </w:tc>
        <w:tc>
          <w:tcPr>
            <w:tcW w:w="3969" w:type="dxa"/>
            <w:shd w:val="clear" w:color="auto" w:fill="auto"/>
            <w:tcMar>
              <w:left w:w="28" w:type="dxa"/>
              <w:right w:w="28" w:type="dxa"/>
            </w:tcMar>
          </w:tcPr>
          <w:p w14:paraId="2977FC97" w14:textId="687322DD"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ITUR_WP5D_TEMP_273edited = RP-250027</w:t>
            </w:r>
          </w:p>
        </w:tc>
      </w:tr>
      <w:tr w:rsidR="00E41042" w:rsidRPr="00DE32B7" w14:paraId="52924E1D" w14:textId="77777777" w:rsidTr="005E336E">
        <w:trPr>
          <w:cantSplit/>
        </w:trPr>
        <w:tc>
          <w:tcPr>
            <w:tcW w:w="0" w:type="auto"/>
            <w:shd w:val="clear" w:color="auto" w:fill="auto"/>
            <w:tcMar>
              <w:left w:w="28" w:type="dxa"/>
              <w:right w:w="28" w:type="dxa"/>
            </w:tcMar>
          </w:tcPr>
          <w:p w14:paraId="75757B37" w14:textId="240D757E"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RP-250783</w:t>
            </w:r>
          </w:p>
        </w:tc>
        <w:tc>
          <w:tcPr>
            <w:tcW w:w="7233" w:type="dxa"/>
            <w:shd w:val="clear" w:color="auto" w:fill="auto"/>
            <w:tcMar>
              <w:left w:w="28" w:type="dxa"/>
              <w:right w:w="28" w:type="dxa"/>
            </w:tcMar>
          </w:tcPr>
          <w:p w14:paraId="3704E085" w14:textId="33612A42"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LTI in reply to ITU-R WP5D/TEMP/265 = RP-250632 on timing of updates to IMT-2020 Recommendation ITU-R M.2150 and IMT-Advanced Recommendation ITU-R M.2012 after year 2025 (to: SA; cc: -; contact: Novamint)</w:t>
            </w:r>
          </w:p>
        </w:tc>
        <w:tc>
          <w:tcPr>
            <w:tcW w:w="1276" w:type="dxa"/>
            <w:shd w:val="clear" w:color="auto" w:fill="auto"/>
            <w:tcMar>
              <w:left w:w="28" w:type="dxa"/>
              <w:right w:w="28" w:type="dxa"/>
            </w:tcMar>
          </w:tcPr>
          <w:p w14:paraId="51262BC0" w14:textId="319EE465"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406951FF" w14:textId="37ACB5EF"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237B7709" w14:textId="77CC50F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E41042" w:rsidRPr="00DE32B7" w14:paraId="713C661D" w14:textId="77777777" w:rsidTr="005E336E">
        <w:trPr>
          <w:cantSplit/>
        </w:trPr>
        <w:tc>
          <w:tcPr>
            <w:tcW w:w="0" w:type="auto"/>
            <w:shd w:val="clear" w:color="auto" w:fill="auto"/>
            <w:tcMar>
              <w:left w:w="28" w:type="dxa"/>
              <w:right w:w="28" w:type="dxa"/>
            </w:tcMar>
          </w:tcPr>
          <w:p w14:paraId="1455173E" w14:textId="744BD87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RP-250790</w:t>
            </w:r>
          </w:p>
        </w:tc>
        <w:tc>
          <w:tcPr>
            <w:tcW w:w="7233" w:type="dxa"/>
            <w:shd w:val="clear" w:color="auto" w:fill="auto"/>
            <w:tcMar>
              <w:left w:w="28" w:type="dxa"/>
              <w:right w:w="28" w:type="dxa"/>
            </w:tcMar>
          </w:tcPr>
          <w:p w14:paraId="1F69667D" w14:textId="1CBC566D"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R3-250879 = RP-250026 on L3 measurement based LTM support over F1 (to: RAN3; cc: RAN2, RAN4; contact: Vodafone)</w:t>
            </w:r>
          </w:p>
        </w:tc>
        <w:tc>
          <w:tcPr>
            <w:tcW w:w="1276" w:type="dxa"/>
            <w:shd w:val="clear" w:color="auto" w:fill="auto"/>
            <w:tcMar>
              <w:left w:w="28" w:type="dxa"/>
              <w:right w:w="28" w:type="dxa"/>
            </w:tcMar>
          </w:tcPr>
          <w:p w14:paraId="298D8F65" w14:textId="004C5D8E"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RAN3</w:t>
            </w:r>
          </w:p>
        </w:tc>
        <w:tc>
          <w:tcPr>
            <w:tcW w:w="992" w:type="dxa"/>
            <w:shd w:val="clear" w:color="auto" w:fill="auto"/>
            <w:tcMar>
              <w:left w:w="28" w:type="dxa"/>
              <w:right w:w="28" w:type="dxa"/>
            </w:tcMar>
          </w:tcPr>
          <w:p w14:paraId="36C2E232" w14:textId="0CADCEC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RAN4</w:t>
            </w:r>
          </w:p>
        </w:tc>
        <w:tc>
          <w:tcPr>
            <w:tcW w:w="3969" w:type="dxa"/>
            <w:shd w:val="clear" w:color="auto" w:fill="auto"/>
            <w:tcMar>
              <w:left w:w="28" w:type="dxa"/>
              <w:right w:w="28" w:type="dxa"/>
            </w:tcMar>
          </w:tcPr>
          <w:p w14:paraId="6D6C5D18" w14:textId="02E278FF"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R3-250879 = RP-250026</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585" w:name="_Toc527197951"/>
      <w:bookmarkStart w:id="586" w:name="_Toc2391494"/>
      <w:bookmarkStart w:id="587" w:name="_Toc25787748"/>
      <w:bookmarkStart w:id="588" w:name="_Toc25787948"/>
      <w:bookmarkStart w:id="589" w:name="_Toc27430643"/>
      <w:bookmarkStart w:id="590" w:name="_Toc33140375"/>
      <w:bookmarkStart w:id="591" w:name="_Toc34604906"/>
      <w:bookmarkStart w:id="592" w:name="_Toc34605099"/>
      <w:bookmarkStart w:id="593" w:name="_Toc35697899"/>
      <w:bookmarkStart w:id="594" w:name="_Toc42029394"/>
      <w:bookmarkStart w:id="595" w:name="_Toc62413609"/>
      <w:bookmarkStart w:id="596" w:name="_Toc67153287"/>
      <w:bookmarkStart w:id="597" w:name="_Toc74553805"/>
      <w:bookmarkStart w:id="598" w:name="_Toc82419005"/>
      <w:bookmarkStart w:id="599" w:name="_Toc82457102"/>
      <w:bookmarkStart w:id="600" w:name="_Toc108983252"/>
      <w:bookmarkStart w:id="601" w:name="_Toc111426713"/>
      <w:bookmarkStart w:id="602" w:name="_Toc116243020"/>
      <w:bookmarkStart w:id="603" w:name="_Toc116243272"/>
      <w:bookmarkStart w:id="604" w:name="_Toc124641688"/>
      <w:bookmarkStart w:id="605" w:name="_Toc124881024"/>
      <w:bookmarkStart w:id="606" w:name="_Toc195035655"/>
      <w:r>
        <w:lastRenderedPageBreak/>
        <w:t>Annex D:</w:t>
      </w:r>
      <w:r w:rsidR="001A4219">
        <w:tab/>
      </w:r>
      <w:r>
        <w:t>List of change requests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EB0EBF3" w14:textId="78A737CD" w:rsidR="00AB0E2A" w:rsidRPr="00141C55" w:rsidRDefault="00FA4BF7" w:rsidP="00AB0E2A">
      <w:pPr>
        <w:snapToGrid w:val="0"/>
      </w:pPr>
      <w:r>
        <w:t>1622</w:t>
      </w:r>
      <w:r w:rsidR="00AB0E2A" w:rsidRPr="00A02946">
        <w:t xml:space="preserve"> CRs (incl. cat.A CRs and </w:t>
      </w:r>
      <w:r>
        <w:t>6</w:t>
      </w:r>
      <w:r w:rsidR="00ED0506">
        <w:t xml:space="preserve"> </w:t>
      </w:r>
      <w:r w:rsidR="00AB0E2A" w:rsidRPr="00A02946">
        <w:t>company CR</w:t>
      </w:r>
      <w:r w:rsidR="00A27737">
        <w:t>s</w:t>
      </w:r>
      <w:r w:rsidR="00AB0E2A" w:rsidRPr="00A02946">
        <w:t>) were handled at RAN #</w:t>
      </w:r>
      <w:r w:rsidR="00A27737">
        <w:t>10</w:t>
      </w:r>
      <w:r>
        <w:t>7</w:t>
      </w:r>
      <w:r w:rsidR="00ED0506">
        <w:t xml:space="preserve"> </w:t>
      </w:r>
      <w:r w:rsidR="00AB0E2A" w:rsidRPr="00A02946">
        <w:t xml:space="preserve">and </w:t>
      </w:r>
      <w:r>
        <w:t>1619</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6D2CBB2B" w:rsidR="00D15FB3" w:rsidRDefault="00C2060A" w:rsidP="00945777">
      <w:pPr>
        <w:jc w:val="center"/>
      </w:pPr>
      <w:r>
        <w:pict w14:anchorId="2CB16719">
          <v:shape id="_x0000_i1028" type="#_x0000_t75" style="width:394.2pt;height:329.4pt">
            <v:imagedata r:id="rId30"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71C518C2" w:rsidR="004C1ED2" w:rsidRDefault="00C2060A" w:rsidP="00096339">
      <w:pPr>
        <w:jc w:val="center"/>
      </w:pPr>
      <w:r>
        <w:lastRenderedPageBreak/>
        <w:pict w14:anchorId="457C3C10">
          <v:shape id="_x0000_i1029" type="#_x0000_t75" style="width:728.4pt;height:265.2pt">
            <v:imagedata r:id="rId31" o:title=""/>
          </v:shape>
        </w:pict>
      </w:r>
    </w:p>
    <w:p w14:paraId="588736FB" w14:textId="3E023B79"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2A23F0C9" w:rsidR="00AA696B" w:rsidRDefault="00C2060A" w:rsidP="005A7586">
      <w:pPr>
        <w:jc w:val="center"/>
      </w:pPr>
      <w:r>
        <w:lastRenderedPageBreak/>
        <w:pict w14:anchorId="222C61C3">
          <v:shape id="_x0000_i1030" type="#_x0000_t75" style="width:727.8pt;height:293.4pt">
            <v:imagedata r:id="rId32"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2AC053AA" w:rsidR="0082475B" w:rsidRDefault="00C2060A" w:rsidP="00055503">
      <w:pPr>
        <w:jc w:val="center"/>
      </w:pPr>
      <w:r>
        <w:lastRenderedPageBreak/>
        <w:pict w14:anchorId="4B4B0627">
          <v:shape id="_x0000_i1031" type="#_x0000_t75" style="width:570pt;height:351pt">
            <v:imagedata r:id="rId33"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3F0C212A" w:rsidR="004E2DF3" w:rsidRDefault="00C2060A" w:rsidP="00602B6B">
      <w:pPr>
        <w:jc w:val="center"/>
      </w:pPr>
      <w:r>
        <w:pict w14:anchorId="2469310D">
          <v:shape id="_x0000_i1032" type="#_x0000_t75" style="width:728.4pt;height:352.8pt">
            <v:imagedata r:id="rId34"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6F16D885" w:rsidR="00F156FE" w:rsidRDefault="00C2060A" w:rsidP="00AB0E2A">
      <w:pPr>
        <w:pStyle w:val="TH"/>
      </w:pPr>
      <w:r>
        <w:lastRenderedPageBreak/>
        <w:pict w14:anchorId="03A8D9D5">
          <v:shape id="_x0000_i1033" type="#_x0000_t75" style="width:583.2pt;height:359.4pt">
            <v:imagedata r:id="rId35"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607" w:name="_Toc527197952"/>
      <w:bookmarkStart w:id="608" w:name="_Toc2391495"/>
      <w:bookmarkStart w:id="609" w:name="_Toc25787749"/>
      <w:bookmarkStart w:id="610" w:name="_Toc25787949"/>
      <w:bookmarkStart w:id="611" w:name="_Toc27430644"/>
      <w:bookmarkStart w:id="612" w:name="_Toc33140376"/>
      <w:bookmarkStart w:id="613" w:name="_Toc34604907"/>
      <w:bookmarkStart w:id="614" w:name="_Toc34605100"/>
      <w:bookmarkStart w:id="615" w:name="_Toc35697900"/>
      <w:bookmarkStart w:id="616" w:name="_Toc42029395"/>
      <w:bookmarkStart w:id="617" w:name="_Toc62413610"/>
      <w:bookmarkStart w:id="618" w:name="_Toc67153288"/>
      <w:bookmarkStart w:id="619" w:name="_Toc74553806"/>
      <w:bookmarkStart w:id="620" w:name="_Toc82419006"/>
      <w:bookmarkStart w:id="621" w:name="_Toc82457103"/>
      <w:bookmarkStart w:id="622" w:name="_Toc108983253"/>
      <w:bookmarkStart w:id="623" w:name="_Toc111426714"/>
      <w:bookmarkStart w:id="624" w:name="_Toc116243021"/>
      <w:bookmarkStart w:id="625" w:name="_Toc116243273"/>
      <w:bookmarkStart w:id="626" w:name="_Toc124641689"/>
      <w:bookmarkStart w:id="627" w:name="_Toc124881025"/>
      <w:bookmarkStart w:id="628" w:name="_Toc195035656"/>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D80B52A" w14:textId="31B374C9" w:rsidR="00DD37B5" w:rsidRDefault="00885B7F" w:rsidP="00AB0E2A">
      <w:r>
        <w:t>0</w:t>
      </w:r>
      <w:r w:rsidR="00AB6BEC" w:rsidRPr="00335925">
        <w:t xml:space="preserve"> </w:t>
      </w:r>
      <w:r w:rsidR="00AB6BEC">
        <w:t>noted</w:t>
      </w:r>
      <w:r w:rsidR="00AB6BEC" w:rsidRPr="00335925">
        <w:t xml:space="preserve"> </w:t>
      </w:r>
      <w:r w:rsidR="00AB6BEC">
        <w:t xml:space="preserve">TR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p>
    <w:p w14:paraId="6DB2C32E" w14:textId="058F6149" w:rsidR="007D26EF" w:rsidRDefault="00885B7F" w:rsidP="00AB0E2A">
      <w:r>
        <w:t>2</w:t>
      </w:r>
      <w:r w:rsidR="00095643" w:rsidRPr="00335925">
        <w:t xml:space="preserve"> approved </w:t>
      </w:r>
      <w:r w:rsidR="009C1C45">
        <w:t>TR</w:t>
      </w:r>
      <w:r>
        <w:t>s</w:t>
      </w:r>
      <w:r w:rsidR="009C1C45">
        <w:t xml:space="preserve"> and </w:t>
      </w:r>
      <w:r>
        <w:t>0</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2F4E3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DD7318" w:rsidRPr="000C5513" w14:paraId="1B0D3F06"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4D7DED" w14:textId="7AF02D32"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E4C4D7" w14:textId="1643EA7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603A7B" w14:textId="46859BC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RP-250437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B05A5F" w14:textId="0EB54FD9"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38.908 v2.0.0 Protection of fixed satellite service (FSS) UL within 6425 to 7125 MHz</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87D89C" w14:textId="2ECBCA9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8DBA4E" w14:textId="5B26F43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38.908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310FD0" w14:textId="0072DBA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715C" w14:textId="5160BBE7"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61A53E" w14:textId="2F594FE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DD7318" w:rsidRPr="000C5513" w14:paraId="3BDBB3B8"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A7CF08" w14:textId="681576FF"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BE419F" w14:textId="75052D58"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E830D3" w14:textId="62A988DF"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RP-250539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A5F41C" w14:textId="1CF4AF40"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38.922 v2.0.0: Study on International Mobile Telecommunications (IMT) parameters for 4400 - 4800 MHz, 7125 - 8400 MHz and 14800 - 15350 MHz</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928766" w14:textId="5D58A37D"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613ADD" w14:textId="2C84CF5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38.922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1BD106" w14:textId="7E125F9E"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2EE1D9" w14:textId="21EB20A5"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FS_NR_IMT_4400_7125_14800MHz</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9AEF4F" w14:textId="03690F2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bl>
    <w:p w14:paraId="59BC6506" w14:textId="77777777" w:rsidR="00041EA6" w:rsidRDefault="00041EA6" w:rsidP="001C35F4"/>
    <w:p w14:paraId="425C2FE0" w14:textId="1E87C5CF" w:rsidR="00E02D92" w:rsidRDefault="00D25E41" w:rsidP="001C35F4">
      <w:r>
        <w:t>0</w:t>
      </w:r>
      <w:r w:rsidR="00E02D92">
        <w:t xml:space="preserve"> </w:t>
      </w:r>
      <w:r w:rsidR="00E02D92" w:rsidRPr="003717FE">
        <w:t>agreed specification version under RAN leadership (handled in RAN via pCRs like a TR maintained in a WG)</w:t>
      </w:r>
    </w:p>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629" w:name="_Toc527197953"/>
      <w:bookmarkStart w:id="630" w:name="_Toc2391496"/>
      <w:bookmarkStart w:id="631" w:name="_Toc25787750"/>
      <w:bookmarkStart w:id="632" w:name="_Toc25787950"/>
      <w:bookmarkStart w:id="633" w:name="_Toc27430645"/>
      <w:bookmarkStart w:id="634" w:name="_Toc33140377"/>
      <w:bookmarkStart w:id="635" w:name="_Toc34604908"/>
      <w:bookmarkStart w:id="636" w:name="_Toc34605101"/>
      <w:bookmarkStart w:id="637" w:name="_Toc35697901"/>
      <w:bookmarkStart w:id="638" w:name="_Toc42029396"/>
      <w:bookmarkStart w:id="639" w:name="_Toc62413611"/>
      <w:bookmarkStart w:id="640" w:name="_Toc67153289"/>
      <w:bookmarkStart w:id="641" w:name="_Toc74553807"/>
      <w:bookmarkStart w:id="642" w:name="_Toc82419007"/>
      <w:bookmarkStart w:id="643" w:name="_Toc82457104"/>
      <w:bookmarkStart w:id="644" w:name="_Toc108983254"/>
      <w:bookmarkStart w:id="645" w:name="_Toc111426715"/>
      <w:bookmarkStart w:id="646" w:name="_Toc116243022"/>
      <w:bookmarkStart w:id="647" w:name="_Toc116243274"/>
      <w:bookmarkStart w:id="648" w:name="_Toc124641690"/>
      <w:bookmarkStart w:id="649" w:name="_Toc124881026"/>
      <w:bookmarkStart w:id="650" w:name="_Toc195035657"/>
      <w:r w:rsidRPr="00967E38">
        <w:lastRenderedPageBreak/>
        <w:t>Annex F:</w:t>
      </w:r>
      <w:r w:rsidR="001A4219" w:rsidRPr="00967E38">
        <w:tab/>
      </w:r>
      <w:r w:rsidRPr="00967E38">
        <w:t>List of approved new and revised Work Items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D39E6D0" w14:textId="47778662" w:rsidR="004E0703" w:rsidRDefault="0026466C" w:rsidP="004E0703">
      <w:r>
        <w:t>0</w:t>
      </w:r>
      <w:r w:rsidR="004E0703" w:rsidRPr="00621702">
        <w:t xml:space="preserve"> new SI</w:t>
      </w:r>
      <w:r w:rsidR="003E23EF" w:rsidRPr="00621702">
        <w:t>D</w:t>
      </w:r>
      <w:r w:rsidR="00056FC2" w:rsidRPr="00621702">
        <w:t>s</w:t>
      </w:r>
      <w:r w:rsidR="004E0703" w:rsidRPr="00621702">
        <w:t>,</w:t>
      </w:r>
      <w:r w:rsidR="00621702" w:rsidRPr="00621702">
        <w:t xml:space="preserve"> </w:t>
      </w:r>
      <w:r>
        <w:t>5</w:t>
      </w:r>
      <w:r w:rsidR="004E0703" w:rsidRPr="00621702">
        <w:t xml:space="preserve"> new WI</w:t>
      </w:r>
      <w:r w:rsidR="003E23EF" w:rsidRPr="00621702">
        <w:t>D</w:t>
      </w:r>
      <w:r w:rsidR="004E0703" w:rsidRPr="00621702">
        <w:t>s,</w:t>
      </w:r>
      <w:r w:rsidR="007B2283" w:rsidRPr="00621702">
        <w:t xml:space="preserve"> </w:t>
      </w:r>
      <w:r w:rsidR="007B604E">
        <w:t>3</w:t>
      </w:r>
      <w:r w:rsidR="003377E6" w:rsidRPr="00621702">
        <w:t xml:space="preserve"> revised SI</w:t>
      </w:r>
      <w:r w:rsidR="00092BF6" w:rsidRPr="00621702">
        <w:t>D</w:t>
      </w:r>
      <w:r w:rsidR="003377E6" w:rsidRPr="00621702">
        <w:t>s,</w:t>
      </w:r>
      <w:r w:rsidR="000F2978" w:rsidRPr="00621702">
        <w:t xml:space="preserve"> </w:t>
      </w:r>
      <w:r w:rsidR="007B604E">
        <w:t>4</w:t>
      </w:r>
      <w:r>
        <w:t>0</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ED3CC2" w:rsidRPr="00914F4A" w14:paraId="1020864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5A3773" w14:textId="434FEB13"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0E0CB8" w14:textId="6BFA143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NR Support for UAV (Uncrewed Aerial Vehicles)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AD5CC" w14:textId="73E6536D"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B8BCC4" w14:textId="661B678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E73E3" w14:textId="445F3AF3"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37A1884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82FC54" w14:textId="146549C2"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RP-250067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16F622" w14:textId="0CCB43EA"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Access Traffic Steering, Switch and Splitting support in the 5G system architecture;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ED6B78" w14:textId="6CF91077"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408A7A" w14:textId="29F9A8BB"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0D206B" w14:textId="69CADF6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3D170D9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C2E03" w14:textId="26E8771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RP-250249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DDFB7" w14:textId="3F2D619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Introduction of Power Class 2 and UE 40MHz Channel Bandwidth in NR band n28</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3C32EA" w14:textId="4B055BC2"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7A2722" w14:textId="279DF80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3BFAF2" w14:textId="7240A9C9"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6A12D06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D85578" w14:textId="35BE7949"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RP-250452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53BEFA" w14:textId="673FA35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New Rel-19 NR CA and DC; and NR and LTE DC Configurations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D24341" w14:textId="0F69EE77"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6AE491" w14:textId="6DEE04F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F3AE2" w14:textId="5F42AC90"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1B905EC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7623B4" w14:textId="1BE2E8F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44771F" w14:textId="6B0FADE8"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band for 5G Broadcast Utilizing Geosynchronous Satellite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9ACC15" w14:textId="538F923E"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942A15" w14:textId="45EA433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F230C" w14:textId="4720938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ED3CC2" w:rsidRPr="00F54D69" w14:paraId="52E64875"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352B0E" w14:textId="7D091004"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RP-250308</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185F0" w14:textId="5FB862D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for Study on AI/ML for NR air interface phase 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3C1776" w14:textId="3FB4A68D"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CEA74" w14:textId="10663DE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6D9B1CC9" w14:textId="3D616FC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FS_NR_AIML_air_Ph2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AC3125" w14:textId="5E0918BA"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ED3CC2" w:rsidRPr="00F54D69" w14:paraId="694E6862"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D946C3" w14:textId="1E067AB4"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RP-250577</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C5466" w14:textId="799E0AC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spatial channel model for demodulation performance requirements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BE9150" w14:textId="3F1067C2"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D9961D" w14:textId="736953DE"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1160872B" w14:textId="2AC3560C"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FS_NR_demod_SCM</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E2BAD" w14:textId="22C8E18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ED3CC2" w:rsidRPr="00F54D69" w14:paraId="57D95D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8E58B" w14:textId="4F4E55A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RP-250810</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FAEDB9" w14:textId="0B39F5FE"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6G Scenarios and requirements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7E9F2A" w14:textId="499EB57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ACB046" w14:textId="68A465CD"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51F3591A" w14:textId="05E265E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E2BF5" w14:textId="596D29FC"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C64BDD"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331A5A0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RP-250103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14FC59B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WI UE Conformance - NR MIMO evolution for downlink and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300BA5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49D4BF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01B8DC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NR_MIMO_evo_DL_UL-UEConTest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2BDCD43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51C681F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RP-250107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47741FB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4CF0B00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489DD78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6A615D5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34466E2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0CFDAE8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7B1E613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DC_R19_xBLTE_yBNR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578551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308DDA3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4CF9032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5F85104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495D7DD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22B24D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4Rx for NR bands for FWA UEs (up to 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2D53BC2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00670FA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0CD00C1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246D0F2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06EAF48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7EB3671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sidelink multi-hop relay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438704E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2DD514C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628AC2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NR_SL_relay_multihop-Core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005488C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46104A2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79F9B0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TRP (Total Radiated Power), TRS (Total Radiated Sensitivity) and MIMO OTA (Over the Air) testing enhancement Phase 3; rapporteur: vivo, CAICT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7AFFBF1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4053F9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70A2285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17F1DA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345C60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56E4447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0E23A0A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07D750E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6A47A22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0ECF994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4BC7F7B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5176B9C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52C153F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5DBF1A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076F209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4D37952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4FC0CE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32B5F5B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Low NR band carrier aggregation via switching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09A1819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13F488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2714DFB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NR_LBCA_Sw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66D6A29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5328E03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622E518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Rel-19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25FAA70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1BE74CA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13738B1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52ABB99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20FB8D3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6D65CCD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Protocol enhancements for Mission Critical Services (MCPTT, MCVideo, MCData) for Rel-17</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756FA3E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56F09CE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67BF3F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2EE9659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AEB43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3E8FF3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NR FDD bands for RedCap (Reduced Capability)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338EA2A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020266F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3134CF1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NR_FDD_bands_R18_redcap-UEConTest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51F9C2D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75B5350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RP-250326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43C150B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for Artificial Intelligence (AI)/Machine Learning (ML) for NG-RAN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6A41AB2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745100D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629A1E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NR_AIML_NGRAN_enh-Core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4DA36C2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C64BDD"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117926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RP-250339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6FCF92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093405A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2BCA9B4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16B4066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136670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5C02BBC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6FEA571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of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0C1C2E7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302EE00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11541A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6298943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1279DCD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RP-250369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6819F10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downlink interruption for NR and EN-DC band combinations at dynamic Tx Switching in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464194D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5CF774B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1C445E7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6860DB2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3BB0D22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RP-250373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097A5A5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FR1 7 MHz Channel Bandwidth</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35E7817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0D5F446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1ACFA2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NR_FR1_7MHz_BW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66C3F13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729CBAC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01B5772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for NR-based Access to Unlicensed Spectrum</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29A7C79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24A0B1D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43D368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NR_unlic-UEConTest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20610AE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45EC1E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RP-250424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0E65907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High power UE (power class 1.5 or 2) for Dual Connectivity (DC) combinations of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6964B6D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57C849F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39CAC1C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0609652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0507768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0A5B6A2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Rel-17 Power Class 2 UE for NR inter-band CA/DC with or without SUL configurations with x (6&gt;=x&gt;2) bands DL and y (y=1, 2)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7004CBE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030E9C4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628D4CE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NR_UE_PC2_R17_CADC_SUL_xBDL_yBUL-UEConTest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61CBBA8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5FBF5C2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4B401EB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- 4Rx handheld UE for low NR bands (&lt;1GHz) and/or 3Tx for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75E7095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3B5DB3D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14C9B86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4Rx_low_NR_band_handheld_3Tx_NR_CA_ENDC-UEConTest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19B3BA6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1F02043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2B6877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Further RF requirements enhancement for NR and EN-DC in frequency range 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61C94B7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0261ED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01F2609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4A6F53A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2BE7ED6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7B8B30C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Non-Terrestrial Networks (NTN) for Internet of Things (IoT)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25DC25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09846D0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3856B0C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70C9A8D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035E86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5C51897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another IoT-NTN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3F144F6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09364DA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034EAE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7C9B917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7727C07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4B0EB3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another NR-NTN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0E185A5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574EA90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7FB646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31798BE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513AFB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5EDE81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Enhancements of NR Multicast and Broadcast Services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192711E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0AE6C91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52BD996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NR_MBS_enh_5MBS_Ph2-UEConTest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4EB3C02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60DFF5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0AE2E50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 support to existing NR bands and CA/ENDC combinations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3D79B63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0150CA1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13662B0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1EF868B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39D0657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0AD1E09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new NR NTN bands to support the Extended L-band (UL 1668-1675MHz, DL 1518-1525MHz) and the combined MSS L-band and Extended L-band ranges (UL 1626.5-1660.5 MHz and 1668-1675 MHz, DL 1518-1559 MHz)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30A1266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314BA7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3E6577B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NR_NTN_combinedLband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3AD5375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070D563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25B152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the NR FDD 1.4 GHz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1EC6100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2F60D70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3125C0C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NR_FDD_1400MHz</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20B944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1CB66F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1DCFC3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NR band n68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4694ADA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50D5EB6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39B3C5A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NR_band_n68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7E859CF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38608D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6B1AAFB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WID:Introduction of BDS (BeiDou Navigation Satellite System) B2b Signal in A-GNSS for LTE and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79D42EB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5C11DD1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345C238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LCS_BDS_B2b_LTE_NR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4DCCFB1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4BCA83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331F76D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RF enhancements for NR FR1/FR2 and EN-DC,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591EAB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08AA5E8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0AF95F9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1BD5426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5F6150B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363755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BW less than 5MHz for FR1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099A8A0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08AD80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032334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788EBC4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16D955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2AB1BCF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AI/ML for NR air interface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7FABCCD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7CDE1DE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702E4A5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3AE6A53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3D5D6FC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4495C0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on New bands for LTE based 5G terrestrial broadcast for early deployments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3FFDD98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088EEE4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6E58ED2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LTE_terr_bcast_bands_sub_108-Core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648E70D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478CD8F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016CD0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on LTE-based 5G Broadcast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4699DEB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1801C86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177300E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31F54DD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2AB8215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74E430E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Solutions for Ambient IoT (Internet of Things)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71357C3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2BEA2EF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521827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03B6D3F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17ED91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1005097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Ku bands for NR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2C49138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0A7F71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5641331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NR_NTN_Ku_bands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33BE7C3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9A7028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E53610D" w14:textId="3D38265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FBF31DF" w14:textId="2E24E66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E9257B" w14:textId="58A6BEE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F4FC7FC" w14:textId="0FF5749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B7E264" w14:textId="568676D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4F9FC" w14:textId="238B58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676B851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ABDFE" w14:textId="5F2A82C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RP-250818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B77C7C" w14:textId="7CE8B94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mmWave in NR: UE spurious emissions and EESS (Earth Exploration Satellite Service) protection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2F7843" w14:textId="0718CB9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258CAA" w14:textId="5D46F77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9225EF" w14:textId="069025A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NR_mmWave_protect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C602F0" w14:textId="66E2BD7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p w14:paraId="551ECAE3" w14:textId="21FF45C9" w:rsidR="00AB0E2A" w:rsidRDefault="00AB0E2A" w:rsidP="00AB0E2A">
      <w:pPr>
        <w:rPr>
          <w:rStyle w:val="Hyperlink"/>
        </w:rPr>
      </w:pPr>
      <w:r>
        <w:lastRenderedPageBreak/>
        <w:t xml:space="preserve">For more details see 3GPP workplan: </w:t>
      </w:r>
      <w:hyperlink r:id="rId36"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lastRenderedPageBreak/>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lastRenderedPageBreak/>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651" w:name="_Toc527197954"/>
      <w:bookmarkStart w:id="652" w:name="_Toc2391497"/>
      <w:bookmarkStart w:id="653" w:name="_Toc25787751"/>
      <w:bookmarkStart w:id="654" w:name="_Toc25787951"/>
      <w:bookmarkStart w:id="655" w:name="_Toc27430646"/>
      <w:bookmarkStart w:id="656" w:name="_Toc33140378"/>
      <w:bookmarkStart w:id="657" w:name="_Toc34604909"/>
      <w:bookmarkStart w:id="658" w:name="_Toc34605102"/>
      <w:bookmarkStart w:id="659" w:name="_Toc35697902"/>
      <w:bookmarkStart w:id="660" w:name="_Toc42029397"/>
      <w:bookmarkStart w:id="661" w:name="_Toc62413612"/>
      <w:bookmarkStart w:id="662" w:name="_Toc67153290"/>
      <w:bookmarkStart w:id="663" w:name="_Toc74553808"/>
      <w:bookmarkStart w:id="664" w:name="_Toc82419008"/>
      <w:bookmarkStart w:id="665" w:name="_Toc82457105"/>
      <w:bookmarkStart w:id="666" w:name="_Toc108983255"/>
      <w:bookmarkStart w:id="667" w:name="_Toc111426716"/>
      <w:bookmarkStart w:id="668" w:name="_Toc116243023"/>
      <w:bookmarkStart w:id="669" w:name="_Toc116243275"/>
      <w:bookmarkStart w:id="670" w:name="_Toc124641691"/>
      <w:bookmarkStart w:id="671" w:name="_Toc124881027"/>
      <w:bookmarkStart w:id="672" w:name="_Toc195035658"/>
      <w:r>
        <w:lastRenderedPageBreak/>
        <w:t>Annex G:</w:t>
      </w:r>
      <w:r w:rsidR="001A4219">
        <w:tab/>
      </w:r>
      <w:r>
        <w:t>List of RAN meetings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8A2C0F">
        <w:trPr>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lastRenderedPageBreak/>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lastRenderedPageBreak/>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shd w:val="clear" w:color="auto" w:fill="auto"/>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shd w:val="clear" w:color="auto" w:fill="auto"/>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shd w:val="clear" w:color="auto" w:fill="auto"/>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shd w:val="clear" w:color="auto" w:fill="auto"/>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CD1BC4" w14:paraId="0822E0BB" w14:textId="77777777" w:rsidTr="008A2C0F">
        <w:trPr>
          <w:trHeight w:val="70"/>
        </w:trPr>
        <w:tc>
          <w:tcPr>
            <w:tcW w:w="2987" w:type="dxa"/>
            <w:shd w:val="clear" w:color="auto" w:fill="D9D9D9"/>
          </w:tcPr>
          <w:p w14:paraId="2B0C07B9" w14:textId="124D8419" w:rsidR="001469D1" w:rsidRPr="00CD1BC4" w:rsidRDefault="001469D1" w:rsidP="00AB0E2A">
            <w:pPr>
              <w:pStyle w:val="Doc-title"/>
              <w:adjustRightInd w:val="0"/>
              <w:snapToGrid w:val="0"/>
              <w:rPr>
                <w:rFonts w:cs="Arial"/>
                <w:b/>
                <w:bCs/>
                <w:lang w:val="en-US"/>
              </w:rPr>
            </w:pPr>
            <w:r w:rsidRPr="00CD1BC4">
              <w:rPr>
                <w:rFonts w:cs="Arial"/>
                <w:b/>
                <w:bCs/>
                <w:lang w:val="en-US"/>
              </w:rPr>
              <w:t>RAN #10</w:t>
            </w:r>
            <w:r w:rsidR="001607E8" w:rsidRPr="00CD1BC4">
              <w:rPr>
                <w:rFonts w:cs="Arial"/>
                <w:b/>
                <w:bCs/>
                <w:lang w:val="en-US"/>
              </w:rPr>
              <w:t>7</w:t>
            </w:r>
            <w:r w:rsidRPr="00CD1BC4">
              <w:rPr>
                <w:rFonts w:cs="Arial"/>
                <w:b/>
                <w:bCs/>
                <w:lang w:val="en-US"/>
              </w:rPr>
              <w:t xml:space="preserve"> ** &amp;18</w:t>
            </w:r>
            <w:r w:rsidR="009F7D1B" w:rsidRPr="00CD1BC4">
              <w:rPr>
                <w:rFonts w:cs="Arial"/>
                <w:b/>
                <w:bCs/>
                <w:lang w:val="en-US"/>
              </w:rPr>
              <w:t xml:space="preserve"> @</w:t>
            </w:r>
            <w:r w:rsidR="0091319E" w:rsidRPr="00CD1BC4">
              <w:rPr>
                <w:rFonts w:cs="Arial"/>
                <w:b/>
                <w:bCs/>
                <w:lang w:val="en-US"/>
              </w:rPr>
              <w:t>, &amp;21</w:t>
            </w:r>
            <w:r w:rsidR="003601D6" w:rsidRPr="00CD1BC4">
              <w:rPr>
                <w:rFonts w:cs="Arial"/>
                <w:b/>
                <w:bCs/>
                <w:lang w:val="en-US"/>
              </w:rPr>
              <w:t>, &amp;22</w:t>
            </w:r>
          </w:p>
        </w:tc>
        <w:tc>
          <w:tcPr>
            <w:tcW w:w="2552" w:type="dxa"/>
            <w:shd w:val="clear" w:color="auto" w:fill="D9D9D9"/>
          </w:tcPr>
          <w:p w14:paraId="07910014" w14:textId="7DA37B08" w:rsidR="001469D1" w:rsidRPr="00CD1BC4" w:rsidRDefault="001607E8" w:rsidP="00AB0E2A">
            <w:pPr>
              <w:pStyle w:val="Doc-title"/>
              <w:adjustRightInd w:val="0"/>
              <w:snapToGrid w:val="0"/>
              <w:rPr>
                <w:rFonts w:cs="Arial"/>
                <w:b/>
                <w:bCs/>
              </w:rPr>
            </w:pPr>
            <w:r w:rsidRPr="00CD1BC4">
              <w:rPr>
                <w:rFonts w:cs="Arial"/>
                <w:b/>
                <w:bCs/>
              </w:rPr>
              <w:t>1</w:t>
            </w:r>
            <w:r w:rsidR="00C0204D" w:rsidRPr="00CD1BC4">
              <w:rPr>
                <w:rFonts w:cs="Arial"/>
                <w:b/>
                <w:bCs/>
              </w:rPr>
              <w:t>2</w:t>
            </w:r>
            <w:r w:rsidRPr="00CD1BC4">
              <w:rPr>
                <w:rFonts w:cs="Arial"/>
                <w:b/>
                <w:bCs/>
              </w:rPr>
              <w:t xml:space="preserve"> </w:t>
            </w:r>
            <w:r w:rsidR="001469D1" w:rsidRPr="00CD1BC4">
              <w:rPr>
                <w:rFonts w:cs="Arial"/>
                <w:b/>
                <w:bCs/>
              </w:rPr>
              <w:t>March</w:t>
            </w:r>
            <w:r w:rsidRPr="00CD1BC4">
              <w:rPr>
                <w:rFonts w:cs="Arial"/>
                <w:b/>
                <w:bCs/>
              </w:rPr>
              <w:t xml:space="preserve"> - 1</w:t>
            </w:r>
            <w:r w:rsidR="00C0204D" w:rsidRPr="00CD1BC4">
              <w:rPr>
                <w:rFonts w:cs="Arial"/>
                <w:b/>
                <w:bCs/>
              </w:rPr>
              <w:t>4</w:t>
            </w:r>
            <w:r w:rsidRPr="00CD1BC4">
              <w:rPr>
                <w:rFonts w:cs="Arial"/>
                <w:b/>
                <w:bCs/>
              </w:rPr>
              <w:t xml:space="preserve"> March</w:t>
            </w:r>
            <w:r w:rsidR="001469D1" w:rsidRPr="00CD1BC4">
              <w:rPr>
                <w:rFonts w:cs="Arial"/>
                <w:b/>
                <w:bCs/>
              </w:rPr>
              <w:t xml:space="preserve"> 2025</w:t>
            </w:r>
          </w:p>
        </w:tc>
        <w:tc>
          <w:tcPr>
            <w:tcW w:w="2835" w:type="dxa"/>
            <w:shd w:val="clear" w:color="auto" w:fill="D9D9D9"/>
          </w:tcPr>
          <w:p w14:paraId="60BCB7C3" w14:textId="3DC6259D" w:rsidR="001469D1" w:rsidRPr="00CD1BC4" w:rsidRDefault="00685718" w:rsidP="00AB0E2A">
            <w:pPr>
              <w:pStyle w:val="Doc-title"/>
              <w:adjustRightInd w:val="0"/>
              <w:snapToGrid w:val="0"/>
              <w:rPr>
                <w:rFonts w:cs="Arial"/>
                <w:b/>
                <w:bCs/>
              </w:rPr>
            </w:pPr>
            <w:r w:rsidRPr="00CD1BC4">
              <w:rPr>
                <w:rFonts w:cs="Arial"/>
                <w:b/>
                <w:bCs/>
              </w:rPr>
              <w:t>Incheon</w:t>
            </w:r>
            <w:r w:rsidR="001469D1" w:rsidRPr="00CD1BC4">
              <w:rPr>
                <w:rFonts w:cs="Arial"/>
                <w:b/>
                <w:bCs/>
              </w:rPr>
              <w:t>, Korea</w:t>
            </w:r>
          </w:p>
        </w:tc>
        <w:tc>
          <w:tcPr>
            <w:tcW w:w="1275" w:type="dxa"/>
            <w:shd w:val="clear" w:color="auto" w:fill="D9D9D9"/>
          </w:tcPr>
          <w:p w14:paraId="42E28C08" w14:textId="6479E67E" w:rsidR="001469D1" w:rsidRPr="00CD1BC4" w:rsidRDefault="001469D1" w:rsidP="00AB0E2A">
            <w:pPr>
              <w:pStyle w:val="Doc-title"/>
              <w:adjustRightInd w:val="0"/>
              <w:snapToGrid w:val="0"/>
              <w:rPr>
                <w:rFonts w:cs="Arial"/>
                <w:b/>
                <w:bCs/>
              </w:rPr>
            </w:pPr>
            <w:r w:rsidRPr="00CD1BC4">
              <w:rPr>
                <w:rFonts w:cs="Arial"/>
                <w:b/>
                <w:bCs/>
              </w:rPr>
              <w:t>TTA</w:t>
            </w:r>
          </w:p>
        </w:tc>
      </w:tr>
      <w:tr w:rsidR="001469D1" w:rsidRPr="0094717B" w14:paraId="6AE03306" w14:textId="77777777" w:rsidTr="008A2C0F">
        <w:trPr>
          <w:trHeight w:val="70"/>
        </w:trPr>
        <w:tc>
          <w:tcPr>
            <w:tcW w:w="2987" w:type="dxa"/>
            <w:shd w:val="clear" w:color="auto" w:fill="D9D9D9"/>
          </w:tcPr>
          <w:p w14:paraId="0B06350C" w14:textId="2CC81DC7"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082DC20A" w14:textId="545336BF"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- 1</w:t>
            </w:r>
            <w:r w:rsidR="004F3A4B">
              <w:rPr>
                <w:rFonts w:cs="Arial"/>
              </w:rPr>
              <w:t>3</w:t>
            </w:r>
            <w:r>
              <w:rPr>
                <w:rFonts w:cs="Arial"/>
              </w:rPr>
              <w:t xml:space="preserve"> June </w:t>
            </w:r>
            <w:r w:rsidR="001469D1">
              <w:rPr>
                <w:rFonts w:cs="Arial"/>
              </w:rPr>
              <w:t>2025</w:t>
            </w:r>
          </w:p>
        </w:tc>
        <w:tc>
          <w:tcPr>
            <w:tcW w:w="2835" w:type="dxa"/>
            <w:shd w:val="clear" w:color="auto" w:fill="D9D9D9"/>
          </w:tcPr>
          <w:p w14:paraId="5E79A158" w14:textId="6B01B481" w:rsidR="001469D1" w:rsidRDefault="004F3A4B" w:rsidP="00AB0E2A">
            <w:pPr>
              <w:pStyle w:val="Doc-title"/>
              <w:adjustRightInd w:val="0"/>
              <w:snapToGrid w:val="0"/>
              <w:rPr>
                <w:rFonts w:cs="Arial"/>
              </w:rPr>
            </w:pPr>
            <w:r>
              <w:rPr>
                <w:rFonts w:cs="Arial"/>
              </w:rPr>
              <w:t>Prague</w:t>
            </w:r>
            <w:r w:rsidR="009A2513">
              <w:rPr>
                <w:rFonts w:cs="Arial"/>
              </w:rPr>
              <w:t xml:space="preserve">, </w:t>
            </w:r>
            <w:r>
              <w:rPr>
                <w:rFonts w:cs="Arial"/>
              </w:rPr>
              <w:t>Czech Republic</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rsidTr="008A2C0F">
        <w:trPr>
          <w:trHeight w:val="70"/>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7DF53328" w:rsidR="001469D1" w:rsidRDefault="009A2513" w:rsidP="00AB0E2A">
            <w:pPr>
              <w:pStyle w:val="Doc-title"/>
              <w:adjustRightInd w:val="0"/>
              <w:snapToGrid w:val="0"/>
              <w:rPr>
                <w:rFonts w:cs="Arial"/>
              </w:rPr>
            </w:pPr>
            <w:r>
              <w:rPr>
                <w:rFonts w:cs="Arial"/>
              </w:rPr>
              <w:t>tbd, China</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508E8B1" w:rsidR="00251083" w:rsidRPr="00251083" w:rsidRDefault="003601D6" w:rsidP="008A3CED">
            <w:pPr>
              <w:pStyle w:val="Doc-title"/>
              <w:adjustRightInd w:val="0"/>
              <w:snapToGrid w:val="0"/>
              <w:rPr>
                <w:rFonts w:cs="Arial"/>
              </w:rPr>
            </w:pPr>
            <w:r>
              <w:rPr>
                <w:rFonts w:cs="Arial"/>
              </w:rPr>
              <w:t>tbd,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27EC201F" w:rsidR="00251083" w:rsidRDefault="003601D6" w:rsidP="008A3CED">
            <w:pPr>
              <w:pStyle w:val="Doc-title"/>
              <w:adjustRightInd w:val="0"/>
              <w:snapToGrid w:val="0"/>
              <w:rPr>
                <w:rFonts w:cs="Arial"/>
              </w:rPr>
            </w:pPr>
            <w:r>
              <w:rPr>
                <w:rFonts w:cs="Arial"/>
              </w:rPr>
              <w:t>tbd, Europe</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8A2C0F">
        <w:trPr>
          <w:trHeight w:val="70"/>
        </w:trPr>
        <w:tc>
          <w:tcPr>
            <w:tcW w:w="2987" w:type="dxa"/>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lastRenderedPageBreak/>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75DD29E5" w14:textId="5A673B30" w:rsidR="00AB0E2A" w:rsidRDefault="00AB0E2A" w:rsidP="00AB0E2A">
      <w:pPr>
        <w:pStyle w:val="Heading2"/>
      </w:pPr>
      <w:bookmarkStart w:id="673" w:name="_Toc527197955"/>
      <w:bookmarkStart w:id="674" w:name="_Toc2391498"/>
      <w:bookmarkStart w:id="675" w:name="_Toc25787752"/>
      <w:bookmarkStart w:id="676" w:name="_Toc25787952"/>
      <w:bookmarkStart w:id="677" w:name="_Toc27430647"/>
      <w:bookmarkStart w:id="678" w:name="_Toc33140379"/>
      <w:bookmarkStart w:id="679" w:name="_Toc34604910"/>
      <w:bookmarkStart w:id="680" w:name="_Toc34605103"/>
      <w:bookmarkStart w:id="681" w:name="_Toc35697903"/>
      <w:bookmarkStart w:id="682" w:name="_Toc42029398"/>
      <w:bookmarkStart w:id="683" w:name="_Toc62413613"/>
      <w:bookmarkStart w:id="684" w:name="_Toc67153291"/>
      <w:bookmarkStart w:id="685" w:name="_Toc74553809"/>
      <w:bookmarkStart w:id="686" w:name="_Toc82419009"/>
      <w:bookmarkStart w:id="687" w:name="_Toc82457106"/>
      <w:bookmarkStart w:id="688" w:name="_Toc108983256"/>
      <w:bookmarkStart w:id="689" w:name="_Toc111426717"/>
      <w:bookmarkStart w:id="690" w:name="_Toc116243024"/>
      <w:bookmarkStart w:id="691" w:name="_Toc116243276"/>
      <w:bookmarkStart w:id="692" w:name="_Toc124641692"/>
      <w:bookmarkStart w:id="693" w:name="_Toc124881028"/>
      <w:bookmarkStart w:id="694" w:name="_Toc195035659"/>
      <w:r>
        <w:t xml:space="preserve">Annex </w:t>
      </w:r>
      <w:r w:rsidR="00E048C0">
        <w:t>H</w:t>
      </w:r>
      <w:r>
        <w:t>:</w:t>
      </w:r>
      <w:r w:rsidR="001A4219">
        <w:tab/>
      </w:r>
      <w:r>
        <w:t>List of action items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09D399E" w14:textId="77777777" w:rsidR="00AB0E2A" w:rsidRDefault="00AB0E2A" w:rsidP="00AB0E2A">
      <w:r>
        <w:t>Nothing to report</w:t>
      </w:r>
    </w:p>
    <w:p w14:paraId="36A15C37" w14:textId="7FB6607C" w:rsidR="00AB0E2A" w:rsidRDefault="00AB0E2A" w:rsidP="00AB0E2A">
      <w:pPr>
        <w:pStyle w:val="Heading2"/>
      </w:pPr>
      <w:bookmarkStart w:id="695" w:name="_Toc527197956"/>
      <w:bookmarkStart w:id="696" w:name="_Toc2391499"/>
      <w:bookmarkStart w:id="697" w:name="_Toc25787753"/>
      <w:bookmarkStart w:id="698" w:name="_Toc25787953"/>
      <w:bookmarkStart w:id="699" w:name="_Toc27430648"/>
      <w:bookmarkStart w:id="700" w:name="_Toc33140380"/>
      <w:bookmarkStart w:id="701" w:name="_Toc34604911"/>
      <w:bookmarkStart w:id="702" w:name="_Toc34605104"/>
      <w:bookmarkStart w:id="703" w:name="_Toc35697904"/>
      <w:bookmarkStart w:id="704" w:name="_Toc42029399"/>
      <w:bookmarkStart w:id="705" w:name="_Toc62413614"/>
      <w:bookmarkStart w:id="706" w:name="_Toc67153292"/>
      <w:bookmarkStart w:id="707" w:name="_Toc74553810"/>
      <w:bookmarkStart w:id="708" w:name="_Toc82419010"/>
      <w:bookmarkStart w:id="709" w:name="_Toc82457107"/>
      <w:bookmarkStart w:id="710" w:name="_Toc108983257"/>
      <w:bookmarkStart w:id="711" w:name="_Toc111426718"/>
      <w:bookmarkStart w:id="712" w:name="_Toc116243025"/>
      <w:bookmarkStart w:id="713" w:name="_Toc116243277"/>
      <w:bookmarkStart w:id="714" w:name="_Toc124641693"/>
      <w:bookmarkStart w:id="715" w:name="_Toc124881029"/>
      <w:bookmarkStart w:id="716" w:name="_Toc195035660"/>
      <w:r>
        <w:lastRenderedPageBreak/>
        <w:t xml:space="preserve">Annex </w:t>
      </w:r>
      <w:r w:rsidR="00E048C0">
        <w:t>I</w:t>
      </w:r>
      <w:r>
        <w:t>:</w:t>
      </w:r>
      <w:r w:rsidR="001A4219">
        <w:tab/>
      </w:r>
      <w:r>
        <w:t>List of email discussions after RAN #</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rsidR="00031FD2">
        <w:t>10</w:t>
      </w:r>
      <w:r w:rsidR="00634DED">
        <w:t>6</w:t>
      </w:r>
      <w:bookmarkEnd w:id="716"/>
    </w:p>
    <w:p w14:paraId="694E7EA8" w14:textId="46B9A746" w:rsidR="003E121C" w:rsidRDefault="003E121C" w:rsidP="00570CCE">
      <w:pPr>
        <w:spacing w:after="0"/>
      </w:pPr>
      <w:r>
        <w:t>RP-2</w:t>
      </w:r>
      <w:r w:rsidR="00F70D61">
        <w:t>50821</w:t>
      </w:r>
      <w:r>
        <w:tab/>
      </w:r>
      <w:r w:rsidRPr="003E121C">
        <w:t>Status of time budgets for RAN1/2/3/4 ongoing and new WIs/SIs after RAN #</w:t>
      </w:r>
      <w:r w:rsidR="00031FD2">
        <w:t>10</w:t>
      </w:r>
      <w:r w:rsidR="00F70D61">
        <w:t>7</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6544CC1B" w:rsidR="00570CCE" w:rsidRDefault="00570CCE" w:rsidP="00570CCE">
      <w:pPr>
        <w:spacing w:after="0"/>
      </w:pPr>
      <w:r>
        <w:tab/>
      </w:r>
      <w:r>
        <w:tab/>
      </w:r>
      <w:r>
        <w:tab/>
      </w:r>
      <w:r>
        <w:tab/>
        <w:t xml:space="preserve">The discussion was kicked off by </w:t>
      </w:r>
      <w:r w:rsidRPr="00770ECB">
        <w:t xml:space="preserve">the RAN4 Chair on </w:t>
      </w:r>
      <w:r w:rsidR="00634DED">
        <w:t>2</w:t>
      </w:r>
      <w:r w:rsidR="00F70D61">
        <w:t>0</w:t>
      </w:r>
      <w:r w:rsidRPr="00770ECB">
        <w:t>.</w:t>
      </w:r>
      <w:r w:rsidR="00634DED">
        <w:t>0</w:t>
      </w:r>
      <w:r w:rsidR="00F70D61">
        <w:t>3</w:t>
      </w:r>
      <w:r w:rsidRPr="00770ECB">
        <w:t>.202</w:t>
      </w:r>
      <w:r w:rsidR="00634DED">
        <w:t>5</w:t>
      </w:r>
      <w:r>
        <w:t xml:space="preserve"> on the RAN email reflector.</w:t>
      </w:r>
    </w:p>
    <w:p w14:paraId="2A0FF2F3" w14:textId="3BA7A27C" w:rsidR="00570CCE" w:rsidRDefault="00570CCE" w:rsidP="00DF5F16">
      <w:r>
        <w:tab/>
      </w:r>
      <w:r>
        <w:tab/>
      </w:r>
      <w:r>
        <w:tab/>
      </w:r>
      <w:r>
        <w:tab/>
        <w:t xml:space="preserve">The final version </w:t>
      </w:r>
      <w:r w:rsidR="0066368B">
        <w:t>RP-2</w:t>
      </w:r>
      <w:r w:rsidR="00F70D61">
        <w:t>50821</w:t>
      </w:r>
      <w:r w:rsidR="0066368B">
        <w:t xml:space="preserve"> </w:t>
      </w:r>
      <w:r>
        <w:t xml:space="preserve">was </w:t>
      </w:r>
      <w:r w:rsidR="00E72F7B">
        <w:t>uploaded</w:t>
      </w:r>
      <w:r w:rsidRPr="00E71710">
        <w:t xml:space="preserve"> </w:t>
      </w:r>
      <w:r w:rsidRPr="0066368B">
        <w:t>o</w:t>
      </w:r>
      <w:r w:rsidRPr="00E72F7B">
        <w:t xml:space="preserve">n </w:t>
      </w:r>
      <w:r w:rsidR="00510EA6" w:rsidRPr="00510EA6">
        <w:t>28</w:t>
      </w:r>
      <w:r w:rsidR="00F7078A" w:rsidRPr="00510EA6">
        <w:t>.</w:t>
      </w:r>
      <w:r w:rsidR="00634DED" w:rsidRPr="00510EA6">
        <w:t>0</w:t>
      </w:r>
      <w:r w:rsidR="00F70D61" w:rsidRPr="00510EA6">
        <w:t>3</w:t>
      </w:r>
      <w:r w:rsidRPr="00510EA6">
        <w:t>.202</w:t>
      </w:r>
      <w:r w:rsidR="00634DED" w:rsidRPr="00510EA6">
        <w:t>5</w:t>
      </w:r>
      <w:r w:rsidRPr="00E72F7B">
        <w:t xml:space="preserve"> and RP</w:t>
      </w:r>
      <w:r w:rsidRPr="00E71710">
        <w:t>-2</w:t>
      </w:r>
      <w:r w:rsidR="00F70D61">
        <w:t>50821</w:t>
      </w:r>
      <w:r>
        <w:t xml:space="preserve"> was considered endorsed.</w:t>
      </w:r>
    </w:p>
    <w:p w14:paraId="7515C7BA" w14:textId="0689B9D0" w:rsidR="00415E44" w:rsidRDefault="00415E44" w:rsidP="00415E44">
      <w:pPr>
        <w:pStyle w:val="Heading2"/>
      </w:pPr>
      <w:bookmarkStart w:id="717" w:name="_Toc108983258"/>
      <w:bookmarkStart w:id="718" w:name="_Toc111426719"/>
      <w:bookmarkStart w:id="719" w:name="_Toc116243026"/>
      <w:bookmarkStart w:id="720" w:name="_Toc116243278"/>
      <w:bookmarkStart w:id="721" w:name="_Toc124641694"/>
      <w:bookmarkStart w:id="722" w:name="_Toc124881030"/>
      <w:bookmarkStart w:id="723" w:name="_Toc195035661"/>
      <w:r>
        <w:t>Annex J:</w:t>
      </w:r>
      <w:r w:rsidR="001A4219">
        <w:tab/>
      </w:r>
      <w:r w:rsidR="0005191B">
        <w:t>Voting list</w:t>
      </w:r>
      <w:bookmarkEnd w:id="717"/>
      <w:bookmarkEnd w:id="718"/>
      <w:bookmarkEnd w:id="719"/>
      <w:bookmarkEnd w:id="720"/>
      <w:bookmarkEnd w:id="721"/>
      <w:bookmarkEnd w:id="722"/>
      <w:bookmarkEnd w:id="723"/>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0A6B654E" w:rsidR="005B7E05" w:rsidRDefault="000666F4" w:rsidP="00DF5F16">
      <w:r>
        <w:t>A</w:t>
      </w:r>
      <w:r w:rsidR="005B7E05">
        <w:t xml:space="preserve"> corresponding voting list is </w:t>
      </w:r>
      <w:r>
        <w:t xml:space="preserve">(still) </w:t>
      </w:r>
      <w:r w:rsidR="005B7E05">
        <w:t>attached to this report.</w:t>
      </w:r>
    </w:p>
    <w:p w14:paraId="0B5DAC06" w14:textId="1A24C439" w:rsidR="007C2036" w:rsidRDefault="0024143F" w:rsidP="00C16A77">
      <w:pPr>
        <w:ind w:left="564" w:hanging="564"/>
      </w:pPr>
      <w:r>
        <w:t>Note:</w:t>
      </w:r>
      <w:r w:rsidR="00D3004E">
        <w:tab/>
      </w:r>
      <w:r>
        <w:t xml:space="preserve">For </w:t>
      </w:r>
      <w:r w:rsidR="00044E16">
        <w:t>R</w:t>
      </w:r>
      <w:r>
        <w:t>AN #</w:t>
      </w:r>
      <w:r w:rsidR="00A200B0">
        <w:t>10</w:t>
      </w:r>
      <w:r w:rsidR="00D10AA4">
        <w:t>7</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724" w:name="_Toc527197957"/>
      <w:bookmarkStart w:id="725" w:name="_Toc2391500"/>
      <w:bookmarkStart w:id="726" w:name="_Toc25787754"/>
      <w:bookmarkStart w:id="727" w:name="_Toc25787954"/>
      <w:bookmarkStart w:id="728" w:name="_Toc27430649"/>
      <w:bookmarkStart w:id="729" w:name="_Toc33140381"/>
      <w:bookmarkStart w:id="730" w:name="_Toc34604912"/>
      <w:bookmarkStart w:id="731" w:name="_Toc34605105"/>
      <w:bookmarkStart w:id="732" w:name="_Toc35697905"/>
      <w:bookmarkStart w:id="733" w:name="_Toc42029400"/>
      <w:bookmarkStart w:id="734" w:name="_Toc62413615"/>
      <w:bookmarkStart w:id="735" w:name="_Toc67153293"/>
      <w:bookmarkStart w:id="736" w:name="_Toc74553811"/>
      <w:bookmarkStart w:id="737" w:name="_Toc82419011"/>
      <w:bookmarkStart w:id="738" w:name="_Toc82457108"/>
      <w:bookmarkStart w:id="739" w:name="_Toc108983259"/>
      <w:bookmarkStart w:id="740" w:name="_Toc111426720"/>
      <w:bookmarkStart w:id="741" w:name="_Toc116243027"/>
      <w:bookmarkStart w:id="742" w:name="_Toc116243279"/>
      <w:bookmarkStart w:id="743" w:name="_Toc124641695"/>
      <w:bookmarkStart w:id="744" w:name="_Toc124881031"/>
      <w:bookmarkStart w:id="745" w:name="_Toc195035662"/>
      <w:r>
        <w:lastRenderedPageBreak/>
        <w:t xml:space="preserve">Annex </w:t>
      </w:r>
      <w:r w:rsidR="00415E44">
        <w:t>K</w:t>
      </w:r>
      <w:r>
        <w:t>:</w:t>
      </w:r>
      <w:r w:rsidR="001A4219">
        <w:tab/>
      </w:r>
      <w:r>
        <w:t>History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7D37208A" w:rsidR="00AB0E2A" w:rsidRDefault="00D10AA4" w:rsidP="00AB0E2A">
            <w:pPr>
              <w:pStyle w:val="TAL"/>
              <w:snapToGrid w:val="0"/>
              <w:spacing w:before="120" w:after="120"/>
              <w:jc w:val="center"/>
            </w:pPr>
            <w:r>
              <w:t>15</w:t>
            </w:r>
            <w:r w:rsidR="00AB0E2A">
              <w:t>.</w:t>
            </w:r>
            <w:r>
              <w:t>03</w:t>
            </w:r>
            <w:r w:rsidR="00AB0E2A">
              <w:t>.20</w:t>
            </w:r>
            <w:r w:rsidR="000B5D0F">
              <w:t>2</w:t>
            </w:r>
            <w:r>
              <w:t>5</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1FFC2E98" w:rsidR="00AB0E2A" w:rsidRDefault="00AB0E2A" w:rsidP="00AB0E2A">
            <w:pPr>
              <w:pStyle w:val="TAL"/>
              <w:snapToGrid w:val="0"/>
              <w:spacing w:before="120" w:after="120"/>
            </w:pPr>
            <w:r w:rsidRPr="008B51CD">
              <w:t>Draft report of RAN #</w:t>
            </w:r>
            <w:r w:rsidR="00586B86">
              <w:t>10</w:t>
            </w:r>
            <w:r w:rsidR="00D10AA4">
              <w:t>7</w:t>
            </w:r>
            <w:r w:rsidRPr="008B51CD">
              <w:t xml:space="preserve"> provided</w:t>
            </w:r>
            <w:r w:rsidR="004A3AB0">
              <w:t xml:space="preserve"> </w:t>
            </w:r>
            <w:r w:rsidRPr="008B51CD">
              <w:t>after RAN #</w:t>
            </w:r>
            <w:r w:rsidR="00586B86">
              <w:t>10</w:t>
            </w:r>
            <w:r w:rsidR="00D10AA4">
              <w:t>7</w:t>
            </w:r>
          </w:p>
        </w:tc>
      </w:tr>
      <w:tr w:rsidR="007F2F91" w14:paraId="51237E38" w14:textId="77777777" w:rsidTr="00AB0E2A">
        <w:trPr>
          <w:cantSplit/>
        </w:trPr>
        <w:tc>
          <w:tcPr>
            <w:tcW w:w="1134" w:type="dxa"/>
            <w:shd w:val="solid" w:color="FFFFFF" w:fill="auto"/>
          </w:tcPr>
          <w:p w14:paraId="79D55F15" w14:textId="2992DCA9" w:rsidR="007F2F91" w:rsidRPr="008E09D4" w:rsidRDefault="00A93BDB" w:rsidP="00AB0E2A">
            <w:pPr>
              <w:pStyle w:val="TAL"/>
              <w:snapToGrid w:val="0"/>
              <w:spacing w:before="120" w:after="120"/>
              <w:jc w:val="center"/>
            </w:pPr>
            <w:r w:rsidRPr="00A93BDB">
              <w:t>08</w:t>
            </w:r>
            <w:r w:rsidR="00576A68" w:rsidRPr="00A93BDB">
              <w:t>.</w:t>
            </w:r>
            <w:r w:rsidR="00634DED" w:rsidRPr="00A93BDB">
              <w:t>0</w:t>
            </w:r>
            <w:r w:rsidR="00D31FB9" w:rsidRPr="00D31FB9">
              <w:t>4</w:t>
            </w:r>
            <w:r w:rsidR="00576A68" w:rsidRPr="00E72F7B">
              <w:t>.202</w:t>
            </w:r>
            <w:r w:rsidR="00634DED">
              <w:t>5</w:t>
            </w:r>
          </w:p>
        </w:tc>
        <w:tc>
          <w:tcPr>
            <w:tcW w:w="1701" w:type="dxa"/>
            <w:shd w:val="solid" w:color="FFFFFF" w:fill="auto"/>
          </w:tcPr>
          <w:p w14:paraId="09AD920F" w14:textId="0B5D2647" w:rsidR="007F2F91" w:rsidRPr="00CD52AC" w:rsidRDefault="00576A68" w:rsidP="00AB0E2A">
            <w:pPr>
              <w:pStyle w:val="TAL"/>
              <w:snapToGrid w:val="0"/>
              <w:spacing w:before="120" w:after="120"/>
              <w:jc w:val="center"/>
            </w:pPr>
            <w:r>
              <w:t>RP-2</w:t>
            </w:r>
            <w:r w:rsidR="00634DED">
              <w:t>50</w:t>
            </w:r>
            <w:r w:rsidR="00D10AA4">
              <w:t>82</w:t>
            </w:r>
            <w:r w:rsidR="00D31FB9">
              <w:t>6</w:t>
            </w:r>
          </w:p>
        </w:tc>
        <w:tc>
          <w:tcPr>
            <w:tcW w:w="6521" w:type="dxa"/>
            <w:shd w:val="solid" w:color="FFFFFF" w:fill="auto"/>
          </w:tcPr>
          <w:p w14:paraId="62C8EC70" w14:textId="20F86740" w:rsidR="007F2F91" w:rsidRPr="008B51CD" w:rsidRDefault="00666DC4" w:rsidP="00AB0E2A">
            <w:pPr>
              <w:pStyle w:val="TAL"/>
              <w:snapToGrid w:val="0"/>
              <w:spacing w:before="120" w:after="120"/>
            </w:pPr>
            <w:r w:rsidRPr="008B51CD">
              <w:t>Draft report of RAN #</w:t>
            </w:r>
            <w:r w:rsidR="00586B86">
              <w:t>10</w:t>
            </w:r>
            <w:r w:rsidR="00D10AA4">
              <w:t>7</w:t>
            </w:r>
            <w:r w:rsidRPr="008B51CD">
              <w:t xml:space="preserve"> provided</w:t>
            </w:r>
            <w:r>
              <w:t xml:space="preserve"> for approval to RAN #</w:t>
            </w:r>
            <w:r w:rsidR="00AF6171">
              <w:t>10</w:t>
            </w:r>
            <w:r w:rsidR="00D10AA4">
              <w:t>8</w:t>
            </w:r>
          </w:p>
        </w:tc>
      </w:tr>
      <w:tr w:rsidR="005042C6" w14:paraId="77F9DF88" w14:textId="77777777" w:rsidTr="00AB0E2A">
        <w:trPr>
          <w:cantSplit/>
        </w:trPr>
        <w:tc>
          <w:tcPr>
            <w:tcW w:w="1134" w:type="dxa"/>
            <w:shd w:val="solid" w:color="FFFFFF" w:fill="auto"/>
          </w:tcPr>
          <w:p w14:paraId="411526E1" w14:textId="707A28C2" w:rsidR="005042C6" w:rsidRPr="005042C6" w:rsidRDefault="005042C6" w:rsidP="00AB0E2A">
            <w:pPr>
              <w:pStyle w:val="TAL"/>
              <w:snapToGrid w:val="0"/>
              <w:spacing w:before="120" w:after="120"/>
              <w:jc w:val="center"/>
              <w:rPr>
                <w:highlight w:val="yellow"/>
              </w:rPr>
            </w:pPr>
          </w:p>
        </w:tc>
        <w:tc>
          <w:tcPr>
            <w:tcW w:w="1701" w:type="dxa"/>
            <w:shd w:val="solid" w:color="FFFFFF" w:fill="auto"/>
          </w:tcPr>
          <w:p w14:paraId="6381698A" w14:textId="0737530F" w:rsidR="005042C6" w:rsidRDefault="005042C6" w:rsidP="00AB0E2A">
            <w:pPr>
              <w:pStyle w:val="TAL"/>
              <w:snapToGrid w:val="0"/>
              <w:spacing w:before="120" w:after="120"/>
              <w:jc w:val="center"/>
            </w:pPr>
          </w:p>
        </w:tc>
        <w:tc>
          <w:tcPr>
            <w:tcW w:w="6521" w:type="dxa"/>
            <w:shd w:val="solid" w:color="FFFFFF" w:fill="auto"/>
          </w:tcPr>
          <w:p w14:paraId="76BAD13C" w14:textId="38ED6B3A" w:rsidR="005042C6" w:rsidRPr="008B51CD" w:rsidRDefault="005042C6"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7"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A635F" w14:textId="77777777" w:rsidR="00D71A76" w:rsidRDefault="00D71A76">
      <w:pPr>
        <w:spacing w:after="0"/>
      </w:pPr>
      <w:r>
        <w:separator/>
      </w:r>
    </w:p>
  </w:endnote>
  <w:endnote w:type="continuationSeparator" w:id="0">
    <w:p w14:paraId="24A41C2D" w14:textId="77777777" w:rsidR="00D71A76" w:rsidRDefault="00D71A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F3DB9" w14:textId="77777777" w:rsidR="00D71A76" w:rsidRDefault="00D71A76">
      <w:pPr>
        <w:spacing w:after="0"/>
      </w:pPr>
      <w:r>
        <w:separator/>
      </w:r>
    </w:p>
  </w:footnote>
  <w:footnote w:type="continuationSeparator" w:id="0">
    <w:p w14:paraId="19AEACE1" w14:textId="77777777" w:rsidR="00D71A76" w:rsidRDefault="00D71A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0E993DF1" w:rsidR="008C1599" w:rsidRDefault="00CB79E6" w:rsidP="00401DFE">
    <w:pPr>
      <w:pStyle w:val="Header"/>
      <w:jc w:val="center"/>
    </w:pPr>
    <w:r w:rsidRPr="00A95AC7">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Pr>
        <w:b w:val="0"/>
      </w:rPr>
      <w:t>7</w:t>
    </w:r>
    <w:r w:rsidR="008C1599">
      <w:rPr>
        <w:b w:val="0"/>
      </w:rPr>
      <w:t xml:space="preserve">, </w:t>
    </w:r>
    <w:r>
      <w:rPr>
        <w:b w:val="0"/>
      </w:rPr>
      <w:t>Incheon, Korea</w:t>
    </w:r>
    <w:r w:rsidR="00E15C88">
      <w:rPr>
        <w:b w:val="0"/>
      </w:rPr>
      <w:t xml:space="preserve">, </w:t>
    </w:r>
    <w:r>
      <w:rPr>
        <w:b w:val="0"/>
      </w:rPr>
      <w:t>March 12</w:t>
    </w:r>
    <w:r w:rsidR="005E4957">
      <w:rPr>
        <w:b w:val="0"/>
      </w:rPr>
      <w:t>-1</w:t>
    </w:r>
    <w:r>
      <w:rPr>
        <w:b w:val="0"/>
      </w:rPr>
      <w:t>4</w:t>
    </w:r>
    <w:r w:rsidR="008C1599">
      <w:rPr>
        <w:b w:val="0"/>
      </w:rPr>
      <w:t>, 202</w:t>
    </w:r>
    <w:r>
      <w:rPr>
        <w:b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ED8"/>
    <w:rsid w:val="00056FC2"/>
    <w:rsid w:val="000573BA"/>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7C69"/>
    <w:rsid w:val="00077ED1"/>
    <w:rsid w:val="00077F96"/>
    <w:rsid w:val="0008062A"/>
    <w:rsid w:val="00081C54"/>
    <w:rsid w:val="00082508"/>
    <w:rsid w:val="000827C3"/>
    <w:rsid w:val="00082E73"/>
    <w:rsid w:val="0008353D"/>
    <w:rsid w:val="00083579"/>
    <w:rsid w:val="000836C3"/>
    <w:rsid w:val="00083EFB"/>
    <w:rsid w:val="000842B0"/>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56F"/>
    <w:rsid w:val="00091C88"/>
    <w:rsid w:val="000929BF"/>
    <w:rsid w:val="00092BF6"/>
    <w:rsid w:val="00093014"/>
    <w:rsid w:val="00093069"/>
    <w:rsid w:val="00093CD0"/>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1116"/>
    <w:rsid w:val="000C14B5"/>
    <w:rsid w:val="000C17E6"/>
    <w:rsid w:val="000C1868"/>
    <w:rsid w:val="000C1A0A"/>
    <w:rsid w:val="000C20D2"/>
    <w:rsid w:val="000C24E5"/>
    <w:rsid w:val="000C3106"/>
    <w:rsid w:val="000C31C6"/>
    <w:rsid w:val="000C375D"/>
    <w:rsid w:val="000C382E"/>
    <w:rsid w:val="000C3DB7"/>
    <w:rsid w:val="000C45A2"/>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3C10"/>
    <w:rsid w:val="000D3DFB"/>
    <w:rsid w:val="000D4C1A"/>
    <w:rsid w:val="000D4D99"/>
    <w:rsid w:val="000D4E1C"/>
    <w:rsid w:val="000D4F7D"/>
    <w:rsid w:val="000D5175"/>
    <w:rsid w:val="000D57D4"/>
    <w:rsid w:val="000D58A5"/>
    <w:rsid w:val="000D5DC8"/>
    <w:rsid w:val="000D65B1"/>
    <w:rsid w:val="000D6E9E"/>
    <w:rsid w:val="000D73F5"/>
    <w:rsid w:val="000D7503"/>
    <w:rsid w:val="000D7646"/>
    <w:rsid w:val="000D785A"/>
    <w:rsid w:val="000D7C6E"/>
    <w:rsid w:val="000E0621"/>
    <w:rsid w:val="000E1C9D"/>
    <w:rsid w:val="000E3DA8"/>
    <w:rsid w:val="000E45EE"/>
    <w:rsid w:val="000E4AD9"/>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9EF"/>
    <w:rsid w:val="000F2B79"/>
    <w:rsid w:val="000F311B"/>
    <w:rsid w:val="000F31E0"/>
    <w:rsid w:val="000F363B"/>
    <w:rsid w:val="000F36E1"/>
    <w:rsid w:val="000F394C"/>
    <w:rsid w:val="000F44D3"/>
    <w:rsid w:val="000F45E2"/>
    <w:rsid w:val="000F4814"/>
    <w:rsid w:val="000F4839"/>
    <w:rsid w:val="000F4BC1"/>
    <w:rsid w:val="000F5192"/>
    <w:rsid w:val="000F5446"/>
    <w:rsid w:val="000F5A63"/>
    <w:rsid w:val="000F7383"/>
    <w:rsid w:val="000F756F"/>
    <w:rsid w:val="000F7721"/>
    <w:rsid w:val="000F778D"/>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DCC"/>
    <w:rsid w:val="00106E9B"/>
    <w:rsid w:val="001071C4"/>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891"/>
    <w:rsid w:val="00141C55"/>
    <w:rsid w:val="00141D06"/>
    <w:rsid w:val="001420EE"/>
    <w:rsid w:val="00143438"/>
    <w:rsid w:val="001434AE"/>
    <w:rsid w:val="0014356E"/>
    <w:rsid w:val="00143DE9"/>
    <w:rsid w:val="00144B4F"/>
    <w:rsid w:val="00144BED"/>
    <w:rsid w:val="00144DA1"/>
    <w:rsid w:val="00144E49"/>
    <w:rsid w:val="00144EBC"/>
    <w:rsid w:val="00145041"/>
    <w:rsid w:val="001452F8"/>
    <w:rsid w:val="00145576"/>
    <w:rsid w:val="00145A67"/>
    <w:rsid w:val="00146430"/>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4F"/>
    <w:rsid w:val="001703EB"/>
    <w:rsid w:val="00170B94"/>
    <w:rsid w:val="00171722"/>
    <w:rsid w:val="00172662"/>
    <w:rsid w:val="001726E0"/>
    <w:rsid w:val="00172E5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500D"/>
    <w:rsid w:val="001C535E"/>
    <w:rsid w:val="001C5AAB"/>
    <w:rsid w:val="001C5D47"/>
    <w:rsid w:val="001C72D0"/>
    <w:rsid w:val="001D08AA"/>
    <w:rsid w:val="001D0B18"/>
    <w:rsid w:val="001D0E32"/>
    <w:rsid w:val="001D1338"/>
    <w:rsid w:val="001D1590"/>
    <w:rsid w:val="001D15E9"/>
    <w:rsid w:val="001D197B"/>
    <w:rsid w:val="001D19D9"/>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F94"/>
    <w:rsid w:val="002130D4"/>
    <w:rsid w:val="00215F7A"/>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2E59"/>
    <w:rsid w:val="00223BEA"/>
    <w:rsid w:val="00224230"/>
    <w:rsid w:val="0022490B"/>
    <w:rsid w:val="002250E7"/>
    <w:rsid w:val="00225551"/>
    <w:rsid w:val="002256FE"/>
    <w:rsid w:val="00225E87"/>
    <w:rsid w:val="00226B71"/>
    <w:rsid w:val="00226CF4"/>
    <w:rsid w:val="00227029"/>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1BA9"/>
    <w:rsid w:val="00272885"/>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CBB"/>
    <w:rsid w:val="002D2DB2"/>
    <w:rsid w:val="002D3137"/>
    <w:rsid w:val="002D338B"/>
    <w:rsid w:val="002D38A3"/>
    <w:rsid w:val="002D398E"/>
    <w:rsid w:val="002D3B16"/>
    <w:rsid w:val="002D4A2B"/>
    <w:rsid w:val="002D50CC"/>
    <w:rsid w:val="002D586C"/>
    <w:rsid w:val="002D5B6F"/>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2A9"/>
    <w:rsid w:val="002F04AC"/>
    <w:rsid w:val="002F124B"/>
    <w:rsid w:val="002F194A"/>
    <w:rsid w:val="002F1EE0"/>
    <w:rsid w:val="002F1EF9"/>
    <w:rsid w:val="002F22E5"/>
    <w:rsid w:val="002F3772"/>
    <w:rsid w:val="002F3EC9"/>
    <w:rsid w:val="002F43B3"/>
    <w:rsid w:val="002F442C"/>
    <w:rsid w:val="002F47AC"/>
    <w:rsid w:val="002F4B02"/>
    <w:rsid w:val="002F4C00"/>
    <w:rsid w:val="002F4E3D"/>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1B2"/>
    <w:rsid w:val="00310A61"/>
    <w:rsid w:val="0031144E"/>
    <w:rsid w:val="00311604"/>
    <w:rsid w:val="00311888"/>
    <w:rsid w:val="00312DD6"/>
    <w:rsid w:val="00313450"/>
    <w:rsid w:val="0031353F"/>
    <w:rsid w:val="0031443C"/>
    <w:rsid w:val="003145F0"/>
    <w:rsid w:val="00314741"/>
    <w:rsid w:val="0031483B"/>
    <w:rsid w:val="00314BE8"/>
    <w:rsid w:val="00315729"/>
    <w:rsid w:val="003157F1"/>
    <w:rsid w:val="00315B1F"/>
    <w:rsid w:val="00315B4A"/>
    <w:rsid w:val="0031698E"/>
    <w:rsid w:val="0031734E"/>
    <w:rsid w:val="00317534"/>
    <w:rsid w:val="00317A33"/>
    <w:rsid w:val="00317F9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2A8"/>
    <w:rsid w:val="00331A5F"/>
    <w:rsid w:val="00331B6B"/>
    <w:rsid w:val="00332AB2"/>
    <w:rsid w:val="00333394"/>
    <w:rsid w:val="003334BA"/>
    <w:rsid w:val="0033354E"/>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142"/>
    <w:rsid w:val="0035486C"/>
    <w:rsid w:val="00354CE4"/>
    <w:rsid w:val="003551C9"/>
    <w:rsid w:val="0035542C"/>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D15"/>
    <w:rsid w:val="00364F75"/>
    <w:rsid w:val="00365746"/>
    <w:rsid w:val="00365AE4"/>
    <w:rsid w:val="00367019"/>
    <w:rsid w:val="003675FA"/>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B59"/>
    <w:rsid w:val="003A3D18"/>
    <w:rsid w:val="003A4AAC"/>
    <w:rsid w:val="003A4B30"/>
    <w:rsid w:val="003A4E44"/>
    <w:rsid w:val="003A55DF"/>
    <w:rsid w:val="003A5679"/>
    <w:rsid w:val="003A652A"/>
    <w:rsid w:val="003A66B2"/>
    <w:rsid w:val="003A6932"/>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4CE5"/>
    <w:rsid w:val="003C5F60"/>
    <w:rsid w:val="003C64D5"/>
    <w:rsid w:val="003C6525"/>
    <w:rsid w:val="003C67D8"/>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15F9"/>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8B6"/>
    <w:rsid w:val="003F1B0F"/>
    <w:rsid w:val="003F2797"/>
    <w:rsid w:val="003F27C3"/>
    <w:rsid w:val="003F2B29"/>
    <w:rsid w:val="003F3846"/>
    <w:rsid w:val="003F3B41"/>
    <w:rsid w:val="003F3E58"/>
    <w:rsid w:val="003F3EC9"/>
    <w:rsid w:val="003F4190"/>
    <w:rsid w:val="003F4198"/>
    <w:rsid w:val="003F42F0"/>
    <w:rsid w:val="003F5268"/>
    <w:rsid w:val="003F6FEC"/>
    <w:rsid w:val="003F7260"/>
    <w:rsid w:val="003F7BFA"/>
    <w:rsid w:val="00400305"/>
    <w:rsid w:val="00400433"/>
    <w:rsid w:val="004008DA"/>
    <w:rsid w:val="004012F6"/>
    <w:rsid w:val="004017E5"/>
    <w:rsid w:val="004018A6"/>
    <w:rsid w:val="00401A39"/>
    <w:rsid w:val="00401DFE"/>
    <w:rsid w:val="00402373"/>
    <w:rsid w:val="00402829"/>
    <w:rsid w:val="00402D1D"/>
    <w:rsid w:val="00402D46"/>
    <w:rsid w:val="004032C4"/>
    <w:rsid w:val="004035BA"/>
    <w:rsid w:val="00403E41"/>
    <w:rsid w:val="004045F0"/>
    <w:rsid w:val="00404664"/>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6B3"/>
    <w:rsid w:val="004137DA"/>
    <w:rsid w:val="00413B24"/>
    <w:rsid w:val="00413B71"/>
    <w:rsid w:val="00414150"/>
    <w:rsid w:val="0041416C"/>
    <w:rsid w:val="00414852"/>
    <w:rsid w:val="004148C8"/>
    <w:rsid w:val="004156E2"/>
    <w:rsid w:val="00415E44"/>
    <w:rsid w:val="004164B2"/>
    <w:rsid w:val="0041716A"/>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407"/>
    <w:rsid w:val="00433626"/>
    <w:rsid w:val="004336DD"/>
    <w:rsid w:val="00433882"/>
    <w:rsid w:val="00433957"/>
    <w:rsid w:val="00433B3E"/>
    <w:rsid w:val="00433C97"/>
    <w:rsid w:val="00433E8C"/>
    <w:rsid w:val="00433FAB"/>
    <w:rsid w:val="004342AE"/>
    <w:rsid w:val="004344D7"/>
    <w:rsid w:val="004354A5"/>
    <w:rsid w:val="00435B2E"/>
    <w:rsid w:val="00436521"/>
    <w:rsid w:val="00436881"/>
    <w:rsid w:val="00436B8A"/>
    <w:rsid w:val="00436E55"/>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6A3"/>
    <w:rsid w:val="00486CF9"/>
    <w:rsid w:val="00486E83"/>
    <w:rsid w:val="004875B0"/>
    <w:rsid w:val="004875F1"/>
    <w:rsid w:val="0048770A"/>
    <w:rsid w:val="00487CA8"/>
    <w:rsid w:val="00487D70"/>
    <w:rsid w:val="00490C82"/>
    <w:rsid w:val="004911B2"/>
    <w:rsid w:val="00492039"/>
    <w:rsid w:val="00492058"/>
    <w:rsid w:val="00492309"/>
    <w:rsid w:val="004924F0"/>
    <w:rsid w:val="0049290C"/>
    <w:rsid w:val="00492CE2"/>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A07B3"/>
    <w:rsid w:val="004A0B1E"/>
    <w:rsid w:val="004A0F67"/>
    <w:rsid w:val="004A105F"/>
    <w:rsid w:val="004A1386"/>
    <w:rsid w:val="004A1E92"/>
    <w:rsid w:val="004A1FD0"/>
    <w:rsid w:val="004A22A7"/>
    <w:rsid w:val="004A2402"/>
    <w:rsid w:val="004A2EB3"/>
    <w:rsid w:val="004A309A"/>
    <w:rsid w:val="004A33D1"/>
    <w:rsid w:val="004A36EE"/>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844"/>
    <w:rsid w:val="004A7875"/>
    <w:rsid w:val="004A7FD5"/>
    <w:rsid w:val="004B00D6"/>
    <w:rsid w:val="004B06BA"/>
    <w:rsid w:val="004B0874"/>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A23"/>
    <w:rsid w:val="004C1ED2"/>
    <w:rsid w:val="004C1FFB"/>
    <w:rsid w:val="004C215F"/>
    <w:rsid w:val="004C2F66"/>
    <w:rsid w:val="004C3456"/>
    <w:rsid w:val="004C381B"/>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91"/>
    <w:rsid w:val="004E61AA"/>
    <w:rsid w:val="004E6BDD"/>
    <w:rsid w:val="004E7430"/>
    <w:rsid w:val="004E7F4E"/>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311"/>
    <w:rsid w:val="00501535"/>
    <w:rsid w:val="0050187A"/>
    <w:rsid w:val="00502262"/>
    <w:rsid w:val="005026B8"/>
    <w:rsid w:val="00502A74"/>
    <w:rsid w:val="00502FED"/>
    <w:rsid w:val="00503346"/>
    <w:rsid w:val="0050368A"/>
    <w:rsid w:val="0050384D"/>
    <w:rsid w:val="00503B11"/>
    <w:rsid w:val="00503C71"/>
    <w:rsid w:val="005042C6"/>
    <w:rsid w:val="005047E1"/>
    <w:rsid w:val="00504BEB"/>
    <w:rsid w:val="005057F6"/>
    <w:rsid w:val="00505BA6"/>
    <w:rsid w:val="00505E93"/>
    <w:rsid w:val="00505F14"/>
    <w:rsid w:val="00505F2D"/>
    <w:rsid w:val="00506363"/>
    <w:rsid w:val="00506840"/>
    <w:rsid w:val="0050739C"/>
    <w:rsid w:val="0050770A"/>
    <w:rsid w:val="005078F4"/>
    <w:rsid w:val="0051044F"/>
    <w:rsid w:val="00510B5A"/>
    <w:rsid w:val="00510EA6"/>
    <w:rsid w:val="00510F44"/>
    <w:rsid w:val="00511675"/>
    <w:rsid w:val="005117E1"/>
    <w:rsid w:val="00512850"/>
    <w:rsid w:val="00513B99"/>
    <w:rsid w:val="00513CBE"/>
    <w:rsid w:val="005144CB"/>
    <w:rsid w:val="00515F6C"/>
    <w:rsid w:val="00516664"/>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304F"/>
    <w:rsid w:val="00524B9F"/>
    <w:rsid w:val="00524CA8"/>
    <w:rsid w:val="005250C2"/>
    <w:rsid w:val="00525ADA"/>
    <w:rsid w:val="00526280"/>
    <w:rsid w:val="0052647B"/>
    <w:rsid w:val="00526D48"/>
    <w:rsid w:val="00526D72"/>
    <w:rsid w:val="00527454"/>
    <w:rsid w:val="00527AF8"/>
    <w:rsid w:val="00527C16"/>
    <w:rsid w:val="00527C41"/>
    <w:rsid w:val="00527FB3"/>
    <w:rsid w:val="005302E6"/>
    <w:rsid w:val="005306A4"/>
    <w:rsid w:val="0053093A"/>
    <w:rsid w:val="00530953"/>
    <w:rsid w:val="00530A76"/>
    <w:rsid w:val="00530BE5"/>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6ED"/>
    <w:rsid w:val="005378A4"/>
    <w:rsid w:val="00537DE2"/>
    <w:rsid w:val="00537E63"/>
    <w:rsid w:val="005400F2"/>
    <w:rsid w:val="00540BBD"/>
    <w:rsid w:val="00541DDF"/>
    <w:rsid w:val="00541F7C"/>
    <w:rsid w:val="005420D0"/>
    <w:rsid w:val="00543488"/>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5B6"/>
    <w:rsid w:val="005709A0"/>
    <w:rsid w:val="00570CC0"/>
    <w:rsid w:val="00570CCE"/>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B86"/>
    <w:rsid w:val="00587040"/>
    <w:rsid w:val="0058721D"/>
    <w:rsid w:val="0058773B"/>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9D8"/>
    <w:rsid w:val="005D1EEA"/>
    <w:rsid w:val="005D1FB3"/>
    <w:rsid w:val="005D23BC"/>
    <w:rsid w:val="005D23D4"/>
    <w:rsid w:val="005D299B"/>
    <w:rsid w:val="005D2E1E"/>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36E"/>
    <w:rsid w:val="005E3794"/>
    <w:rsid w:val="005E405E"/>
    <w:rsid w:val="005E419C"/>
    <w:rsid w:val="005E44B0"/>
    <w:rsid w:val="005E480C"/>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AF3"/>
    <w:rsid w:val="00642B0A"/>
    <w:rsid w:val="00642E0C"/>
    <w:rsid w:val="00643DB2"/>
    <w:rsid w:val="00643FB0"/>
    <w:rsid w:val="00644C7E"/>
    <w:rsid w:val="00644F69"/>
    <w:rsid w:val="006460AF"/>
    <w:rsid w:val="006463E7"/>
    <w:rsid w:val="00646944"/>
    <w:rsid w:val="00646AB3"/>
    <w:rsid w:val="00646DF9"/>
    <w:rsid w:val="006471C8"/>
    <w:rsid w:val="00647B5B"/>
    <w:rsid w:val="00647CFE"/>
    <w:rsid w:val="00647E44"/>
    <w:rsid w:val="00647E6F"/>
    <w:rsid w:val="00650274"/>
    <w:rsid w:val="00650687"/>
    <w:rsid w:val="0065147C"/>
    <w:rsid w:val="00651F3E"/>
    <w:rsid w:val="00652AC7"/>
    <w:rsid w:val="006531DB"/>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2261"/>
    <w:rsid w:val="00672499"/>
    <w:rsid w:val="00672699"/>
    <w:rsid w:val="00673849"/>
    <w:rsid w:val="00673DB1"/>
    <w:rsid w:val="00674595"/>
    <w:rsid w:val="00675718"/>
    <w:rsid w:val="00675A3D"/>
    <w:rsid w:val="00675EB3"/>
    <w:rsid w:val="00675F38"/>
    <w:rsid w:val="00675FFC"/>
    <w:rsid w:val="006769CE"/>
    <w:rsid w:val="006770C7"/>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718"/>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DC9"/>
    <w:rsid w:val="006A4864"/>
    <w:rsid w:val="006A49C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998"/>
    <w:rsid w:val="006B3AED"/>
    <w:rsid w:val="006B4386"/>
    <w:rsid w:val="006B4B00"/>
    <w:rsid w:val="006B4D78"/>
    <w:rsid w:val="006B52A5"/>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2BDA"/>
    <w:rsid w:val="006C3266"/>
    <w:rsid w:val="006C3701"/>
    <w:rsid w:val="006C3F9D"/>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13"/>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47F2"/>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3B80"/>
    <w:rsid w:val="00714EFF"/>
    <w:rsid w:val="0071519A"/>
    <w:rsid w:val="00715546"/>
    <w:rsid w:val="00715CD0"/>
    <w:rsid w:val="00715D5B"/>
    <w:rsid w:val="00715DF7"/>
    <w:rsid w:val="00716095"/>
    <w:rsid w:val="0071686D"/>
    <w:rsid w:val="007200B5"/>
    <w:rsid w:val="00720240"/>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0F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6F4"/>
    <w:rsid w:val="00750B5D"/>
    <w:rsid w:val="00750D24"/>
    <w:rsid w:val="0075154F"/>
    <w:rsid w:val="0075158D"/>
    <w:rsid w:val="0075160C"/>
    <w:rsid w:val="007524B3"/>
    <w:rsid w:val="00752ADE"/>
    <w:rsid w:val="00752AEF"/>
    <w:rsid w:val="00753524"/>
    <w:rsid w:val="007541D7"/>
    <w:rsid w:val="00755097"/>
    <w:rsid w:val="007553A1"/>
    <w:rsid w:val="00755772"/>
    <w:rsid w:val="00755FF1"/>
    <w:rsid w:val="00756030"/>
    <w:rsid w:val="0075678C"/>
    <w:rsid w:val="00756D41"/>
    <w:rsid w:val="00757114"/>
    <w:rsid w:val="007573A9"/>
    <w:rsid w:val="007575A2"/>
    <w:rsid w:val="00760297"/>
    <w:rsid w:val="0076046C"/>
    <w:rsid w:val="00760577"/>
    <w:rsid w:val="007605BC"/>
    <w:rsid w:val="00760CE3"/>
    <w:rsid w:val="00760D36"/>
    <w:rsid w:val="00761393"/>
    <w:rsid w:val="00761533"/>
    <w:rsid w:val="00761808"/>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8067D"/>
    <w:rsid w:val="0078080F"/>
    <w:rsid w:val="00780AE9"/>
    <w:rsid w:val="00780D48"/>
    <w:rsid w:val="00781F31"/>
    <w:rsid w:val="00782C3E"/>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723D"/>
    <w:rsid w:val="00797328"/>
    <w:rsid w:val="00797BE6"/>
    <w:rsid w:val="00797C70"/>
    <w:rsid w:val="007A04B8"/>
    <w:rsid w:val="007A065E"/>
    <w:rsid w:val="007A0B7B"/>
    <w:rsid w:val="007A0FC0"/>
    <w:rsid w:val="007A112E"/>
    <w:rsid w:val="007A1172"/>
    <w:rsid w:val="007A1454"/>
    <w:rsid w:val="007A1642"/>
    <w:rsid w:val="007A1905"/>
    <w:rsid w:val="007A1D30"/>
    <w:rsid w:val="007A1F8D"/>
    <w:rsid w:val="007A29E2"/>
    <w:rsid w:val="007A2A3F"/>
    <w:rsid w:val="007A2BAC"/>
    <w:rsid w:val="007A2D2C"/>
    <w:rsid w:val="007A2F2A"/>
    <w:rsid w:val="007A404A"/>
    <w:rsid w:val="007A4A06"/>
    <w:rsid w:val="007A4A46"/>
    <w:rsid w:val="007A4E07"/>
    <w:rsid w:val="007A5A98"/>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36D"/>
    <w:rsid w:val="007B440C"/>
    <w:rsid w:val="007B4E79"/>
    <w:rsid w:val="007B50D4"/>
    <w:rsid w:val="007B5299"/>
    <w:rsid w:val="007B5E04"/>
    <w:rsid w:val="007B604E"/>
    <w:rsid w:val="007B6786"/>
    <w:rsid w:val="007B72E8"/>
    <w:rsid w:val="007B79BC"/>
    <w:rsid w:val="007C06AE"/>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18CB"/>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C35"/>
    <w:rsid w:val="00815200"/>
    <w:rsid w:val="008152FD"/>
    <w:rsid w:val="00815353"/>
    <w:rsid w:val="00817D82"/>
    <w:rsid w:val="00817E24"/>
    <w:rsid w:val="00817FB4"/>
    <w:rsid w:val="00820501"/>
    <w:rsid w:val="008211EC"/>
    <w:rsid w:val="008216A8"/>
    <w:rsid w:val="008219B0"/>
    <w:rsid w:val="00821A09"/>
    <w:rsid w:val="00822B9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AA9"/>
    <w:rsid w:val="00831544"/>
    <w:rsid w:val="00831705"/>
    <w:rsid w:val="0083188D"/>
    <w:rsid w:val="00831F27"/>
    <w:rsid w:val="00832228"/>
    <w:rsid w:val="00832578"/>
    <w:rsid w:val="00832A74"/>
    <w:rsid w:val="00832FB6"/>
    <w:rsid w:val="00833AB2"/>
    <w:rsid w:val="00834E0E"/>
    <w:rsid w:val="00834EF3"/>
    <w:rsid w:val="008351F3"/>
    <w:rsid w:val="0083546F"/>
    <w:rsid w:val="00835697"/>
    <w:rsid w:val="008365EB"/>
    <w:rsid w:val="008370BD"/>
    <w:rsid w:val="008371A8"/>
    <w:rsid w:val="00837680"/>
    <w:rsid w:val="00837C85"/>
    <w:rsid w:val="00840616"/>
    <w:rsid w:val="008406C9"/>
    <w:rsid w:val="008407AF"/>
    <w:rsid w:val="00842686"/>
    <w:rsid w:val="00842CB0"/>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ABA"/>
    <w:rsid w:val="00857BB9"/>
    <w:rsid w:val="008600DF"/>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2213"/>
    <w:rsid w:val="00872293"/>
    <w:rsid w:val="00872770"/>
    <w:rsid w:val="00872A6B"/>
    <w:rsid w:val="00873219"/>
    <w:rsid w:val="00873288"/>
    <w:rsid w:val="008734F5"/>
    <w:rsid w:val="008735E5"/>
    <w:rsid w:val="00874147"/>
    <w:rsid w:val="00874A04"/>
    <w:rsid w:val="00874F18"/>
    <w:rsid w:val="00876794"/>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5B7F"/>
    <w:rsid w:val="00886147"/>
    <w:rsid w:val="00886A5E"/>
    <w:rsid w:val="008871EB"/>
    <w:rsid w:val="0088785F"/>
    <w:rsid w:val="00887B73"/>
    <w:rsid w:val="0089002E"/>
    <w:rsid w:val="0089014E"/>
    <w:rsid w:val="00890B2E"/>
    <w:rsid w:val="008911F7"/>
    <w:rsid w:val="00891622"/>
    <w:rsid w:val="008917FD"/>
    <w:rsid w:val="00891CF7"/>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81A"/>
    <w:rsid w:val="008A181B"/>
    <w:rsid w:val="008A19FF"/>
    <w:rsid w:val="008A1EBE"/>
    <w:rsid w:val="008A257F"/>
    <w:rsid w:val="008A261B"/>
    <w:rsid w:val="008A266B"/>
    <w:rsid w:val="008A2C0F"/>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FA8"/>
    <w:rsid w:val="008C30F5"/>
    <w:rsid w:val="008C3983"/>
    <w:rsid w:val="008C3A11"/>
    <w:rsid w:val="008C4CB9"/>
    <w:rsid w:val="008C5BEF"/>
    <w:rsid w:val="008C6661"/>
    <w:rsid w:val="008C6D4D"/>
    <w:rsid w:val="008C7163"/>
    <w:rsid w:val="008C7493"/>
    <w:rsid w:val="008C76D7"/>
    <w:rsid w:val="008D0D9F"/>
    <w:rsid w:val="008D0E7E"/>
    <w:rsid w:val="008D1147"/>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6E1"/>
    <w:rsid w:val="009001D0"/>
    <w:rsid w:val="00900EF8"/>
    <w:rsid w:val="00901355"/>
    <w:rsid w:val="0090266F"/>
    <w:rsid w:val="00902BB3"/>
    <w:rsid w:val="00903629"/>
    <w:rsid w:val="00903A00"/>
    <w:rsid w:val="00903B2C"/>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396"/>
    <w:rsid w:val="009134F5"/>
    <w:rsid w:val="00913614"/>
    <w:rsid w:val="00913AC7"/>
    <w:rsid w:val="0091436D"/>
    <w:rsid w:val="009146F7"/>
    <w:rsid w:val="00914F4A"/>
    <w:rsid w:val="009151B7"/>
    <w:rsid w:val="009155E0"/>
    <w:rsid w:val="00917544"/>
    <w:rsid w:val="00917776"/>
    <w:rsid w:val="00917C92"/>
    <w:rsid w:val="00917FF9"/>
    <w:rsid w:val="00921063"/>
    <w:rsid w:val="00921332"/>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13AF"/>
    <w:rsid w:val="0093146E"/>
    <w:rsid w:val="00931A4D"/>
    <w:rsid w:val="00931C68"/>
    <w:rsid w:val="00932328"/>
    <w:rsid w:val="0093275E"/>
    <w:rsid w:val="00932876"/>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3070"/>
    <w:rsid w:val="00943407"/>
    <w:rsid w:val="00943780"/>
    <w:rsid w:val="00943FD6"/>
    <w:rsid w:val="009447A5"/>
    <w:rsid w:val="00945742"/>
    <w:rsid w:val="00945777"/>
    <w:rsid w:val="00945FCB"/>
    <w:rsid w:val="009462F0"/>
    <w:rsid w:val="00946A6B"/>
    <w:rsid w:val="009476A3"/>
    <w:rsid w:val="009478C7"/>
    <w:rsid w:val="00947DE3"/>
    <w:rsid w:val="00950347"/>
    <w:rsid w:val="00950B8F"/>
    <w:rsid w:val="0095119F"/>
    <w:rsid w:val="009511FF"/>
    <w:rsid w:val="00952044"/>
    <w:rsid w:val="0095271B"/>
    <w:rsid w:val="009527AB"/>
    <w:rsid w:val="0095291E"/>
    <w:rsid w:val="00953E37"/>
    <w:rsid w:val="00953FD9"/>
    <w:rsid w:val="00954539"/>
    <w:rsid w:val="009548AA"/>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52E"/>
    <w:rsid w:val="009655E5"/>
    <w:rsid w:val="0096576B"/>
    <w:rsid w:val="00966FA6"/>
    <w:rsid w:val="00967369"/>
    <w:rsid w:val="00967E38"/>
    <w:rsid w:val="00970844"/>
    <w:rsid w:val="00970EF3"/>
    <w:rsid w:val="00970FBE"/>
    <w:rsid w:val="00971037"/>
    <w:rsid w:val="0097263E"/>
    <w:rsid w:val="00972F97"/>
    <w:rsid w:val="0097309A"/>
    <w:rsid w:val="0097347B"/>
    <w:rsid w:val="00974158"/>
    <w:rsid w:val="0097429B"/>
    <w:rsid w:val="009742CA"/>
    <w:rsid w:val="00975017"/>
    <w:rsid w:val="009750A0"/>
    <w:rsid w:val="00975EC3"/>
    <w:rsid w:val="0097707C"/>
    <w:rsid w:val="009802AF"/>
    <w:rsid w:val="009804CD"/>
    <w:rsid w:val="00981132"/>
    <w:rsid w:val="009813C1"/>
    <w:rsid w:val="00981EFE"/>
    <w:rsid w:val="0098222B"/>
    <w:rsid w:val="009823D6"/>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14B9"/>
    <w:rsid w:val="009915FE"/>
    <w:rsid w:val="00991B4A"/>
    <w:rsid w:val="00992196"/>
    <w:rsid w:val="009922EC"/>
    <w:rsid w:val="00992941"/>
    <w:rsid w:val="00992B26"/>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4E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2D3"/>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98A"/>
    <w:rsid w:val="00A06AA3"/>
    <w:rsid w:val="00A06B2C"/>
    <w:rsid w:val="00A06E61"/>
    <w:rsid w:val="00A07031"/>
    <w:rsid w:val="00A07620"/>
    <w:rsid w:val="00A07CEB"/>
    <w:rsid w:val="00A07D11"/>
    <w:rsid w:val="00A10A7F"/>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C2"/>
    <w:rsid w:val="00A419C1"/>
    <w:rsid w:val="00A41A6E"/>
    <w:rsid w:val="00A41B08"/>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B75"/>
    <w:rsid w:val="00A56C2B"/>
    <w:rsid w:val="00A571AD"/>
    <w:rsid w:val="00A5742D"/>
    <w:rsid w:val="00A57CA7"/>
    <w:rsid w:val="00A60051"/>
    <w:rsid w:val="00A60381"/>
    <w:rsid w:val="00A605CE"/>
    <w:rsid w:val="00A60D71"/>
    <w:rsid w:val="00A614FA"/>
    <w:rsid w:val="00A61703"/>
    <w:rsid w:val="00A617C8"/>
    <w:rsid w:val="00A618FE"/>
    <w:rsid w:val="00A61D5B"/>
    <w:rsid w:val="00A6201C"/>
    <w:rsid w:val="00A6274E"/>
    <w:rsid w:val="00A62A0D"/>
    <w:rsid w:val="00A62A5E"/>
    <w:rsid w:val="00A62CB2"/>
    <w:rsid w:val="00A62D49"/>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3A0"/>
    <w:rsid w:val="00A73792"/>
    <w:rsid w:val="00A739BA"/>
    <w:rsid w:val="00A73F96"/>
    <w:rsid w:val="00A74254"/>
    <w:rsid w:val="00A747EA"/>
    <w:rsid w:val="00A74D02"/>
    <w:rsid w:val="00A74D65"/>
    <w:rsid w:val="00A75269"/>
    <w:rsid w:val="00A754C5"/>
    <w:rsid w:val="00A7610C"/>
    <w:rsid w:val="00A766B1"/>
    <w:rsid w:val="00A800A4"/>
    <w:rsid w:val="00A80186"/>
    <w:rsid w:val="00A805D6"/>
    <w:rsid w:val="00A80BD9"/>
    <w:rsid w:val="00A81DE4"/>
    <w:rsid w:val="00A82187"/>
    <w:rsid w:val="00A82AFD"/>
    <w:rsid w:val="00A83349"/>
    <w:rsid w:val="00A83C8D"/>
    <w:rsid w:val="00A83EBD"/>
    <w:rsid w:val="00A84894"/>
    <w:rsid w:val="00A84B03"/>
    <w:rsid w:val="00A8564F"/>
    <w:rsid w:val="00A8585E"/>
    <w:rsid w:val="00A85C38"/>
    <w:rsid w:val="00A85C5A"/>
    <w:rsid w:val="00A85D1E"/>
    <w:rsid w:val="00A8644B"/>
    <w:rsid w:val="00A8748E"/>
    <w:rsid w:val="00A87731"/>
    <w:rsid w:val="00A877F9"/>
    <w:rsid w:val="00A87FA5"/>
    <w:rsid w:val="00A90508"/>
    <w:rsid w:val="00A9050E"/>
    <w:rsid w:val="00A9085A"/>
    <w:rsid w:val="00A90BE6"/>
    <w:rsid w:val="00A90F42"/>
    <w:rsid w:val="00A929AB"/>
    <w:rsid w:val="00A92E75"/>
    <w:rsid w:val="00A9304B"/>
    <w:rsid w:val="00A938C1"/>
    <w:rsid w:val="00A93BDB"/>
    <w:rsid w:val="00A94B67"/>
    <w:rsid w:val="00A94E26"/>
    <w:rsid w:val="00A951AA"/>
    <w:rsid w:val="00A959F4"/>
    <w:rsid w:val="00A95AC7"/>
    <w:rsid w:val="00A95ADB"/>
    <w:rsid w:val="00A96641"/>
    <w:rsid w:val="00A96759"/>
    <w:rsid w:val="00A972E3"/>
    <w:rsid w:val="00A97363"/>
    <w:rsid w:val="00A97E2A"/>
    <w:rsid w:val="00AA0A05"/>
    <w:rsid w:val="00AA0F89"/>
    <w:rsid w:val="00AA1503"/>
    <w:rsid w:val="00AA2EBD"/>
    <w:rsid w:val="00AA348B"/>
    <w:rsid w:val="00AA3793"/>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2F32"/>
    <w:rsid w:val="00AD30C4"/>
    <w:rsid w:val="00AD384C"/>
    <w:rsid w:val="00AD4819"/>
    <w:rsid w:val="00AD48C6"/>
    <w:rsid w:val="00AD4A33"/>
    <w:rsid w:val="00AD5529"/>
    <w:rsid w:val="00AD5A1D"/>
    <w:rsid w:val="00AD5AD6"/>
    <w:rsid w:val="00AD5CBF"/>
    <w:rsid w:val="00AD6143"/>
    <w:rsid w:val="00AD6A44"/>
    <w:rsid w:val="00AD7DC9"/>
    <w:rsid w:val="00AE01C4"/>
    <w:rsid w:val="00AE0A21"/>
    <w:rsid w:val="00AE0BE2"/>
    <w:rsid w:val="00AE0C7D"/>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9AA"/>
    <w:rsid w:val="00AF5A84"/>
    <w:rsid w:val="00AF5EDA"/>
    <w:rsid w:val="00AF5F71"/>
    <w:rsid w:val="00AF6171"/>
    <w:rsid w:val="00AF6224"/>
    <w:rsid w:val="00AF66D5"/>
    <w:rsid w:val="00AF6877"/>
    <w:rsid w:val="00AF6D2C"/>
    <w:rsid w:val="00AF75E4"/>
    <w:rsid w:val="00B0014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6E7"/>
    <w:rsid w:val="00B11893"/>
    <w:rsid w:val="00B11C84"/>
    <w:rsid w:val="00B1244F"/>
    <w:rsid w:val="00B12D7F"/>
    <w:rsid w:val="00B14D14"/>
    <w:rsid w:val="00B14D3A"/>
    <w:rsid w:val="00B14E0E"/>
    <w:rsid w:val="00B15025"/>
    <w:rsid w:val="00B1622F"/>
    <w:rsid w:val="00B1680D"/>
    <w:rsid w:val="00B16989"/>
    <w:rsid w:val="00B16C9E"/>
    <w:rsid w:val="00B1736F"/>
    <w:rsid w:val="00B179FC"/>
    <w:rsid w:val="00B21137"/>
    <w:rsid w:val="00B21210"/>
    <w:rsid w:val="00B2199E"/>
    <w:rsid w:val="00B21A5A"/>
    <w:rsid w:val="00B21D90"/>
    <w:rsid w:val="00B21EFE"/>
    <w:rsid w:val="00B22174"/>
    <w:rsid w:val="00B2290C"/>
    <w:rsid w:val="00B23134"/>
    <w:rsid w:val="00B23682"/>
    <w:rsid w:val="00B237CC"/>
    <w:rsid w:val="00B239DF"/>
    <w:rsid w:val="00B23D28"/>
    <w:rsid w:val="00B23DC4"/>
    <w:rsid w:val="00B243B9"/>
    <w:rsid w:val="00B24533"/>
    <w:rsid w:val="00B24A18"/>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639"/>
    <w:rsid w:val="00B369F7"/>
    <w:rsid w:val="00B37074"/>
    <w:rsid w:val="00B373F8"/>
    <w:rsid w:val="00B377EB"/>
    <w:rsid w:val="00B4041B"/>
    <w:rsid w:val="00B40626"/>
    <w:rsid w:val="00B40FCB"/>
    <w:rsid w:val="00B41041"/>
    <w:rsid w:val="00B414CF"/>
    <w:rsid w:val="00B415A0"/>
    <w:rsid w:val="00B417DC"/>
    <w:rsid w:val="00B42606"/>
    <w:rsid w:val="00B42E0C"/>
    <w:rsid w:val="00B43013"/>
    <w:rsid w:val="00B43246"/>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C0E"/>
    <w:rsid w:val="00B51EC8"/>
    <w:rsid w:val="00B529FC"/>
    <w:rsid w:val="00B52DA1"/>
    <w:rsid w:val="00B5313C"/>
    <w:rsid w:val="00B531D2"/>
    <w:rsid w:val="00B54812"/>
    <w:rsid w:val="00B54F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7216"/>
    <w:rsid w:val="00B67ED9"/>
    <w:rsid w:val="00B71B1C"/>
    <w:rsid w:val="00B722A5"/>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1E31"/>
    <w:rsid w:val="00B823A8"/>
    <w:rsid w:val="00B829A2"/>
    <w:rsid w:val="00B8304A"/>
    <w:rsid w:val="00B8356B"/>
    <w:rsid w:val="00B837DE"/>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541"/>
    <w:rsid w:val="00B95800"/>
    <w:rsid w:val="00B96694"/>
    <w:rsid w:val="00B971DC"/>
    <w:rsid w:val="00B9746D"/>
    <w:rsid w:val="00B97DCF"/>
    <w:rsid w:val="00BA016F"/>
    <w:rsid w:val="00BA032E"/>
    <w:rsid w:val="00BA0CC4"/>
    <w:rsid w:val="00BA0FA1"/>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62F6"/>
    <w:rsid w:val="00BB63C7"/>
    <w:rsid w:val="00BB672B"/>
    <w:rsid w:val="00BB687A"/>
    <w:rsid w:val="00BB6AFD"/>
    <w:rsid w:val="00BB7122"/>
    <w:rsid w:val="00BB7C32"/>
    <w:rsid w:val="00BC040E"/>
    <w:rsid w:val="00BC0480"/>
    <w:rsid w:val="00BC0DEA"/>
    <w:rsid w:val="00BC15D0"/>
    <w:rsid w:val="00BC1885"/>
    <w:rsid w:val="00BC292B"/>
    <w:rsid w:val="00BC309F"/>
    <w:rsid w:val="00BC3C1A"/>
    <w:rsid w:val="00BC3D7F"/>
    <w:rsid w:val="00BC4447"/>
    <w:rsid w:val="00BC4DF5"/>
    <w:rsid w:val="00BC5260"/>
    <w:rsid w:val="00BC5629"/>
    <w:rsid w:val="00BC57D4"/>
    <w:rsid w:val="00BC63B1"/>
    <w:rsid w:val="00BC677E"/>
    <w:rsid w:val="00BD01B7"/>
    <w:rsid w:val="00BD07EE"/>
    <w:rsid w:val="00BD0A4C"/>
    <w:rsid w:val="00BD0E36"/>
    <w:rsid w:val="00BD129C"/>
    <w:rsid w:val="00BD1D2A"/>
    <w:rsid w:val="00BD201B"/>
    <w:rsid w:val="00BD2579"/>
    <w:rsid w:val="00BD2B46"/>
    <w:rsid w:val="00BD2D17"/>
    <w:rsid w:val="00BD2ED4"/>
    <w:rsid w:val="00BD3A13"/>
    <w:rsid w:val="00BD4B06"/>
    <w:rsid w:val="00BD4E92"/>
    <w:rsid w:val="00BD5081"/>
    <w:rsid w:val="00BD57A3"/>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AA1"/>
    <w:rsid w:val="00BE6B8B"/>
    <w:rsid w:val="00BE7232"/>
    <w:rsid w:val="00BF04C9"/>
    <w:rsid w:val="00BF0DCF"/>
    <w:rsid w:val="00BF1631"/>
    <w:rsid w:val="00BF164D"/>
    <w:rsid w:val="00BF20F4"/>
    <w:rsid w:val="00BF254E"/>
    <w:rsid w:val="00BF297F"/>
    <w:rsid w:val="00BF2F9C"/>
    <w:rsid w:val="00BF3171"/>
    <w:rsid w:val="00BF3391"/>
    <w:rsid w:val="00BF49F6"/>
    <w:rsid w:val="00BF5216"/>
    <w:rsid w:val="00BF54B2"/>
    <w:rsid w:val="00BF5AB9"/>
    <w:rsid w:val="00BF62E8"/>
    <w:rsid w:val="00BF6937"/>
    <w:rsid w:val="00BF6945"/>
    <w:rsid w:val="00BF6AAC"/>
    <w:rsid w:val="00BF7922"/>
    <w:rsid w:val="00C00D7A"/>
    <w:rsid w:val="00C014DE"/>
    <w:rsid w:val="00C01AD8"/>
    <w:rsid w:val="00C01F97"/>
    <w:rsid w:val="00C0204D"/>
    <w:rsid w:val="00C02F3E"/>
    <w:rsid w:val="00C02F55"/>
    <w:rsid w:val="00C0332B"/>
    <w:rsid w:val="00C036E2"/>
    <w:rsid w:val="00C03933"/>
    <w:rsid w:val="00C03D01"/>
    <w:rsid w:val="00C03ED8"/>
    <w:rsid w:val="00C04614"/>
    <w:rsid w:val="00C049AC"/>
    <w:rsid w:val="00C05466"/>
    <w:rsid w:val="00C057C3"/>
    <w:rsid w:val="00C060FE"/>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63F"/>
    <w:rsid w:val="00C13C90"/>
    <w:rsid w:val="00C143EB"/>
    <w:rsid w:val="00C147AF"/>
    <w:rsid w:val="00C14D74"/>
    <w:rsid w:val="00C14E97"/>
    <w:rsid w:val="00C1623A"/>
    <w:rsid w:val="00C163D8"/>
    <w:rsid w:val="00C16A77"/>
    <w:rsid w:val="00C16FE9"/>
    <w:rsid w:val="00C1702E"/>
    <w:rsid w:val="00C17983"/>
    <w:rsid w:val="00C17BCA"/>
    <w:rsid w:val="00C2060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5D57"/>
    <w:rsid w:val="00C26584"/>
    <w:rsid w:val="00C30128"/>
    <w:rsid w:val="00C301AE"/>
    <w:rsid w:val="00C30202"/>
    <w:rsid w:val="00C303B0"/>
    <w:rsid w:val="00C3058D"/>
    <w:rsid w:val="00C30A93"/>
    <w:rsid w:val="00C317C7"/>
    <w:rsid w:val="00C31FB8"/>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0E"/>
    <w:rsid w:val="00C43945"/>
    <w:rsid w:val="00C43D69"/>
    <w:rsid w:val="00C44EC6"/>
    <w:rsid w:val="00C4573B"/>
    <w:rsid w:val="00C458B0"/>
    <w:rsid w:val="00C458DA"/>
    <w:rsid w:val="00C459F7"/>
    <w:rsid w:val="00C45F17"/>
    <w:rsid w:val="00C462F9"/>
    <w:rsid w:val="00C4683B"/>
    <w:rsid w:val="00C47342"/>
    <w:rsid w:val="00C47363"/>
    <w:rsid w:val="00C47BAB"/>
    <w:rsid w:val="00C47C0B"/>
    <w:rsid w:val="00C50654"/>
    <w:rsid w:val="00C507D7"/>
    <w:rsid w:val="00C50F14"/>
    <w:rsid w:val="00C50FDD"/>
    <w:rsid w:val="00C51FFC"/>
    <w:rsid w:val="00C52308"/>
    <w:rsid w:val="00C5234F"/>
    <w:rsid w:val="00C52BE5"/>
    <w:rsid w:val="00C53197"/>
    <w:rsid w:val="00C531D6"/>
    <w:rsid w:val="00C53900"/>
    <w:rsid w:val="00C546A3"/>
    <w:rsid w:val="00C54BAC"/>
    <w:rsid w:val="00C55570"/>
    <w:rsid w:val="00C557DE"/>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6D8B"/>
    <w:rsid w:val="00C97B88"/>
    <w:rsid w:val="00C97C5A"/>
    <w:rsid w:val="00CA000C"/>
    <w:rsid w:val="00CA0460"/>
    <w:rsid w:val="00CA0951"/>
    <w:rsid w:val="00CA1107"/>
    <w:rsid w:val="00CA1FAB"/>
    <w:rsid w:val="00CA2194"/>
    <w:rsid w:val="00CA26A1"/>
    <w:rsid w:val="00CA3097"/>
    <w:rsid w:val="00CA34D8"/>
    <w:rsid w:val="00CA36A4"/>
    <w:rsid w:val="00CA5274"/>
    <w:rsid w:val="00CA534C"/>
    <w:rsid w:val="00CA54A1"/>
    <w:rsid w:val="00CA5CCB"/>
    <w:rsid w:val="00CA5D4C"/>
    <w:rsid w:val="00CA5D90"/>
    <w:rsid w:val="00CA5F5B"/>
    <w:rsid w:val="00CA60CD"/>
    <w:rsid w:val="00CA687B"/>
    <w:rsid w:val="00CA6D7B"/>
    <w:rsid w:val="00CA6EF0"/>
    <w:rsid w:val="00CA71B3"/>
    <w:rsid w:val="00CA71C5"/>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F59"/>
    <w:rsid w:val="00CB5F65"/>
    <w:rsid w:val="00CB776A"/>
    <w:rsid w:val="00CB79E6"/>
    <w:rsid w:val="00CB7BB2"/>
    <w:rsid w:val="00CC01DE"/>
    <w:rsid w:val="00CC02A7"/>
    <w:rsid w:val="00CC040D"/>
    <w:rsid w:val="00CC0572"/>
    <w:rsid w:val="00CC05BF"/>
    <w:rsid w:val="00CC09B6"/>
    <w:rsid w:val="00CC0AAD"/>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D84"/>
    <w:rsid w:val="00CC7DD9"/>
    <w:rsid w:val="00CC7EBB"/>
    <w:rsid w:val="00CD0149"/>
    <w:rsid w:val="00CD0219"/>
    <w:rsid w:val="00CD08DF"/>
    <w:rsid w:val="00CD17C6"/>
    <w:rsid w:val="00CD1843"/>
    <w:rsid w:val="00CD1BC4"/>
    <w:rsid w:val="00CD2313"/>
    <w:rsid w:val="00CD23B7"/>
    <w:rsid w:val="00CD2ED4"/>
    <w:rsid w:val="00CD42BE"/>
    <w:rsid w:val="00CD4707"/>
    <w:rsid w:val="00CD4799"/>
    <w:rsid w:val="00CD52AC"/>
    <w:rsid w:val="00CD5C39"/>
    <w:rsid w:val="00CD5D87"/>
    <w:rsid w:val="00CD6034"/>
    <w:rsid w:val="00CD61A4"/>
    <w:rsid w:val="00CD620B"/>
    <w:rsid w:val="00CD628A"/>
    <w:rsid w:val="00CD6412"/>
    <w:rsid w:val="00CD6D08"/>
    <w:rsid w:val="00CE0F35"/>
    <w:rsid w:val="00CE15F9"/>
    <w:rsid w:val="00CE1D56"/>
    <w:rsid w:val="00CE2058"/>
    <w:rsid w:val="00CE24C9"/>
    <w:rsid w:val="00CE274C"/>
    <w:rsid w:val="00CE2780"/>
    <w:rsid w:val="00CE31CE"/>
    <w:rsid w:val="00CE3352"/>
    <w:rsid w:val="00CE3B2F"/>
    <w:rsid w:val="00CE3E95"/>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AA4"/>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5748C"/>
    <w:rsid w:val="00D60845"/>
    <w:rsid w:val="00D610CB"/>
    <w:rsid w:val="00D61884"/>
    <w:rsid w:val="00D620D5"/>
    <w:rsid w:val="00D636D9"/>
    <w:rsid w:val="00D637D9"/>
    <w:rsid w:val="00D63916"/>
    <w:rsid w:val="00D650AB"/>
    <w:rsid w:val="00D652A8"/>
    <w:rsid w:val="00D652D3"/>
    <w:rsid w:val="00D654F9"/>
    <w:rsid w:val="00D66224"/>
    <w:rsid w:val="00D66647"/>
    <w:rsid w:val="00D669BE"/>
    <w:rsid w:val="00D67231"/>
    <w:rsid w:val="00D6740E"/>
    <w:rsid w:val="00D67BA7"/>
    <w:rsid w:val="00D7054A"/>
    <w:rsid w:val="00D70D9D"/>
    <w:rsid w:val="00D70DB0"/>
    <w:rsid w:val="00D70F8A"/>
    <w:rsid w:val="00D71074"/>
    <w:rsid w:val="00D71A01"/>
    <w:rsid w:val="00D71A76"/>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E86"/>
    <w:rsid w:val="00D82EB7"/>
    <w:rsid w:val="00D82F1F"/>
    <w:rsid w:val="00D830C6"/>
    <w:rsid w:val="00D83367"/>
    <w:rsid w:val="00D8370F"/>
    <w:rsid w:val="00D83CF0"/>
    <w:rsid w:val="00D83F06"/>
    <w:rsid w:val="00D83F30"/>
    <w:rsid w:val="00D842BA"/>
    <w:rsid w:val="00D84B2E"/>
    <w:rsid w:val="00D84B36"/>
    <w:rsid w:val="00D84C0B"/>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4A3D"/>
    <w:rsid w:val="00D9583C"/>
    <w:rsid w:val="00D95AF5"/>
    <w:rsid w:val="00D95B43"/>
    <w:rsid w:val="00D95BF4"/>
    <w:rsid w:val="00D95C99"/>
    <w:rsid w:val="00D96279"/>
    <w:rsid w:val="00D965FD"/>
    <w:rsid w:val="00D977AB"/>
    <w:rsid w:val="00D977D8"/>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3E76"/>
    <w:rsid w:val="00DA498B"/>
    <w:rsid w:val="00DA4AF8"/>
    <w:rsid w:val="00DA5D6E"/>
    <w:rsid w:val="00DA6399"/>
    <w:rsid w:val="00DA69A2"/>
    <w:rsid w:val="00DA6F32"/>
    <w:rsid w:val="00DA7725"/>
    <w:rsid w:val="00DB0375"/>
    <w:rsid w:val="00DB08F1"/>
    <w:rsid w:val="00DB0C94"/>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803"/>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919"/>
    <w:rsid w:val="00E27489"/>
    <w:rsid w:val="00E27537"/>
    <w:rsid w:val="00E304A5"/>
    <w:rsid w:val="00E30F52"/>
    <w:rsid w:val="00E32113"/>
    <w:rsid w:val="00E32319"/>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F45"/>
    <w:rsid w:val="00E42431"/>
    <w:rsid w:val="00E42D62"/>
    <w:rsid w:val="00E43AB1"/>
    <w:rsid w:val="00E43B99"/>
    <w:rsid w:val="00E43D58"/>
    <w:rsid w:val="00E44112"/>
    <w:rsid w:val="00E44202"/>
    <w:rsid w:val="00E44734"/>
    <w:rsid w:val="00E44D7C"/>
    <w:rsid w:val="00E45757"/>
    <w:rsid w:val="00E458F2"/>
    <w:rsid w:val="00E45CF6"/>
    <w:rsid w:val="00E46A5D"/>
    <w:rsid w:val="00E46EA8"/>
    <w:rsid w:val="00E47133"/>
    <w:rsid w:val="00E47334"/>
    <w:rsid w:val="00E47402"/>
    <w:rsid w:val="00E475EA"/>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553"/>
    <w:rsid w:val="00E82B21"/>
    <w:rsid w:val="00E82E9C"/>
    <w:rsid w:val="00E84621"/>
    <w:rsid w:val="00E8509C"/>
    <w:rsid w:val="00E85713"/>
    <w:rsid w:val="00E85756"/>
    <w:rsid w:val="00E859DC"/>
    <w:rsid w:val="00E874DD"/>
    <w:rsid w:val="00E8759A"/>
    <w:rsid w:val="00E901C1"/>
    <w:rsid w:val="00E913FB"/>
    <w:rsid w:val="00E91DFF"/>
    <w:rsid w:val="00E920D9"/>
    <w:rsid w:val="00E928CA"/>
    <w:rsid w:val="00E92A50"/>
    <w:rsid w:val="00E930FD"/>
    <w:rsid w:val="00E938B6"/>
    <w:rsid w:val="00E93987"/>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257"/>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60"/>
    <w:rsid w:val="00ED7136"/>
    <w:rsid w:val="00ED734B"/>
    <w:rsid w:val="00ED74B4"/>
    <w:rsid w:val="00ED7888"/>
    <w:rsid w:val="00ED7E1F"/>
    <w:rsid w:val="00EE0C54"/>
    <w:rsid w:val="00EE1898"/>
    <w:rsid w:val="00EE18EB"/>
    <w:rsid w:val="00EE1933"/>
    <w:rsid w:val="00EE1ED2"/>
    <w:rsid w:val="00EE24F3"/>
    <w:rsid w:val="00EE2848"/>
    <w:rsid w:val="00EE2B41"/>
    <w:rsid w:val="00EE3B29"/>
    <w:rsid w:val="00EE41E2"/>
    <w:rsid w:val="00EE42DD"/>
    <w:rsid w:val="00EE4990"/>
    <w:rsid w:val="00EE505B"/>
    <w:rsid w:val="00EE56EF"/>
    <w:rsid w:val="00EE5824"/>
    <w:rsid w:val="00EE5DF5"/>
    <w:rsid w:val="00EE5EA3"/>
    <w:rsid w:val="00EE5EAD"/>
    <w:rsid w:val="00EE6FB0"/>
    <w:rsid w:val="00EE7318"/>
    <w:rsid w:val="00EE7672"/>
    <w:rsid w:val="00EF0888"/>
    <w:rsid w:val="00EF0B3A"/>
    <w:rsid w:val="00EF110F"/>
    <w:rsid w:val="00EF1353"/>
    <w:rsid w:val="00EF3003"/>
    <w:rsid w:val="00EF31A9"/>
    <w:rsid w:val="00EF331E"/>
    <w:rsid w:val="00EF334F"/>
    <w:rsid w:val="00EF4920"/>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1CA1"/>
    <w:rsid w:val="00F5289F"/>
    <w:rsid w:val="00F53049"/>
    <w:rsid w:val="00F53358"/>
    <w:rsid w:val="00F53637"/>
    <w:rsid w:val="00F537B0"/>
    <w:rsid w:val="00F53EBB"/>
    <w:rsid w:val="00F54203"/>
    <w:rsid w:val="00F5490F"/>
    <w:rsid w:val="00F54CC7"/>
    <w:rsid w:val="00F54D69"/>
    <w:rsid w:val="00F54E92"/>
    <w:rsid w:val="00F5501B"/>
    <w:rsid w:val="00F556DC"/>
    <w:rsid w:val="00F55AA6"/>
    <w:rsid w:val="00F55ACC"/>
    <w:rsid w:val="00F565BD"/>
    <w:rsid w:val="00F5731B"/>
    <w:rsid w:val="00F6076D"/>
    <w:rsid w:val="00F60B47"/>
    <w:rsid w:val="00F6180A"/>
    <w:rsid w:val="00F61AF5"/>
    <w:rsid w:val="00F61B79"/>
    <w:rsid w:val="00F61C71"/>
    <w:rsid w:val="00F62535"/>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61"/>
    <w:rsid w:val="00F70DBA"/>
    <w:rsid w:val="00F70E61"/>
    <w:rsid w:val="00F71497"/>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A37"/>
    <w:rsid w:val="00FA0BA8"/>
    <w:rsid w:val="00FA0E42"/>
    <w:rsid w:val="00FA1F2F"/>
    <w:rsid w:val="00FA2865"/>
    <w:rsid w:val="00FA3279"/>
    <w:rsid w:val="00FA3A97"/>
    <w:rsid w:val="00FA3D24"/>
    <w:rsid w:val="00FA3E40"/>
    <w:rsid w:val="00FA4BF7"/>
    <w:rsid w:val="00FA4CE7"/>
    <w:rsid w:val="00FA53AC"/>
    <w:rsid w:val="00FA6587"/>
    <w:rsid w:val="00FA699E"/>
    <w:rsid w:val="00FA7041"/>
    <w:rsid w:val="00FB04CE"/>
    <w:rsid w:val="00FB0543"/>
    <w:rsid w:val="00FB058A"/>
    <w:rsid w:val="00FB0C7B"/>
    <w:rsid w:val="00FB1008"/>
    <w:rsid w:val="00FB1494"/>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693"/>
    <w:rsid w:val="00FE0794"/>
    <w:rsid w:val="00FE127B"/>
    <w:rsid w:val="00FE2BBC"/>
    <w:rsid w:val="00FE3A1B"/>
    <w:rsid w:val="00FE3BA0"/>
    <w:rsid w:val="00FE3E19"/>
    <w:rsid w:val="00FE419B"/>
    <w:rsid w:val="00FE42AF"/>
    <w:rsid w:val="00FE4320"/>
    <w:rsid w:val="00FE4D09"/>
    <w:rsid w:val="00FE4E27"/>
    <w:rsid w:val="00FE5292"/>
    <w:rsid w:val="00FE53F7"/>
    <w:rsid w:val="00FE7321"/>
    <w:rsid w:val="00FE73AD"/>
    <w:rsid w:val="00FE7BC8"/>
    <w:rsid w:val="00FE7C9A"/>
    <w:rsid w:val="00FF0EB5"/>
    <w:rsid w:val="00FF1609"/>
    <w:rsid w:val="00FF1788"/>
    <w:rsid w:val="00FF1F9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60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C206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2060A"/>
    <w:pPr>
      <w:pBdr>
        <w:top w:val="none" w:sz="0" w:space="0" w:color="auto"/>
      </w:pBdr>
      <w:spacing w:before="180"/>
      <w:outlineLvl w:val="1"/>
    </w:pPr>
    <w:rPr>
      <w:sz w:val="32"/>
    </w:rPr>
  </w:style>
  <w:style w:type="paragraph" w:styleId="Heading3">
    <w:name w:val="heading 3"/>
    <w:basedOn w:val="Heading2"/>
    <w:next w:val="Normal"/>
    <w:qFormat/>
    <w:rsid w:val="00C2060A"/>
    <w:pPr>
      <w:spacing w:before="120"/>
      <w:outlineLvl w:val="2"/>
    </w:pPr>
    <w:rPr>
      <w:sz w:val="28"/>
    </w:rPr>
  </w:style>
  <w:style w:type="paragraph" w:styleId="Heading4">
    <w:name w:val="heading 4"/>
    <w:basedOn w:val="Heading3"/>
    <w:next w:val="Normal"/>
    <w:qFormat/>
    <w:rsid w:val="00C2060A"/>
    <w:pPr>
      <w:ind w:left="1418" w:hanging="1418"/>
      <w:outlineLvl w:val="3"/>
    </w:pPr>
    <w:rPr>
      <w:sz w:val="24"/>
    </w:rPr>
  </w:style>
  <w:style w:type="paragraph" w:styleId="Heading5">
    <w:name w:val="heading 5"/>
    <w:basedOn w:val="Heading4"/>
    <w:next w:val="Normal"/>
    <w:qFormat/>
    <w:rsid w:val="00C2060A"/>
    <w:pPr>
      <w:ind w:left="1701" w:hanging="1701"/>
      <w:outlineLvl w:val="4"/>
    </w:pPr>
    <w:rPr>
      <w:sz w:val="22"/>
    </w:rPr>
  </w:style>
  <w:style w:type="paragraph" w:styleId="Heading6">
    <w:name w:val="heading 6"/>
    <w:basedOn w:val="H6"/>
    <w:next w:val="Normal"/>
    <w:qFormat/>
    <w:rsid w:val="00C2060A"/>
    <w:pPr>
      <w:outlineLvl w:val="5"/>
    </w:pPr>
  </w:style>
  <w:style w:type="paragraph" w:styleId="Heading7">
    <w:name w:val="heading 7"/>
    <w:basedOn w:val="H6"/>
    <w:next w:val="Normal"/>
    <w:qFormat/>
    <w:rsid w:val="00C2060A"/>
    <w:pPr>
      <w:outlineLvl w:val="6"/>
    </w:pPr>
  </w:style>
  <w:style w:type="paragraph" w:styleId="Heading8">
    <w:name w:val="heading 8"/>
    <w:basedOn w:val="Heading1"/>
    <w:next w:val="Normal"/>
    <w:qFormat/>
    <w:rsid w:val="00C2060A"/>
    <w:pPr>
      <w:ind w:left="0" w:firstLine="0"/>
      <w:outlineLvl w:val="7"/>
    </w:pPr>
  </w:style>
  <w:style w:type="paragraph" w:styleId="Heading9">
    <w:name w:val="heading 9"/>
    <w:basedOn w:val="Heading8"/>
    <w:next w:val="Normal"/>
    <w:qFormat/>
    <w:rsid w:val="00C2060A"/>
    <w:pPr>
      <w:outlineLvl w:val="8"/>
    </w:pPr>
  </w:style>
  <w:style w:type="character" w:default="1" w:styleId="DefaultParagraphFont">
    <w:name w:val="Default Paragraph Font"/>
    <w:semiHidden/>
    <w:rsid w:val="00C206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060A"/>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C2060A"/>
    <w:pPr>
      <w:ind w:left="1985" w:hanging="1985"/>
      <w:outlineLvl w:val="9"/>
    </w:pPr>
    <w:rPr>
      <w:sz w:val="20"/>
    </w:rPr>
  </w:style>
  <w:style w:type="paragraph" w:styleId="TOC8">
    <w:name w:val="toc 8"/>
    <w:basedOn w:val="TOC1"/>
    <w:uiPriority w:val="39"/>
    <w:rsid w:val="00C2060A"/>
    <w:pPr>
      <w:spacing w:before="180"/>
      <w:ind w:left="2693" w:hanging="2693"/>
    </w:pPr>
    <w:rPr>
      <w:b/>
    </w:rPr>
  </w:style>
  <w:style w:type="paragraph" w:styleId="TOC1">
    <w:name w:val="toc 1"/>
    <w:uiPriority w:val="39"/>
    <w:rsid w:val="00C206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206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2060A"/>
    <w:pPr>
      <w:ind w:left="1701" w:hanging="1701"/>
    </w:pPr>
  </w:style>
  <w:style w:type="paragraph" w:styleId="TOC4">
    <w:name w:val="toc 4"/>
    <w:basedOn w:val="TOC3"/>
    <w:uiPriority w:val="39"/>
    <w:rsid w:val="00C2060A"/>
    <w:pPr>
      <w:ind w:left="1418" w:hanging="1418"/>
    </w:pPr>
  </w:style>
  <w:style w:type="paragraph" w:styleId="TOC3">
    <w:name w:val="toc 3"/>
    <w:basedOn w:val="TOC2"/>
    <w:uiPriority w:val="39"/>
    <w:rsid w:val="00C2060A"/>
    <w:pPr>
      <w:ind w:left="1134" w:hanging="1134"/>
    </w:pPr>
  </w:style>
  <w:style w:type="paragraph" w:styleId="TOC2">
    <w:name w:val="toc 2"/>
    <w:basedOn w:val="TOC1"/>
    <w:uiPriority w:val="39"/>
    <w:rsid w:val="00C2060A"/>
    <w:pPr>
      <w:keepNext w:val="0"/>
      <w:spacing w:before="0"/>
      <w:ind w:left="851" w:hanging="851"/>
    </w:pPr>
    <w:rPr>
      <w:sz w:val="20"/>
    </w:rPr>
  </w:style>
  <w:style w:type="paragraph" w:styleId="Index2">
    <w:name w:val="index 2"/>
    <w:basedOn w:val="Index1"/>
    <w:semiHidden/>
    <w:rsid w:val="00C2060A"/>
    <w:pPr>
      <w:ind w:left="284"/>
    </w:pPr>
  </w:style>
  <w:style w:type="paragraph" w:styleId="Index1">
    <w:name w:val="index 1"/>
    <w:basedOn w:val="Normal"/>
    <w:semiHidden/>
    <w:rsid w:val="00C2060A"/>
    <w:pPr>
      <w:keepLines/>
      <w:spacing w:after="0"/>
    </w:pPr>
  </w:style>
  <w:style w:type="paragraph" w:customStyle="1" w:styleId="ZH">
    <w:name w:val="ZH"/>
    <w:rsid w:val="00C206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2060A"/>
    <w:pPr>
      <w:outlineLvl w:val="9"/>
    </w:pPr>
  </w:style>
  <w:style w:type="paragraph" w:styleId="ListNumber2">
    <w:name w:val="List Number 2"/>
    <w:basedOn w:val="ListNumber"/>
    <w:semiHidden/>
    <w:rsid w:val="00C2060A"/>
    <w:pPr>
      <w:ind w:left="851"/>
    </w:pPr>
  </w:style>
  <w:style w:type="paragraph" w:styleId="ListNumber">
    <w:name w:val="List Number"/>
    <w:basedOn w:val="List"/>
    <w:semiHidden/>
    <w:rsid w:val="00C2060A"/>
  </w:style>
  <w:style w:type="paragraph" w:styleId="List">
    <w:name w:val="List"/>
    <w:basedOn w:val="Normal"/>
    <w:semiHidden/>
    <w:rsid w:val="00C2060A"/>
    <w:pPr>
      <w:ind w:left="568" w:hanging="284"/>
    </w:pPr>
  </w:style>
  <w:style w:type="paragraph" w:styleId="Header">
    <w:name w:val="header"/>
    <w:semiHidden/>
    <w:rsid w:val="00C2060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2060A"/>
    <w:rPr>
      <w:b/>
      <w:position w:val="6"/>
      <w:sz w:val="16"/>
    </w:rPr>
  </w:style>
  <w:style w:type="paragraph" w:styleId="FootnoteText">
    <w:name w:val="footnote text"/>
    <w:basedOn w:val="Normal"/>
    <w:semiHidden/>
    <w:rsid w:val="00C2060A"/>
    <w:pPr>
      <w:keepLines/>
      <w:spacing w:after="0"/>
      <w:ind w:left="454" w:hanging="454"/>
    </w:pPr>
    <w:rPr>
      <w:sz w:val="16"/>
    </w:rPr>
  </w:style>
  <w:style w:type="paragraph" w:customStyle="1" w:styleId="TAH">
    <w:name w:val="TAH"/>
    <w:basedOn w:val="TAC"/>
    <w:rsid w:val="00C2060A"/>
    <w:rPr>
      <w:b/>
    </w:rPr>
  </w:style>
  <w:style w:type="paragraph" w:customStyle="1" w:styleId="TAC">
    <w:name w:val="TAC"/>
    <w:basedOn w:val="TAL"/>
    <w:rsid w:val="00C2060A"/>
    <w:pPr>
      <w:jc w:val="center"/>
    </w:pPr>
  </w:style>
  <w:style w:type="paragraph" w:customStyle="1" w:styleId="TAL">
    <w:name w:val="TAL"/>
    <w:basedOn w:val="Normal"/>
    <w:link w:val="TALChar"/>
    <w:rsid w:val="00C2060A"/>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C2060A"/>
    <w:pPr>
      <w:keepNext w:val="0"/>
      <w:spacing w:before="0" w:after="240"/>
    </w:pPr>
  </w:style>
  <w:style w:type="paragraph" w:customStyle="1" w:styleId="TH">
    <w:name w:val="TH"/>
    <w:basedOn w:val="Normal"/>
    <w:link w:val="THChar"/>
    <w:rsid w:val="00C2060A"/>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C2060A"/>
    <w:pPr>
      <w:keepLines/>
      <w:ind w:left="1135" w:hanging="851"/>
    </w:pPr>
  </w:style>
  <w:style w:type="paragraph" w:styleId="TOC9">
    <w:name w:val="toc 9"/>
    <w:basedOn w:val="TOC8"/>
    <w:uiPriority w:val="39"/>
    <w:rsid w:val="00C2060A"/>
    <w:pPr>
      <w:ind w:left="1418" w:hanging="1418"/>
    </w:pPr>
  </w:style>
  <w:style w:type="paragraph" w:customStyle="1" w:styleId="EX">
    <w:name w:val="EX"/>
    <w:basedOn w:val="Normal"/>
    <w:rsid w:val="00C2060A"/>
    <w:pPr>
      <w:keepLines/>
      <w:ind w:left="1702" w:hanging="1418"/>
    </w:pPr>
  </w:style>
  <w:style w:type="paragraph" w:customStyle="1" w:styleId="FP">
    <w:name w:val="FP"/>
    <w:basedOn w:val="Normal"/>
    <w:rsid w:val="00C2060A"/>
    <w:pPr>
      <w:spacing w:after="0"/>
    </w:pPr>
  </w:style>
  <w:style w:type="paragraph" w:customStyle="1" w:styleId="LD">
    <w:name w:val="LD"/>
    <w:rsid w:val="00C206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2060A"/>
    <w:pPr>
      <w:spacing w:after="0"/>
    </w:pPr>
  </w:style>
  <w:style w:type="paragraph" w:customStyle="1" w:styleId="EW">
    <w:name w:val="EW"/>
    <w:basedOn w:val="EX"/>
    <w:rsid w:val="00C2060A"/>
    <w:pPr>
      <w:spacing w:after="0"/>
    </w:pPr>
  </w:style>
  <w:style w:type="paragraph" w:styleId="TOC6">
    <w:name w:val="toc 6"/>
    <w:basedOn w:val="TOC5"/>
    <w:next w:val="Normal"/>
    <w:uiPriority w:val="39"/>
    <w:rsid w:val="00C2060A"/>
    <w:pPr>
      <w:ind w:left="1985" w:hanging="1985"/>
    </w:pPr>
  </w:style>
  <w:style w:type="paragraph" w:styleId="TOC7">
    <w:name w:val="toc 7"/>
    <w:basedOn w:val="TOC6"/>
    <w:next w:val="Normal"/>
    <w:uiPriority w:val="39"/>
    <w:rsid w:val="00C2060A"/>
    <w:pPr>
      <w:ind w:left="2268" w:hanging="2268"/>
    </w:pPr>
  </w:style>
  <w:style w:type="paragraph" w:styleId="ListBullet2">
    <w:name w:val="List Bullet 2"/>
    <w:basedOn w:val="ListBullet"/>
    <w:semiHidden/>
    <w:rsid w:val="00C2060A"/>
    <w:pPr>
      <w:ind w:left="851"/>
    </w:pPr>
  </w:style>
  <w:style w:type="paragraph" w:styleId="ListBullet">
    <w:name w:val="List Bullet"/>
    <w:basedOn w:val="List"/>
    <w:semiHidden/>
    <w:rsid w:val="00C2060A"/>
  </w:style>
  <w:style w:type="paragraph" w:styleId="ListBullet3">
    <w:name w:val="List Bullet 3"/>
    <w:basedOn w:val="ListBullet2"/>
    <w:semiHidden/>
    <w:rsid w:val="00C2060A"/>
    <w:pPr>
      <w:ind w:left="1135"/>
    </w:pPr>
  </w:style>
  <w:style w:type="paragraph" w:customStyle="1" w:styleId="EQ">
    <w:name w:val="EQ"/>
    <w:basedOn w:val="Normal"/>
    <w:next w:val="Normal"/>
    <w:rsid w:val="00C2060A"/>
    <w:pPr>
      <w:keepLines/>
      <w:tabs>
        <w:tab w:val="center" w:pos="4536"/>
        <w:tab w:val="right" w:pos="9072"/>
      </w:tabs>
    </w:pPr>
    <w:rPr>
      <w:noProof/>
    </w:rPr>
  </w:style>
  <w:style w:type="paragraph" w:customStyle="1" w:styleId="NF">
    <w:name w:val="NF"/>
    <w:basedOn w:val="NO"/>
    <w:rsid w:val="00C2060A"/>
    <w:pPr>
      <w:keepNext/>
      <w:spacing w:after="0"/>
    </w:pPr>
    <w:rPr>
      <w:rFonts w:ascii="Arial" w:hAnsi="Arial"/>
      <w:sz w:val="18"/>
    </w:rPr>
  </w:style>
  <w:style w:type="paragraph" w:customStyle="1" w:styleId="PL">
    <w:name w:val="PL"/>
    <w:rsid w:val="00C20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2060A"/>
    <w:pPr>
      <w:jc w:val="right"/>
    </w:pPr>
  </w:style>
  <w:style w:type="paragraph" w:customStyle="1" w:styleId="TAN">
    <w:name w:val="TAN"/>
    <w:basedOn w:val="TAL"/>
    <w:rsid w:val="00C2060A"/>
    <w:pPr>
      <w:ind w:left="851" w:hanging="851"/>
    </w:pPr>
  </w:style>
  <w:style w:type="paragraph" w:customStyle="1" w:styleId="ZA">
    <w:name w:val="ZA"/>
    <w:rsid w:val="00C206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06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06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206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060A"/>
    <w:pPr>
      <w:framePr w:wrap="notBeside" w:y="16161"/>
    </w:pPr>
  </w:style>
  <w:style w:type="character" w:customStyle="1" w:styleId="ZGSM">
    <w:name w:val="ZGSM"/>
    <w:rsid w:val="00C2060A"/>
  </w:style>
  <w:style w:type="paragraph" w:styleId="List2">
    <w:name w:val="List 2"/>
    <w:basedOn w:val="List"/>
    <w:semiHidden/>
    <w:rsid w:val="00C2060A"/>
    <w:pPr>
      <w:ind w:left="851"/>
    </w:pPr>
  </w:style>
  <w:style w:type="paragraph" w:customStyle="1" w:styleId="ZG">
    <w:name w:val="ZG"/>
    <w:rsid w:val="00C206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2060A"/>
    <w:pPr>
      <w:ind w:left="1135"/>
    </w:pPr>
  </w:style>
  <w:style w:type="paragraph" w:styleId="List4">
    <w:name w:val="List 4"/>
    <w:basedOn w:val="List3"/>
    <w:semiHidden/>
    <w:rsid w:val="00C2060A"/>
    <w:pPr>
      <w:ind w:left="1418"/>
    </w:pPr>
  </w:style>
  <w:style w:type="paragraph" w:styleId="List5">
    <w:name w:val="List 5"/>
    <w:basedOn w:val="List4"/>
    <w:semiHidden/>
    <w:rsid w:val="00C2060A"/>
    <w:pPr>
      <w:ind w:left="1702"/>
    </w:pPr>
  </w:style>
  <w:style w:type="paragraph" w:customStyle="1" w:styleId="EditorsNote">
    <w:name w:val="Editor's Note"/>
    <w:basedOn w:val="NO"/>
    <w:rsid w:val="00C2060A"/>
    <w:rPr>
      <w:color w:val="FF0000"/>
    </w:rPr>
  </w:style>
  <w:style w:type="paragraph" w:styleId="ListBullet4">
    <w:name w:val="List Bullet 4"/>
    <w:basedOn w:val="ListBullet3"/>
    <w:semiHidden/>
    <w:rsid w:val="00C2060A"/>
    <w:pPr>
      <w:ind w:left="1418"/>
    </w:pPr>
  </w:style>
  <w:style w:type="paragraph" w:styleId="ListBullet5">
    <w:name w:val="List Bullet 5"/>
    <w:basedOn w:val="ListBullet4"/>
    <w:semiHidden/>
    <w:rsid w:val="00C2060A"/>
    <w:pPr>
      <w:ind w:left="1702"/>
    </w:pPr>
  </w:style>
  <w:style w:type="paragraph" w:customStyle="1" w:styleId="B1">
    <w:name w:val="B1"/>
    <w:basedOn w:val="List"/>
    <w:rsid w:val="00C2060A"/>
  </w:style>
  <w:style w:type="paragraph" w:customStyle="1" w:styleId="B2">
    <w:name w:val="B2"/>
    <w:basedOn w:val="List2"/>
    <w:rsid w:val="00C2060A"/>
  </w:style>
  <w:style w:type="paragraph" w:customStyle="1" w:styleId="B3">
    <w:name w:val="B3"/>
    <w:basedOn w:val="List3"/>
    <w:rsid w:val="00C2060A"/>
  </w:style>
  <w:style w:type="paragraph" w:customStyle="1" w:styleId="B4">
    <w:name w:val="B4"/>
    <w:basedOn w:val="List4"/>
    <w:rsid w:val="00C2060A"/>
  </w:style>
  <w:style w:type="paragraph" w:customStyle="1" w:styleId="B5">
    <w:name w:val="B5"/>
    <w:basedOn w:val="List5"/>
    <w:rsid w:val="00C2060A"/>
  </w:style>
  <w:style w:type="paragraph" w:styleId="Footer">
    <w:name w:val="footer"/>
    <w:basedOn w:val="Header"/>
    <w:link w:val="FooterChar"/>
    <w:rsid w:val="00C2060A"/>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C2060A"/>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ftp://ftp.3gpp.org/tsg_ran/TSGR_107/Docs" TargetMode="External"/><Relationship Id="rId26" Type="http://schemas.openxmlformats.org/officeDocument/2006/relationships/hyperlink" Target="https://www.3gpp.org/ftp/Information/Working_Procedures"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image" Target="media/image8.emf"/><Relationship Id="rId7" Type="http://schemas.openxmlformats.org/officeDocument/2006/relationships/header" Target="header1.xml"/><Relationship Id="rId12" Type="http://schemas.openxmlformats.org/officeDocument/2006/relationships/hyperlink" Target="rb354e@att.com" TargetMode="External"/><Relationship Id="rId17" Type="http://schemas.openxmlformats.org/officeDocument/2006/relationships/hyperlink" Target="https://nwm-trial.etsi.org" TargetMode="External"/><Relationship Id="rId25" Type="http://schemas.openxmlformats.org/officeDocument/2006/relationships/hyperlink" Target="https://portal.3gpp.org/VotingTool/" TargetMode="External"/><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3GPP_TSG_RAN@LIST.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help.3gpp.org/index.php?title=3GPP_voting_tool" TargetMode="External"/><Relationship Id="rId32" Type="http://schemas.openxmlformats.org/officeDocument/2006/relationships/image" Target="media/image6.emf"/><Relationship Id="rId37" Type="http://schemas.openxmlformats.org/officeDocument/2006/relationships/hyperlink" Target="mailto:Joern.Krause@etsi.org" TargetMode="External"/><Relationship Id="rId5" Type="http://schemas.openxmlformats.org/officeDocument/2006/relationships/footnotes" Target="footnotes.xml"/><Relationship Id="rId15" Type="http://schemas.openxmlformats.org/officeDocument/2006/relationships/hyperlink" Target="mailto:Joern.Krause@etsi.org"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2.emf"/><Relationship Id="rId36"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hyperlink" Target="https://www.3gpp.org/ftp/workshop/2025-03-10_3GPP_6G_WS" TargetMode="External"/><Relationship Id="rId31"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1.emf"/><Relationship Id="rId30" Type="http://schemas.openxmlformats.org/officeDocument/2006/relationships/image" Target="media/image4.emf"/><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28072</TotalTime>
  <Pages>174</Pages>
  <Words>46326</Words>
  <Characters>264059</Characters>
  <Application>Microsoft Office Word</Application>
  <DocSecurity>0</DocSecurity>
  <Lines>2200</Lines>
  <Paragraphs>619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309766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4693</cp:revision>
  <cp:lastPrinted>1899-12-31T23:00:00Z</cp:lastPrinted>
  <dcterms:created xsi:type="dcterms:W3CDTF">2019-03-30T21:44:00Z</dcterms:created>
  <dcterms:modified xsi:type="dcterms:W3CDTF">2025-04-08T18:14:00Z</dcterms:modified>
</cp:coreProperties>
</file>