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A9EF2" w14:textId="3A7790E5" w:rsidR="00873132" w:rsidRPr="0033027D" w:rsidRDefault="00873132" w:rsidP="00873132">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AD2127">
        <w:rPr>
          <w:b/>
          <w:noProof/>
          <w:sz w:val="24"/>
        </w:rPr>
        <w:t>7</w:t>
      </w:r>
      <w:r w:rsidRPr="0033027D">
        <w:rPr>
          <w:b/>
          <w:noProof/>
          <w:sz w:val="24"/>
        </w:rPr>
        <w:tab/>
      </w:r>
      <w:r w:rsidR="0043610C" w:rsidRPr="0043610C">
        <w:rPr>
          <w:b/>
          <w:noProof/>
          <w:sz w:val="24"/>
        </w:rPr>
        <w:t>RP-250501</w:t>
      </w:r>
    </w:p>
    <w:p w14:paraId="57306E8C" w14:textId="33356AA4" w:rsidR="00873132" w:rsidRPr="006A45BA" w:rsidRDefault="00AD2127" w:rsidP="00873132">
      <w:pPr>
        <w:pStyle w:val="CRCoverPage"/>
        <w:tabs>
          <w:tab w:val="right" w:pos="9639"/>
        </w:tabs>
        <w:spacing w:after="0"/>
        <w:rPr>
          <w:b/>
          <w:noProof/>
          <w:sz w:val="24"/>
        </w:rPr>
      </w:pPr>
      <w:r>
        <w:rPr>
          <w:rFonts w:cs="Arial"/>
          <w:b/>
          <w:sz w:val="28"/>
          <w:szCs w:val="28"/>
        </w:rPr>
        <w:t xml:space="preserve">Incheon, Korea, March 12-14, </w:t>
      </w:r>
      <w:r w:rsidRPr="00A079D3">
        <w:rPr>
          <w:rFonts w:cs="Arial"/>
          <w:b/>
          <w:sz w:val="28"/>
          <w:szCs w:val="28"/>
        </w:rPr>
        <w:t>20</w:t>
      </w:r>
      <w:r>
        <w:rPr>
          <w:rFonts w:cs="Arial"/>
          <w:b/>
          <w:sz w:val="28"/>
          <w:szCs w:val="28"/>
        </w:rPr>
        <w:t>25</w:t>
      </w:r>
      <w:r w:rsidR="00873132"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22936E3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bookmarkStart w:id="0" w:name="_GoBack"/>
      <w:r w:rsidR="0043610C" w:rsidRPr="0043610C">
        <w:rPr>
          <w:rFonts w:ascii="Arial" w:hAnsi="Arial" w:cs="Arial"/>
          <w:b/>
          <w:lang w:eastAsia="ja-JP"/>
        </w:rPr>
        <w:t>13.3.6</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3818C5"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5BDCE99" w:rsidR="004D7508" w:rsidRPr="00130FA3" w:rsidRDefault="00A0146F" w:rsidP="00AD258F">
            <w:pPr>
              <w:tabs>
                <w:tab w:val="left" w:pos="567"/>
              </w:tabs>
              <w:spacing w:after="0"/>
              <w:rPr>
                <w:rFonts w:asciiTheme="minorEastAsia" w:eastAsiaTheme="minorEastAsia" w:hAnsiTheme="minorEastAsia" w:cs="Arial"/>
                <w:color w:val="FF0000"/>
                <w:lang w:eastAsia="zh-CN"/>
              </w:rPr>
            </w:pPr>
            <w:r>
              <w:rPr>
                <w:rFonts w:ascii="Arial" w:hAnsi="Arial" w:cs="Arial"/>
                <w:color w:val="FF0000"/>
                <w:lang w:eastAsia="ja-JP"/>
              </w:rPr>
              <w:t>0</w:t>
            </w:r>
            <w:r w:rsidR="00AD258F">
              <w:rPr>
                <w:rFonts w:ascii="Arial" w:hAnsi="Arial" w:cs="Arial"/>
                <w:color w:val="FF0000"/>
                <w:lang w:eastAsia="ja-JP"/>
              </w:rPr>
              <w:t>9</w:t>
            </w:r>
            <w:r w:rsidRPr="003900A3">
              <w:rPr>
                <w:rFonts w:ascii="Arial" w:hAnsi="Arial" w:cs="Arial"/>
                <w:color w:val="FF0000"/>
                <w:lang w:eastAsia="ja-JP"/>
              </w:rPr>
              <w:t>/202</w:t>
            </w:r>
            <w:r>
              <w:rPr>
                <w:rFonts w:ascii="Arial" w:hAnsi="Arial" w:cs="Arial"/>
                <w:color w:val="FF0000"/>
                <w:lang w:eastAsia="ja-JP"/>
              </w:rPr>
              <w:t>5</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427CDB54" w:rsidR="006D5C18" w:rsidRPr="00E9516C" w:rsidRDefault="00AD258F" w:rsidP="00AD258F">
            <w:pPr>
              <w:tabs>
                <w:tab w:val="left" w:pos="567"/>
              </w:tabs>
              <w:spacing w:after="0"/>
              <w:rPr>
                <w:rFonts w:ascii="Arial" w:hAnsi="Arial" w:cs="Arial"/>
                <w:lang w:eastAsia="ja-JP"/>
              </w:rPr>
            </w:pPr>
            <w:r>
              <w:rPr>
                <w:rFonts w:ascii="Arial" w:hAnsi="Arial" w:cs="Arial"/>
                <w:kern w:val="2"/>
                <w:sz w:val="21"/>
                <w:szCs w:val="22"/>
                <w:lang w:val="en-US" w:eastAsia="ja-JP"/>
              </w:rPr>
              <w:t>5</w:t>
            </w:r>
            <w:r w:rsidR="00130FA3">
              <w:rPr>
                <w:rFonts w:ascii="Arial" w:hAnsi="Arial" w:cs="Arial"/>
                <w:kern w:val="2"/>
                <w:sz w:val="21"/>
                <w:szCs w:val="22"/>
                <w:lang w:val="en-US" w:eastAsia="ja-JP"/>
              </w:rPr>
              <w:t>0</w:t>
            </w:r>
            <w:r w:rsidR="006D5C18" w:rsidRPr="00F6649F">
              <w:rPr>
                <w:rFonts w:ascii="Arial" w:hAnsi="Arial" w:cs="Arial"/>
                <w:kern w:val="2"/>
                <w:sz w:val="21"/>
                <w:szCs w:val="22"/>
                <w:lang w:val="en-US" w:eastAsia="ja-JP"/>
              </w:rPr>
              <w:t>%</w:t>
            </w:r>
            <w:r w:rsidR="00A0146F">
              <w:rPr>
                <w:rFonts w:ascii="Arial" w:hAnsi="Arial" w:cs="Arial"/>
                <w:kern w:val="2"/>
                <w:sz w:val="21"/>
                <w:szCs w:val="22"/>
                <w:lang w:val="en-US" w:eastAsia="ja-JP"/>
              </w:rPr>
              <w:t xml:space="preserve"> </w:t>
            </w:r>
            <w:r w:rsidR="00A0146F" w:rsidRPr="003900A3">
              <w:rPr>
                <w:rFonts w:ascii="Arial" w:hAnsi="Arial" w:cs="Arial" w:hint="eastAsia"/>
                <w:color w:val="FF0000"/>
                <w:kern w:val="2"/>
                <w:sz w:val="21"/>
                <w:szCs w:val="22"/>
                <w:lang w:val="en-US" w:eastAsia="ja-JP"/>
              </w:rPr>
              <w:t>(</w:t>
            </w:r>
            <w:r w:rsidR="00A0146F" w:rsidRPr="003900A3">
              <w:rPr>
                <w:rFonts w:ascii="Arial" w:hAnsi="Arial" w:cs="Arial"/>
                <w:color w:val="FF0000"/>
                <w:kern w:val="2"/>
                <w:sz w:val="21"/>
                <w:szCs w:val="22"/>
                <w:lang w:val="en-US" w:eastAsia="ja-JP"/>
              </w:rPr>
              <w:t>+</w:t>
            </w:r>
            <w:r>
              <w:rPr>
                <w:rFonts w:ascii="Arial" w:hAnsi="Arial" w:cs="Arial"/>
                <w:color w:val="FF0000"/>
                <w:kern w:val="2"/>
                <w:sz w:val="21"/>
                <w:szCs w:val="22"/>
                <w:lang w:val="en-US" w:eastAsia="ja-JP"/>
              </w:rPr>
              <w:t>10</w:t>
            </w:r>
            <w:r w:rsidR="00A0146F" w:rsidRPr="003900A3">
              <w:rPr>
                <w:rFonts w:ascii="Arial" w:hAnsi="Arial" w:cs="Arial"/>
                <w:color w:val="FF000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3818C5"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3818C5"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7B9B8BA"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B04AE2">
        <w:rPr>
          <w:lang w:eastAsia="ja-JP"/>
        </w:rPr>
        <w:t>106.</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Work plan: UE Conformance - NR sidelink enhancement</w:t>
      </w:r>
    </w:p>
    <w:p w14:paraId="7D009D5D" w14:textId="31079906"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w:t>
      </w:r>
      <w:r w:rsidRPr="00597714">
        <w:rPr>
          <w:rFonts w:ascii="Arial" w:hAnsi="Arial" w:cs="Arial" w:hint="eastAsia"/>
          <w:bCs/>
          <w:lang w:val="en-US"/>
        </w:rPr>
        <w:t>3</w:t>
      </w:r>
      <w:r>
        <w:rPr>
          <w:rFonts w:ascii="Arial" w:hAnsi="Arial" w:cs="Arial"/>
          <w:bCs/>
          <w:lang w:val="en-US"/>
        </w:rPr>
        <w:t>4820</w:t>
      </w:r>
      <w:r>
        <w:rPr>
          <w:rFonts w:ascii="Arial" w:hAnsi="Arial" w:cs="Arial"/>
          <w:bCs/>
          <w:lang w:val="en-US"/>
        </w:rPr>
        <w:tab/>
      </w:r>
      <w:r w:rsidRPr="000B19A0">
        <w:rPr>
          <w:rFonts w:ascii="Arial" w:hAnsi="Arial" w:cs="Arial"/>
          <w:bCs/>
          <w:lang w:val="en-US"/>
        </w:rPr>
        <w:t>Work plan: UE Conformance - NR sidelink enhancement</w:t>
      </w:r>
    </w:p>
    <w:p w14:paraId="59DE5D71" w14:textId="27B8C417" w:rsidR="003762AA" w:rsidRDefault="003762AA" w:rsidP="003762AA">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lastRenderedPageBreak/>
        <w:t>[6] R5-240485</w:t>
      </w:r>
      <w:r>
        <w:rPr>
          <w:rFonts w:ascii="Arial" w:hAnsi="Arial" w:cs="Arial"/>
          <w:bCs/>
          <w:lang w:val="en-US"/>
        </w:rPr>
        <w:tab/>
      </w:r>
      <w:r w:rsidRPr="000B19A0">
        <w:rPr>
          <w:rFonts w:ascii="Arial" w:hAnsi="Arial" w:cs="Arial"/>
          <w:bCs/>
          <w:lang w:val="en-US"/>
        </w:rPr>
        <w:t>Work plan: UE Conformance - NR sidelink enhancement</w:t>
      </w:r>
    </w:p>
    <w:p w14:paraId="0B863EEB" w14:textId="6C105F34" w:rsidR="003762AA" w:rsidRPr="003762AA" w:rsidRDefault="00F6649F" w:rsidP="00BE1E82">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sidRPr="00F6649F">
        <w:rPr>
          <w:rFonts w:ascii="Arial" w:hAnsi="Arial" w:cs="Arial"/>
          <w:bCs/>
          <w:lang w:val="en-US"/>
        </w:rPr>
        <w:t>7] R5-242837</w:t>
      </w:r>
      <w:r w:rsidRPr="00F6649F">
        <w:rPr>
          <w:rFonts w:ascii="Arial" w:hAnsi="Arial" w:cs="Arial"/>
          <w:bCs/>
          <w:lang w:val="en-US"/>
        </w:rPr>
        <w:tab/>
      </w:r>
      <w:r w:rsidRPr="000B19A0">
        <w:rPr>
          <w:rFonts w:ascii="Arial" w:hAnsi="Arial" w:cs="Arial"/>
          <w:bCs/>
          <w:lang w:val="en-US"/>
        </w:rPr>
        <w:t>Work plan: UE Conformance - NR sidelink enhancement</w:t>
      </w:r>
    </w:p>
    <w:p w14:paraId="06FE31FB" w14:textId="11E9C721" w:rsidR="00183A30" w:rsidRPr="003762AA" w:rsidRDefault="00183A30" w:rsidP="00183A30">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Pr>
          <w:rFonts w:ascii="Arial" w:hAnsi="Arial" w:cs="Arial"/>
          <w:bCs/>
          <w:lang w:val="en-US"/>
        </w:rPr>
        <w:t>8</w:t>
      </w:r>
      <w:r w:rsidRPr="00F6649F">
        <w:rPr>
          <w:rFonts w:ascii="Arial" w:hAnsi="Arial" w:cs="Arial"/>
          <w:bCs/>
          <w:lang w:val="en-US"/>
        </w:rPr>
        <w:t>] R5-24</w:t>
      </w:r>
      <w:r>
        <w:rPr>
          <w:rFonts w:ascii="Arial" w:hAnsi="Arial" w:cs="Arial"/>
          <w:bCs/>
          <w:lang w:val="en-US"/>
        </w:rPr>
        <w:t>4991</w:t>
      </w:r>
      <w:r w:rsidRPr="00F6649F">
        <w:rPr>
          <w:rFonts w:ascii="Arial" w:hAnsi="Arial" w:cs="Arial"/>
          <w:bCs/>
          <w:lang w:val="en-US"/>
        </w:rPr>
        <w:tab/>
      </w:r>
      <w:r w:rsidRPr="000B19A0">
        <w:rPr>
          <w:rFonts w:ascii="Arial" w:hAnsi="Arial" w:cs="Arial"/>
          <w:bCs/>
          <w:lang w:val="en-US"/>
        </w:rPr>
        <w:t>Work plan: UE Conformance - NR sidelink enhancement</w:t>
      </w:r>
    </w:p>
    <w:p w14:paraId="79F8A5A3" w14:textId="4B0AC986" w:rsidR="009B6058" w:rsidRDefault="009B6058" w:rsidP="009B605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9</w:t>
      </w:r>
      <w:r w:rsidRPr="00F6649F">
        <w:rPr>
          <w:rFonts w:ascii="Arial" w:hAnsi="Arial" w:cs="Arial"/>
          <w:bCs/>
          <w:lang w:val="en-US"/>
        </w:rPr>
        <w:t>] R5-24</w:t>
      </w:r>
      <w:r>
        <w:rPr>
          <w:rFonts w:ascii="Arial" w:hAnsi="Arial" w:cs="Arial"/>
          <w:bCs/>
          <w:lang w:val="en-US"/>
        </w:rPr>
        <w:t>6994</w:t>
      </w:r>
      <w:r w:rsidRPr="00F6649F">
        <w:rPr>
          <w:rFonts w:ascii="Arial" w:hAnsi="Arial" w:cs="Arial"/>
          <w:bCs/>
          <w:lang w:val="en-US"/>
        </w:rPr>
        <w:tab/>
      </w:r>
      <w:r w:rsidRPr="000B19A0">
        <w:rPr>
          <w:rFonts w:ascii="Arial" w:hAnsi="Arial" w:cs="Arial"/>
          <w:bCs/>
          <w:lang w:val="en-US"/>
        </w:rPr>
        <w:t>Work plan: UE Conformance - NR sidelink enhancement</w:t>
      </w:r>
    </w:p>
    <w:p w14:paraId="03E9A1C6" w14:textId="7AD3C3ED" w:rsidR="0090736C" w:rsidRDefault="0090736C" w:rsidP="0090736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10] R5-250990</w:t>
      </w:r>
      <w:r w:rsidRPr="00F6649F">
        <w:rPr>
          <w:rFonts w:ascii="Arial" w:hAnsi="Arial" w:cs="Arial"/>
          <w:bCs/>
          <w:lang w:val="en-US"/>
        </w:rPr>
        <w:tab/>
      </w:r>
      <w:r w:rsidR="00B04AE2" w:rsidRPr="00B04AE2">
        <w:rPr>
          <w:rFonts w:ascii="Arial" w:hAnsi="Arial" w:cs="Arial"/>
          <w:bCs/>
          <w:lang w:val="en-US"/>
        </w:rPr>
        <w:t>WP UE Conformance - NR sidelink enhancement</w:t>
      </w:r>
    </w:p>
    <w:p w14:paraId="77E209FE" w14:textId="77777777" w:rsidR="0090736C" w:rsidRPr="003762AA" w:rsidRDefault="0090736C" w:rsidP="009B6058">
      <w:pPr>
        <w:tabs>
          <w:tab w:val="left" w:pos="426"/>
          <w:tab w:val="left" w:pos="1701"/>
        </w:tabs>
        <w:overflowPunct/>
        <w:autoSpaceDE/>
        <w:autoSpaceDN/>
        <w:snapToGrid w:val="0"/>
        <w:spacing w:after="0"/>
        <w:ind w:left="1701" w:hanging="1701"/>
        <w:textAlignment w:val="auto"/>
        <w:rPr>
          <w:rFonts w:ascii="Arial" w:hAnsi="Arial" w:cs="Arial"/>
          <w:bCs/>
        </w:rPr>
      </w:pPr>
    </w:p>
    <w:p w14:paraId="7DD10304" w14:textId="77777777" w:rsidR="00BE1E82" w:rsidRPr="009B6058" w:rsidRDefault="00BE1E82" w:rsidP="00EA388E">
      <w:pPr>
        <w:tabs>
          <w:tab w:val="left" w:pos="426"/>
          <w:tab w:val="left" w:pos="1701"/>
        </w:tabs>
        <w:overflowPunct/>
        <w:autoSpaceDE/>
        <w:autoSpaceDN/>
        <w:snapToGrid w:val="0"/>
        <w:spacing w:after="0"/>
        <w:ind w:left="1701" w:hanging="1701"/>
        <w:textAlignment w:val="auto"/>
        <w:rPr>
          <w:rFonts w:ascii="Arial" w:hAnsi="Arial" w:cs="Arial"/>
          <w:bCs/>
        </w:rPr>
      </w:pPr>
    </w:p>
    <w:sectPr w:rsidR="00BE1E82" w:rsidRPr="009B6058"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A6836" w14:textId="77777777" w:rsidR="003818C5" w:rsidRDefault="003818C5">
      <w:r>
        <w:separator/>
      </w:r>
    </w:p>
  </w:endnote>
  <w:endnote w:type="continuationSeparator" w:id="0">
    <w:p w14:paraId="44E430EA" w14:textId="77777777" w:rsidR="003818C5" w:rsidRDefault="00381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0A0D17C2"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3610C">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3610C">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A8C04" w14:textId="77777777" w:rsidR="003818C5" w:rsidRDefault="003818C5">
      <w:r>
        <w:separator/>
      </w:r>
    </w:p>
  </w:footnote>
  <w:footnote w:type="continuationSeparator" w:id="0">
    <w:p w14:paraId="1679E850" w14:textId="77777777" w:rsidR="003818C5" w:rsidRDefault="003818C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2671C"/>
    <w:rsid w:val="00130FA3"/>
    <w:rsid w:val="00137471"/>
    <w:rsid w:val="00150FD3"/>
    <w:rsid w:val="00154CC8"/>
    <w:rsid w:val="001637BA"/>
    <w:rsid w:val="00164766"/>
    <w:rsid w:val="00170615"/>
    <w:rsid w:val="00183A30"/>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D7E82"/>
    <w:rsid w:val="001E0075"/>
    <w:rsid w:val="001E757E"/>
    <w:rsid w:val="001E7DD5"/>
    <w:rsid w:val="001F0684"/>
    <w:rsid w:val="001F1B1F"/>
    <w:rsid w:val="001F2A20"/>
    <w:rsid w:val="001F486F"/>
    <w:rsid w:val="001F7CF4"/>
    <w:rsid w:val="001F7DA6"/>
    <w:rsid w:val="00207DC4"/>
    <w:rsid w:val="0022485E"/>
    <w:rsid w:val="00233B42"/>
    <w:rsid w:val="00235548"/>
    <w:rsid w:val="00243A99"/>
    <w:rsid w:val="002448D9"/>
    <w:rsid w:val="002561A8"/>
    <w:rsid w:val="00272C72"/>
    <w:rsid w:val="00294F6E"/>
    <w:rsid w:val="0029567C"/>
    <w:rsid w:val="002C0B82"/>
    <w:rsid w:val="002C5EBE"/>
    <w:rsid w:val="002D5FB2"/>
    <w:rsid w:val="002E3CDA"/>
    <w:rsid w:val="002F2E42"/>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762AA"/>
    <w:rsid w:val="003818C5"/>
    <w:rsid w:val="0039390A"/>
    <w:rsid w:val="00394AB0"/>
    <w:rsid w:val="00395012"/>
    <w:rsid w:val="00396252"/>
    <w:rsid w:val="003A1A95"/>
    <w:rsid w:val="003A4B47"/>
    <w:rsid w:val="003B2163"/>
    <w:rsid w:val="003B24AF"/>
    <w:rsid w:val="003B7182"/>
    <w:rsid w:val="003D5036"/>
    <w:rsid w:val="003D764D"/>
    <w:rsid w:val="003E1898"/>
    <w:rsid w:val="003E3A1A"/>
    <w:rsid w:val="003E6539"/>
    <w:rsid w:val="003E66BB"/>
    <w:rsid w:val="003E76E9"/>
    <w:rsid w:val="003F1B9F"/>
    <w:rsid w:val="003F48DF"/>
    <w:rsid w:val="0040091C"/>
    <w:rsid w:val="00406D7A"/>
    <w:rsid w:val="004129C5"/>
    <w:rsid w:val="004258BA"/>
    <w:rsid w:val="00425C1F"/>
    <w:rsid w:val="0043610C"/>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D7508"/>
    <w:rsid w:val="004F218A"/>
    <w:rsid w:val="0050334E"/>
    <w:rsid w:val="00505387"/>
    <w:rsid w:val="005111D3"/>
    <w:rsid w:val="0051277B"/>
    <w:rsid w:val="00512DF7"/>
    <w:rsid w:val="005141E7"/>
    <w:rsid w:val="00517E63"/>
    <w:rsid w:val="00526A85"/>
    <w:rsid w:val="00526AD3"/>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2E3D"/>
    <w:rsid w:val="005A6C96"/>
    <w:rsid w:val="005A7B01"/>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0B68"/>
    <w:rsid w:val="006A3ADF"/>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1B98"/>
    <w:rsid w:val="006F7ECF"/>
    <w:rsid w:val="00700A22"/>
    <w:rsid w:val="00701410"/>
    <w:rsid w:val="0070681F"/>
    <w:rsid w:val="007113A1"/>
    <w:rsid w:val="00721CF6"/>
    <w:rsid w:val="00722A68"/>
    <w:rsid w:val="00723E46"/>
    <w:rsid w:val="0073313F"/>
    <w:rsid w:val="00733826"/>
    <w:rsid w:val="00735EF3"/>
    <w:rsid w:val="007414C7"/>
    <w:rsid w:val="0074300E"/>
    <w:rsid w:val="00743C8A"/>
    <w:rsid w:val="0075147F"/>
    <w:rsid w:val="00766CFB"/>
    <w:rsid w:val="007816FF"/>
    <w:rsid w:val="00781927"/>
    <w:rsid w:val="00783B44"/>
    <w:rsid w:val="00785028"/>
    <w:rsid w:val="00793CB5"/>
    <w:rsid w:val="007A3A5A"/>
    <w:rsid w:val="007A4370"/>
    <w:rsid w:val="007A62AD"/>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2F34"/>
    <w:rsid w:val="00851B16"/>
    <w:rsid w:val="008546E5"/>
    <w:rsid w:val="00862986"/>
    <w:rsid w:val="00863B55"/>
    <w:rsid w:val="00865EA8"/>
    <w:rsid w:val="00871653"/>
    <w:rsid w:val="00873132"/>
    <w:rsid w:val="00881D74"/>
    <w:rsid w:val="00881E7B"/>
    <w:rsid w:val="008836AC"/>
    <w:rsid w:val="00887422"/>
    <w:rsid w:val="0088744F"/>
    <w:rsid w:val="0089166C"/>
    <w:rsid w:val="00893204"/>
    <w:rsid w:val="008960DE"/>
    <w:rsid w:val="008A36DF"/>
    <w:rsid w:val="008B7C3B"/>
    <w:rsid w:val="008C1698"/>
    <w:rsid w:val="008C1A3D"/>
    <w:rsid w:val="008C43E8"/>
    <w:rsid w:val="008D01C3"/>
    <w:rsid w:val="008D1E13"/>
    <w:rsid w:val="008D6549"/>
    <w:rsid w:val="008D70D2"/>
    <w:rsid w:val="008E11D0"/>
    <w:rsid w:val="008F3798"/>
    <w:rsid w:val="008F3B6D"/>
    <w:rsid w:val="00900AE8"/>
    <w:rsid w:val="00900DAD"/>
    <w:rsid w:val="009047D3"/>
    <w:rsid w:val="00904F22"/>
    <w:rsid w:val="0090736C"/>
    <w:rsid w:val="009073F1"/>
    <w:rsid w:val="009078AB"/>
    <w:rsid w:val="00907B6D"/>
    <w:rsid w:val="00912D70"/>
    <w:rsid w:val="0091408E"/>
    <w:rsid w:val="0092244E"/>
    <w:rsid w:val="009378CA"/>
    <w:rsid w:val="0095025E"/>
    <w:rsid w:val="00955C4C"/>
    <w:rsid w:val="00971858"/>
    <w:rsid w:val="0097266E"/>
    <w:rsid w:val="00975568"/>
    <w:rsid w:val="00993817"/>
    <w:rsid w:val="00995338"/>
    <w:rsid w:val="0099632A"/>
    <w:rsid w:val="00996777"/>
    <w:rsid w:val="009A52B2"/>
    <w:rsid w:val="009B2338"/>
    <w:rsid w:val="009B6058"/>
    <w:rsid w:val="009C0BC7"/>
    <w:rsid w:val="009C4897"/>
    <w:rsid w:val="009C6592"/>
    <w:rsid w:val="009E209B"/>
    <w:rsid w:val="009F0747"/>
    <w:rsid w:val="009F4D5B"/>
    <w:rsid w:val="009F5AC7"/>
    <w:rsid w:val="00A0146F"/>
    <w:rsid w:val="00A03514"/>
    <w:rsid w:val="00A06D6B"/>
    <w:rsid w:val="00A17079"/>
    <w:rsid w:val="00A17910"/>
    <w:rsid w:val="00A333A5"/>
    <w:rsid w:val="00A370D5"/>
    <w:rsid w:val="00A37ECF"/>
    <w:rsid w:val="00A448C3"/>
    <w:rsid w:val="00A458D4"/>
    <w:rsid w:val="00A46FB7"/>
    <w:rsid w:val="00A50A11"/>
    <w:rsid w:val="00A53118"/>
    <w:rsid w:val="00A53780"/>
    <w:rsid w:val="00A628F4"/>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2127"/>
    <w:rsid w:val="00AD258F"/>
    <w:rsid w:val="00AD53C7"/>
    <w:rsid w:val="00AD7ADC"/>
    <w:rsid w:val="00AE08EB"/>
    <w:rsid w:val="00AE547D"/>
    <w:rsid w:val="00AE73A7"/>
    <w:rsid w:val="00AF2A02"/>
    <w:rsid w:val="00AF2A92"/>
    <w:rsid w:val="00B00BBE"/>
    <w:rsid w:val="00B04AE2"/>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1E82"/>
    <w:rsid w:val="00BE4550"/>
    <w:rsid w:val="00BE5E66"/>
    <w:rsid w:val="00BE7941"/>
    <w:rsid w:val="00BF74FD"/>
    <w:rsid w:val="00BF7A25"/>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0A32"/>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1E73"/>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07F7C"/>
    <w:rsid w:val="00F17CA4"/>
    <w:rsid w:val="00F24DDD"/>
    <w:rsid w:val="00F2770B"/>
    <w:rsid w:val="00F36535"/>
    <w:rsid w:val="00F43142"/>
    <w:rsid w:val="00F45C88"/>
    <w:rsid w:val="00F460D5"/>
    <w:rsid w:val="00F549A3"/>
    <w:rsid w:val="00F55CBF"/>
    <w:rsid w:val="00F650AB"/>
    <w:rsid w:val="00F6649F"/>
    <w:rsid w:val="00F72B10"/>
    <w:rsid w:val="00F76302"/>
    <w:rsid w:val="00F77359"/>
    <w:rsid w:val="00F818F2"/>
    <w:rsid w:val="00F8376C"/>
    <w:rsid w:val="00F86A73"/>
    <w:rsid w:val="00F87814"/>
    <w:rsid w:val="00F912FC"/>
    <w:rsid w:val="00F932C7"/>
    <w:rsid w:val="00FA2E64"/>
    <w:rsid w:val="00FA3362"/>
    <w:rsid w:val="00FA58DA"/>
    <w:rsid w:val="00FC261B"/>
    <w:rsid w:val="00FC345B"/>
    <w:rsid w:val="00FC5F2A"/>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447</Words>
  <Characters>2553</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3</cp:revision>
  <dcterms:created xsi:type="dcterms:W3CDTF">2025-03-01T16:58:00Z</dcterms:created>
  <dcterms:modified xsi:type="dcterms:W3CDTF">2025-03-01T16:58:00Z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