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30F1C4E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B108C6">
        <w:rPr>
          <w:b/>
          <w:noProof/>
          <w:sz w:val="24"/>
        </w:rPr>
        <w:t>103</w:t>
      </w:r>
      <w:r w:rsidRPr="0033027D">
        <w:rPr>
          <w:b/>
          <w:noProof/>
          <w:sz w:val="24"/>
        </w:rPr>
        <w:tab/>
      </w:r>
      <w:r w:rsidR="00B46ED2" w:rsidRPr="00B46ED2">
        <w:rPr>
          <w:b/>
          <w:noProof/>
          <w:sz w:val="24"/>
        </w:rPr>
        <w:t>RP-240741</w:t>
      </w:r>
    </w:p>
    <w:p w14:paraId="54884D06" w14:textId="1290FA04" w:rsidR="006A45BA" w:rsidRPr="006A45BA" w:rsidRDefault="00B108C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5B04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1552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</w:t>
      </w:r>
      <w:r w:rsidRPr="007A2A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7A2A35">
        <w:rPr>
          <w:b/>
          <w:noProof/>
          <w:sz w:val="24"/>
        </w:rPr>
        <w:t xml:space="preserve">th </w:t>
      </w:r>
      <w:r w:rsidR="005B04D2" w:rsidRPr="007A2A3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21st</w:t>
      </w:r>
      <w:r w:rsidR="005B04D2" w:rsidRPr="007A2A35">
        <w:rPr>
          <w:b/>
          <w:noProof/>
          <w:sz w:val="24"/>
        </w:rPr>
        <w:t xml:space="preserve">  202</w:t>
      </w:r>
      <w:r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>(revision of</w:t>
      </w:r>
      <w:r w:rsidR="006F46BB">
        <w:rPr>
          <w:rFonts w:eastAsia="Batang" w:cs="Arial"/>
          <w:sz w:val="18"/>
          <w:szCs w:val="18"/>
          <w:lang w:eastAsia="zh-CN"/>
        </w:rPr>
        <w:t xml:space="preserve"> </w:t>
      </w:r>
      <w:r w:rsidR="00B82B0D" w:rsidRPr="00B82B0D">
        <w:rPr>
          <w:rFonts w:eastAsia="Batang" w:cs="Arial"/>
          <w:sz w:val="18"/>
          <w:szCs w:val="18"/>
          <w:lang w:eastAsia="zh-CN"/>
        </w:rPr>
        <w:t>RP-2</w:t>
      </w:r>
      <w:r w:rsidRPr="00B108C6">
        <w:rPr>
          <w:rFonts w:eastAsia="Batang" w:cs="Arial"/>
          <w:sz w:val="18"/>
          <w:szCs w:val="18"/>
          <w:lang w:eastAsia="zh-CN"/>
        </w:rPr>
        <w:t>33856</w:t>
      </w:r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1BACB93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2166E" w:rsidRPr="00C2166E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the Extended L-band (UL 1668-1675MHz, DL 1518-1525MHz) for IoT NTN </w:t>
      </w:r>
    </w:p>
    <w:p w14:paraId="72EE4EAE" w14:textId="48130E0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519FA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3B4D5782" w14:textId="2EC2F9FD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D84B28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B108C6">
        <w:rPr>
          <w:rFonts w:ascii="Arial" w:eastAsia="Batang" w:hAnsi="Arial"/>
          <w:b/>
          <w:sz w:val="24"/>
          <w:szCs w:val="24"/>
          <w:lang w:eastAsia="zh-CN"/>
        </w:rPr>
        <w:t>1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7D7064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</w:t>
      </w:r>
      <w:r w:rsidR="00AE4660">
        <w:rPr>
          <w:sz w:val="32"/>
          <w:szCs w:val="32"/>
        </w:rPr>
        <w:t xml:space="preserve"> (UL 1668-1675, DL 1518-1525)</w:t>
      </w:r>
      <w:r w:rsidR="00996204" w:rsidRPr="00996204">
        <w:rPr>
          <w:sz w:val="32"/>
          <w:szCs w:val="32"/>
        </w:rPr>
        <w:t xml:space="preserve">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717E054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proofErr w:type="spellStart"/>
      <w:r w:rsidR="0095197A" w:rsidRPr="002F1554">
        <w:rPr>
          <w:sz w:val="32"/>
          <w:szCs w:val="32"/>
        </w:rPr>
        <w:t>IoT_</w:t>
      </w:r>
      <w:r w:rsidR="00410424" w:rsidRPr="002F1554">
        <w:rPr>
          <w:sz w:val="32"/>
          <w:szCs w:val="32"/>
        </w:rPr>
        <w:t>NTN_</w:t>
      </w:r>
      <w:r w:rsidR="000376BF" w:rsidRPr="002F1554">
        <w:rPr>
          <w:sz w:val="32"/>
          <w:szCs w:val="32"/>
        </w:rPr>
        <w:t>extLband</w:t>
      </w:r>
      <w:proofErr w:type="spellEnd"/>
    </w:p>
    <w:p w14:paraId="362F187B" w14:textId="77777777" w:rsidR="00D903CF" w:rsidRDefault="00D903CF" w:rsidP="00D903CF">
      <w:pPr>
        <w:pStyle w:val="Guidance"/>
      </w:pPr>
    </w:p>
    <w:p w14:paraId="47CAF668" w14:textId="0A9DF3C7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EE3CC4">
        <w:rPr>
          <w:sz w:val="32"/>
          <w:szCs w:val="32"/>
        </w:rPr>
        <w:t xml:space="preserve"> </w:t>
      </w:r>
      <w:r w:rsidR="00EE3CC4" w:rsidRPr="00EE3CC4">
        <w:rPr>
          <w:sz w:val="32"/>
          <w:szCs w:val="32"/>
        </w:rPr>
        <w:t>991041</w:t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581BCEA7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80586F7" w14:textId="5D968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17607D" w14:textId="307C0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7011" w:type="dxa"/>
          </w:tcPr>
          <w:p w14:paraId="46DD5C13" w14:textId="5E60B5F2" w:rsidR="008835FC" w:rsidRPr="002F1554" w:rsidRDefault="000E7097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F1554">
              <w:rPr>
                <w:rFonts w:ascii="Arial" w:eastAsia="Times New Roman" w:hAnsi="Arial"/>
                <w:sz w:val="18"/>
                <w:szCs w:val="20"/>
                <w:lang w:val="en-GB"/>
              </w:rPr>
              <w:t>N/A</w:t>
            </w: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17CDD693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559398B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30E93F0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097D6AF7" w:rsidR="00163676" w:rsidRPr="00251D80" w:rsidRDefault="00163676" w:rsidP="008835FC">
            <w:pPr>
              <w:pStyle w:val="tah0"/>
            </w:pP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 xml:space="preserve">RAN#92-e approved a Rel-17 Work Item in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Release 17 in RP-211601 to address the demand for IoT. The Work Item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included objectives to enhance RAN1, RAN2, and RAN3 specifications in Rel-17 to enable </w:t>
      </w:r>
      <w:proofErr w:type="spellStart"/>
      <w:r w:rsidRPr="002F6362">
        <w:rPr>
          <w:iCs/>
        </w:rPr>
        <w:t>NB_IoT</w:t>
      </w:r>
      <w:proofErr w:type="spellEnd"/>
      <w:r w:rsidRPr="002F6362">
        <w:rPr>
          <w:iCs/>
        </w:rPr>
        <w:t xml:space="preserve"> and </w:t>
      </w:r>
      <w:proofErr w:type="spellStart"/>
      <w:r w:rsidRPr="002F6362">
        <w:rPr>
          <w:iCs/>
        </w:rPr>
        <w:t>eMTC</w:t>
      </w:r>
      <w:proofErr w:type="spellEnd"/>
      <w:r w:rsidRPr="002F6362">
        <w:rPr>
          <w:iCs/>
        </w:rPr>
        <w:t xml:space="preserve">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 xml:space="preserve">specify RAN4 core and performance requirements applicable to the Rel-17 specifications for NB-IoT and </w:t>
      </w:r>
      <w:proofErr w:type="spellStart"/>
      <w:r w:rsidR="00BE42F3">
        <w:t>eMTC</w:t>
      </w:r>
      <w:proofErr w:type="spellEnd"/>
      <w:r w:rsidR="00BE42F3">
        <w:t xml:space="preserve">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</w:t>
      </w:r>
      <w:proofErr w:type="spellStart"/>
      <w:r>
        <w:rPr>
          <w:iCs/>
        </w:rPr>
        <w:t>WI</w:t>
      </w:r>
      <w:r w:rsidR="00EC2C57">
        <w:rPr>
          <w:iCs/>
        </w:rPr>
        <w:t>s</w:t>
      </w:r>
      <w:r>
        <w:rPr>
          <w:iCs/>
        </w:rPr>
        <w:t>.</w:t>
      </w:r>
      <w:proofErr w:type="spellEnd"/>
    </w:p>
    <w:p w14:paraId="4EFD697B" w14:textId="2B7D3D8E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</w:t>
      </w:r>
      <w:r w:rsidR="00BE148B">
        <w:rPr>
          <w:iCs/>
        </w:rPr>
        <w:t>U</w:t>
      </w:r>
      <w:r w:rsidR="001856D0">
        <w:rPr>
          <w:iCs/>
        </w:rPr>
        <w:t>L (Earth-to-space)</w:t>
      </w:r>
      <w:r>
        <w:rPr>
          <w:iCs/>
        </w:rPr>
        <w:t>.</w:t>
      </w:r>
      <w:r w:rsidR="00A910EC">
        <w:rPr>
          <w:iCs/>
        </w:rPr>
        <w:t xml:space="preserve">  This band is allocated to MSS globally at ITU and WRC, and available in numerous countries</w:t>
      </w:r>
      <w:r w:rsidR="001304A8">
        <w:rPr>
          <w:iCs/>
        </w:rPr>
        <w:t xml:space="preserve">.  </w:t>
      </w:r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3D28013E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lastRenderedPageBreak/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 w:rsidR="00C5537A">
        <w:t xml:space="preserve">, </w:t>
      </w:r>
      <w:r w:rsidR="003971F2">
        <w:t>wi</w:t>
      </w:r>
      <w:r>
        <w:t xml:space="preserve">th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proofErr w:type="gramStart"/>
      <w:r w:rsidR="00837E41" w:rsidRPr="00441355">
        <w:rPr>
          <w:iCs/>
        </w:rPr>
        <w:t>MHz</w:t>
      </w:r>
      <w:proofErr w:type="gramEnd"/>
    </w:p>
    <w:p w14:paraId="400F4ECE" w14:textId="31205E5B" w:rsidR="00BD097D" w:rsidRDefault="00BD097D" w:rsidP="00DD7F96">
      <w:pPr>
        <w:pStyle w:val="B1"/>
        <w:numPr>
          <w:ilvl w:val="1"/>
          <w:numId w:val="11"/>
        </w:numPr>
        <w:rPr>
          <w:iCs/>
        </w:rPr>
      </w:pPr>
      <w:r>
        <w:rPr>
          <w:iCs/>
        </w:rPr>
        <w:t>N</w:t>
      </w:r>
      <w:r w:rsidR="00F80EF7">
        <w:rPr>
          <w:iCs/>
        </w:rPr>
        <w:t>OTE</w:t>
      </w:r>
      <w:r>
        <w:rPr>
          <w:iCs/>
        </w:rPr>
        <w:t>:</w:t>
      </w:r>
      <w:r w:rsidR="00F80EF7">
        <w:rPr>
          <w:iCs/>
        </w:rPr>
        <w:t xml:space="preserve"> </w:t>
      </w:r>
      <w:r w:rsidR="0046688E" w:rsidRPr="0046688E">
        <w:rPr>
          <w:iCs/>
        </w:rPr>
        <w:t>The introduction of this new NTN band</w:t>
      </w:r>
      <w:r w:rsidR="00954DD1">
        <w:rPr>
          <w:iCs/>
        </w:rPr>
        <w:t xml:space="preserve"> through </w:t>
      </w:r>
      <w:r w:rsidR="00FF5374">
        <w:rPr>
          <w:iCs/>
        </w:rPr>
        <w:t>this</w:t>
      </w:r>
      <w:r w:rsidR="00C67E1D">
        <w:rPr>
          <w:iCs/>
        </w:rPr>
        <w:t xml:space="preserve"> WID</w:t>
      </w:r>
      <w:r w:rsidR="0046688E" w:rsidRPr="0046688E">
        <w:rPr>
          <w:iCs/>
        </w:rPr>
        <w:t xml:space="preserve"> </w:t>
      </w:r>
      <w:r w:rsidR="0046688E">
        <w:rPr>
          <w:iCs/>
        </w:rPr>
        <w:t>has</w:t>
      </w:r>
      <w:r w:rsidR="0046688E" w:rsidRPr="0046688E">
        <w:rPr>
          <w:iCs/>
        </w:rPr>
        <w:t xml:space="preserve"> </w:t>
      </w:r>
      <w:r w:rsidR="0046688E">
        <w:rPr>
          <w:iCs/>
        </w:rPr>
        <w:t>no</w:t>
      </w:r>
      <w:r w:rsidR="0046688E" w:rsidRPr="0046688E">
        <w:rPr>
          <w:iCs/>
        </w:rPr>
        <w:t xml:space="preserve"> impact </w:t>
      </w:r>
      <w:r w:rsidR="0046688E">
        <w:rPr>
          <w:iCs/>
        </w:rPr>
        <w:t xml:space="preserve">on </w:t>
      </w:r>
      <w:r w:rsidR="0046688E" w:rsidRPr="0046688E">
        <w:rPr>
          <w:iCs/>
        </w:rPr>
        <w:t xml:space="preserve">existing </w:t>
      </w:r>
      <w:r w:rsidR="00FF5374">
        <w:rPr>
          <w:iCs/>
        </w:rPr>
        <w:t xml:space="preserve">3GPP </w:t>
      </w:r>
      <w:r w:rsidR="0046688E" w:rsidRPr="0046688E">
        <w:rPr>
          <w:iCs/>
        </w:rPr>
        <w:t>terrestrial band specifications</w:t>
      </w:r>
      <w:r w:rsidR="0046688E">
        <w:rPr>
          <w:iCs/>
        </w:rPr>
        <w:t>.</w:t>
      </w:r>
    </w:p>
    <w:p w14:paraId="781EB650" w14:textId="08B80A0A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 xml:space="preserve">UE Categories NB1, NB2, </w:t>
      </w:r>
      <w:proofErr w:type="gramStart"/>
      <w:r w:rsidR="00724C65">
        <w:t>M1</w:t>
      </w:r>
      <w:r>
        <w:t>;</w:t>
      </w:r>
      <w:proofErr w:type="gramEnd"/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FF22D0">
        <w:t xml:space="preserve"> and Power Class 5 (+</w:t>
      </w:r>
      <w:r w:rsidR="00E64731">
        <w:t>20dBm</w:t>
      </w:r>
      <w:proofErr w:type="gramStart"/>
      <w:r w:rsidR="00E64731">
        <w:t>)</w:t>
      </w:r>
      <w:r w:rsidR="00DB023F">
        <w:t>;</w:t>
      </w:r>
      <w:proofErr w:type="gramEnd"/>
      <w:r w:rsidR="004C0990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</w:t>
      </w:r>
      <w:proofErr w:type="gramStart"/>
      <w:r w:rsidRPr="00886288">
        <w:t>requirement</w:t>
      </w:r>
      <w:r>
        <w:t>s;</w:t>
      </w:r>
      <w:proofErr w:type="gramEnd"/>
    </w:p>
    <w:p w14:paraId="299A5DB3" w14:textId="3A6F2BC1" w:rsidR="00886288" w:rsidRPr="0084004F" w:rsidRDefault="000D251B" w:rsidP="00BE404A">
      <w:pPr>
        <w:pStyle w:val="B1"/>
        <w:numPr>
          <w:ilvl w:val="0"/>
          <w:numId w:val="11"/>
        </w:numPr>
        <w:rPr>
          <w:iCs/>
        </w:rPr>
      </w:pPr>
      <w:r>
        <w:t>Introduce the corresponding RRM requirements.</w:t>
      </w:r>
      <w:r w:rsidR="00886288">
        <w:tab/>
      </w:r>
    </w:p>
    <w:p w14:paraId="4C2158F4" w14:textId="6F274206" w:rsidR="0084004F" w:rsidRPr="0084004F" w:rsidRDefault="0084004F" w:rsidP="002F1554">
      <w:pPr>
        <w:pStyle w:val="ListParagraph"/>
        <w:numPr>
          <w:ilvl w:val="0"/>
          <w:numId w:val="11"/>
        </w:numPr>
        <w:rPr>
          <w:iCs/>
        </w:rPr>
      </w:pPr>
      <w:r w:rsidRPr="0084004F">
        <w:rPr>
          <w:iCs/>
        </w:rPr>
        <w:t xml:space="preserve">Any additional </w:t>
      </w:r>
      <w:proofErr w:type="gramStart"/>
      <w:r w:rsidRPr="0084004F">
        <w:rPr>
          <w:iCs/>
        </w:rPr>
        <w:t>Regional</w:t>
      </w:r>
      <w:proofErr w:type="gramEnd"/>
      <w:r w:rsidRPr="0084004F">
        <w:rPr>
          <w:iCs/>
        </w:rPr>
        <w:t xml:space="preserve"> requirements will</w:t>
      </w:r>
      <w:r w:rsidR="00642D8E">
        <w:rPr>
          <w:iCs/>
        </w:rPr>
        <w:t xml:space="preserve"> also</w:t>
      </w:r>
      <w:r w:rsidRPr="0084004F">
        <w:rPr>
          <w:iCs/>
        </w:rPr>
        <w:t xml:space="preserve"> be captured</w:t>
      </w:r>
      <w:r>
        <w:rPr>
          <w:iCs/>
        </w:rPr>
        <w:t>.</w:t>
      </w:r>
    </w:p>
    <w:p w14:paraId="0887FA94" w14:textId="5EFF4807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r w:rsidR="00D73B3C">
        <w:t>for the UE</w:t>
      </w:r>
      <w:r w:rsidRPr="00E776A9">
        <w:t>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7E9B03B" w:rsidR="00DD1BBD" w:rsidRPr="00886288" w:rsidRDefault="00886288" w:rsidP="009E1B00">
      <w:pPr>
        <w:pStyle w:val="B1"/>
      </w:pPr>
      <w:r>
        <w:t>-</w:t>
      </w:r>
      <w:r>
        <w:tab/>
      </w:r>
      <w:r w:rsidR="0080468E">
        <w:t>Define SAN conformance requirements.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1200A3FF" w:rsidR="000C1F2F" w:rsidRDefault="000C1F2F">
      <w:pPr>
        <w:overflowPunct/>
        <w:autoSpaceDE/>
        <w:autoSpaceDN/>
        <w:adjustRightInd/>
        <w:spacing w:after="0"/>
        <w:textAlignment w:val="auto"/>
        <w:rPr>
          <w:i/>
        </w:rPr>
      </w:pPr>
      <w:r>
        <w:rPr>
          <w:i/>
        </w:rPr>
        <w:br w:type="page"/>
      </w:r>
    </w:p>
    <w:p w14:paraId="3DA0368B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CF4013" w:rsidRPr="00251D80" w14:paraId="4072C177" w14:textId="77777777" w:rsidTr="004E5137">
        <w:tc>
          <w:tcPr>
            <w:tcW w:w="1617" w:type="dxa"/>
          </w:tcPr>
          <w:p w14:paraId="6276BA89" w14:textId="2FF28392" w:rsidR="00CF4013" w:rsidRPr="00FF3F0C" w:rsidRDefault="00CF4013" w:rsidP="00CF4013">
            <w:pPr>
              <w:pStyle w:val="TAL"/>
            </w:pPr>
          </w:p>
        </w:tc>
        <w:tc>
          <w:tcPr>
            <w:tcW w:w="1134" w:type="dxa"/>
          </w:tcPr>
          <w:p w14:paraId="7FDF07C3" w14:textId="4D0F52FF" w:rsidR="00CF4013" w:rsidRPr="00251D80" w:rsidRDefault="00CF4013" w:rsidP="00CF4013">
            <w:pPr>
              <w:pStyle w:val="TAL"/>
            </w:pPr>
          </w:p>
        </w:tc>
        <w:tc>
          <w:tcPr>
            <w:tcW w:w="2409" w:type="dxa"/>
          </w:tcPr>
          <w:p w14:paraId="2A39B68F" w14:textId="5FEFD8E7" w:rsidR="00CF4013" w:rsidRPr="00251D80" w:rsidRDefault="00CF4013" w:rsidP="00CF4013">
            <w:pPr>
              <w:pStyle w:val="TAL"/>
            </w:pPr>
          </w:p>
        </w:tc>
        <w:tc>
          <w:tcPr>
            <w:tcW w:w="1134" w:type="dxa"/>
          </w:tcPr>
          <w:p w14:paraId="031D4307" w14:textId="0F60EEB6" w:rsidR="00CF4013" w:rsidRPr="00251D80" w:rsidRDefault="00CF4013" w:rsidP="00CF4013">
            <w:pPr>
              <w:pStyle w:val="TAL"/>
            </w:pPr>
          </w:p>
        </w:tc>
        <w:tc>
          <w:tcPr>
            <w:tcW w:w="1134" w:type="dxa"/>
          </w:tcPr>
          <w:p w14:paraId="14A10411" w14:textId="1DD73BBA" w:rsidR="00CF4013" w:rsidRPr="00251D80" w:rsidRDefault="00CF4013" w:rsidP="00CF4013">
            <w:pPr>
              <w:pStyle w:val="TAL"/>
            </w:pPr>
          </w:p>
        </w:tc>
        <w:tc>
          <w:tcPr>
            <w:tcW w:w="1985" w:type="dxa"/>
          </w:tcPr>
          <w:p w14:paraId="0025AD37" w14:textId="5B6352EA" w:rsidR="00CF4013" w:rsidRPr="00251D80" w:rsidRDefault="00CF4013" w:rsidP="00CF4013">
            <w:pPr>
              <w:pStyle w:val="TAL"/>
            </w:pPr>
          </w:p>
        </w:tc>
      </w:tr>
      <w:tr w:rsidR="00CF4013" w:rsidRPr="00251D80" w14:paraId="47B5E21B" w14:textId="77777777" w:rsidTr="004E5137">
        <w:tc>
          <w:tcPr>
            <w:tcW w:w="1617" w:type="dxa"/>
          </w:tcPr>
          <w:p w14:paraId="28B1569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6543FC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09" w:type="dxa"/>
          </w:tcPr>
          <w:p w14:paraId="59200D29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DA5C37F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1B49C4A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985" w:type="dxa"/>
          </w:tcPr>
          <w:p w14:paraId="780A8C50" w14:textId="77777777" w:rsidR="00CF4013" w:rsidRPr="00444AC6" w:rsidRDefault="00CF4013" w:rsidP="00CF4013">
            <w:pPr>
              <w:pStyle w:val="TAL"/>
              <w:rPr>
                <w:rFonts w:cs="Arial"/>
                <w:iCs/>
                <w:szCs w:val="18"/>
                <w:lang w:val="en-US"/>
              </w:rPr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930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F1554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C28CC" w:rsidRPr="00251D80" w14:paraId="486CB95B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211B" w14:textId="7E9DA059" w:rsidR="00FC28CC" w:rsidRPr="002970C5" w:rsidRDefault="00FC28CC" w:rsidP="00FC28C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70C5">
              <w:rPr>
                <w:rFonts w:ascii="Arial" w:hAnsi="Arial" w:cs="Arial"/>
                <w:sz w:val="18"/>
                <w:szCs w:val="18"/>
                <w:lang w:val="en-US"/>
              </w:rPr>
              <w:t>TR 36.7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ADAC" w14:textId="1E223898" w:rsidR="00FC28CC" w:rsidRPr="00444AC6" w:rsidRDefault="00FC28CC" w:rsidP="00FC28C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C28CC">
              <w:rPr>
                <w:rFonts w:ascii="Arial" w:hAnsi="Arial" w:cs="Arial"/>
                <w:sz w:val="18"/>
                <w:szCs w:val="18"/>
                <w:lang w:val="en-US"/>
              </w:rPr>
              <w:t>LTE IoT NTN operating bands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876A" w14:textId="1FEC22E2" w:rsidR="00FC28CC" w:rsidRPr="002970C5" w:rsidRDefault="00FC28CC" w:rsidP="00FC28C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C1D62">
              <w:rPr>
                <w:iCs/>
              </w:rPr>
              <w:t>RAN#10</w:t>
            </w:r>
            <w:r>
              <w:rPr>
                <w:iCs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9E96" w14:textId="41030979" w:rsidR="00FC28CC" w:rsidRPr="002970C5" w:rsidRDefault="00FC28CC" w:rsidP="00FC28C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FC28CC" w:rsidRPr="00251D80" w14:paraId="673A4DA2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01959788" w:rsidR="00FC28CC" w:rsidRPr="00410424" w:rsidRDefault="00FC28CC" w:rsidP="00FC28CC">
            <w:pPr>
              <w:spacing w:after="0"/>
              <w:rPr>
                <w:iCs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TS </w:t>
            </w: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47A98936" w:rsidR="00FC28CC" w:rsidRPr="00410424" w:rsidRDefault="00FC28CC" w:rsidP="00FC28CC">
            <w:pPr>
              <w:spacing w:after="0"/>
              <w:rPr>
                <w:iCs/>
              </w:rPr>
            </w:pPr>
            <w:r w:rsidRPr="00444AC6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199F67C0" w:rsidR="00FC28CC" w:rsidRPr="00410424" w:rsidRDefault="00FC28CC" w:rsidP="00FC28CC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>
              <w:rPr>
                <w:iCs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31B62434" w:rsidR="00FC28CC" w:rsidRPr="00410424" w:rsidRDefault="00FC28CC" w:rsidP="00FC28CC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FC28CC" w:rsidRPr="00251D80" w14:paraId="3689AC51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1A2" w14:textId="190AA08F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 xml:space="preserve">TS </w:t>
            </w: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F45" w14:textId="7A306E27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E42" w14:textId="4812CDF3" w:rsidR="00FC28CC" w:rsidRPr="00410424" w:rsidRDefault="00FC28CC" w:rsidP="00FC28CC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>
              <w:rPr>
                <w:iCs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98D" w14:textId="7E3A7B89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FC28CC" w:rsidRPr="00251D80" w14:paraId="0F0C623D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73B60875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TS 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5AE418B6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35594E86" w:rsidR="00FC28CC" w:rsidRPr="00410424" w:rsidRDefault="00FC28CC" w:rsidP="00FC28CC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>
              <w:rPr>
                <w:iCs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1CA5B035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FC28CC" w:rsidRPr="00251D80" w14:paraId="34DDCF67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5DD" w14:textId="1569BF49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TS 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F8" w14:textId="2A492463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Requirements on User </w:t>
            </w:r>
            <w:proofErr w:type="spellStart"/>
            <w:r w:rsidRPr="00444AC6">
              <w:rPr>
                <w:lang w:val="en-US"/>
              </w:rPr>
              <w:t>Equipments</w:t>
            </w:r>
            <w:proofErr w:type="spellEnd"/>
            <w:r w:rsidRPr="00444AC6">
              <w:rPr>
                <w:lang w:val="en-US"/>
              </w:rPr>
              <w:t xml:space="preserve">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B55" w14:textId="599E9C56" w:rsidR="00FC28CC" w:rsidRPr="00410424" w:rsidRDefault="00FC28CC" w:rsidP="00FC28CC">
            <w:pPr>
              <w:spacing w:after="0"/>
              <w:rPr>
                <w:iCs/>
              </w:rPr>
            </w:pPr>
            <w:r>
              <w:rPr>
                <w:iCs/>
              </w:rPr>
              <w:t>RAN#103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288" w14:textId="1AAC3BC2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FC28CC" w:rsidRPr="00251D80" w14:paraId="3A6D37AB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188C6CDF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 xml:space="preserve">TS </w:t>
            </w: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5C779131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</w:t>
            </w:r>
            <w:r w:rsidRPr="00444AC6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7209E442" w:rsidR="00FC28CC" w:rsidRPr="00410424" w:rsidRDefault="00FC28CC" w:rsidP="00FC28CC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</w:t>
            </w:r>
            <w:r>
              <w:rPr>
                <w:iCs/>
              </w:rPr>
              <w:t>04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5823B4C1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Performance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6C01724" w:rsidR="00AC6C3C" w:rsidRDefault="00801099" w:rsidP="00AC6C3C">
      <w:pPr>
        <w:ind w:right="-99"/>
        <w:rPr>
          <w:i/>
        </w:rPr>
      </w:pPr>
      <w:r>
        <w:rPr>
          <w:i/>
        </w:rPr>
        <w:t>luca.lodigiani@inmarsat.com, Inmarsat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2448FB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1D16402" w:rsidR="00622ADC" w:rsidRDefault="001305BC" w:rsidP="001C5C86">
            <w:pPr>
              <w:pStyle w:val="TAL"/>
            </w:pPr>
            <w:proofErr w:type="spellStart"/>
            <w:r>
              <w:t>Ligado</w:t>
            </w:r>
            <w:proofErr w:type="spellEnd"/>
            <w:r w:rsidR="00AB0BF4">
              <w:t xml:space="preserve"> Networks</w:t>
            </w:r>
          </w:p>
        </w:tc>
      </w:tr>
      <w:tr w:rsidR="001305BC" w14:paraId="0C199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32546" w14:textId="3D860352" w:rsidR="001305BC" w:rsidRDefault="00B050DB" w:rsidP="001C5C86">
            <w:pPr>
              <w:pStyle w:val="TAL"/>
            </w:pPr>
            <w:r>
              <w:t>ESA</w:t>
            </w:r>
          </w:p>
        </w:tc>
      </w:tr>
      <w:tr w:rsidR="001305BC" w14:paraId="56F88C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456F4" w14:textId="2A71FDF4" w:rsidR="001305BC" w:rsidRDefault="00FC3D87" w:rsidP="001C5C86">
            <w:pPr>
              <w:pStyle w:val="TAL"/>
            </w:pPr>
            <w:r>
              <w:t>Lockheed Martin</w:t>
            </w:r>
          </w:p>
        </w:tc>
      </w:tr>
      <w:tr w:rsidR="00FC3D87" w14:paraId="00DF3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B293DB" w14:textId="1BD41D5B" w:rsidR="00FC3D87" w:rsidRDefault="009F069D" w:rsidP="001C5C86">
            <w:pPr>
              <w:pStyle w:val="TAL"/>
            </w:pPr>
            <w:r>
              <w:t>III</w:t>
            </w:r>
          </w:p>
        </w:tc>
      </w:tr>
      <w:tr w:rsidR="00AB0BF4" w14:paraId="617DA0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4408F" w14:textId="6F474955" w:rsidR="00AB0BF4" w:rsidRDefault="00161340" w:rsidP="001C5C86">
            <w:pPr>
              <w:pStyle w:val="TAL"/>
            </w:pPr>
            <w:r>
              <w:t>Skyworks</w:t>
            </w:r>
            <w:r w:rsidR="00300343">
              <w:t xml:space="preserve"> Solutions Inc.</w:t>
            </w:r>
          </w:p>
        </w:tc>
      </w:tr>
      <w:tr w:rsidR="00161340" w14:paraId="0586FF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346EAE" w14:textId="1CE2A929" w:rsidR="00161340" w:rsidRDefault="00CF5E30" w:rsidP="001C5C86">
            <w:pPr>
              <w:pStyle w:val="TAL"/>
            </w:pPr>
            <w:r>
              <w:t>Airbus</w:t>
            </w:r>
          </w:p>
        </w:tc>
      </w:tr>
      <w:tr w:rsidR="00CF5E30" w14:paraId="5C2569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F67CFB" w14:textId="731B9FEC" w:rsidR="00CF5E30" w:rsidRDefault="00CF5E30" w:rsidP="001C5C86">
            <w:pPr>
              <w:pStyle w:val="TAL"/>
            </w:pPr>
            <w:r>
              <w:t>Thales</w:t>
            </w:r>
          </w:p>
        </w:tc>
      </w:tr>
      <w:tr w:rsidR="00CF5E30" w14:paraId="4C25FD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9924CF" w14:textId="7E732C25" w:rsidR="00CF5E30" w:rsidRDefault="00517273" w:rsidP="001C5C8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517273" w14:paraId="190540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909DDE" w14:textId="77777777" w:rsidR="00517273" w:rsidRDefault="00517273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E58A8" w14:textId="77777777" w:rsidR="001036BF" w:rsidRDefault="001036BF">
      <w:r>
        <w:separator/>
      </w:r>
    </w:p>
  </w:endnote>
  <w:endnote w:type="continuationSeparator" w:id="0">
    <w:p w14:paraId="1235042F" w14:textId="77777777" w:rsidR="001036BF" w:rsidRDefault="001036BF">
      <w:r>
        <w:continuationSeparator/>
      </w:r>
    </w:p>
  </w:endnote>
  <w:endnote w:type="continuationNotice" w:id="1">
    <w:p w14:paraId="49FF4970" w14:textId="77777777" w:rsidR="001036BF" w:rsidRDefault="001036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A1F96" w14:textId="77777777" w:rsidR="001036BF" w:rsidRDefault="001036BF">
      <w:r>
        <w:separator/>
      </w:r>
    </w:p>
  </w:footnote>
  <w:footnote w:type="continuationSeparator" w:id="0">
    <w:p w14:paraId="7D28104A" w14:textId="77777777" w:rsidR="001036BF" w:rsidRDefault="001036BF">
      <w:r>
        <w:continuationSeparator/>
      </w:r>
    </w:p>
  </w:footnote>
  <w:footnote w:type="continuationNotice" w:id="1">
    <w:p w14:paraId="4D0C397F" w14:textId="77777777" w:rsidR="001036BF" w:rsidRDefault="001036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6BF"/>
    <w:rsid w:val="00037950"/>
    <w:rsid w:val="00037C06"/>
    <w:rsid w:val="00041662"/>
    <w:rsid w:val="0004390D"/>
    <w:rsid w:val="00044DAE"/>
    <w:rsid w:val="000458E9"/>
    <w:rsid w:val="00052BF8"/>
    <w:rsid w:val="000544A8"/>
    <w:rsid w:val="00057116"/>
    <w:rsid w:val="00064CB2"/>
    <w:rsid w:val="00066954"/>
    <w:rsid w:val="00067741"/>
    <w:rsid w:val="00072A56"/>
    <w:rsid w:val="00075FF4"/>
    <w:rsid w:val="00082CCB"/>
    <w:rsid w:val="00084AA0"/>
    <w:rsid w:val="00085C26"/>
    <w:rsid w:val="00092C96"/>
    <w:rsid w:val="000960EA"/>
    <w:rsid w:val="000A3125"/>
    <w:rsid w:val="000B0519"/>
    <w:rsid w:val="000B1ABD"/>
    <w:rsid w:val="000B61FD"/>
    <w:rsid w:val="000C0BF7"/>
    <w:rsid w:val="000C1F2F"/>
    <w:rsid w:val="000C5FE3"/>
    <w:rsid w:val="000D122A"/>
    <w:rsid w:val="000D251B"/>
    <w:rsid w:val="000E55AD"/>
    <w:rsid w:val="000E5E13"/>
    <w:rsid w:val="000E630D"/>
    <w:rsid w:val="000E7097"/>
    <w:rsid w:val="000F7DAC"/>
    <w:rsid w:val="001001BD"/>
    <w:rsid w:val="00101936"/>
    <w:rsid w:val="00102222"/>
    <w:rsid w:val="001036BF"/>
    <w:rsid w:val="001063AF"/>
    <w:rsid w:val="0011523B"/>
    <w:rsid w:val="00120541"/>
    <w:rsid w:val="001211F3"/>
    <w:rsid w:val="00124838"/>
    <w:rsid w:val="00127B5D"/>
    <w:rsid w:val="00127FE9"/>
    <w:rsid w:val="001304A8"/>
    <w:rsid w:val="001305BC"/>
    <w:rsid w:val="0014640D"/>
    <w:rsid w:val="001527AF"/>
    <w:rsid w:val="00153128"/>
    <w:rsid w:val="00153683"/>
    <w:rsid w:val="0015527E"/>
    <w:rsid w:val="00157456"/>
    <w:rsid w:val="00161340"/>
    <w:rsid w:val="001621DC"/>
    <w:rsid w:val="00163676"/>
    <w:rsid w:val="00163E9B"/>
    <w:rsid w:val="00166818"/>
    <w:rsid w:val="00171925"/>
    <w:rsid w:val="00171ED4"/>
    <w:rsid w:val="00173998"/>
    <w:rsid w:val="00174617"/>
    <w:rsid w:val="001759A7"/>
    <w:rsid w:val="001808F9"/>
    <w:rsid w:val="00184A98"/>
    <w:rsid w:val="001856D0"/>
    <w:rsid w:val="00195D1B"/>
    <w:rsid w:val="001A4192"/>
    <w:rsid w:val="001A47EF"/>
    <w:rsid w:val="001A5749"/>
    <w:rsid w:val="001B39BC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37DD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0F1"/>
    <w:rsid w:val="00292135"/>
    <w:rsid w:val="00292C24"/>
    <w:rsid w:val="00294B7D"/>
    <w:rsid w:val="002970C5"/>
    <w:rsid w:val="002C1857"/>
    <w:rsid w:val="002C1C50"/>
    <w:rsid w:val="002C1C69"/>
    <w:rsid w:val="002D0F20"/>
    <w:rsid w:val="002D1D1C"/>
    <w:rsid w:val="002D5886"/>
    <w:rsid w:val="002E6A7D"/>
    <w:rsid w:val="002E7A9E"/>
    <w:rsid w:val="002F1554"/>
    <w:rsid w:val="002F3C41"/>
    <w:rsid w:val="002F6362"/>
    <w:rsid w:val="002F6C5C"/>
    <w:rsid w:val="002F7DD4"/>
    <w:rsid w:val="002F7F91"/>
    <w:rsid w:val="002F7FBA"/>
    <w:rsid w:val="00300343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4746"/>
    <w:rsid w:val="0038516D"/>
    <w:rsid w:val="003869D7"/>
    <w:rsid w:val="003934B7"/>
    <w:rsid w:val="003971F2"/>
    <w:rsid w:val="003A08AA"/>
    <w:rsid w:val="003A1EB0"/>
    <w:rsid w:val="003B3A93"/>
    <w:rsid w:val="003C0F14"/>
    <w:rsid w:val="003C2DA6"/>
    <w:rsid w:val="003C6DA6"/>
    <w:rsid w:val="003D237F"/>
    <w:rsid w:val="003D2781"/>
    <w:rsid w:val="003D355B"/>
    <w:rsid w:val="003D62A9"/>
    <w:rsid w:val="003E3B09"/>
    <w:rsid w:val="003F04C7"/>
    <w:rsid w:val="003F1CB3"/>
    <w:rsid w:val="003F268E"/>
    <w:rsid w:val="003F47A7"/>
    <w:rsid w:val="003F7142"/>
    <w:rsid w:val="003F7B3D"/>
    <w:rsid w:val="004008C9"/>
    <w:rsid w:val="00401858"/>
    <w:rsid w:val="0040240E"/>
    <w:rsid w:val="00410424"/>
    <w:rsid w:val="00410DBF"/>
    <w:rsid w:val="00411698"/>
    <w:rsid w:val="00414164"/>
    <w:rsid w:val="004174D1"/>
    <w:rsid w:val="0041789B"/>
    <w:rsid w:val="004224E5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56275"/>
    <w:rsid w:val="0046688E"/>
    <w:rsid w:val="00471502"/>
    <w:rsid w:val="0048267C"/>
    <w:rsid w:val="004876B9"/>
    <w:rsid w:val="00493A79"/>
    <w:rsid w:val="00495840"/>
    <w:rsid w:val="0049637A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17273"/>
    <w:rsid w:val="00524546"/>
    <w:rsid w:val="0052761C"/>
    <w:rsid w:val="00545426"/>
    <w:rsid w:val="00547955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93BD1"/>
    <w:rsid w:val="005A032D"/>
    <w:rsid w:val="005B04D2"/>
    <w:rsid w:val="005B462E"/>
    <w:rsid w:val="005C29F7"/>
    <w:rsid w:val="005C4F58"/>
    <w:rsid w:val="005C5E8D"/>
    <w:rsid w:val="005C78F2"/>
    <w:rsid w:val="005D01A4"/>
    <w:rsid w:val="005D057C"/>
    <w:rsid w:val="005D3FEC"/>
    <w:rsid w:val="005D44BE"/>
    <w:rsid w:val="005E088B"/>
    <w:rsid w:val="005E118C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2D8E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92C56"/>
    <w:rsid w:val="006A0EF8"/>
    <w:rsid w:val="006A45BA"/>
    <w:rsid w:val="006A74C8"/>
    <w:rsid w:val="006B0E16"/>
    <w:rsid w:val="006B17DC"/>
    <w:rsid w:val="006B1F70"/>
    <w:rsid w:val="006B4280"/>
    <w:rsid w:val="006B4B1C"/>
    <w:rsid w:val="006B535F"/>
    <w:rsid w:val="006B6EAA"/>
    <w:rsid w:val="006B71E5"/>
    <w:rsid w:val="006C175C"/>
    <w:rsid w:val="006C4991"/>
    <w:rsid w:val="006C7D08"/>
    <w:rsid w:val="006E0F19"/>
    <w:rsid w:val="006E17BD"/>
    <w:rsid w:val="006E1FDA"/>
    <w:rsid w:val="006E5E87"/>
    <w:rsid w:val="006F2155"/>
    <w:rsid w:val="006F46BB"/>
    <w:rsid w:val="00706A1A"/>
    <w:rsid w:val="00707673"/>
    <w:rsid w:val="007162BE"/>
    <w:rsid w:val="00722267"/>
    <w:rsid w:val="00724C65"/>
    <w:rsid w:val="00731A8A"/>
    <w:rsid w:val="00731EA1"/>
    <w:rsid w:val="00744E12"/>
    <w:rsid w:val="007460A0"/>
    <w:rsid w:val="00746F46"/>
    <w:rsid w:val="00750982"/>
    <w:rsid w:val="0075252A"/>
    <w:rsid w:val="00756C4E"/>
    <w:rsid w:val="00761A50"/>
    <w:rsid w:val="0076388B"/>
    <w:rsid w:val="00763C2B"/>
    <w:rsid w:val="00764B84"/>
    <w:rsid w:val="00765028"/>
    <w:rsid w:val="0076713E"/>
    <w:rsid w:val="007735CD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7E14"/>
    <w:rsid w:val="007D03D2"/>
    <w:rsid w:val="007D1AB2"/>
    <w:rsid w:val="007D36CF"/>
    <w:rsid w:val="007F522E"/>
    <w:rsid w:val="007F7421"/>
    <w:rsid w:val="00801099"/>
    <w:rsid w:val="00801F7F"/>
    <w:rsid w:val="00802FBE"/>
    <w:rsid w:val="0080468E"/>
    <w:rsid w:val="008112A8"/>
    <w:rsid w:val="00813C1F"/>
    <w:rsid w:val="008179BF"/>
    <w:rsid w:val="0082358B"/>
    <w:rsid w:val="00834A60"/>
    <w:rsid w:val="00835E6C"/>
    <w:rsid w:val="00837E41"/>
    <w:rsid w:val="0084004F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2450"/>
    <w:rsid w:val="008E3D47"/>
    <w:rsid w:val="008F08B4"/>
    <w:rsid w:val="00905E31"/>
    <w:rsid w:val="0091689E"/>
    <w:rsid w:val="00922FCB"/>
    <w:rsid w:val="0093077E"/>
    <w:rsid w:val="00935CB0"/>
    <w:rsid w:val="00935DAA"/>
    <w:rsid w:val="009428A9"/>
    <w:rsid w:val="009437A2"/>
    <w:rsid w:val="00944B28"/>
    <w:rsid w:val="0094538A"/>
    <w:rsid w:val="0094580D"/>
    <w:rsid w:val="00950560"/>
    <w:rsid w:val="0095197A"/>
    <w:rsid w:val="009519FA"/>
    <w:rsid w:val="0095322B"/>
    <w:rsid w:val="00953E83"/>
    <w:rsid w:val="00954DD1"/>
    <w:rsid w:val="00965552"/>
    <w:rsid w:val="00967838"/>
    <w:rsid w:val="0097139F"/>
    <w:rsid w:val="00980B7F"/>
    <w:rsid w:val="00982CD6"/>
    <w:rsid w:val="00985B73"/>
    <w:rsid w:val="009870A7"/>
    <w:rsid w:val="00987D50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C0ABD"/>
    <w:rsid w:val="009C1D62"/>
    <w:rsid w:val="009C2977"/>
    <w:rsid w:val="009C2DCC"/>
    <w:rsid w:val="009D23B2"/>
    <w:rsid w:val="009E1B00"/>
    <w:rsid w:val="009E2E90"/>
    <w:rsid w:val="009E6C21"/>
    <w:rsid w:val="009F069D"/>
    <w:rsid w:val="009F581C"/>
    <w:rsid w:val="009F7959"/>
    <w:rsid w:val="00A01CFF"/>
    <w:rsid w:val="00A10539"/>
    <w:rsid w:val="00A10955"/>
    <w:rsid w:val="00A15763"/>
    <w:rsid w:val="00A1614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83690"/>
    <w:rsid w:val="00A9081F"/>
    <w:rsid w:val="00A910EC"/>
    <w:rsid w:val="00A9188C"/>
    <w:rsid w:val="00A936B5"/>
    <w:rsid w:val="00A9489E"/>
    <w:rsid w:val="00A97002"/>
    <w:rsid w:val="00A979E6"/>
    <w:rsid w:val="00A97A52"/>
    <w:rsid w:val="00AA0D6A"/>
    <w:rsid w:val="00AB0BF4"/>
    <w:rsid w:val="00AB58BF"/>
    <w:rsid w:val="00AC2409"/>
    <w:rsid w:val="00AC5B8B"/>
    <w:rsid w:val="00AC6485"/>
    <w:rsid w:val="00AC6C3C"/>
    <w:rsid w:val="00AD0408"/>
    <w:rsid w:val="00AD0751"/>
    <w:rsid w:val="00AD1D51"/>
    <w:rsid w:val="00AD77C4"/>
    <w:rsid w:val="00AE25BF"/>
    <w:rsid w:val="00AE4660"/>
    <w:rsid w:val="00AF0C13"/>
    <w:rsid w:val="00AF5B58"/>
    <w:rsid w:val="00B01ACB"/>
    <w:rsid w:val="00B03AF5"/>
    <w:rsid w:val="00B03C01"/>
    <w:rsid w:val="00B050DB"/>
    <w:rsid w:val="00B078D6"/>
    <w:rsid w:val="00B108C6"/>
    <w:rsid w:val="00B11D0F"/>
    <w:rsid w:val="00B1248D"/>
    <w:rsid w:val="00B14709"/>
    <w:rsid w:val="00B22FBA"/>
    <w:rsid w:val="00B2743D"/>
    <w:rsid w:val="00B3015C"/>
    <w:rsid w:val="00B344D8"/>
    <w:rsid w:val="00B3583E"/>
    <w:rsid w:val="00B36426"/>
    <w:rsid w:val="00B46ED2"/>
    <w:rsid w:val="00B55FA0"/>
    <w:rsid w:val="00B567D1"/>
    <w:rsid w:val="00B73B4C"/>
    <w:rsid w:val="00B73F75"/>
    <w:rsid w:val="00B82B0D"/>
    <w:rsid w:val="00B8483E"/>
    <w:rsid w:val="00B86D5C"/>
    <w:rsid w:val="00B946CD"/>
    <w:rsid w:val="00B95D22"/>
    <w:rsid w:val="00B96481"/>
    <w:rsid w:val="00B96B5C"/>
    <w:rsid w:val="00BA3A53"/>
    <w:rsid w:val="00BA3AEA"/>
    <w:rsid w:val="00BA3C54"/>
    <w:rsid w:val="00BA4095"/>
    <w:rsid w:val="00BA5B43"/>
    <w:rsid w:val="00BB2BFA"/>
    <w:rsid w:val="00BB3432"/>
    <w:rsid w:val="00BB44C2"/>
    <w:rsid w:val="00BB5EBF"/>
    <w:rsid w:val="00BC5590"/>
    <w:rsid w:val="00BC642A"/>
    <w:rsid w:val="00BD097D"/>
    <w:rsid w:val="00BE148B"/>
    <w:rsid w:val="00BE404A"/>
    <w:rsid w:val="00BE42F3"/>
    <w:rsid w:val="00BE43AA"/>
    <w:rsid w:val="00BF7C9D"/>
    <w:rsid w:val="00C01E8C"/>
    <w:rsid w:val="00C02DF6"/>
    <w:rsid w:val="00C03E01"/>
    <w:rsid w:val="00C114B7"/>
    <w:rsid w:val="00C15F2A"/>
    <w:rsid w:val="00C16FA6"/>
    <w:rsid w:val="00C2166E"/>
    <w:rsid w:val="00C23582"/>
    <w:rsid w:val="00C265F1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15C5"/>
    <w:rsid w:val="00C62767"/>
    <w:rsid w:val="00C63DC3"/>
    <w:rsid w:val="00C656B8"/>
    <w:rsid w:val="00C67E1D"/>
    <w:rsid w:val="00C715CA"/>
    <w:rsid w:val="00C7495D"/>
    <w:rsid w:val="00C77CE9"/>
    <w:rsid w:val="00C952DD"/>
    <w:rsid w:val="00C95A32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4013"/>
    <w:rsid w:val="00CF5E30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4B28"/>
    <w:rsid w:val="00D8707A"/>
    <w:rsid w:val="00D903CF"/>
    <w:rsid w:val="00D94917"/>
    <w:rsid w:val="00DA44A6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6E09"/>
    <w:rsid w:val="00DC76E4"/>
    <w:rsid w:val="00DD017C"/>
    <w:rsid w:val="00DD1BBD"/>
    <w:rsid w:val="00DD397A"/>
    <w:rsid w:val="00DD47EC"/>
    <w:rsid w:val="00DD58B7"/>
    <w:rsid w:val="00DD654F"/>
    <w:rsid w:val="00DD6699"/>
    <w:rsid w:val="00DD7F96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399"/>
    <w:rsid w:val="00E57D51"/>
    <w:rsid w:val="00E57E7D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E3CC4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0451"/>
    <w:rsid w:val="00F921F1"/>
    <w:rsid w:val="00FA2CD4"/>
    <w:rsid w:val="00FA338E"/>
    <w:rsid w:val="00FB127E"/>
    <w:rsid w:val="00FB6110"/>
    <w:rsid w:val="00FC0804"/>
    <w:rsid w:val="00FC28CC"/>
    <w:rsid w:val="00FC3B6D"/>
    <w:rsid w:val="00FC3D87"/>
    <w:rsid w:val="00FD2507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  <w:style w:type="paragraph" w:styleId="ListParagraph">
    <w:name w:val="List Paragraph"/>
    <w:basedOn w:val="Normal"/>
    <w:uiPriority w:val="34"/>
    <w:qFormat/>
    <w:rsid w:val="00840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A66E59-CEE9-4915-A72D-EF4BF9905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1337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3</cp:revision>
  <cp:lastPrinted>2000-02-29T11:31:00Z</cp:lastPrinted>
  <dcterms:created xsi:type="dcterms:W3CDTF">2024-03-18T08:13:00Z</dcterms:created>
  <dcterms:modified xsi:type="dcterms:W3CDTF">2024-03-18T08:13:00Z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2023-03-22T16:11:01Z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fdeada8c-c31c-4700-9923-af08f98fb598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ContentTypeId">
    <vt:lpwstr>0x010100B98573469650B343AF314866C5FCEB84</vt:lpwstr>
  </property>
</Properties>
</file>