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1DAA0" w14:textId="0CF22CC1" w:rsidR="004D608E" w:rsidRDefault="00000000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宋体" w:hAnsi="Arial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</w:rPr>
        <w:t>3GPP TSG RAN Meeting #102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RP-23</w:t>
      </w:r>
      <w:r w:rsidR="007565E2">
        <w:rPr>
          <w:rFonts w:ascii="Arial" w:eastAsia="宋体" w:hAnsi="Arial" w:cs="Arial"/>
          <w:b/>
          <w:sz w:val="28"/>
          <w:szCs w:val="28"/>
          <w:lang w:val="en-US" w:eastAsia="zh-CN"/>
        </w:rPr>
        <w:t>4022</w:t>
      </w:r>
    </w:p>
    <w:p w14:paraId="51DD0B35" w14:textId="77777777" w:rsidR="004D608E" w:rsidRDefault="0000000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Edinburgh, </w:t>
      </w:r>
      <w:r>
        <w:rPr>
          <w:rFonts w:ascii="Arial" w:eastAsia="宋体" w:hAnsi="Arial" w:cs="Arial" w:hint="eastAsia"/>
          <w:b/>
          <w:sz w:val="28"/>
          <w:szCs w:val="28"/>
          <w:lang w:val="en-US" w:eastAsia="zh-CN"/>
        </w:rPr>
        <w:t>GB</w:t>
      </w:r>
      <w:r>
        <w:rPr>
          <w:rFonts w:ascii="Arial" w:hAnsi="Arial" w:cs="Arial"/>
          <w:b/>
          <w:sz w:val="28"/>
          <w:szCs w:val="28"/>
        </w:rPr>
        <w:t>, December 11-15, 2023</w:t>
      </w:r>
    </w:p>
    <w:p w14:paraId="2803DD5A" w14:textId="77777777" w:rsidR="004D608E" w:rsidRDefault="004D608E">
      <w:pPr>
        <w:widowControl w:val="0"/>
        <w:spacing w:after="0"/>
        <w:jc w:val="both"/>
        <w:rPr>
          <w:b/>
          <w:bCs/>
          <w:sz w:val="28"/>
        </w:rPr>
      </w:pPr>
    </w:p>
    <w:p w14:paraId="374F8B28" w14:textId="77777777" w:rsidR="004D608E" w:rsidRDefault="004D608E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14:paraId="019A3F9F" w14:textId="77777777" w:rsidR="004D608E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1587722F" w14:textId="4DFF6814" w:rsidR="004D608E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 w:hint="eastAsia"/>
          <w:sz w:val="24"/>
          <w:szCs w:val="24"/>
          <w:lang w:val="en-US"/>
        </w:rPr>
        <w:t>TR 38.876</w:t>
      </w:r>
      <w:r w:rsidR="00506DD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/>
        </w:rPr>
        <w:t>Air-to-ground network for NR</w:t>
      </w:r>
    </w:p>
    <w:p w14:paraId="08342A21" w14:textId="77777777" w:rsidR="004D608E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3.4.9</w:t>
      </w:r>
    </w:p>
    <w:p w14:paraId="5440E3AE" w14:textId="77777777" w:rsidR="004D608E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 w:hint="eastAsia"/>
          <w:sz w:val="24"/>
          <w:szCs w:val="24"/>
          <w:lang w:val="en-US" w:eastAsia="zh-CN"/>
        </w:rPr>
        <w:t>Approval</w:t>
      </w:r>
    </w:p>
    <w:bookmarkEnd w:id="0"/>
    <w:bookmarkEnd w:id="1"/>
    <w:p w14:paraId="586B686F" w14:textId="77777777" w:rsidR="004D608E" w:rsidRDefault="004D608E">
      <w:pPr>
        <w:spacing w:after="0"/>
        <w:ind w:left="2388" w:hangingChars="995" w:hanging="2388"/>
        <w:jc w:val="both"/>
        <w:rPr>
          <w:sz w:val="24"/>
        </w:rPr>
      </w:pPr>
    </w:p>
    <w:p w14:paraId="68FDA024" w14:textId="77777777" w:rsidR="007565E2" w:rsidRDefault="007565E2" w:rsidP="007565E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4F57A1D" w14:textId="6AEBD0F4" w:rsidR="007565E2" w:rsidRDefault="007565E2" w:rsidP="007565E2">
      <w:pPr>
        <w:tabs>
          <w:tab w:val="left" w:pos="3119"/>
        </w:tabs>
        <w:jc w:val="both"/>
        <w:rPr>
          <w:sz w:val="22"/>
          <w:szCs w:val="24"/>
          <w:lang w:eastAsia="zh-CN"/>
        </w:rPr>
      </w:pPr>
      <w:r>
        <w:rPr>
          <w:sz w:val="22"/>
          <w:szCs w:val="24"/>
        </w:rPr>
        <w:t xml:space="preserve">The document provides </w:t>
      </w:r>
      <w:r>
        <w:rPr>
          <w:rFonts w:hint="eastAsia"/>
          <w:sz w:val="22"/>
          <w:szCs w:val="24"/>
          <w:lang w:eastAsia="zh-CN"/>
        </w:rPr>
        <w:t>T</w:t>
      </w:r>
      <w:r>
        <w:rPr>
          <w:rFonts w:hint="eastAsia"/>
          <w:sz w:val="22"/>
          <w:szCs w:val="24"/>
          <w:lang w:val="en-US" w:eastAsia="zh-CN"/>
        </w:rPr>
        <w:t>R</w:t>
      </w:r>
      <w:r>
        <w:rPr>
          <w:sz w:val="22"/>
          <w:szCs w:val="24"/>
          <w:lang w:eastAsia="zh-CN"/>
        </w:rPr>
        <w:t>38.</w:t>
      </w:r>
      <w:r>
        <w:rPr>
          <w:sz w:val="22"/>
          <w:szCs w:val="24"/>
          <w:lang w:val="en-US" w:eastAsia="zh-CN"/>
        </w:rPr>
        <w:t>876</w:t>
      </w:r>
      <w:r>
        <w:rPr>
          <w:sz w:val="22"/>
          <w:szCs w:val="24"/>
          <w:lang w:eastAsia="zh-CN"/>
        </w:rPr>
        <w:t xml:space="preserve"> </w:t>
      </w:r>
      <w:r>
        <w:rPr>
          <w:sz w:val="22"/>
          <w:szCs w:val="24"/>
        </w:rPr>
        <w:t>v1.0.</w:t>
      </w:r>
      <w:r>
        <w:rPr>
          <w:sz w:val="22"/>
          <w:szCs w:val="24"/>
          <w:lang w:eastAsia="zh-CN"/>
        </w:rPr>
        <w:t>1</w:t>
      </w:r>
      <w:r>
        <w:rPr>
          <w:sz w:val="22"/>
          <w:szCs w:val="24"/>
        </w:rPr>
        <w:t xml:space="preserve"> for </w:t>
      </w:r>
      <w:r>
        <w:rPr>
          <w:sz w:val="22"/>
          <w:szCs w:val="24"/>
        </w:rPr>
        <w:t>Air-to-ground network for NR.</w:t>
      </w:r>
      <w:r>
        <w:rPr>
          <w:sz w:val="22"/>
          <w:szCs w:val="24"/>
        </w:rPr>
        <w:t xml:space="preserve"> </w:t>
      </w:r>
    </w:p>
    <w:p w14:paraId="385AA019" w14:textId="77777777" w:rsidR="007565E2" w:rsidRDefault="007565E2" w:rsidP="007565E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TSG:</w:t>
      </w:r>
    </w:p>
    <w:p w14:paraId="11002A58" w14:textId="4A73ECC5" w:rsidR="007565E2" w:rsidRPr="007565E2" w:rsidRDefault="007565E2" w:rsidP="007565E2">
      <w:pPr>
        <w:tabs>
          <w:tab w:val="left" w:pos="3119"/>
        </w:tabs>
        <w:rPr>
          <w:rFonts w:eastAsia="宋体" w:hint="eastAsia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>he title of TR is updated compared to TR 38.876 v1.0.0</w:t>
      </w:r>
    </w:p>
    <w:p w14:paraId="6E0667CB" w14:textId="77777777" w:rsidR="007565E2" w:rsidRDefault="007565E2" w:rsidP="007565E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6C8BC81" w14:textId="57FCAB86" w:rsidR="007565E2" w:rsidRDefault="007565E2" w:rsidP="007565E2">
      <w:pPr>
        <w:tabs>
          <w:tab w:val="left" w:pos="3119"/>
        </w:tabs>
        <w:rPr>
          <w:sz w:val="22"/>
        </w:rPr>
      </w:pPr>
      <w:r>
        <w:rPr>
          <w:sz w:val="22"/>
        </w:rPr>
        <w:t>N/A</w:t>
      </w:r>
    </w:p>
    <w:p w14:paraId="5DF447C0" w14:textId="77777777" w:rsidR="007565E2" w:rsidRDefault="007565E2" w:rsidP="007565E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F717500" w14:textId="29F77C53" w:rsidR="007565E2" w:rsidRDefault="007565E2" w:rsidP="007565E2">
      <w:pPr>
        <w:tabs>
          <w:tab w:val="left" w:pos="3119"/>
        </w:tabs>
        <w:rPr>
          <w:sz w:val="22"/>
        </w:rPr>
      </w:pPr>
      <w:r>
        <w:rPr>
          <w:sz w:val="22"/>
        </w:rPr>
        <w:t>N/A</w:t>
      </w:r>
    </w:p>
    <w:p w14:paraId="3EA2828D" w14:textId="77777777" w:rsidR="007565E2" w:rsidRDefault="007565E2" w:rsidP="007565E2">
      <w:pPr>
        <w:tabs>
          <w:tab w:val="left" w:pos="3119"/>
        </w:tabs>
        <w:rPr>
          <w:b/>
          <w:sz w:val="24"/>
        </w:rPr>
      </w:pPr>
    </w:p>
    <w:p w14:paraId="7B77374E" w14:textId="77777777" w:rsidR="007565E2" w:rsidRDefault="007565E2" w:rsidP="007565E2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2791B49B" w14:textId="77777777" w:rsidR="007565E2" w:rsidRDefault="007565E2" w:rsidP="007565E2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1BCA6F29" w14:textId="77777777" w:rsidR="007565E2" w:rsidRDefault="007565E2" w:rsidP="007565E2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0172AFF" w14:textId="77777777" w:rsidR="007565E2" w:rsidRDefault="007565E2" w:rsidP="007565E2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53D94DD4" w14:textId="77777777" w:rsidR="007565E2" w:rsidRDefault="007565E2" w:rsidP="007565E2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 w14:paraId="52F476C5" w14:textId="77777777" w:rsidR="004D608E" w:rsidRPr="007565E2" w:rsidRDefault="004D608E">
      <w:pPr>
        <w:rPr>
          <w:sz w:val="22"/>
          <w:szCs w:val="22"/>
          <w:lang w:eastAsia="zh-CN"/>
        </w:rPr>
      </w:pPr>
    </w:p>
    <w:sectPr w:rsidR="004D608E" w:rsidRPr="007565E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AB1BA" w14:textId="77777777" w:rsidR="00A84E0F" w:rsidRDefault="00A84E0F">
      <w:pPr>
        <w:spacing w:after="0"/>
      </w:pPr>
      <w:r>
        <w:separator/>
      </w:r>
    </w:p>
  </w:endnote>
  <w:endnote w:type="continuationSeparator" w:id="0">
    <w:p w14:paraId="39A4B8B7" w14:textId="77777777" w:rsidR="00A84E0F" w:rsidRDefault="00A84E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02AA" w14:textId="77777777" w:rsidR="00A84E0F" w:rsidRDefault="00A84E0F">
      <w:pPr>
        <w:spacing w:after="0"/>
      </w:pPr>
      <w:r>
        <w:separator/>
      </w:r>
    </w:p>
  </w:footnote>
  <w:footnote w:type="continuationSeparator" w:id="0">
    <w:p w14:paraId="447931CA" w14:textId="77777777" w:rsidR="00A84E0F" w:rsidRDefault="00A84E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802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06234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2EEA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4B37"/>
    <w:rsid w:val="00255197"/>
    <w:rsid w:val="002558C1"/>
    <w:rsid w:val="002640E5"/>
    <w:rsid w:val="0026436F"/>
    <w:rsid w:val="0026606E"/>
    <w:rsid w:val="002700B7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31AA"/>
    <w:rsid w:val="0032445C"/>
    <w:rsid w:val="0033027D"/>
    <w:rsid w:val="00335FB2"/>
    <w:rsid w:val="00336F0C"/>
    <w:rsid w:val="003437F1"/>
    <w:rsid w:val="00344158"/>
    <w:rsid w:val="003560CF"/>
    <w:rsid w:val="0036536A"/>
    <w:rsid w:val="00373CB9"/>
    <w:rsid w:val="0038516D"/>
    <w:rsid w:val="00385542"/>
    <w:rsid w:val="003869D7"/>
    <w:rsid w:val="003A1EA2"/>
    <w:rsid w:val="003A1EB0"/>
    <w:rsid w:val="003A463D"/>
    <w:rsid w:val="003A7C74"/>
    <w:rsid w:val="003C0F14"/>
    <w:rsid w:val="003C6DA6"/>
    <w:rsid w:val="003D1A46"/>
    <w:rsid w:val="003D5233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583"/>
    <w:rsid w:val="004656BE"/>
    <w:rsid w:val="00474020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08E"/>
    <w:rsid w:val="004D6C44"/>
    <w:rsid w:val="004E2CE2"/>
    <w:rsid w:val="004E48C7"/>
    <w:rsid w:val="004E5172"/>
    <w:rsid w:val="004E6F8A"/>
    <w:rsid w:val="004F52B5"/>
    <w:rsid w:val="00502CD2"/>
    <w:rsid w:val="00504E33"/>
    <w:rsid w:val="00506DD8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66113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0EEB"/>
    <w:rsid w:val="005D3FEC"/>
    <w:rsid w:val="005D44BE"/>
    <w:rsid w:val="005E5BBC"/>
    <w:rsid w:val="005F5353"/>
    <w:rsid w:val="00604FF7"/>
    <w:rsid w:val="00610798"/>
    <w:rsid w:val="00611AB0"/>
    <w:rsid w:val="00611EC4"/>
    <w:rsid w:val="00612542"/>
    <w:rsid w:val="006146D2"/>
    <w:rsid w:val="00620B3F"/>
    <w:rsid w:val="00620EA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47936"/>
    <w:rsid w:val="00652DB3"/>
    <w:rsid w:val="00654893"/>
    <w:rsid w:val="00662E8B"/>
    <w:rsid w:val="00671BBB"/>
    <w:rsid w:val="00672711"/>
    <w:rsid w:val="00674F94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5635"/>
    <w:rsid w:val="0075601B"/>
    <w:rsid w:val="007565E2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1A86"/>
    <w:rsid w:val="007F522E"/>
    <w:rsid w:val="007F7421"/>
    <w:rsid w:val="00800DD1"/>
    <w:rsid w:val="00801F7F"/>
    <w:rsid w:val="00805302"/>
    <w:rsid w:val="008349E2"/>
    <w:rsid w:val="00834A60"/>
    <w:rsid w:val="00863E89"/>
    <w:rsid w:val="00872B3B"/>
    <w:rsid w:val="008761D1"/>
    <w:rsid w:val="0088019F"/>
    <w:rsid w:val="0088208A"/>
    <w:rsid w:val="0088222A"/>
    <w:rsid w:val="00884B2E"/>
    <w:rsid w:val="008901F6"/>
    <w:rsid w:val="0089140C"/>
    <w:rsid w:val="00896C03"/>
    <w:rsid w:val="008A317B"/>
    <w:rsid w:val="008A4418"/>
    <w:rsid w:val="008A495D"/>
    <w:rsid w:val="008A6889"/>
    <w:rsid w:val="008A76FD"/>
    <w:rsid w:val="008B2D09"/>
    <w:rsid w:val="008B364C"/>
    <w:rsid w:val="008B519F"/>
    <w:rsid w:val="008C537F"/>
    <w:rsid w:val="008D084E"/>
    <w:rsid w:val="008D1E12"/>
    <w:rsid w:val="008D3238"/>
    <w:rsid w:val="008D658B"/>
    <w:rsid w:val="008E36BB"/>
    <w:rsid w:val="008F11C3"/>
    <w:rsid w:val="00902CB4"/>
    <w:rsid w:val="00904A80"/>
    <w:rsid w:val="00912A85"/>
    <w:rsid w:val="0091634E"/>
    <w:rsid w:val="00921B52"/>
    <w:rsid w:val="00926D42"/>
    <w:rsid w:val="009271BD"/>
    <w:rsid w:val="00941D85"/>
    <w:rsid w:val="00942726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1682"/>
    <w:rsid w:val="00992266"/>
    <w:rsid w:val="00994A54"/>
    <w:rsid w:val="00996B6C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1FFB"/>
    <w:rsid w:val="009E37D6"/>
    <w:rsid w:val="009E48DC"/>
    <w:rsid w:val="009E6C21"/>
    <w:rsid w:val="009F2AF5"/>
    <w:rsid w:val="009F4E07"/>
    <w:rsid w:val="009F7959"/>
    <w:rsid w:val="00A01CFF"/>
    <w:rsid w:val="00A04942"/>
    <w:rsid w:val="00A050E1"/>
    <w:rsid w:val="00A10539"/>
    <w:rsid w:val="00A15763"/>
    <w:rsid w:val="00A17224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84E0F"/>
    <w:rsid w:val="00A9081F"/>
    <w:rsid w:val="00A9188C"/>
    <w:rsid w:val="00A926EA"/>
    <w:rsid w:val="00A93F80"/>
    <w:rsid w:val="00A977A1"/>
    <w:rsid w:val="00A97A52"/>
    <w:rsid w:val="00AA0D6A"/>
    <w:rsid w:val="00AA146E"/>
    <w:rsid w:val="00AA234B"/>
    <w:rsid w:val="00AA31E5"/>
    <w:rsid w:val="00AA44E6"/>
    <w:rsid w:val="00AB2ADE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3696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2C19"/>
    <w:rsid w:val="00BE37D2"/>
    <w:rsid w:val="00BE3BED"/>
    <w:rsid w:val="00BE46AE"/>
    <w:rsid w:val="00BF7C9D"/>
    <w:rsid w:val="00C01E8C"/>
    <w:rsid w:val="00C03E01"/>
    <w:rsid w:val="00C04AAB"/>
    <w:rsid w:val="00C110BD"/>
    <w:rsid w:val="00C11816"/>
    <w:rsid w:val="00C14D26"/>
    <w:rsid w:val="00C2344D"/>
    <w:rsid w:val="00C24DF7"/>
    <w:rsid w:val="00C2797F"/>
    <w:rsid w:val="00C27CA9"/>
    <w:rsid w:val="00C317E7"/>
    <w:rsid w:val="00C3799C"/>
    <w:rsid w:val="00C406D2"/>
    <w:rsid w:val="00C42718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2B8C"/>
    <w:rsid w:val="00CA4A02"/>
    <w:rsid w:val="00CB4236"/>
    <w:rsid w:val="00CC6025"/>
    <w:rsid w:val="00CC72A4"/>
    <w:rsid w:val="00CD2D4D"/>
    <w:rsid w:val="00CD3153"/>
    <w:rsid w:val="00CD53C5"/>
    <w:rsid w:val="00CD74DB"/>
    <w:rsid w:val="00CE5349"/>
    <w:rsid w:val="00CF0613"/>
    <w:rsid w:val="00CF44DE"/>
    <w:rsid w:val="00CF6810"/>
    <w:rsid w:val="00CF7083"/>
    <w:rsid w:val="00D02A1B"/>
    <w:rsid w:val="00D04CBB"/>
    <w:rsid w:val="00D13FAA"/>
    <w:rsid w:val="00D306DE"/>
    <w:rsid w:val="00D31497"/>
    <w:rsid w:val="00D31CC8"/>
    <w:rsid w:val="00D32678"/>
    <w:rsid w:val="00D40665"/>
    <w:rsid w:val="00D4425D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0383"/>
    <w:rsid w:val="00DB313D"/>
    <w:rsid w:val="00DB69F3"/>
    <w:rsid w:val="00DC4907"/>
    <w:rsid w:val="00DD017C"/>
    <w:rsid w:val="00DD3002"/>
    <w:rsid w:val="00DD397A"/>
    <w:rsid w:val="00DD58B7"/>
    <w:rsid w:val="00DD6699"/>
    <w:rsid w:val="00DE225B"/>
    <w:rsid w:val="00E007C5"/>
    <w:rsid w:val="00E00DBF"/>
    <w:rsid w:val="00E0213F"/>
    <w:rsid w:val="00E033E0"/>
    <w:rsid w:val="00E0503A"/>
    <w:rsid w:val="00E1026B"/>
    <w:rsid w:val="00E13CB2"/>
    <w:rsid w:val="00E17B92"/>
    <w:rsid w:val="00E17D8F"/>
    <w:rsid w:val="00E20C37"/>
    <w:rsid w:val="00E32FD6"/>
    <w:rsid w:val="00E47F83"/>
    <w:rsid w:val="00E52C57"/>
    <w:rsid w:val="00E56728"/>
    <w:rsid w:val="00E57E7D"/>
    <w:rsid w:val="00E64742"/>
    <w:rsid w:val="00E64D15"/>
    <w:rsid w:val="00E67AAC"/>
    <w:rsid w:val="00E70A77"/>
    <w:rsid w:val="00E81912"/>
    <w:rsid w:val="00E84CD8"/>
    <w:rsid w:val="00E90B85"/>
    <w:rsid w:val="00E91679"/>
    <w:rsid w:val="00E92452"/>
    <w:rsid w:val="00E94CC1"/>
    <w:rsid w:val="00EB39FE"/>
    <w:rsid w:val="00EC0390"/>
    <w:rsid w:val="00EC3039"/>
    <w:rsid w:val="00ED5E81"/>
    <w:rsid w:val="00ED67DA"/>
    <w:rsid w:val="00ED7572"/>
    <w:rsid w:val="00ED7A5B"/>
    <w:rsid w:val="00EE6B94"/>
    <w:rsid w:val="00EF16D1"/>
    <w:rsid w:val="00EF4C83"/>
    <w:rsid w:val="00F049CC"/>
    <w:rsid w:val="00F07C92"/>
    <w:rsid w:val="00F14B43"/>
    <w:rsid w:val="00F203C7"/>
    <w:rsid w:val="00F215E2"/>
    <w:rsid w:val="00F2429D"/>
    <w:rsid w:val="00F304CC"/>
    <w:rsid w:val="00F32995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8510F"/>
    <w:rsid w:val="00F921F1"/>
    <w:rsid w:val="00F94F1B"/>
    <w:rsid w:val="00FA46F7"/>
    <w:rsid w:val="00FB127E"/>
    <w:rsid w:val="00FB2FB5"/>
    <w:rsid w:val="00FC0804"/>
    <w:rsid w:val="00FC2C65"/>
    <w:rsid w:val="00FC3B6D"/>
    <w:rsid w:val="00FC4BD5"/>
    <w:rsid w:val="00FD3A4E"/>
    <w:rsid w:val="00FD5BE9"/>
    <w:rsid w:val="00FE243B"/>
    <w:rsid w:val="00FF057D"/>
    <w:rsid w:val="00FF3685"/>
    <w:rsid w:val="00FF3F0C"/>
    <w:rsid w:val="1F4E002F"/>
    <w:rsid w:val="279A7D67"/>
    <w:rsid w:val="585E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38BF10"/>
  <w15:docId w15:val="{ADD954AD-F822-4E64-8864-9E584750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before="120"/>
      <w:jc w:val="both"/>
      <w:textAlignment w:val="auto"/>
    </w:pPr>
    <w:rPr>
      <w:rFonts w:ascii="Arial" w:eastAsia="宋体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C0193B-6E1E-4C1F-AEB6-C102994639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105</Words>
  <Characters>600</Characters>
  <Application>Microsoft Office Word</Application>
  <DocSecurity>0</DocSecurity>
  <Lines>5</Lines>
  <Paragraphs>1</Paragraphs>
  <ScaleCrop>false</ScaleCrop>
  <Company>ETSI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Xiaoran Zhang</cp:lastModifiedBy>
  <cp:revision>3</cp:revision>
  <cp:lastPrinted>2000-02-29T18:31:00Z</cp:lastPrinted>
  <dcterms:created xsi:type="dcterms:W3CDTF">2023-12-13T18:35:00Z</dcterms:created>
  <dcterms:modified xsi:type="dcterms:W3CDTF">2023-12-13T18:35:00Z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2052-11.8.2.12085</vt:lpwstr>
  </property>
  <property fmtid="{D5CDD505-2E9C-101B-9397-08002B2CF9AE}" pid="12" name="ICV">
    <vt:lpwstr>302CCD4FB183489B9BCF40807B0AB3DD</vt:lpwstr>
  </property>
</Properties>
</file>