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DCB07" w14:textId="77777777" w:rsidR="00C445D5" w:rsidRDefault="00C445D5" w:rsidP="00C445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R4-2319597</w:t>
      </w:r>
      <w:r>
        <w:rPr>
          <w:b/>
          <w:i/>
          <w:noProof/>
          <w:sz w:val="28"/>
        </w:rPr>
        <w:fldChar w:fldCharType="end"/>
      </w:r>
    </w:p>
    <w:p w14:paraId="6A928AB5" w14:textId="77777777" w:rsidR="00C445D5" w:rsidRDefault="00C445D5" w:rsidP="00C445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5D5" w14:paraId="3B447FBE" w14:textId="77777777" w:rsidTr="00816B41">
        <w:tc>
          <w:tcPr>
            <w:tcW w:w="9641" w:type="dxa"/>
            <w:gridSpan w:val="9"/>
            <w:tcBorders>
              <w:top w:val="single" w:sz="4" w:space="0" w:color="auto"/>
              <w:left w:val="single" w:sz="4" w:space="0" w:color="auto"/>
              <w:right w:val="single" w:sz="4" w:space="0" w:color="auto"/>
            </w:tcBorders>
          </w:tcPr>
          <w:p w14:paraId="12E02051" w14:textId="77777777" w:rsidR="00C445D5" w:rsidRDefault="00C445D5" w:rsidP="00816B41">
            <w:pPr>
              <w:pStyle w:val="CRCoverPage"/>
              <w:spacing w:after="0"/>
              <w:jc w:val="right"/>
              <w:rPr>
                <w:i/>
                <w:noProof/>
              </w:rPr>
            </w:pPr>
            <w:r>
              <w:rPr>
                <w:i/>
                <w:noProof/>
                <w:sz w:val="14"/>
              </w:rPr>
              <w:t>CR-Form-v12.2</w:t>
            </w:r>
          </w:p>
        </w:tc>
      </w:tr>
      <w:tr w:rsidR="00C445D5" w14:paraId="782C4257" w14:textId="77777777" w:rsidTr="00816B41">
        <w:tc>
          <w:tcPr>
            <w:tcW w:w="9641" w:type="dxa"/>
            <w:gridSpan w:val="9"/>
            <w:tcBorders>
              <w:left w:val="single" w:sz="4" w:space="0" w:color="auto"/>
              <w:right w:val="single" w:sz="4" w:space="0" w:color="auto"/>
            </w:tcBorders>
          </w:tcPr>
          <w:p w14:paraId="4DE57E54" w14:textId="77777777" w:rsidR="00C445D5" w:rsidRDefault="00C445D5" w:rsidP="00816B41">
            <w:pPr>
              <w:pStyle w:val="CRCoverPage"/>
              <w:spacing w:after="0"/>
              <w:jc w:val="center"/>
              <w:rPr>
                <w:noProof/>
              </w:rPr>
            </w:pPr>
            <w:r>
              <w:rPr>
                <w:b/>
                <w:noProof/>
                <w:sz w:val="32"/>
              </w:rPr>
              <w:t>CHANGE REQUEST</w:t>
            </w:r>
          </w:p>
        </w:tc>
      </w:tr>
      <w:tr w:rsidR="00C445D5" w14:paraId="159397FB" w14:textId="77777777" w:rsidTr="00816B41">
        <w:tc>
          <w:tcPr>
            <w:tcW w:w="9641" w:type="dxa"/>
            <w:gridSpan w:val="9"/>
            <w:tcBorders>
              <w:left w:val="single" w:sz="4" w:space="0" w:color="auto"/>
              <w:right w:val="single" w:sz="4" w:space="0" w:color="auto"/>
            </w:tcBorders>
          </w:tcPr>
          <w:p w14:paraId="54F9FE0A" w14:textId="77777777" w:rsidR="00C445D5" w:rsidRDefault="00C445D5" w:rsidP="00816B41">
            <w:pPr>
              <w:pStyle w:val="CRCoverPage"/>
              <w:spacing w:after="0"/>
              <w:rPr>
                <w:noProof/>
                <w:sz w:val="8"/>
                <w:szCs w:val="8"/>
              </w:rPr>
            </w:pPr>
          </w:p>
        </w:tc>
      </w:tr>
      <w:tr w:rsidR="00C445D5" w14:paraId="355BA9B9" w14:textId="77777777" w:rsidTr="00816B41">
        <w:tc>
          <w:tcPr>
            <w:tcW w:w="142" w:type="dxa"/>
            <w:tcBorders>
              <w:left w:val="single" w:sz="4" w:space="0" w:color="auto"/>
            </w:tcBorders>
          </w:tcPr>
          <w:p w14:paraId="5A3A438F" w14:textId="77777777" w:rsidR="00C445D5" w:rsidRDefault="00C445D5" w:rsidP="00816B41">
            <w:pPr>
              <w:pStyle w:val="CRCoverPage"/>
              <w:spacing w:after="0"/>
              <w:jc w:val="right"/>
              <w:rPr>
                <w:noProof/>
              </w:rPr>
            </w:pPr>
          </w:p>
        </w:tc>
        <w:tc>
          <w:tcPr>
            <w:tcW w:w="1559" w:type="dxa"/>
            <w:shd w:val="pct30" w:color="FFFF00" w:fill="auto"/>
          </w:tcPr>
          <w:p w14:paraId="083EBAD1" w14:textId="77777777" w:rsidR="00C445D5" w:rsidRPr="00410371" w:rsidRDefault="00C445D5"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9918CAF" w14:textId="77777777" w:rsidR="00C445D5" w:rsidRDefault="00C445D5" w:rsidP="00816B41">
            <w:pPr>
              <w:pStyle w:val="CRCoverPage"/>
              <w:spacing w:after="0"/>
              <w:jc w:val="center"/>
              <w:rPr>
                <w:noProof/>
              </w:rPr>
            </w:pPr>
            <w:r>
              <w:rPr>
                <w:b/>
                <w:noProof/>
                <w:sz w:val="28"/>
              </w:rPr>
              <w:t>CR</w:t>
            </w:r>
          </w:p>
        </w:tc>
        <w:tc>
          <w:tcPr>
            <w:tcW w:w="1276" w:type="dxa"/>
            <w:shd w:val="pct30" w:color="FFFF00" w:fill="auto"/>
          </w:tcPr>
          <w:p w14:paraId="0FCF0E96" w14:textId="77777777" w:rsidR="00C445D5" w:rsidRPr="00410371" w:rsidRDefault="00C445D5"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1911</w:t>
            </w:r>
            <w:r>
              <w:rPr>
                <w:b/>
                <w:noProof/>
                <w:sz w:val="28"/>
              </w:rPr>
              <w:fldChar w:fldCharType="end"/>
            </w:r>
          </w:p>
        </w:tc>
        <w:tc>
          <w:tcPr>
            <w:tcW w:w="709" w:type="dxa"/>
          </w:tcPr>
          <w:p w14:paraId="156F5162" w14:textId="77777777" w:rsidR="00C445D5" w:rsidRDefault="00C445D5"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6A91DB9D" w14:textId="77777777" w:rsidR="00C445D5" w:rsidRPr="00410371" w:rsidRDefault="00C445D5"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A30D05" w14:textId="77777777" w:rsidR="00C445D5" w:rsidRDefault="00C445D5"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763BE" w14:textId="77777777" w:rsidR="00C445D5" w:rsidRPr="00410371" w:rsidRDefault="00C445D5"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16.17.0</w:t>
            </w:r>
            <w:r>
              <w:rPr>
                <w:b/>
                <w:noProof/>
                <w:sz w:val="28"/>
              </w:rPr>
              <w:fldChar w:fldCharType="end"/>
            </w:r>
          </w:p>
        </w:tc>
        <w:tc>
          <w:tcPr>
            <w:tcW w:w="143" w:type="dxa"/>
            <w:tcBorders>
              <w:right w:val="single" w:sz="4" w:space="0" w:color="auto"/>
            </w:tcBorders>
          </w:tcPr>
          <w:p w14:paraId="41FA2B4B" w14:textId="77777777" w:rsidR="00C445D5" w:rsidRDefault="00C445D5" w:rsidP="00816B41">
            <w:pPr>
              <w:pStyle w:val="CRCoverPage"/>
              <w:spacing w:after="0"/>
              <w:rPr>
                <w:noProof/>
              </w:rPr>
            </w:pPr>
          </w:p>
        </w:tc>
      </w:tr>
      <w:tr w:rsidR="00C445D5" w14:paraId="254C8231" w14:textId="77777777" w:rsidTr="00816B41">
        <w:tc>
          <w:tcPr>
            <w:tcW w:w="9641" w:type="dxa"/>
            <w:gridSpan w:val="9"/>
            <w:tcBorders>
              <w:left w:val="single" w:sz="4" w:space="0" w:color="auto"/>
              <w:right w:val="single" w:sz="4" w:space="0" w:color="auto"/>
            </w:tcBorders>
          </w:tcPr>
          <w:p w14:paraId="188AF101" w14:textId="77777777" w:rsidR="00C445D5" w:rsidRDefault="00C445D5" w:rsidP="00816B41">
            <w:pPr>
              <w:pStyle w:val="CRCoverPage"/>
              <w:spacing w:after="0"/>
              <w:rPr>
                <w:noProof/>
              </w:rPr>
            </w:pPr>
          </w:p>
        </w:tc>
      </w:tr>
      <w:tr w:rsidR="00C445D5" w14:paraId="2E8C00C7" w14:textId="77777777" w:rsidTr="00816B41">
        <w:tc>
          <w:tcPr>
            <w:tcW w:w="9641" w:type="dxa"/>
            <w:gridSpan w:val="9"/>
            <w:tcBorders>
              <w:top w:val="single" w:sz="4" w:space="0" w:color="auto"/>
            </w:tcBorders>
          </w:tcPr>
          <w:p w14:paraId="032B4894" w14:textId="77777777" w:rsidR="00C445D5" w:rsidRPr="00F25D98" w:rsidRDefault="00C445D5"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45D5" w14:paraId="32C7EDEA" w14:textId="77777777" w:rsidTr="00816B41">
        <w:tc>
          <w:tcPr>
            <w:tcW w:w="9641" w:type="dxa"/>
            <w:gridSpan w:val="9"/>
          </w:tcPr>
          <w:p w14:paraId="4C068FD0" w14:textId="77777777" w:rsidR="00C445D5" w:rsidRDefault="00C445D5" w:rsidP="00816B41">
            <w:pPr>
              <w:pStyle w:val="CRCoverPage"/>
              <w:spacing w:after="0"/>
              <w:rPr>
                <w:noProof/>
                <w:sz w:val="8"/>
                <w:szCs w:val="8"/>
              </w:rPr>
            </w:pPr>
          </w:p>
        </w:tc>
      </w:tr>
    </w:tbl>
    <w:p w14:paraId="3AFEEB32" w14:textId="77777777" w:rsidR="00C445D5" w:rsidRDefault="00C445D5" w:rsidP="00C445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5D5" w14:paraId="26BD76D3" w14:textId="77777777" w:rsidTr="00816B41">
        <w:tc>
          <w:tcPr>
            <w:tcW w:w="2835" w:type="dxa"/>
          </w:tcPr>
          <w:p w14:paraId="6091B80D" w14:textId="77777777" w:rsidR="00C445D5" w:rsidRDefault="00C445D5" w:rsidP="00816B41">
            <w:pPr>
              <w:pStyle w:val="CRCoverPage"/>
              <w:tabs>
                <w:tab w:val="right" w:pos="2751"/>
              </w:tabs>
              <w:spacing w:after="0"/>
              <w:rPr>
                <w:b/>
                <w:i/>
                <w:noProof/>
              </w:rPr>
            </w:pPr>
            <w:r>
              <w:rPr>
                <w:b/>
                <w:i/>
                <w:noProof/>
              </w:rPr>
              <w:t>Proposed change affects:</w:t>
            </w:r>
          </w:p>
        </w:tc>
        <w:tc>
          <w:tcPr>
            <w:tcW w:w="1418" w:type="dxa"/>
          </w:tcPr>
          <w:p w14:paraId="514EB139" w14:textId="77777777" w:rsidR="00C445D5" w:rsidRDefault="00C445D5"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1C421" w14:textId="77777777" w:rsidR="00C445D5" w:rsidRDefault="00C445D5" w:rsidP="00816B41">
            <w:pPr>
              <w:pStyle w:val="CRCoverPage"/>
              <w:spacing w:after="0"/>
              <w:jc w:val="center"/>
              <w:rPr>
                <w:b/>
                <w:caps/>
                <w:noProof/>
              </w:rPr>
            </w:pPr>
          </w:p>
        </w:tc>
        <w:tc>
          <w:tcPr>
            <w:tcW w:w="709" w:type="dxa"/>
            <w:tcBorders>
              <w:left w:val="single" w:sz="4" w:space="0" w:color="auto"/>
            </w:tcBorders>
          </w:tcPr>
          <w:p w14:paraId="1FFDF976" w14:textId="77777777" w:rsidR="00C445D5" w:rsidRDefault="00C445D5"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7E4AD" w14:textId="77777777" w:rsidR="00C445D5" w:rsidRDefault="00C445D5" w:rsidP="00816B41">
            <w:pPr>
              <w:pStyle w:val="CRCoverPage"/>
              <w:spacing w:after="0"/>
              <w:jc w:val="center"/>
              <w:rPr>
                <w:b/>
                <w:caps/>
                <w:noProof/>
              </w:rPr>
            </w:pPr>
            <w:r>
              <w:rPr>
                <w:b/>
                <w:caps/>
                <w:noProof/>
              </w:rPr>
              <w:t>X</w:t>
            </w:r>
          </w:p>
        </w:tc>
        <w:tc>
          <w:tcPr>
            <w:tcW w:w="2126" w:type="dxa"/>
          </w:tcPr>
          <w:p w14:paraId="5FECC59E" w14:textId="77777777" w:rsidR="00C445D5" w:rsidRDefault="00C445D5"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3982" w14:textId="77777777" w:rsidR="00C445D5" w:rsidRDefault="00C445D5" w:rsidP="00816B41">
            <w:pPr>
              <w:pStyle w:val="CRCoverPage"/>
              <w:spacing w:after="0"/>
              <w:jc w:val="center"/>
              <w:rPr>
                <w:b/>
                <w:caps/>
                <w:noProof/>
              </w:rPr>
            </w:pPr>
          </w:p>
        </w:tc>
        <w:tc>
          <w:tcPr>
            <w:tcW w:w="1418" w:type="dxa"/>
            <w:tcBorders>
              <w:left w:val="nil"/>
            </w:tcBorders>
          </w:tcPr>
          <w:p w14:paraId="01B8F46A" w14:textId="77777777" w:rsidR="00C445D5" w:rsidRDefault="00C445D5"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54539" w14:textId="77777777" w:rsidR="00C445D5" w:rsidRDefault="00C445D5" w:rsidP="00816B41">
            <w:pPr>
              <w:pStyle w:val="CRCoverPage"/>
              <w:spacing w:after="0"/>
              <w:jc w:val="center"/>
              <w:rPr>
                <w:b/>
                <w:bCs/>
                <w:caps/>
                <w:noProof/>
              </w:rPr>
            </w:pPr>
          </w:p>
        </w:tc>
      </w:tr>
    </w:tbl>
    <w:p w14:paraId="4D844256" w14:textId="77777777" w:rsidR="00C445D5" w:rsidRDefault="00C445D5" w:rsidP="00C445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5D5" w14:paraId="049C3738" w14:textId="77777777" w:rsidTr="00816B41">
        <w:tc>
          <w:tcPr>
            <w:tcW w:w="9640" w:type="dxa"/>
            <w:gridSpan w:val="11"/>
          </w:tcPr>
          <w:p w14:paraId="65F1B43B" w14:textId="77777777" w:rsidR="00C445D5" w:rsidRDefault="00C445D5" w:rsidP="00816B41">
            <w:pPr>
              <w:pStyle w:val="CRCoverPage"/>
              <w:spacing w:after="0"/>
              <w:rPr>
                <w:noProof/>
                <w:sz w:val="8"/>
                <w:szCs w:val="8"/>
              </w:rPr>
            </w:pPr>
          </w:p>
        </w:tc>
      </w:tr>
      <w:tr w:rsidR="00C445D5" w14:paraId="049441F9" w14:textId="77777777" w:rsidTr="00816B41">
        <w:tc>
          <w:tcPr>
            <w:tcW w:w="1843" w:type="dxa"/>
            <w:tcBorders>
              <w:top w:val="single" w:sz="4" w:space="0" w:color="auto"/>
              <w:left w:val="single" w:sz="4" w:space="0" w:color="auto"/>
            </w:tcBorders>
          </w:tcPr>
          <w:p w14:paraId="77FF1584" w14:textId="77777777" w:rsidR="00C445D5" w:rsidRDefault="00C445D5"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94F4F" w14:textId="77777777" w:rsidR="00C445D5" w:rsidRDefault="00C445D5" w:rsidP="00816B41">
            <w:pPr>
              <w:pStyle w:val="CRCoverPage"/>
              <w:spacing w:after="0"/>
              <w:ind w:left="100"/>
              <w:rPr>
                <w:noProof/>
              </w:rPr>
            </w:pPr>
            <w:r>
              <w:fldChar w:fldCharType="begin"/>
            </w:r>
            <w:r>
              <w:instrText xml:space="preserve"> DOCPROPERTY  CrTitle  \* MERGEFORMAT </w:instrText>
            </w:r>
            <w:r>
              <w:fldChar w:fldCharType="separate"/>
            </w:r>
            <w:r>
              <w:t>[NR_n38_BW2] Clarify A-MPR values for NS_44 - Rel16</w:t>
            </w:r>
            <w:r>
              <w:fldChar w:fldCharType="end"/>
            </w:r>
          </w:p>
        </w:tc>
      </w:tr>
      <w:tr w:rsidR="00C445D5" w14:paraId="1808A275" w14:textId="77777777" w:rsidTr="00816B41">
        <w:tc>
          <w:tcPr>
            <w:tcW w:w="1843" w:type="dxa"/>
            <w:tcBorders>
              <w:left w:val="single" w:sz="4" w:space="0" w:color="auto"/>
            </w:tcBorders>
          </w:tcPr>
          <w:p w14:paraId="46B3B0BE" w14:textId="77777777" w:rsidR="00C445D5" w:rsidRDefault="00C445D5" w:rsidP="00816B41">
            <w:pPr>
              <w:pStyle w:val="CRCoverPage"/>
              <w:spacing w:after="0"/>
              <w:rPr>
                <w:b/>
                <w:i/>
                <w:noProof/>
                <w:sz w:val="8"/>
                <w:szCs w:val="8"/>
              </w:rPr>
            </w:pPr>
          </w:p>
        </w:tc>
        <w:tc>
          <w:tcPr>
            <w:tcW w:w="7797" w:type="dxa"/>
            <w:gridSpan w:val="10"/>
            <w:tcBorders>
              <w:right w:val="single" w:sz="4" w:space="0" w:color="auto"/>
            </w:tcBorders>
          </w:tcPr>
          <w:p w14:paraId="76904735" w14:textId="77777777" w:rsidR="00C445D5" w:rsidRDefault="00C445D5" w:rsidP="00816B41">
            <w:pPr>
              <w:pStyle w:val="CRCoverPage"/>
              <w:spacing w:after="0"/>
              <w:rPr>
                <w:noProof/>
                <w:sz w:val="8"/>
                <w:szCs w:val="8"/>
              </w:rPr>
            </w:pPr>
          </w:p>
        </w:tc>
      </w:tr>
      <w:tr w:rsidR="00C445D5" w14:paraId="79929B86" w14:textId="77777777" w:rsidTr="00816B41">
        <w:tc>
          <w:tcPr>
            <w:tcW w:w="1843" w:type="dxa"/>
            <w:tcBorders>
              <w:left w:val="single" w:sz="4" w:space="0" w:color="auto"/>
            </w:tcBorders>
          </w:tcPr>
          <w:p w14:paraId="1E4D330E" w14:textId="77777777" w:rsidR="00C445D5" w:rsidRDefault="00C445D5"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C5DAE" w14:textId="77777777" w:rsidR="00C445D5" w:rsidRDefault="00C445D5"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445D5" w14:paraId="6D750A13" w14:textId="77777777" w:rsidTr="00816B41">
        <w:tc>
          <w:tcPr>
            <w:tcW w:w="1843" w:type="dxa"/>
            <w:tcBorders>
              <w:left w:val="single" w:sz="4" w:space="0" w:color="auto"/>
            </w:tcBorders>
          </w:tcPr>
          <w:p w14:paraId="0865502E" w14:textId="77777777" w:rsidR="00C445D5" w:rsidRDefault="00C445D5"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1A8CA" w14:textId="77777777" w:rsidR="00C445D5" w:rsidRDefault="00C445D5"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C445D5" w14:paraId="7D2388B4" w14:textId="77777777" w:rsidTr="00816B41">
        <w:tc>
          <w:tcPr>
            <w:tcW w:w="1843" w:type="dxa"/>
            <w:tcBorders>
              <w:left w:val="single" w:sz="4" w:space="0" w:color="auto"/>
            </w:tcBorders>
          </w:tcPr>
          <w:p w14:paraId="3E1059B0" w14:textId="77777777" w:rsidR="00C445D5" w:rsidRDefault="00C445D5" w:rsidP="00816B41">
            <w:pPr>
              <w:pStyle w:val="CRCoverPage"/>
              <w:spacing w:after="0"/>
              <w:rPr>
                <w:b/>
                <w:i/>
                <w:noProof/>
                <w:sz w:val="8"/>
                <w:szCs w:val="8"/>
              </w:rPr>
            </w:pPr>
          </w:p>
        </w:tc>
        <w:tc>
          <w:tcPr>
            <w:tcW w:w="7797" w:type="dxa"/>
            <w:gridSpan w:val="10"/>
            <w:tcBorders>
              <w:right w:val="single" w:sz="4" w:space="0" w:color="auto"/>
            </w:tcBorders>
          </w:tcPr>
          <w:p w14:paraId="144D863D" w14:textId="77777777" w:rsidR="00C445D5" w:rsidRDefault="00C445D5" w:rsidP="00816B41">
            <w:pPr>
              <w:pStyle w:val="CRCoverPage"/>
              <w:spacing w:after="0"/>
              <w:rPr>
                <w:noProof/>
                <w:sz w:val="8"/>
                <w:szCs w:val="8"/>
              </w:rPr>
            </w:pPr>
          </w:p>
        </w:tc>
      </w:tr>
      <w:tr w:rsidR="00C445D5" w14:paraId="4F8222DD" w14:textId="77777777" w:rsidTr="00816B41">
        <w:tc>
          <w:tcPr>
            <w:tcW w:w="1843" w:type="dxa"/>
            <w:tcBorders>
              <w:left w:val="single" w:sz="4" w:space="0" w:color="auto"/>
            </w:tcBorders>
          </w:tcPr>
          <w:p w14:paraId="57406A95" w14:textId="77777777" w:rsidR="00C445D5" w:rsidRDefault="00C445D5"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5D45C672" w14:textId="77777777" w:rsidR="00C445D5" w:rsidRDefault="00C445D5" w:rsidP="00816B41">
            <w:pPr>
              <w:pStyle w:val="CRCoverPage"/>
              <w:spacing w:after="0"/>
              <w:ind w:left="100"/>
              <w:rPr>
                <w:noProof/>
              </w:rPr>
            </w:pPr>
            <w:r>
              <w:fldChar w:fldCharType="begin"/>
            </w:r>
            <w:r>
              <w:instrText xml:space="preserve"> DOCPROPERTY  RelatedWis  \* MERGEFORMAT </w:instrText>
            </w:r>
            <w:r>
              <w:fldChar w:fldCharType="separate"/>
            </w:r>
            <w:r>
              <w:rPr>
                <w:noProof/>
              </w:rPr>
              <w:t>NR_n38_BW2</w:t>
            </w:r>
            <w:r>
              <w:rPr>
                <w:noProof/>
              </w:rPr>
              <w:fldChar w:fldCharType="end"/>
            </w:r>
          </w:p>
        </w:tc>
        <w:tc>
          <w:tcPr>
            <w:tcW w:w="567" w:type="dxa"/>
            <w:tcBorders>
              <w:left w:val="nil"/>
            </w:tcBorders>
          </w:tcPr>
          <w:p w14:paraId="58DAE7F7" w14:textId="77777777" w:rsidR="00C445D5" w:rsidRDefault="00C445D5" w:rsidP="00816B41">
            <w:pPr>
              <w:pStyle w:val="CRCoverPage"/>
              <w:spacing w:after="0"/>
              <w:ind w:right="100"/>
              <w:rPr>
                <w:noProof/>
              </w:rPr>
            </w:pPr>
          </w:p>
        </w:tc>
        <w:tc>
          <w:tcPr>
            <w:tcW w:w="1417" w:type="dxa"/>
            <w:gridSpan w:val="3"/>
            <w:tcBorders>
              <w:left w:val="nil"/>
            </w:tcBorders>
          </w:tcPr>
          <w:p w14:paraId="6101E5CA" w14:textId="77777777" w:rsidR="00C445D5" w:rsidRDefault="00C445D5"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96847" w14:textId="77777777" w:rsidR="00C445D5" w:rsidRDefault="00C445D5"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C445D5" w14:paraId="77AD2D65" w14:textId="77777777" w:rsidTr="00816B41">
        <w:tc>
          <w:tcPr>
            <w:tcW w:w="1843" w:type="dxa"/>
            <w:tcBorders>
              <w:left w:val="single" w:sz="4" w:space="0" w:color="auto"/>
            </w:tcBorders>
          </w:tcPr>
          <w:p w14:paraId="4E806588" w14:textId="77777777" w:rsidR="00C445D5" w:rsidRDefault="00C445D5" w:rsidP="00816B41">
            <w:pPr>
              <w:pStyle w:val="CRCoverPage"/>
              <w:spacing w:after="0"/>
              <w:rPr>
                <w:b/>
                <w:i/>
                <w:noProof/>
                <w:sz w:val="8"/>
                <w:szCs w:val="8"/>
              </w:rPr>
            </w:pPr>
          </w:p>
        </w:tc>
        <w:tc>
          <w:tcPr>
            <w:tcW w:w="1986" w:type="dxa"/>
            <w:gridSpan w:val="4"/>
          </w:tcPr>
          <w:p w14:paraId="2EC3E5CE" w14:textId="77777777" w:rsidR="00C445D5" w:rsidRDefault="00C445D5" w:rsidP="00816B41">
            <w:pPr>
              <w:pStyle w:val="CRCoverPage"/>
              <w:spacing w:after="0"/>
              <w:rPr>
                <w:noProof/>
                <w:sz w:val="8"/>
                <w:szCs w:val="8"/>
              </w:rPr>
            </w:pPr>
          </w:p>
        </w:tc>
        <w:tc>
          <w:tcPr>
            <w:tcW w:w="2267" w:type="dxa"/>
            <w:gridSpan w:val="2"/>
          </w:tcPr>
          <w:p w14:paraId="2C53C9AF" w14:textId="77777777" w:rsidR="00C445D5" w:rsidRDefault="00C445D5" w:rsidP="00816B41">
            <w:pPr>
              <w:pStyle w:val="CRCoverPage"/>
              <w:spacing w:after="0"/>
              <w:rPr>
                <w:noProof/>
                <w:sz w:val="8"/>
                <w:szCs w:val="8"/>
              </w:rPr>
            </w:pPr>
          </w:p>
        </w:tc>
        <w:tc>
          <w:tcPr>
            <w:tcW w:w="1417" w:type="dxa"/>
            <w:gridSpan w:val="3"/>
          </w:tcPr>
          <w:p w14:paraId="256CFABE" w14:textId="77777777" w:rsidR="00C445D5" w:rsidRDefault="00C445D5" w:rsidP="00816B41">
            <w:pPr>
              <w:pStyle w:val="CRCoverPage"/>
              <w:spacing w:after="0"/>
              <w:rPr>
                <w:noProof/>
                <w:sz w:val="8"/>
                <w:szCs w:val="8"/>
              </w:rPr>
            </w:pPr>
          </w:p>
        </w:tc>
        <w:tc>
          <w:tcPr>
            <w:tcW w:w="2127" w:type="dxa"/>
            <w:tcBorders>
              <w:right w:val="single" w:sz="4" w:space="0" w:color="auto"/>
            </w:tcBorders>
          </w:tcPr>
          <w:p w14:paraId="60DC1F64" w14:textId="77777777" w:rsidR="00C445D5" w:rsidRDefault="00C445D5" w:rsidP="00816B41">
            <w:pPr>
              <w:pStyle w:val="CRCoverPage"/>
              <w:spacing w:after="0"/>
              <w:rPr>
                <w:noProof/>
                <w:sz w:val="8"/>
                <w:szCs w:val="8"/>
              </w:rPr>
            </w:pPr>
          </w:p>
        </w:tc>
      </w:tr>
      <w:tr w:rsidR="00C445D5" w14:paraId="27671726" w14:textId="77777777" w:rsidTr="00816B41">
        <w:trPr>
          <w:cantSplit/>
        </w:trPr>
        <w:tc>
          <w:tcPr>
            <w:tcW w:w="1843" w:type="dxa"/>
            <w:tcBorders>
              <w:left w:val="single" w:sz="4" w:space="0" w:color="auto"/>
            </w:tcBorders>
          </w:tcPr>
          <w:p w14:paraId="49B37560" w14:textId="77777777" w:rsidR="00C445D5" w:rsidRDefault="00C445D5" w:rsidP="00816B41">
            <w:pPr>
              <w:pStyle w:val="CRCoverPage"/>
              <w:tabs>
                <w:tab w:val="right" w:pos="1759"/>
              </w:tabs>
              <w:spacing w:after="0"/>
              <w:rPr>
                <w:b/>
                <w:i/>
                <w:noProof/>
              </w:rPr>
            </w:pPr>
            <w:r>
              <w:rPr>
                <w:b/>
                <w:i/>
                <w:noProof/>
              </w:rPr>
              <w:t>Category:</w:t>
            </w:r>
          </w:p>
        </w:tc>
        <w:tc>
          <w:tcPr>
            <w:tcW w:w="851" w:type="dxa"/>
            <w:shd w:val="pct30" w:color="FFFF00" w:fill="auto"/>
          </w:tcPr>
          <w:p w14:paraId="04AABD1E" w14:textId="77777777" w:rsidR="00C445D5" w:rsidRDefault="00C445D5"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525E830" w14:textId="77777777" w:rsidR="00C445D5" w:rsidRDefault="00C445D5" w:rsidP="00816B41">
            <w:pPr>
              <w:pStyle w:val="CRCoverPage"/>
              <w:spacing w:after="0"/>
              <w:rPr>
                <w:noProof/>
              </w:rPr>
            </w:pPr>
          </w:p>
        </w:tc>
        <w:tc>
          <w:tcPr>
            <w:tcW w:w="1417" w:type="dxa"/>
            <w:gridSpan w:val="3"/>
            <w:tcBorders>
              <w:left w:val="nil"/>
            </w:tcBorders>
          </w:tcPr>
          <w:p w14:paraId="3A494D6F" w14:textId="77777777" w:rsidR="00C445D5" w:rsidRDefault="00C445D5"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C668E" w14:textId="77777777" w:rsidR="00C445D5" w:rsidRDefault="00C445D5" w:rsidP="00816B4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445D5" w14:paraId="66603B3A" w14:textId="77777777" w:rsidTr="00816B41">
        <w:tc>
          <w:tcPr>
            <w:tcW w:w="1843" w:type="dxa"/>
            <w:tcBorders>
              <w:left w:val="single" w:sz="4" w:space="0" w:color="auto"/>
              <w:bottom w:val="single" w:sz="4" w:space="0" w:color="auto"/>
            </w:tcBorders>
          </w:tcPr>
          <w:p w14:paraId="38EFE42C" w14:textId="77777777" w:rsidR="00C445D5" w:rsidRDefault="00C445D5" w:rsidP="00816B41">
            <w:pPr>
              <w:pStyle w:val="CRCoverPage"/>
              <w:spacing w:after="0"/>
              <w:rPr>
                <w:b/>
                <w:i/>
                <w:noProof/>
              </w:rPr>
            </w:pPr>
          </w:p>
        </w:tc>
        <w:tc>
          <w:tcPr>
            <w:tcW w:w="4677" w:type="dxa"/>
            <w:gridSpan w:val="8"/>
            <w:tcBorders>
              <w:bottom w:val="single" w:sz="4" w:space="0" w:color="auto"/>
            </w:tcBorders>
          </w:tcPr>
          <w:p w14:paraId="66113DE1" w14:textId="77777777" w:rsidR="00C445D5" w:rsidRDefault="00C445D5"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FCF08" w14:textId="77777777" w:rsidR="00C445D5" w:rsidRDefault="00C445D5"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64E22" w14:textId="77777777" w:rsidR="00C445D5" w:rsidRPr="007C2097" w:rsidRDefault="00C445D5"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5D5" w14:paraId="2045B97B" w14:textId="77777777" w:rsidTr="00816B41">
        <w:tc>
          <w:tcPr>
            <w:tcW w:w="1843" w:type="dxa"/>
          </w:tcPr>
          <w:p w14:paraId="14CD07D9" w14:textId="77777777" w:rsidR="00C445D5" w:rsidRDefault="00C445D5" w:rsidP="00816B41">
            <w:pPr>
              <w:pStyle w:val="CRCoverPage"/>
              <w:spacing w:after="0"/>
              <w:rPr>
                <w:b/>
                <w:i/>
                <w:noProof/>
                <w:sz w:val="8"/>
                <w:szCs w:val="8"/>
              </w:rPr>
            </w:pPr>
          </w:p>
        </w:tc>
        <w:tc>
          <w:tcPr>
            <w:tcW w:w="7797" w:type="dxa"/>
            <w:gridSpan w:val="10"/>
          </w:tcPr>
          <w:p w14:paraId="18B2D944" w14:textId="77777777" w:rsidR="00C445D5" w:rsidRDefault="00C445D5" w:rsidP="00816B41">
            <w:pPr>
              <w:pStyle w:val="CRCoverPage"/>
              <w:spacing w:after="0"/>
              <w:rPr>
                <w:noProof/>
                <w:sz w:val="8"/>
                <w:szCs w:val="8"/>
              </w:rPr>
            </w:pPr>
          </w:p>
        </w:tc>
      </w:tr>
      <w:tr w:rsidR="00C445D5" w14:paraId="46510A4F" w14:textId="77777777" w:rsidTr="00816B41">
        <w:tc>
          <w:tcPr>
            <w:tcW w:w="2694" w:type="dxa"/>
            <w:gridSpan w:val="2"/>
            <w:tcBorders>
              <w:top w:val="single" w:sz="4" w:space="0" w:color="auto"/>
              <w:left w:val="single" w:sz="4" w:space="0" w:color="auto"/>
            </w:tcBorders>
          </w:tcPr>
          <w:p w14:paraId="2DE96ADE" w14:textId="77777777" w:rsidR="00C445D5" w:rsidRDefault="00C445D5"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58F8D" w14:textId="77777777" w:rsidR="00C445D5" w:rsidRDefault="00C445D5" w:rsidP="00816B41">
            <w:pPr>
              <w:pStyle w:val="CRCoverPage"/>
              <w:spacing w:after="0"/>
              <w:ind w:left="100"/>
              <w:rPr>
                <w:noProof/>
              </w:rPr>
            </w:pPr>
            <w:r>
              <w:rPr>
                <w:noProof/>
              </w:rPr>
              <w:t>In table 6.2.3.20-2, for region A6, some of the A-MPR values have been added with the white font color, they are so present but not visible anymore in the clean version of the specification.</w:t>
            </w:r>
          </w:p>
        </w:tc>
      </w:tr>
      <w:tr w:rsidR="00C445D5" w14:paraId="42507E5B" w14:textId="77777777" w:rsidTr="00816B41">
        <w:tc>
          <w:tcPr>
            <w:tcW w:w="2694" w:type="dxa"/>
            <w:gridSpan w:val="2"/>
            <w:tcBorders>
              <w:left w:val="single" w:sz="4" w:space="0" w:color="auto"/>
            </w:tcBorders>
          </w:tcPr>
          <w:p w14:paraId="2E055CBB" w14:textId="77777777" w:rsidR="00C445D5" w:rsidRDefault="00C445D5" w:rsidP="00816B41">
            <w:pPr>
              <w:pStyle w:val="CRCoverPage"/>
              <w:spacing w:after="0"/>
              <w:rPr>
                <w:b/>
                <w:i/>
                <w:noProof/>
                <w:sz w:val="8"/>
                <w:szCs w:val="8"/>
              </w:rPr>
            </w:pPr>
          </w:p>
        </w:tc>
        <w:tc>
          <w:tcPr>
            <w:tcW w:w="6946" w:type="dxa"/>
            <w:gridSpan w:val="9"/>
            <w:tcBorders>
              <w:right w:val="single" w:sz="4" w:space="0" w:color="auto"/>
            </w:tcBorders>
          </w:tcPr>
          <w:p w14:paraId="1EC33838" w14:textId="77777777" w:rsidR="00C445D5" w:rsidRDefault="00C445D5" w:rsidP="00816B41">
            <w:pPr>
              <w:pStyle w:val="CRCoverPage"/>
              <w:spacing w:after="0"/>
              <w:rPr>
                <w:noProof/>
                <w:sz w:val="8"/>
                <w:szCs w:val="8"/>
              </w:rPr>
            </w:pPr>
          </w:p>
        </w:tc>
      </w:tr>
      <w:tr w:rsidR="00C445D5" w14:paraId="7B064209" w14:textId="77777777" w:rsidTr="00816B41">
        <w:tc>
          <w:tcPr>
            <w:tcW w:w="2694" w:type="dxa"/>
            <w:gridSpan w:val="2"/>
            <w:tcBorders>
              <w:left w:val="single" w:sz="4" w:space="0" w:color="auto"/>
            </w:tcBorders>
          </w:tcPr>
          <w:p w14:paraId="250C43E0" w14:textId="77777777" w:rsidR="00C445D5" w:rsidRDefault="00C445D5"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4A18B" w14:textId="77777777" w:rsidR="00C445D5" w:rsidRDefault="00C445D5" w:rsidP="00816B41">
            <w:pPr>
              <w:pStyle w:val="CRCoverPage"/>
              <w:spacing w:after="0"/>
              <w:ind w:left="100"/>
              <w:rPr>
                <w:noProof/>
              </w:rPr>
            </w:pPr>
            <w:r>
              <w:rPr>
                <w:noProof/>
              </w:rPr>
              <w:t xml:space="preserve">Change the font color of the A-MPR values from white to black. </w:t>
            </w:r>
          </w:p>
        </w:tc>
      </w:tr>
      <w:tr w:rsidR="00C445D5" w14:paraId="365F1197" w14:textId="77777777" w:rsidTr="00816B41">
        <w:tc>
          <w:tcPr>
            <w:tcW w:w="2694" w:type="dxa"/>
            <w:gridSpan w:val="2"/>
            <w:tcBorders>
              <w:left w:val="single" w:sz="4" w:space="0" w:color="auto"/>
            </w:tcBorders>
          </w:tcPr>
          <w:p w14:paraId="3A204CBB" w14:textId="77777777" w:rsidR="00C445D5" w:rsidRDefault="00C445D5" w:rsidP="00816B41">
            <w:pPr>
              <w:pStyle w:val="CRCoverPage"/>
              <w:spacing w:after="0"/>
              <w:rPr>
                <w:b/>
                <w:i/>
                <w:noProof/>
                <w:sz w:val="8"/>
                <w:szCs w:val="8"/>
              </w:rPr>
            </w:pPr>
          </w:p>
        </w:tc>
        <w:tc>
          <w:tcPr>
            <w:tcW w:w="6946" w:type="dxa"/>
            <w:gridSpan w:val="9"/>
            <w:tcBorders>
              <w:right w:val="single" w:sz="4" w:space="0" w:color="auto"/>
            </w:tcBorders>
          </w:tcPr>
          <w:p w14:paraId="042C6659" w14:textId="77777777" w:rsidR="00C445D5" w:rsidRDefault="00C445D5" w:rsidP="00816B41">
            <w:pPr>
              <w:pStyle w:val="CRCoverPage"/>
              <w:spacing w:after="0"/>
              <w:rPr>
                <w:noProof/>
                <w:sz w:val="8"/>
                <w:szCs w:val="8"/>
              </w:rPr>
            </w:pPr>
          </w:p>
        </w:tc>
      </w:tr>
      <w:tr w:rsidR="00C445D5" w14:paraId="728169F6" w14:textId="77777777" w:rsidTr="00816B41">
        <w:tc>
          <w:tcPr>
            <w:tcW w:w="2694" w:type="dxa"/>
            <w:gridSpan w:val="2"/>
            <w:tcBorders>
              <w:left w:val="single" w:sz="4" w:space="0" w:color="auto"/>
              <w:bottom w:val="single" w:sz="4" w:space="0" w:color="auto"/>
            </w:tcBorders>
          </w:tcPr>
          <w:p w14:paraId="78329C9A" w14:textId="77777777" w:rsidR="00C445D5" w:rsidRDefault="00C445D5"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BC7A" w14:textId="77777777" w:rsidR="00C445D5" w:rsidRDefault="00C445D5" w:rsidP="00816B41">
            <w:pPr>
              <w:pStyle w:val="CRCoverPage"/>
              <w:spacing w:after="0"/>
              <w:ind w:left="100"/>
              <w:rPr>
                <w:noProof/>
              </w:rPr>
            </w:pPr>
            <w:r>
              <w:rPr>
                <w:noProof/>
              </w:rPr>
              <w:t>Confusion remains for some A-MPR values for region A6, if they exist or not.</w:t>
            </w:r>
          </w:p>
        </w:tc>
      </w:tr>
      <w:tr w:rsidR="00C445D5" w14:paraId="2FE39ECA" w14:textId="77777777" w:rsidTr="00816B41">
        <w:tc>
          <w:tcPr>
            <w:tcW w:w="2694" w:type="dxa"/>
            <w:gridSpan w:val="2"/>
          </w:tcPr>
          <w:p w14:paraId="69CAF3CE" w14:textId="77777777" w:rsidR="00C445D5" w:rsidRDefault="00C445D5" w:rsidP="00816B41">
            <w:pPr>
              <w:pStyle w:val="CRCoverPage"/>
              <w:spacing w:after="0"/>
              <w:rPr>
                <w:b/>
                <w:i/>
                <w:noProof/>
                <w:sz w:val="8"/>
                <w:szCs w:val="8"/>
              </w:rPr>
            </w:pPr>
          </w:p>
        </w:tc>
        <w:tc>
          <w:tcPr>
            <w:tcW w:w="6946" w:type="dxa"/>
            <w:gridSpan w:val="9"/>
          </w:tcPr>
          <w:p w14:paraId="29F82657" w14:textId="77777777" w:rsidR="00C445D5" w:rsidRDefault="00C445D5" w:rsidP="00816B41">
            <w:pPr>
              <w:pStyle w:val="CRCoverPage"/>
              <w:spacing w:after="0"/>
              <w:rPr>
                <w:noProof/>
                <w:sz w:val="8"/>
                <w:szCs w:val="8"/>
              </w:rPr>
            </w:pPr>
          </w:p>
        </w:tc>
      </w:tr>
      <w:tr w:rsidR="00C445D5" w14:paraId="0BFCC057" w14:textId="77777777" w:rsidTr="00816B41">
        <w:tc>
          <w:tcPr>
            <w:tcW w:w="2694" w:type="dxa"/>
            <w:gridSpan w:val="2"/>
            <w:tcBorders>
              <w:top w:val="single" w:sz="4" w:space="0" w:color="auto"/>
              <w:left w:val="single" w:sz="4" w:space="0" w:color="auto"/>
            </w:tcBorders>
          </w:tcPr>
          <w:p w14:paraId="4A4F744A" w14:textId="77777777" w:rsidR="00C445D5" w:rsidRDefault="00C445D5"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2D0A9B" w14:textId="77777777" w:rsidR="00C445D5" w:rsidRDefault="00C445D5" w:rsidP="00816B41">
            <w:pPr>
              <w:pStyle w:val="CRCoverPage"/>
              <w:spacing w:after="0"/>
              <w:ind w:left="100"/>
              <w:rPr>
                <w:noProof/>
              </w:rPr>
            </w:pPr>
            <w:r>
              <w:rPr>
                <w:noProof/>
              </w:rPr>
              <w:t>6.2.3.20</w:t>
            </w:r>
          </w:p>
        </w:tc>
      </w:tr>
      <w:tr w:rsidR="00C445D5" w14:paraId="2A4715FF" w14:textId="77777777" w:rsidTr="00816B41">
        <w:tc>
          <w:tcPr>
            <w:tcW w:w="2694" w:type="dxa"/>
            <w:gridSpan w:val="2"/>
            <w:tcBorders>
              <w:left w:val="single" w:sz="4" w:space="0" w:color="auto"/>
            </w:tcBorders>
          </w:tcPr>
          <w:p w14:paraId="7A6B8FE3" w14:textId="77777777" w:rsidR="00C445D5" w:rsidRDefault="00C445D5" w:rsidP="00816B41">
            <w:pPr>
              <w:pStyle w:val="CRCoverPage"/>
              <w:spacing w:after="0"/>
              <w:rPr>
                <w:b/>
                <w:i/>
                <w:noProof/>
                <w:sz w:val="8"/>
                <w:szCs w:val="8"/>
              </w:rPr>
            </w:pPr>
          </w:p>
        </w:tc>
        <w:tc>
          <w:tcPr>
            <w:tcW w:w="6946" w:type="dxa"/>
            <w:gridSpan w:val="9"/>
            <w:tcBorders>
              <w:right w:val="single" w:sz="4" w:space="0" w:color="auto"/>
            </w:tcBorders>
          </w:tcPr>
          <w:p w14:paraId="0B7BDFD8" w14:textId="77777777" w:rsidR="00C445D5" w:rsidRDefault="00C445D5" w:rsidP="00816B41">
            <w:pPr>
              <w:pStyle w:val="CRCoverPage"/>
              <w:spacing w:after="0"/>
              <w:rPr>
                <w:noProof/>
                <w:sz w:val="8"/>
                <w:szCs w:val="8"/>
              </w:rPr>
            </w:pPr>
          </w:p>
        </w:tc>
      </w:tr>
      <w:tr w:rsidR="00C445D5" w14:paraId="02A815EA" w14:textId="77777777" w:rsidTr="00816B41">
        <w:tc>
          <w:tcPr>
            <w:tcW w:w="2694" w:type="dxa"/>
            <w:gridSpan w:val="2"/>
            <w:tcBorders>
              <w:left w:val="single" w:sz="4" w:space="0" w:color="auto"/>
            </w:tcBorders>
          </w:tcPr>
          <w:p w14:paraId="042397C8" w14:textId="77777777" w:rsidR="00C445D5" w:rsidRDefault="00C445D5"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27359" w14:textId="77777777" w:rsidR="00C445D5" w:rsidRDefault="00C445D5"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0172A" w14:textId="77777777" w:rsidR="00C445D5" w:rsidRDefault="00C445D5" w:rsidP="00816B41">
            <w:pPr>
              <w:pStyle w:val="CRCoverPage"/>
              <w:spacing w:after="0"/>
              <w:jc w:val="center"/>
              <w:rPr>
                <w:b/>
                <w:caps/>
                <w:noProof/>
              </w:rPr>
            </w:pPr>
            <w:r>
              <w:rPr>
                <w:b/>
                <w:caps/>
                <w:noProof/>
              </w:rPr>
              <w:t>N</w:t>
            </w:r>
          </w:p>
        </w:tc>
        <w:tc>
          <w:tcPr>
            <w:tcW w:w="2977" w:type="dxa"/>
            <w:gridSpan w:val="4"/>
          </w:tcPr>
          <w:p w14:paraId="61D58D6F" w14:textId="77777777" w:rsidR="00C445D5" w:rsidRDefault="00C445D5"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FB9CF" w14:textId="77777777" w:rsidR="00C445D5" w:rsidRDefault="00C445D5" w:rsidP="00816B41">
            <w:pPr>
              <w:pStyle w:val="CRCoverPage"/>
              <w:spacing w:after="0"/>
              <w:ind w:left="99"/>
              <w:rPr>
                <w:noProof/>
              </w:rPr>
            </w:pPr>
          </w:p>
        </w:tc>
      </w:tr>
      <w:tr w:rsidR="00C445D5" w14:paraId="3C0B0860" w14:textId="77777777" w:rsidTr="00816B41">
        <w:tc>
          <w:tcPr>
            <w:tcW w:w="2694" w:type="dxa"/>
            <w:gridSpan w:val="2"/>
            <w:tcBorders>
              <w:left w:val="single" w:sz="4" w:space="0" w:color="auto"/>
            </w:tcBorders>
          </w:tcPr>
          <w:p w14:paraId="055D7213" w14:textId="77777777" w:rsidR="00C445D5" w:rsidRDefault="00C445D5"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E01FE" w14:textId="77777777" w:rsidR="00C445D5" w:rsidRDefault="00C445D5"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F5BDD" w14:textId="77777777" w:rsidR="00C445D5" w:rsidRDefault="00C445D5" w:rsidP="00816B41">
            <w:pPr>
              <w:pStyle w:val="CRCoverPage"/>
              <w:spacing w:after="0"/>
              <w:jc w:val="center"/>
              <w:rPr>
                <w:b/>
                <w:caps/>
                <w:noProof/>
              </w:rPr>
            </w:pPr>
            <w:r>
              <w:rPr>
                <w:b/>
                <w:caps/>
                <w:noProof/>
              </w:rPr>
              <w:t>X</w:t>
            </w:r>
          </w:p>
        </w:tc>
        <w:tc>
          <w:tcPr>
            <w:tcW w:w="2977" w:type="dxa"/>
            <w:gridSpan w:val="4"/>
          </w:tcPr>
          <w:p w14:paraId="0B03D586" w14:textId="77777777" w:rsidR="00C445D5" w:rsidRDefault="00C445D5"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33DEA" w14:textId="77777777" w:rsidR="00C445D5" w:rsidRDefault="00C445D5" w:rsidP="00816B41">
            <w:pPr>
              <w:pStyle w:val="CRCoverPage"/>
              <w:spacing w:after="0"/>
              <w:ind w:left="99"/>
              <w:rPr>
                <w:noProof/>
              </w:rPr>
            </w:pPr>
            <w:r>
              <w:rPr>
                <w:noProof/>
              </w:rPr>
              <w:t xml:space="preserve">TS/TR ... CR ... </w:t>
            </w:r>
          </w:p>
        </w:tc>
      </w:tr>
      <w:tr w:rsidR="00C445D5" w14:paraId="0BB83578" w14:textId="77777777" w:rsidTr="00816B41">
        <w:tc>
          <w:tcPr>
            <w:tcW w:w="2694" w:type="dxa"/>
            <w:gridSpan w:val="2"/>
            <w:tcBorders>
              <w:left w:val="single" w:sz="4" w:space="0" w:color="auto"/>
            </w:tcBorders>
          </w:tcPr>
          <w:p w14:paraId="0E4D1552" w14:textId="77777777" w:rsidR="00C445D5" w:rsidRDefault="00C445D5"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79CB1" w14:textId="77777777" w:rsidR="00C445D5" w:rsidRDefault="00C445D5"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30B16" w14:textId="77777777" w:rsidR="00C445D5" w:rsidRDefault="00C445D5" w:rsidP="00816B41">
            <w:pPr>
              <w:pStyle w:val="CRCoverPage"/>
              <w:spacing w:after="0"/>
              <w:jc w:val="center"/>
              <w:rPr>
                <w:b/>
                <w:caps/>
                <w:noProof/>
              </w:rPr>
            </w:pPr>
          </w:p>
        </w:tc>
        <w:tc>
          <w:tcPr>
            <w:tcW w:w="2977" w:type="dxa"/>
            <w:gridSpan w:val="4"/>
          </w:tcPr>
          <w:p w14:paraId="1C4D5490" w14:textId="77777777" w:rsidR="00C445D5" w:rsidRDefault="00C445D5"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1DEAB" w14:textId="77777777" w:rsidR="00C445D5" w:rsidRDefault="00C445D5" w:rsidP="00816B41">
            <w:pPr>
              <w:pStyle w:val="CRCoverPage"/>
              <w:spacing w:after="0"/>
              <w:ind w:left="99"/>
              <w:rPr>
                <w:noProof/>
              </w:rPr>
            </w:pPr>
            <w:r>
              <w:rPr>
                <w:noProof/>
              </w:rPr>
              <w:t xml:space="preserve">TS 38.521-1 </w:t>
            </w:r>
          </w:p>
        </w:tc>
      </w:tr>
      <w:tr w:rsidR="00C445D5" w14:paraId="09DD3358" w14:textId="77777777" w:rsidTr="00816B41">
        <w:tc>
          <w:tcPr>
            <w:tcW w:w="2694" w:type="dxa"/>
            <w:gridSpan w:val="2"/>
            <w:tcBorders>
              <w:left w:val="single" w:sz="4" w:space="0" w:color="auto"/>
            </w:tcBorders>
          </w:tcPr>
          <w:p w14:paraId="34E7ECEC" w14:textId="77777777" w:rsidR="00C445D5" w:rsidRDefault="00C445D5"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8F9A5" w14:textId="77777777" w:rsidR="00C445D5" w:rsidRDefault="00C445D5"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DF598" w14:textId="77777777" w:rsidR="00C445D5" w:rsidRDefault="00C445D5" w:rsidP="00816B41">
            <w:pPr>
              <w:pStyle w:val="CRCoverPage"/>
              <w:spacing w:after="0"/>
              <w:jc w:val="center"/>
              <w:rPr>
                <w:b/>
                <w:caps/>
                <w:noProof/>
              </w:rPr>
            </w:pPr>
            <w:r>
              <w:rPr>
                <w:b/>
                <w:caps/>
                <w:noProof/>
              </w:rPr>
              <w:t>X</w:t>
            </w:r>
          </w:p>
        </w:tc>
        <w:tc>
          <w:tcPr>
            <w:tcW w:w="2977" w:type="dxa"/>
            <w:gridSpan w:val="4"/>
          </w:tcPr>
          <w:p w14:paraId="3E93D370" w14:textId="77777777" w:rsidR="00C445D5" w:rsidRDefault="00C445D5"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23360C" w14:textId="77777777" w:rsidR="00C445D5" w:rsidRDefault="00C445D5" w:rsidP="00816B41">
            <w:pPr>
              <w:pStyle w:val="CRCoverPage"/>
              <w:spacing w:after="0"/>
              <w:ind w:left="99"/>
              <w:rPr>
                <w:noProof/>
              </w:rPr>
            </w:pPr>
            <w:r>
              <w:rPr>
                <w:noProof/>
              </w:rPr>
              <w:t xml:space="preserve">TS/TR ... CR ... </w:t>
            </w:r>
          </w:p>
        </w:tc>
      </w:tr>
      <w:tr w:rsidR="00C445D5" w14:paraId="18BDEAFA" w14:textId="77777777" w:rsidTr="00816B41">
        <w:tc>
          <w:tcPr>
            <w:tcW w:w="2694" w:type="dxa"/>
            <w:gridSpan w:val="2"/>
            <w:tcBorders>
              <w:left w:val="single" w:sz="4" w:space="0" w:color="auto"/>
            </w:tcBorders>
          </w:tcPr>
          <w:p w14:paraId="0607674D" w14:textId="77777777" w:rsidR="00C445D5" w:rsidRDefault="00C445D5" w:rsidP="00816B41">
            <w:pPr>
              <w:pStyle w:val="CRCoverPage"/>
              <w:spacing w:after="0"/>
              <w:rPr>
                <w:b/>
                <w:i/>
                <w:noProof/>
              </w:rPr>
            </w:pPr>
          </w:p>
        </w:tc>
        <w:tc>
          <w:tcPr>
            <w:tcW w:w="6946" w:type="dxa"/>
            <w:gridSpan w:val="9"/>
            <w:tcBorders>
              <w:right w:val="single" w:sz="4" w:space="0" w:color="auto"/>
            </w:tcBorders>
          </w:tcPr>
          <w:p w14:paraId="6512AE84" w14:textId="77777777" w:rsidR="00C445D5" w:rsidRDefault="00C445D5" w:rsidP="00816B41">
            <w:pPr>
              <w:pStyle w:val="CRCoverPage"/>
              <w:spacing w:after="0"/>
              <w:rPr>
                <w:noProof/>
              </w:rPr>
            </w:pPr>
          </w:p>
        </w:tc>
      </w:tr>
      <w:tr w:rsidR="00C445D5" w14:paraId="4F1A3E79" w14:textId="77777777" w:rsidTr="00816B41">
        <w:tc>
          <w:tcPr>
            <w:tcW w:w="2694" w:type="dxa"/>
            <w:gridSpan w:val="2"/>
            <w:tcBorders>
              <w:left w:val="single" w:sz="4" w:space="0" w:color="auto"/>
              <w:bottom w:val="single" w:sz="4" w:space="0" w:color="auto"/>
            </w:tcBorders>
          </w:tcPr>
          <w:p w14:paraId="48EC374F" w14:textId="77777777" w:rsidR="00C445D5" w:rsidRDefault="00C445D5"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2BE46" w14:textId="77777777" w:rsidR="00C445D5" w:rsidRDefault="00C445D5" w:rsidP="00816B41">
            <w:pPr>
              <w:pStyle w:val="CRCoverPage"/>
              <w:spacing w:after="0"/>
              <w:ind w:left="100"/>
              <w:rPr>
                <w:noProof/>
              </w:rPr>
            </w:pPr>
          </w:p>
        </w:tc>
      </w:tr>
      <w:tr w:rsidR="00C445D5" w:rsidRPr="008863B9" w14:paraId="4AE9329C" w14:textId="77777777" w:rsidTr="00816B41">
        <w:tc>
          <w:tcPr>
            <w:tcW w:w="2694" w:type="dxa"/>
            <w:gridSpan w:val="2"/>
            <w:tcBorders>
              <w:top w:val="single" w:sz="4" w:space="0" w:color="auto"/>
              <w:bottom w:val="single" w:sz="4" w:space="0" w:color="auto"/>
            </w:tcBorders>
          </w:tcPr>
          <w:p w14:paraId="3CDB86E4" w14:textId="77777777" w:rsidR="00C445D5" w:rsidRPr="008863B9" w:rsidRDefault="00C445D5"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2B7FD" w14:textId="77777777" w:rsidR="00C445D5" w:rsidRPr="008863B9" w:rsidRDefault="00C445D5" w:rsidP="00816B41">
            <w:pPr>
              <w:pStyle w:val="CRCoverPage"/>
              <w:spacing w:after="0"/>
              <w:ind w:left="100"/>
              <w:rPr>
                <w:noProof/>
                <w:sz w:val="8"/>
                <w:szCs w:val="8"/>
              </w:rPr>
            </w:pPr>
          </w:p>
        </w:tc>
      </w:tr>
      <w:tr w:rsidR="00C445D5" w14:paraId="27B6B494" w14:textId="77777777" w:rsidTr="00816B41">
        <w:tc>
          <w:tcPr>
            <w:tcW w:w="2694" w:type="dxa"/>
            <w:gridSpan w:val="2"/>
            <w:tcBorders>
              <w:top w:val="single" w:sz="4" w:space="0" w:color="auto"/>
              <w:left w:val="single" w:sz="4" w:space="0" w:color="auto"/>
              <w:bottom w:val="single" w:sz="4" w:space="0" w:color="auto"/>
            </w:tcBorders>
          </w:tcPr>
          <w:p w14:paraId="6F47725F" w14:textId="77777777" w:rsidR="00C445D5" w:rsidRDefault="00C445D5"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B8F57" w14:textId="77777777" w:rsidR="00C445D5" w:rsidRDefault="00C445D5" w:rsidP="00816B41">
            <w:pPr>
              <w:pStyle w:val="CRCoverPage"/>
              <w:spacing w:after="0"/>
              <w:ind w:left="100"/>
              <w:rPr>
                <w:noProof/>
              </w:rPr>
            </w:pPr>
          </w:p>
        </w:tc>
      </w:tr>
    </w:tbl>
    <w:p w14:paraId="273A5F8B" w14:textId="77777777" w:rsidR="00C445D5" w:rsidRDefault="00C445D5" w:rsidP="00C445D5">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53E5DED" w14:textId="77777777" w:rsidR="001C3A34" w:rsidRPr="000E530E" w:rsidRDefault="001C3A34" w:rsidP="001C3A34">
      <w:pPr>
        <w:pStyle w:val="Heading4"/>
        <w:rPr>
          <w:rFonts w:eastAsia="SimSun"/>
          <w:lang w:val="en-US" w:eastAsia="zh-CN"/>
        </w:rPr>
      </w:pPr>
      <w:r>
        <w:t>6.2.3.20</w:t>
      </w:r>
      <w:r w:rsidRPr="000E530E">
        <w:tab/>
        <w:t>A-MPR for NS_</w:t>
      </w:r>
      <w:r>
        <w:rPr>
          <w:lang w:val="en-US" w:eastAsia="zh-CN"/>
        </w:rPr>
        <w:t>44</w:t>
      </w:r>
    </w:p>
    <w:p w14:paraId="14A61435" w14:textId="77777777" w:rsidR="001C3A34" w:rsidRPr="00F20840" w:rsidRDefault="001C3A34" w:rsidP="001C3A34">
      <w:pPr>
        <w:pStyle w:val="TH"/>
      </w:pPr>
      <w:r>
        <w:t xml:space="preserve">Table 6.2.3.20-1: </w:t>
      </w:r>
      <w:r w:rsidRPr="000E530E">
        <w:t>A-MPR regions for NS_4</w:t>
      </w:r>
      <w:r>
        <w:t>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C3A34" w:rsidRPr="00C40F13" w14:paraId="3308EA95" w14:textId="77777777" w:rsidTr="00816B41">
        <w:trPr>
          <w:trHeight w:val="185"/>
        </w:trPr>
        <w:tc>
          <w:tcPr>
            <w:tcW w:w="1198" w:type="dxa"/>
            <w:tcBorders>
              <w:bottom w:val="nil"/>
            </w:tcBorders>
            <w:shd w:val="clear" w:color="auto" w:fill="auto"/>
          </w:tcPr>
          <w:p w14:paraId="4261F731" w14:textId="77777777" w:rsidR="001C3A34" w:rsidRPr="00C40F13" w:rsidRDefault="001C3A34" w:rsidP="00816B41">
            <w:pPr>
              <w:pStyle w:val="TAH"/>
            </w:pPr>
            <w:r w:rsidRPr="00C40F13">
              <w:t>Channel Bandwidth, MHz</w:t>
            </w:r>
          </w:p>
        </w:tc>
        <w:tc>
          <w:tcPr>
            <w:tcW w:w="2002" w:type="dxa"/>
            <w:tcBorders>
              <w:bottom w:val="nil"/>
            </w:tcBorders>
            <w:shd w:val="clear" w:color="auto" w:fill="auto"/>
          </w:tcPr>
          <w:p w14:paraId="4354E6A5" w14:textId="77777777" w:rsidR="001C3A34" w:rsidRPr="00C40F13" w:rsidRDefault="001C3A34" w:rsidP="00816B41">
            <w:pPr>
              <w:pStyle w:val="TAH"/>
            </w:pPr>
            <w:r w:rsidRPr="00C40F13">
              <w:t xml:space="preserve">Carrier </w:t>
            </w:r>
            <w:proofErr w:type="spellStart"/>
            <w:r w:rsidRPr="00C40F13">
              <w:t>Cent</w:t>
            </w:r>
            <w:r>
              <w:t>er</w:t>
            </w:r>
            <w:proofErr w:type="spellEnd"/>
            <w:r w:rsidRPr="00C40F13">
              <w:t xml:space="preserve"> Frequency, Fc, MHz</w:t>
            </w:r>
          </w:p>
        </w:tc>
        <w:tc>
          <w:tcPr>
            <w:tcW w:w="4028" w:type="dxa"/>
            <w:gridSpan w:val="2"/>
          </w:tcPr>
          <w:p w14:paraId="2B212B99" w14:textId="77777777" w:rsidR="001C3A34" w:rsidRPr="00C40F13" w:rsidRDefault="001C3A34" w:rsidP="00816B41">
            <w:pPr>
              <w:pStyle w:val="TAH"/>
            </w:pPr>
            <w:r>
              <w:t>Regions</w:t>
            </w:r>
          </w:p>
        </w:tc>
        <w:tc>
          <w:tcPr>
            <w:tcW w:w="900" w:type="dxa"/>
            <w:tcBorders>
              <w:bottom w:val="nil"/>
            </w:tcBorders>
            <w:shd w:val="clear" w:color="auto" w:fill="auto"/>
          </w:tcPr>
          <w:p w14:paraId="32925663" w14:textId="77777777" w:rsidR="001C3A34" w:rsidRPr="00C40F13" w:rsidRDefault="001C3A34" w:rsidP="00816B41">
            <w:pPr>
              <w:pStyle w:val="TAH"/>
            </w:pPr>
            <w:r w:rsidRPr="00C40F13">
              <w:t>A-MPR</w:t>
            </w:r>
          </w:p>
        </w:tc>
      </w:tr>
      <w:tr w:rsidR="001C3A34" w:rsidRPr="00C40F13" w14:paraId="2DBEE6DB" w14:textId="77777777" w:rsidTr="00816B41">
        <w:trPr>
          <w:trHeight w:val="185"/>
        </w:trPr>
        <w:tc>
          <w:tcPr>
            <w:tcW w:w="1198" w:type="dxa"/>
            <w:tcBorders>
              <w:top w:val="nil"/>
              <w:bottom w:val="single" w:sz="4" w:space="0" w:color="auto"/>
            </w:tcBorders>
            <w:shd w:val="clear" w:color="auto" w:fill="auto"/>
          </w:tcPr>
          <w:p w14:paraId="781C2F11" w14:textId="77777777" w:rsidR="001C3A34" w:rsidRPr="00C40F13" w:rsidRDefault="001C3A34" w:rsidP="00816B41">
            <w:pPr>
              <w:pStyle w:val="TAH"/>
            </w:pPr>
          </w:p>
        </w:tc>
        <w:tc>
          <w:tcPr>
            <w:tcW w:w="2002" w:type="dxa"/>
            <w:tcBorders>
              <w:top w:val="nil"/>
              <w:bottom w:val="single" w:sz="4" w:space="0" w:color="auto"/>
            </w:tcBorders>
            <w:shd w:val="clear" w:color="auto" w:fill="auto"/>
          </w:tcPr>
          <w:p w14:paraId="6C469051" w14:textId="77777777" w:rsidR="001C3A34" w:rsidRPr="00C40F13" w:rsidRDefault="001C3A34" w:rsidP="00816B41">
            <w:pPr>
              <w:pStyle w:val="TAH"/>
            </w:pPr>
          </w:p>
        </w:tc>
        <w:tc>
          <w:tcPr>
            <w:tcW w:w="1480" w:type="dxa"/>
          </w:tcPr>
          <w:p w14:paraId="6A1B580D" w14:textId="77777777" w:rsidR="001C3A34" w:rsidRDefault="001C3A34" w:rsidP="00816B41">
            <w:pPr>
              <w:pStyle w:val="TAH"/>
            </w:pPr>
            <w:proofErr w:type="spellStart"/>
            <w:r>
              <w:t>RB</w:t>
            </w:r>
            <w:r w:rsidRPr="008A15C4">
              <w:rPr>
                <w:vertAlign w:val="subscript"/>
              </w:rPr>
              <w:t>end</w:t>
            </w:r>
            <w:proofErr w:type="spellEnd"/>
            <w:r>
              <w:t>*12*SCS</w:t>
            </w:r>
          </w:p>
          <w:p w14:paraId="360DE8D4" w14:textId="77777777" w:rsidR="001C3A34" w:rsidRPr="00C40F13" w:rsidRDefault="001C3A34" w:rsidP="00816B41">
            <w:pPr>
              <w:pStyle w:val="TAH"/>
            </w:pPr>
            <w:r>
              <w:t>MHz</w:t>
            </w:r>
          </w:p>
        </w:tc>
        <w:tc>
          <w:tcPr>
            <w:tcW w:w="2548" w:type="dxa"/>
          </w:tcPr>
          <w:p w14:paraId="4EA9DB64" w14:textId="77777777" w:rsidR="001C3A34" w:rsidRDefault="001C3A34" w:rsidP="00816B41">
            <w:pPr>
              <w:pStyle w:val="TAH"/>
            </w:pPr>
            <w:r>
              <w:t>L</w:t>
            </w:r>
            <w:r w:rsidRPr="008A15C4">
              <w:rPr>
                <w:vertAlign w:val="subscript"/>
              </w:rPr>
              <w:t>CRB</w:t>
            </w:r>
            <w:r>
              <w:t>*12*SCS</w:t>
            </w:r>
          </w:p>
          <w:p w14:paraId="65526504" w14:textId="77777777" w:rsidR="001C3A34" w:rsidRPr="00C40F13" w:rsidRDefault="001C3A34" w:rsidP="00816B41">
            <w:pPr>
              <w:pStyle w:val="TAH"/>
            </w:pPr>
            <w:r>
              <w:t>MHz</w:t>
            </w:r>
          </w:p>
        </w:tc>
        <w:tc>
          <w:tcPr>
            <w:tcW w:w="900" w:type="dxa"/>
            <w:tcBorders>
              <w:top w:val="nil"/>
            </w:tcBorders>
            <w:shd w:val="clear" w:color="auto" w:fill="auto"/>
          </w:tcPr>
          <w:p w14:paraId="24FA348E" w14:textId="77777777" w:rsidR="001C3A34" w:rsidRPr="00C40F13" w:rsidRDefault="001C3A34" w:rsidP="00816B41">
            <w:pPr>
              <w:pStyle w:val="TAH"/>
            </w:pPr>
          </w:p>
        </w:tc>
      </w:tr>
      <w:tr w:rsidR="001C3A34" w:rsidRPr="00C40F13" w14:paraId="5C71E0DF" w14:textId="77777777" w:rsidTr="00816B41">
        <w:trPr>
          <w:trHeight w:val="20"/>
        </w:trPr>
        <w:tc>
          <w:tcPr>
            <w:tcW w:w="1198" w:type="dxa"/>
            <w:tcBorders>
              <w:bottom w:val="nil"/>
            </w:tcBorders>
            <w:shd w:val="clear" w:color="auto" w:fill="auto"/>
          </w:tcPr>
          <w:p w14:paraId="0FAB2D0A" w14:textId="77777777" w:rsidR="001C3A34" w:rsidRPr="00523615" w:rsidRDefault="001C3A34" w:rsidP="00816B41">
            <w:pPr>
              <w:pStyle w:val="TAC"/>
            </w:pPr>
            <w:r w:rsidRPr="00523615">
              <w:t>25 MHz</w:t>
            </w:r>
          </w:p>
        </w:tc>
        <w:tc>
          <w:tcPr>
            <w:tcW w:w="2002" w:type="dxa"/>
            <w:tcBorders>
              <w:bottom w:val="nil"/>
            </w:tcBorders>
            <w:shd w:val="clear" w:color="auto" w:fill="auto"/>
          </w:tcPr>
          <w:p w14:paraId="34EB8511" w14:textId="77777777" w:rsidR="001C3A34" w:rsidRPr="00523615" w:rsidRDefault="001C3A34" w:rsidP="00816B41">
            <w:pPr>
              <w:pStyle w:val="TAC"/>
              <w:rPr>
                <w:rFonts w:eastAsia="MS PGothic" w:cs="Arial"/>
                <w:kern w:val="24"/>
                <w:szCs w:val="18"/>
                <w:lang w:val="en-US" w:eastAsia="ja-JP"/>
              </w:rPr>
            </w:pPr>
            <w:r w:rsidRPr="00523615">
              <w:rPr>
                <w:rFonts w:eastAsia="MS PGothic" w:cs="Arial"/>
                <w:kern w:val="24"/>
                <w:szCs w:val="18"/>
                <w:lang w:val="en-US" w:eastAsia="ja-JP"/>
              </w:rPr>
              <w:t>2582.5≤ F</w:t>
            </w:r>
            <w:r w:rsidRPr="00523615">
              <w:rPr>
                <w:rFonts w:eastAsia="MS PGothic" w:cs="Arial"/>
                <w:kern w:val="24"/>
                <w:szCs w:val="18"/>
                <w:vertAlign w:val="subscript"/>
                <w:lang w:val="en-US" w:eastAsia="ja-JP"/>
              </w:rPr>
              <w:t>C</w:t>
            </w:r>
            <w:r w:rsidRPr="00523615">
              <w:rPr>
                <w:rFonts w:eastAsia="MS PGothic" w:cs="Arial"/>
                <w:kern w:val="24"/>
                <w:szCs w:val="18"/>
                <w:lang w:val="en-US" w:eastAsia="ja-JP"/>
              </w:rPr>
              <w:t xml:space="preserve"> ≤ 2602.5</w:t>
            </w:r>
          </w:p>
        </w:tc>
        <w:tc>
          <w:tcPr>
            <w:tcW w:w="1480" w:type="dxa"/>
          </w:tcPr>
          <w:p w14:paraId="4A5CAC00" w14:textId="77777777" w:rsidR="001C3A34" w:rsidRPr="00523615" w:rsidRDefault="001C3A34" w:rsidP="00816B41">
            <w:pPr>
              <w:pStyle w:val="TAC"/>
              <w:rPr>
                <w:rFonts w:cs="Arial"/>
              </w:rPr>
            </w:pPr>
            <w:r w:rsidRPr="00523615">
              <w:rPr>
                <w:rFonts w:cs="Arial"/>
              </w:rPr>
              <w:t>&lt;18.0</w:t>
            </w:r>
          </w:p>
        </w:tc>
        <w:tc>
          <w:tcPr>
            <w:tcW w:w="2548" w:type="dxa"/>
          </w:tcPr>
          <w:p w14:paraId="603F5922" w14:textId="77777777" w:rsidR="001C3A34" w:rsidRPr="00523615" w:rsidRDefault="001C3A34" w:rsidP="00816B41">
            <w:pPr>
              <w:pStyle w:val="TAC"/>
              <w:rPr>
                <w:rFonts w:cs="Arial"/>
                <w:bCs/>
                <w:kern w:val="24"/>
                <w:szCs w:val="18"/>
              </w:rPr>
            </w:pPr>
            <w:r w:rsidRPr="00523615">
              <w:rPr>
                <w:rFonts w:cs="Arial"/>
                <w:bCs/>
                <w:kern w:val="24"/>
                <w:szCs w:val="18"/>
              </w:rPr>
              <w:t>&gt;max(0, 12*SCS*</w:t>
            </w:r>
            <w:r w:rsidRPr="00523615">
              <w:rPr>
                <w:rFonts w:cs="Arial"/>
                <w:kern w:val="24"/>
                <w:szCs w:val="18"/>
              </w:rPr>
              <w:t xml:space="preserve"> RB</w:t>
            </w:r>
            <w:r w:rsidRPr="00523615">
              <w:rPr>
                <w:rFonts w:cs="Arial"/>
                <w:kern w:val="24"/>
                <w:position w:val="-5"/>
                <w:szCs w:val="18"/>
                <w:vertAlign w:val="subscript"/>
              </w:rPr>
              <w:t xml:space="preserve">end </w:t>
            </w:r>
            <w:r w:rsidRPr="00523615">
              <w:rPr>
                <w:rFonts w:cs="Arial"/>
                <w:kern w:val="24"/>
                <w:szCs w:val="18"/>
              </w:rPr>
              <w:t>- 3.6)</w:t>
            </w:r>
          </w:p>
        </w:tc>
        <w:tc>
          <w:tcPr>
            <w:tcW w:w="900" w:type="dxa"/>
          </w:tcPr>
          <w:p w14:paraId="794B6515" w14:textId="77777777" w:rsidR="001C3A34" w:rsidRPr="00523615" w:rsidRDefault="001C3A34" w:rsidP="00816B41">
            <w:pPr>
              <w:pStyle w:val="TAC"/>
              <w:rPr>
                <w:rFonts w:cs="Arial"/>
                <w:bCs/>
                <w:kern w:val="24"/>
                <w:szCs w:val="18"/>
              </w:rPr>
            </w:pPr>
            <w:r w:rsidRPr="00523615">
              <w:rPr>
                <w:rFonts w:cs="Arial"/>
                <w:bCs/>
                <w:kern w:val="24"/>
                <w:szCs w:val="18"/>
              </w:rPr>
              <w:t>A3</w:t>
            </w:r>
          </w:p>
        </w:tc>
      </w:tr>
      <w:tr w:rsidR="001C3A34" w:rsidRPr="00C40F13" w14:paraId="3F69EAA7" w14:textId="77777777" w:rsidTr="00816B41">
        <w:trPr>
          <w:trHeight w:val="20"/>
        </w:trPr>
        <w:tc>
          <w:tcPr>
            <w:tcW w:w="1198" w:type="dxa"/>
            <w:tcBorders>
              <w:top w:val="nil"/>
              <w:bottom w:val="nil"/>
            </w:tcBorders>
            <w:shd w:val="clear" w:color="auto" w:fill="auto"/>
          </w:tcPr>
          <w:p w14:paraId="17CCA9CC" w14:textId="77777777" w:rsidR="001C3A34" w:rsidRDefault="001C3A34" w:rsidP="00816B41">
            <w:pPr>
              <w:pStyle w:val="TAC"/>
            </w:pPr>
          </w:p>
        </w:tc>
        <w:tc>
          <w:tcPr>
            <w:tcW w:w="2002" w:type="dxa"/>
            <w:tcBorders>
              <w:top w:val="nil"/>
              <w:bottom w:val="nil"/>
            </w:tcBorders>
            <w:shd w:val="clear" w:color="auto" w:fill="auto"/>
          </w:tcPr>
          <w:p w14:paraId="219AC855" w14:textId="77777777" w:rsidR="001C3A34" w:rsidRPr="00A27EE0" w:rsidRDefault="001C3A34" w:rsidP="00816B41">
            <w:pPr>
              <w:pStyle w:val="TAC"/>
              <w:rPr>
                <w:rFonts w:eastAsia="MS PGothic" w:cs="Arial"/>
                <w:kern w:val="24"/>
                <w:szCs w:val="18"/>
                <w:lang w:val="en-US" w:eastAsia="ja-JP"/>
              </w:rPr>
            </w:pPr>
          </w:p>
        </w:tc>
        <w:tc>
          <w:tcPr>
            <w:tcW w:w="1480" w:type="dxa"/>
          </w:tcPr>
          <w:p w14:paraId="4A043AD2" w14:textId="77777777" w:rsidR="001C3A34" w:rsidRPr="00A27EE0" w:rsidRDefault="001C3A34" w:rsidP="00816B41">
            <w:pPr>
              <w:pStyle w:val="TAC"/>
              <w:rPr>
                <w:rFonts w:cs="Arial"/>
              </w:rPr>
            </w:pPr>
            <w:r w:rsidRPr="00523615">
              <w:rPr>
                <w:rFonts w:cs="Arial"/>
              </w:rPr>
              <w:t>≥18.0</w:t>
            </w:r>
          </w:p>
        </w:tc>
        <w:tc>
          <w:tcPr>
            <w:tcW w:w="2548" w:type="dxa"/>
          </w:tcPr>
          <w:p w14:paraId="1F51713E" w14:textId="77777777" w:rsidR="001C3A34" w:rsidRPr="00DC7196" w:rsidRDefault="001C3A34" w:rsidP="00816B41">
            <w:pPr>
              <w:pStyle w:val="TAC"/>
              <w:rPr>
                <w:rFonts w:cs="Arial"/>
                <w:bCs/>
                <w:color w:val="FFFFFF"/>
                <w:kern w:val="24"/>
                <w:szCs w:val="18"/>
              </w:rPr>
            </w:pPr>
            <w:r w:rsidRPr="00523615">
              <w:rPr>
                <w:rFonts w:cs="Arial"/>
                <w:bCs/>
                <w:kern w:val="24"/>
                <w:szCs w:val="18"/>
              </w:rPr>
              <w:t>&lt;7.2</w:t>
            </w:r>
          </w:p>
        </w:tc>
        <w:tc>
          <w:tcPr>
            <w:tcW w:w="900" w:type="dxa"/>
          </w:tcPr>
          <w:p w14:paraId="12722108" w14:textId="77777777" w:rsidR="001C3A34" w:rsidRPr="00DC7196" w:rsidRDefault="001C3A34" w:rsidP="00816B41">
            <w:pPr>
              <w:pStyle w:val="TAC"/>
              <w:rPr>
                <w:rFonts w:cs="Arial"/>
                <w:bCs/>
                <w:color w:val="FFFFFF"/>
                <w:kern w:val="24"/>
                <w:szCs w:val="18"/>
              </w:rPr>
            </w:pPr>
            <w:r w:rsidRPr="00523615">
              <w:rPr>
                <w:rFonts w:cs="Arial"/>
                <w:bCs/>
                <w:kern w:val="24"/>
                <w:szCs w:val="18"/>
              </w:rPr>
              <w:t>A3</w:t>
            </w:r>
          </w:p>
        </w:tc>
      </w:tr>
      <w:tr w:rsidR="001C3A34" w:rsidRPr="00C40F13" w14:paraId="42B0ABCC" w14:textId="77777777" w:rsidTr="00816B41">
        <w:trPr>
          <w:trHeight w:val="20"/>
        </w:trPr>
        <w:tc>
          <w:tcPr>
            <w:tcW w:w="1198" w:type="dxa"/>
            <w:tcBorders>
              <w:top w:val="nil"/>
              <w:bottom w:val="single" w:sz="4" w:space="0" w:color="auto"/>
            </w:tcBorders>
            <w:shd w:val="clear" w:color="auto" w:fill="auto"/>
          </w:tcPr>
          <w:p w14:paraId="5D5BCBBA" w14:textId="77777777" w:rsidR="001C3A34" w:rsidRDefault="001C3A34" w:rsidP="00816B41">
            <w:pPr>
              <w:pStyle w:val="TAC"/>
            </w:pPr>
          </w:p>
        </w:tc>
        <w:tc>
          <w:tcPr>
            <w:tcW w:w="2002" w:type="dxa"/>
            <w:tcBorders>
              <w:top w:val="nil"/>
              <w:bottom w:val="single" w:sz="4" w:space="0" w:color="auto"/>
            </w:tcBorders>
            <w:shd w:val="clear" w:color="auto" w:fill="auto"/>
          </w:tcPr>
          <w:p w14:paraId="25A38E37" w14:textId="77777777" w:rsidR="001C3A34" w:rsidRPr="00A27EE0" w:rsidRDefault="001C3A34" w:rsidP="00816B41">
            <w:pPr>
              <w:pStyle w:val="TAC"/>
              <w:rPr>
                <w:rFonts w:eastAsia="MS PGothic" w:cs="Arial"/>
                <w:kern w:val="24"/>
                <w:szCs w:val="18"/>
                <w:lang w:val="en-US" w:eastAsia="ja-JP"/>
              </w:rPr>
            </w:pPr>
          </w:p>
        </w:tc>
        <w:tc>
          <w:tcPr>
            <w:tcW w:w="1480" w:type="dxa"/>
          </w:tcPr>
          <w:p w14:paraId="0E93A030" w14:textId="77777777" w:rsidR="001C3A34" w:rsidRPr="00A27EE0" w:rsidRDefault="001C3A34" w:rsidP="00816B41">
            <w:pPr>
              <w:pStyle w:val="TAC"/>
              <w:rPr>
                <w:rFonts w:cs="Arial"/>
              </w:rPr>
            </w:pPr>
            <w:r w:rsidRPr="00523615">
              <w:rPr>
                <w:rFonts w:cs="Arial"/>
              </w:rPr>
              <w:t>≥18.0</w:t>
            </w:r>
          </w:p>
        </w:tc>
        <w:tc>
          <w:tcPr>
            <w:tcW w:w="2548" w:type="dxa"/>
          </w:tcPr>
          <w:p w14:paraId="5074FA7F" w14:textId="77777777" w:rsidR="001C3A34" w:rsidRPr="00DC7196" w:rsidRDefault="001C3A34" w:rsidP="00816B41">
            <w:pPr>
              <w:pStyle w:val="TAC"/>
              <w:rPr>
                <w:rFonts w:cs="Arial"/>
                <w:bCs/>
                <w:color w:val="FFFFFF"/>
                <w:kern w:val="24"/>
                <w:szCs w:val="18"/>
              </w:rPr>
            </w:pPr>
            <w:r w:rsidRPr="00523615">
              <w:rPr>
                <w:rFonts w:cs="Arial"/>
              </w:rPr>
              <w:t>≥7.2</w:t>
            </w:r>
          </w:p>
        </w:tc>
        <w:tc>
          <w:tcPr>
            <w:tcW w:w="900" w:type="dxa"/>
          </w:tcPr>
          <w:p w14:paraId="32BAC8A8" w14:textId="77777777" w:rsidR="001C3A34" w:rsidRPr="00DC7196" w:rsidRDefault="001C3A34" w:rsidP="00816B41">
            <w:pPr>
              <w:pStyle w:val="TAC"/>
              <w:rPr>
                <w:rFonts w:cs="Arial"/>
                <w:bCs/>
                <w:color w:val="FFFFFF"/>
                <w:kern w:val="24"/>
                <w:szCs w:val="18"/>
              </w:rPr>
            </w:pPr>
            <w:r w:rsidRPr="00523615">
              <w:rPr>
                <w:rFonts w:cs="Arial"/>
                <w:bCs/>
                <w:kern w:val="24"/>
                <w:szCs w:val="18"/>
              </w:rPr>
              <w:t>A6</w:t>
            </w:r>
          </w:p>
        </w:tc>
      </w:tr>
      <w:tr w:rsidR="001C3A34" w:rsidRPr="00C40F13" w14:paraId="14B185B1" w14:textId="77777777" w:rsidTr="00816B41">
        <w:trPr>
          <w:trHeight w:val="20"/>
        </w:trPr>
        <w:tc>
          <w:tcPr>
            <w:tcW w:w="1198" w:type="dxa"/>
            <w:tcBorders>
              <w:bottom w:val="nil"/>
            </w:tcBorders>
            <w:shd w:val="clear" w:color="auto" w:fill="auto"/>
          </w:tcPr>
          <w:p w14:paraId="0EBB97FD" w14:textId="77777777" w:rsidR="001C3A34" w:rsidRPr="00523615" w:rsidRDefault="001C3A34" w:rsidP="00816B41">
            <w:pPr>
              <w:pStyle w:val="TAC"/>
            </w:pPr>
            <w:r w:rsidRPr="00523615">
              <w:t>30 MHz</w:t>
            </w:r>
          </w:p>
        </w:tc>
        <w:tc>
          <w:tcPr>
            <w:tcW w:w="2002" w:type="dxa"/>
            <w:tcBorders>
              <w:bottom w:val="nil"/>
            </w:tcBorders>
            <w:shd w:val="clear" w:color="auto" w:fill="auto"/>
          </w:tcPr>
          <w:p w14:paraId="4DC28772" w14:textId="77777777" w:rsidR="001C3A34" w:rsidRPr="00523615" w:rsidRDefault="001C3A34" w:rsidP="00816B41">
            <w:pPr>
              <w:pStyle w:val="TAC"/>
              <w:rPr>
                <w:rFonts w:eastAsia="MS PGothic" w:cs="Arial"/>
                <w:kern w:val="24"/>
                <w:szCs w:val="18"/>
                <w:lang w:val="en-US" w:eastAsia="ja-JP"/>
              </w:rPr>
            </w:pPr>
            <w:r w:rsidRPr="00523615">
              <w:rPr>
                <w:rFonts w:eastAsia="MS PGothic" w:cs="Arial"/>
                <w:kern w:val="24"/>
                <w:szCs w:val="18"/>
                <w:lang w:val="en-US" w:eastAsia="ja-JP"/>
              </w:rPr>
              <w:t>2585 ≤ F</w:t>
            </w:r>
            <w:r w:rsidRPr="00523615">
              <w:rPr>
                <w:rFonts w:eastAsia="MS PGothic" w:cs="Arial"/>
                <w:kern w:val="24"/>
                <w:szCs w:val="18"/>
                <w:vertAlign w:val="subscript"/>
                <w:lang w:val="en-US" w:eastAsia="ja-JP"/>
              </w:rPr>
              <w:t>C</w:t>
            </w:r>
            <w:r w:rsidRPr="00523615">
              <w:rPr>
                <w:rFonts w:eastAsia="MS PGothic" w:cs="Arial"/>
                <w:kern w:val="24"/>
                <w:szCs w:val="18"/>
                <w:lang w:val="en-US" w:eastAsia="ja-JP"/>
              </w:rPr>
              <w:t xml:space="preserve"> ≤ 2600</w:t>
            </w:r>
          </w:p>
        </w:tc>
        <w:tc>
          <w:tcPr>
            <w:tcW w:w="1480" w:type="dxa"/>
          </w:tcPr>
          <w:p w14:paraId="3AD305A5" w14:textId="77777777" w:rsidR="001C3A34" w:rsidRPr="00523615" w:rsidRDefault="001C3A34" w:rsidP="00816B41">
            <w:pPr>
              <w:pStyle w:val="TAC"/>
              <w:rPr>
                <w:rFonts w:cs="Arial"/>
              </w:rPr>
            </w:pPr>
            <w:r w:rsidRPr="00523615">
              <w:rPr>
                <w:rFonts w:cs="Arial"/>
              </w:rPr>
              <w:t>&lt;21.6</w:t>
            </w:r>
          </w:p>
        </w:tc>
        <w:tc>
          <w:tcPr>
            <w:tcW w:w="2548" w:type="dxa"/>
          </w:tcPr>
          <w:p w14:paraId="4C8C4DA1" w14:textId="77777777" w:rsidR="001C3A34" w:rsidRPr="00523615" w:rsidRDefault="001C3A34" w:rsidP="00816B41">
            <w:pPr>
              <w:pStyle w:val="TAC"/>
              <w:rPr>
                <w:rFonts w:cs="Arial"/>
                <w:bCs/>
                <w:kern w:val="24"/>
                <w:szCs w:val="18"/>
              </w:rPr>
            </w:pPr>
            <w:r w:rsidRPr="00523615">
              <w:rPr>
                <w:rFonts w:cs="Arial"/>
                <w:bCs/>
                <w:kern w:val="24"/>
                <w:szCs w:val="18"/>
              </w:rPr>
              <w:t>&gt;max(0, 12*SCS*</w:t>
            </w:r>
            <w:r w:rsidRPr="00523615">
              <w:rPr>
                <w:rFonts w:cs="Arial"/>
                <w:kern w:val="24"/>
                <w:szCs w:val="18"/>
              </w:rPr>
              <w:t xml:space="preserve"> RB</w:t>
            </w:r>
            <w:r w:rsidRPr="00523615">
              <w:rPr>
                <w:rFonts w:cs="Arial"/>
                <w:kern w:val="24"/>
                <w:position w:val="-5"/>
                <w:szCs w:val="18"/>
                <w:vertAlign w:val="subscript"/>
              </w:rPr>
              <w:t xml:space="preserve">end </w:t>
            </w:r>
            <w:r w:rsidRPr="00523615">
              <w:rPr>
                <w:rFonts w:cs="Arial"/>
                <w:kern w:val="24"/>
                <w:szCs w:val="18"/>
              </w:rPr>
              <w:t>- 3.6)</w:t>
            </w:r>
          </w:p>
        </w:tc>
        <w:tc>
          <w:tcPr>
            <w:tcW w:w="900" w:type="dxa"/>
          </w:tcPr>
          <w:p w14:paraId="3D8AE64A" w14:textId="77777777" w:rsidR="001C3A34" w:rsidRPr="00523615" w:rsidRDefault="001C3A34" w:rsidP="00816B41">
            <w:pPr>
              <w:pStyle w:val="TAC"/>
              <w:rPr>
                <w:rFonts w:cs="Arial"/>
                <w:bCs/>
                <w:kern w:val="24"/>
                <w:szCs w:val="18"/>
              </w:rPr>
            </w:pPr>
            <w:r w:rsidRPr="00523615">
              <w:rPr>
                <w:rFonts w:cs="Arial"/>
                <w:bCs/>
                <w:kern w:val="24"/>
                <w:szCs w:val="18"/>
              </w:rPr>
              <w:t>A3</w:t>
            </w:r>
          </w:p>
        </w:tc>
      </w:tr>
      <w:tr w:rsidR="001C3A34" w:rsidRPr="00C40F13" w14:paraId="675E2714" w14:textId="77777777" w:rsidTr="00816B41">
        <w:trPr>
          <w:trHeight w:val="20"/>
        </w:trPr>
        <w:tc>
          <w:tcPr>
            <w:tcW w:w="1198" w:type="dxa"/>
            <w:tcBorders>
              <w:top w:val="nil"/>
              <w:bottom w:val="nil"/>
            </w:tcBorders>
            <w:shd w:val="clear" w:color="auto" w:fill="auto"/>
          </w:tcPr>
          <w:p w14:paraId="7962A4D9" w14:textId="77777777" w:rsidR="001C3A34" w:rsidRDefault="001C3A34" w:rsidP="00816B41">
            <w:pPr>
              <w:pStyle w:val="TAC"/>
            </w:pPr>
          </w:p>
        </w:tc>
        <w:tc>
          <w:tcPr>
            <w:tcW w:w="2002" w:type="dxa"/>
            <w:tcBorders>
              <w:top w:val="nil"/>
              <w:bottom w:val="nil"/>
            </w:tcBorders>
            <w:shd w:val="clear" w:color="auto" w:fill="auto"/>
          </w:tcPr>
          <w:p w14:paraId="585B18F5" w14:textId="77777777" w:rsidR="001C3A34" w:rsidRPr="00A27EE0" w:rsidRDefault="001C3A34" w:rsidP="00816B41">
            <w:pPr>
              <w:pStyle w:val="TAC"/>
              <w:rPr>
                <w:rFonts w:eastAsia="MS PGothic" w:cs="Arial"/>
                <w:kern w:val="24"/>
                <w:szCs w:val="18"/>
                <w:lang w:val="en-US" w:eastAsia="ja-JP"/>
              </w:rPr>
            </w:pPr>
          </w:p>
        </w:tc>
        <w:tc>
          <w:tcPr>
            <w:tcW w:w="1480" w:type="dxa"/>
          </w:tcPr>
          <w:p w14:paraId="39D96039" w14:textId="77777777" w:rsidR="001C3A34" w:rsidRPr="00A27EE0" w:rsidRDefault="001C3A34" w:rsidP="00816B41">
            <w:pPr>
              <w:pStyle w:val="TAC"/>
              <w:rPr>
                <w:rFonts w:cs="Arial"/>
              </w:rPr>
            </w:pPr>
            <w:r w:rsidRPr="00523615">
              <w:rPr>
                <w:rFonts w:cs="Arial"/>
              </w:rPr>
              <w:t>≥21.6</w:t>
            </w:r>
          </w:p>
        </w:tc>
        <w:tc>
          <w:tcPr>
            <w:tcW w:w="2548" w:type="dxa"/>
          </w:tcPr>
          <w:p w14:paraId="634D2FCA" w14:textId="77777777" w:rsidR="001C3A34" w:rsidRPr="00DC7196" w:rsidRDefault="001C3A34" w:rsidP="00816B41">
            <w:pPr>
              <w:pStyle w:val="TAC"/>
              <w:rPr>
                <w:rFonts w:cs="Arial"/>
                <w:bCs/>
                <w:color w:val="FFFFFF"/>
                <w:kern w:val="24"/>
                <w:szCs w:val="18"/>
              </w:rPr>
            </w:pPr>
            <w:r w:rsidRPr="00523615">
              <w:rPr>
                <w:rFonts w:cs="Arial"/>
                <w:bCs/>
                <w:kern w:val="24"/>
                <w:szCs w:val="18"/>
              </w:rPr>
              <w:t>&lt;12.6</w:t>
            </w:r>
          </w:p>
        </w:tc>
        <w:tc>
          <w:tcPr>
            <w:tcW w:w="900" w:type="dxa"/>
          </w:tcPr>
          <w:p w14:paraId="232F445B" w14:textId="77777777" w:rsidR="001C3A34" w:rsidRPr="00DC7196" w:rsidRDefault="001C3A34" w:rsidP="00816B41">
            <w:pPr>
              <w:pStyle w:val="TAC"/>
              <w:rPr>
                <w:rFonts w:cs="Arial"/>
                <w:bCs/>
                <w:color w:val="FFFFFF"/>
                <w:kern w:val="24"/>
                <w:szCs w:val="18"/>
              </w:rPr>
            </w:pPr>
            <w:r w:rsidRPr="00523615">
              <w:rPr>
                <w:rFonts w:cs="Arial"/>
                <w:bCs/>
                <w:kern w:val="24"/>
                <w:szCs w:val="18"/>
              </w:rPr>
              <w:t>A3</w:t>
            </w:r>
          </w:p>
        </w:tc>
      </w:tr>
      <w:tr w:rsidR="001C3A34" w:rsidRPr="00C40F13" w14:paraId="7FA05A78" w14:textId="77777777" w:rsidTr="00816B41">
        <w:trPr>
          <w:trHeight w:val="20"/>
        </w:trPr>
        <w:tc>
          <w:tcPr>
            <w:tcW w:w="1198" w:type="dxa"/>
            <w:tcBorders>
              <w:top w:val="nil"/>
              <w:bottom w:val="single" w:sz="4" w:space="0" w:color="auto"/>
            </w:tcBorders>
            <w:shd w:val="clear" w:color="auto" w:fill="auto"/>
          </w:tcPr>
          <w:p w14:paraId="220E2A2C" w14:textId="77777777" w:rsidR="001C3A34" w:rsidRDefault="001C3A34" w:rsidP="00816B41">
            <w:pPr>
              <w:pStyle w:val="TAC"/>
            </w:pPr>
          </w:p>
        </w:tc>
        <w:tc>
          <w:tcPr>
            <w:tcW w:w="2002" w:type="dxa"/>
            <w:tcBorders>
              <w:top w:val="nil"/>
              <w:bottom w:val="single" w:sz="4" w:space="0" w:color="auto"/>
            </w:tcBorders>
            <w:shd w:val="clear" w:color="auto" w:fill="auto"/>
          </w:tcPr>
          <w:p w14:paraId="14748FC9" w14:textId="77777777" w:rsidR="001C3A34" w:rsidRPr="00A27EE0" w:rsidRDefault="001C3A34" w:rsidP="00816B41">
            <w:pPr>
              <w:pStyle w:val="TAC"/>
              <w:rPr>
                <w:rFonts w:eastAsia="MS PGothic" w:cs="Arial"/>
                <w:kern w:val="24"/>
                <w:szCs w:val="18"/>
                <w:lang w:val="en-US" w:eastAsia="ja-JP"/>
              </w:rPr>
            </w:pPr>
          </w:p>
        </w:tc>
        <w:tc>
          <w:tcPr>
            <w:tcW w:w="1480" w:type="dxa"/>
          </w:tcPr>
          <w:p w14:paraId="56BCD587" w14:textId="77777777" w:rsidR="001C3A34" w:rsidRPr="00A27EE0" w:rsidRDefault="001C3A34" w:rsidP="00816B41">
            <w:pPr>
              <w:pStyle w:val="TAC"/>
              <w:rPr>
                <w:rFonts w:cs="Arial"/>
              </w:rPr>
            </w:pPr>
            <w:r w:rsidRPr="00523615">
              <w:rPr>
                <w:rFonts w:cs="Arial"/>
              </w:rPr>
              <w:t>≥21.6</w:t>
            </w:r>
          </w:p>
        </w:tc>
        <w:tc>
          <w:tcPr>
            <w:tcW w:w="2548" w:type="dxa"/>
          </w:tcPr>
          <w:p w14:paraId="25588F23" w14:textId="77777777" w:rsidR="001C3A34" w:rsidRPr="00DC7196" w:rsidRDefault="001C3A34" w:rsidP="00816B41">
            <w:pPr>
              <w:pStyle w:val="TAC"/>
              <w:rPr>
                <w:rFonts w:cs="Arial"/>
                <w:bCs/>
                <w:color w:val="FFFFFF"/>
                <w:kern w:val="24"/>
                <w:szCs w:val="18"/>
              </w:rPr>
            </w:pPr>
            <w:r w:rsidRPr="00523615">
              <w:rPr>
                <w:rFonts w:cs="Arial"/>
              </w:rPr>
              <w:t>≥12.6</w:t>
            </w:r>
          </w:p>
        </w:tc>
        <w:tc>
          <w:tcPr>
            <w:tcW w:w="900" w:type="dxa"/>
          </w:tcPr>
          <w:p w14:paraId="5177E531" w14:textId="77777777" w:rsidR="001C3A34" w:rsidRPr="00DC7196" w:rsidRDefault="001C3A34" w:rsidP="00816B41">
            <w:pPr>
              <w:pStyle w:val="TAC"/>
              <w:rPr>
                <w:rFonts w:cs="Arial"/>
                <w:bCs/>
                <w:color w:val="FFFFFF"/>
                <w:kern w:val="24"/>
                <w:szCs w:val="18"/>
              </w:rPr>
            </w:pPr>
            <w:r w:rsidRPr="00523615">
              <w:rPr>
                <w:rFonts w:cs="Arial"/>
                <w:bCs/>
                <w:kern w:val="24"/>
                <w:szCs w:val="18"/>
              </w:rPr>
              <w:t>A6</w:t>
            </w:r>
          </w:p>
        </w:tc>
      </w:tr>
      <w:tr w:rsidR="001C3A34" w:rsidRPr="00C40F13" w14:paraId="00A0F0F3" w14:textId="77777777" w:rsidTr="00816B41">
        <w:trPr>
          <w:trHeight w:val="20"/>
        </w:trPr>
        <w:tc>
          <w:tcPr>
            <w:tcW w:w="1198" w:type="dxa"/>
            <w:tcBorders>
              <w:bottom w:val="nil"/>
            </w:tcBorders>
            <w:shd w:val="clear" w:color="auto" w:fill="auto"/>
            <w:hideMark/>
          </w:tcPr>
          <w:p w14:paraId="45BBAD59" w14:textId="77777777" w:rsidR="001C3A34" w:rsidRPr="00C40F13" w:rsidRDefault="001C3A34" w:rsidP="00816B41">
            <w:pPr>
              <w:pStyle w:val="TAC"/>
            </w:pPr>
            <w:r>
              <w:t xml:space="preserve">40 </w:t>
            </w:r>
            <w:r w:rsidRPr="00C40F13">
              <w:t>MHz</w:t>
            </w:r>
          </w:p>
        </w:tc>
        <w:tc>
          <w:tcPr>
            <w:tcW w:w="2002" w:type="dxa"/>
            <w:tcBorders>
              <w:bottom w:val="nil"/>
            </w:tcBorders>
            <w:shd w:val="clear" w:color="auto" w:fill="auto"/>
          </w:tcPr>
          <w:p w14:paraId="4BF5FDA2" w14:textId="77777777" w:rsidR="001C3A34" w:rsidRPr="00C17174" w:rsidRDefault="001C3A34" w:rsidP="00816B41">
            <w:pPr>
              <w:pStyle w:val="TAC"/>
              <w:rPr>
                <w:rFonts w:eastAsia="MS PGothic" w:cs="Arial"/>
                <w:kern w:val="24"/>
                <w:szCs w:val="18"/>
                <w:lang w:val="en-US" w:eastAsia="ja-JP"/>
              </w:rPr>
            </w:pPr>
            <w:r w:rsidRPr="00A27EE0">
              <w:rPr>
                <w:rFonts w:eastAsia="MS PGothic" w:cs="Arial"/>
                <w:kern w:val="24"/>
                <w:szCs w:val="18"/>
                <w:lang w:val="en-US" w:eastAsia="ja-JP"/>
              </w:rPr>
              <w:t>2590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2595</w:t>
            </w:r>
          </w:p>
        </w:tc>
        <w:tc>
          <w:tcPr>
            <w:tcW w:w="1480" w:type="dxa"/>
          </w:tcPr>
          <w:p w14:paraId="37100293" w14:textId="77777777" w:rsidR="001C3A34" w:rsidRPr="00A27EE0" w:rsidRDefault="001C3A34" w:rsidP="00816B41">
            <w:pPr>
              <w:pStyle w:val="TAC"/>
              <w:rPr>
                <w:rFonts w:cs="Arial"/>
              </w:rPr>
            </w:pPr>
            <w:r w:rsidRPr="00A27EE0">
              <w:rPr>
                <w:rFonts w:cs="Arial"/>
              </w:rPr>
              <w:t>≥0, &lt;2.88</w:t>
            </w:r>
          </w:p>
        </w:tc>
        <w:tc>
          <w:tcPr>
            <w:tcW w:w="2548" w:type="dxa"/>
          </w:tcPr>
          <w:p w14:paraId="7C3F8941" w14:textId="77777777" w:rsidR="001C3A34" w:rsidRPr="00214ADD" w:rsidRDefault="001C3A34" w:rsidP="00816B41">
            <w:pPr>
              <w:pStyle w:val="TAC"/>
            </w:pPr>
            <w:r w:rsidRPr="00214ADD">
              <w:t>&gt;0</w:t>
            </w:r>
          </w:p>
        </w:tc>
        <w:tc>
          <w:tcPr>
            <w:tcW w:w="900" w:type="dxa"/>
          </w:tcPr>
          <w:p w14:paraId="2C818A3C" w14:textId="77777777" w:rsidR="001C3A34" w:rsidRPr="00214ADD" w:rsidRDefault="001C3A34" w:rsidP="00816B41">
            <w:pPr>
              <w:pStyle w:val="TAC"/>
            </w:pPr>
            <w:r w:rsidRPr="00214ADD">
              <w:t>A1</w:t>
            </w:r>
          </w:p>
        </w:tc>
      </w:tr>
      <w:tr w:rsidR="001C3A34" w:rsidRPr="00C40F13" w14:paraId="4F43CD46" w14:textId="77777777" w:rsidTr="00816B41">
        <w:trPr>
          <w:trHeight w:val="20"/>
        </w:trPr>
        <w:tc>
          <w:tcPr>
            <w:tcW w:w="1198" w:type="dxa"/>
            <w:tcBorders>
              <w:top w:val="nil"/>
              <w:bottom w:val="nil"/>
            </w:tcBorders>
            <w:shd w:val="clear" w:color="auto" w:fill="auto"/>
          </w:tcPr>
          <w:p w14:paraId="394842E4" w14:textId="77777777" w:rsidR="001C3A34" w:rsidRDefault="001C3A34" w:rsidP="00816B41">
            <w:pPr>
              <w:pStyle w:val="TAC"/>
            </w:pPr>
          </w:p>
        </w:tc>
        <w:tc>
          <w:tcPr>
            <w:tcW w:w="2002" w:type="dxa"/>
            <w:tcBorders>
              <w:top w:val="nil"/>
              <w:bottom w:val="nil"/>
            </w:tcBorders>
            <w:shd w:val="clear" w:color="auto" w:fill="auto"/>
          </w:tcPr>
          <w:p w14:paraId="243AE98A" w14:textId="77777777" w:rsidR="001C3A34" w:rsidRDefault="001C3A34" w:rsidP="00816B41">
            <w:pPr>
              <w:pStyle w:val="TAC"/>
              <w:rPr>
                <w:rFonts w:eastAsia="MS PGothic" w:cs="Arial"/>
                <w:kern w:val="24"/>
                <w:szCs w:val="18"/>
                <w:lang w:eastAsia="ja-JP"/>
              </w:rPr>
            </w:pPr>
          </w:p>
        </w:tc>
        <w:tc>
          <w:tcPr>
            <w:tcW w:w="1480" w:type="dxa"/>
          </w:tcPr>
          <w:p w14:paraId="031E27BB" w14:textId="77777777" w:rsidR="001C3A34" w:rsidRDefault="001C3A34" w:rsidP="00816B41">
            <w:pPr>
              <w:pStyle w:val="TAC"/>
              <w:rPr>
                <w:rFonts w:cs="Arial"/>
              </w:rPr>
            </w:pPr>
            <w:r w:rsidRPr="00A27EE0">
              <w:rPr>
                <w:rFonts w:cs="Arial"/>
              </w:rPr>
              <w:t>≥2.88, &lt;14.4</w:t>
            </w:r>
          </w:p>
        </w:tc>
        <w:tc>
          <w:tcPr>
            <w:tcW w:w="2548" w:type="dxa"/>
          </w:tcPr>
          <w:p w14:paraId="36E6E72F" w14:textId="77777777" w:rsidR="001C3A34" w:rsidRPr="00E94DF2" w:rsidRDefault="001C3A34" w:rsidP="00816B41">
            <w:pPr>
              <w:pStyle w:val="TAC"/>
              <w:rPr>
                <w:rFonts w:cs="Arial"/>
              </w:rPr>
            </w:pPr>
            <w:r w:rsidRPr="00DC7196">
              <w:rPr>
                <w:rFonts w:cs="Arial"/>
                <w:color w:val="000000"/>
                <w:kern w:val="24"/>
                <w:szCs w:val="18"/>
              </w:rPr>
              <w:t>&gt;max (0, 12*SCS*RB</w:t>
            </w:r>
            <w:r w:rsidRPr="00DC7196">
              <w:rPr>
                <w:rFonts w:cs="Arial"/>
                <w:color w:val="000000"/>
                <w:kern w:val="24"/>
                <w:position w:val="-5"/>
                <w:szCs w:val="18"/>
                <w:vertAlign w:val="subscript"/>
              </w:rPr>
              <w:t xml:space="preserve">end </w:t>
            </w:r>
            <w:r w:rsidRPr="00DC7196">
              <w:rPr>
                <w:rFonts w:cs="Arial"/>
                <w:color w:val="000000"/>
                <w:kern w:val="24"/>
                <w:szCs w:val="18"/>
              </w:rPr>
              <w:t>- 3.6)</w:t>
            </w:r>
          </w:p>
        </w:tc>
        <w:tc>
          <w:tcPr>
            <w:tcW w:w="900" w:type="dxa"/>
          </w:tcPr>
          <w:p w14:paraId="533FBD08" w14:textId="77777777" w:rsidR="001C3A34" w:rsidRPr="00E94DF2" w:rsidRDefault="001C3A34" w:rsidP="00816B41">
            <w:pPr>
              <w:pStyle w:val="TAC"/>
              <w:rPr>
                <w:rFonts w:cs="Arial"/>
              </w:rPr>
            </w:pPr>
            <w:r w:rsidRPr="00DC7196">
              <w:rPr>
                <w:rFonts w:cs="Arial"/>
                <w:color w:val="000000"/>
                <w:kern w:val="24"/>
                <w:szCs w:val="18"/>
              </w:rPr>
              <w:t>A2</w:t>
            </w:r>
          </w:p>
        </w:tc>
      </w:tr>
      <w:tr w:rsidR="001C3A34" w:rsidRPr="00C40F13" w14:paraId="0815F89B" w14:textId="77777777" w:rsidTr="00816B41">
        <w:trPr>
          <w:trHeight w:val="20"/>
        </w:trPr>
        <w:tc>
          <w:tcPr>
            <w:tcW w:w="1198" w:type="dxa"/>
            <w:tcBorders>
              <w:top w:val="nil"/>
              <w:bottom w:val="nil"/>
            </w:tcBorders>
            <w:shd w:val="clear" w:color="auto" w:fill="auto"/>
          </w:tcPr>
          <w:p w14:paraId="7726C972" w14:textId="77777777" w:rsidR="001C3A34" w:rsidRDefault="001C3A34" w:rsidP="00816B41">
            <w:pPr>
              <w:pStyle w:val="TAC"/>
            </w:pPr>
          </w:p>
        </w:tc>
        <w:tc>
          <w:tcPr>
            <w:tcW w:w="2002" w:type="dxa"/>
            <w:tcBorders>
              <w:top w:val="nil"/>
              <w:bottom w:val="nil"/>
            </w:tcBorders>
            <w:shd w:val="clear" w:color="auto" w:fill="auto"/>
          </w:tcPr>
          <w:p w14:paraId="260B2482" w14:textId="77777777" w:rsidR="001C3A34" w:rsidRDefault="001C3A34" w:rsidP="00816B41">
            <w:pPr>
              <w:pStyle w:val="TAC"/>
              <w:rPr>
                <w:rFonts w:eastAsia="MS PGothic" w:cs="Arial"/>
                <w:kern w:val="24"/>
                <w:szCs w:val="18"/>
                <w:lang w:eastAsia="ja-JP"/>
              </w:rPr>
            </w:pPr>
          </w:p>
        </w:tc>
        <w:tc>
          <w:tcPr>
            <w:tcW w:w="1480" w:type="dxa"/>
          </w:tcPr>
          <w:p w14:paraId="14846014" w14:textId="77777777" w:rsidR="001C3A34" w:rsidRDefault="001C3A34" w:rsidP="00816B41">
            <w:pPr>
              <w:pStyle w:val="TAC"/>
              <w:rPr>
                <w:rFonts w:cs="Arial"/>
              </w:rPr>
            </w:pPr>
            <w:r w:rsidRPr="00A27EE0">
              <w:rPr>
                <w:rFonts w:cs="Arial"/>
              </w:rPr>
              <w:t>≥14.4, &lt;23.4</w:t>
            </w:r>
          </w:p>
        </w:tc>
        <w:tc>
          <w:tcPr>
            <w:tcW w:w="2548" w:type="dxa"/>
          </w:tcPr>
          <w:p w14:paraId="3566925E" w14:textId="77777777" w:rsidR="001C3A34" w:rsidRPr="00E94DF2" w:rsidRDefault="001C3A34" w:rsidP="00816B41">
            <w:pPr>
              <w:pStyle w:val="TAC"/>
              <w:rPr>
                <w:rFonts w:cs="Arial"/>
              </w:rPr>
            </w:pPr>
            <w:r w:rsidRPr="00DC7196">
              <w:rPr>
                <w:rFonts w:cs="Arial"/>
                <w:color w:val="000000"/>
                <w:kern w:val="24"/>
                <w:szCs w:val="18"/>
              </w:rPr>
              <w:t>&gt;10.8</w:t>
            </w:r>
          </w:p>
        </w:tc>
        <w:tc>
          <w:tcPr>
            <w:tcW w:w="900" w:type="dxa"/>
          </w:tcPr>
          <w:p w14:paraId="3B09F558" w14:textId="77777777" w:rsidR="001C3A34" w:rsidRPr="00E94DF2" w:rsidRDefault="001C3A34" w:rsidP="00816B41">
            <w:pPr>
              <w:pStyle w:val="TAC"/>
              <w:rPr>
                <w:rFonts w:cs="Arial"/>
              </w:rPr>
            </w:pPr>
            <w:r w:rsidRPr="00DC7196">
              <w:rPr>
                <w:rFonts w:cs="Arial"/>
                <w:color w:val="000000"/>
                <w:kern w:val="24"/>
                <w:szCs w:val="18"/>
              </w:rPr>
              <w:t>A3</w:t>
            </w:r>
          </w:p>
        </w:tc>
      </w:tr>
      <w:tr w:rsidR="001C3A34" w:rsidRPr="00C40F13" w14:paraId="1B9AE101" w14:textId="77777777" w:rsidTr="00816B41">
        <w:trPr>
          <w:trHeight w:val="20"/>
        </w:trPr>
        <w:tc>
          <w:tcPr>
            <w:tcW w:w="1198" w:type="dxa"/>
            <w:tcBorders>
              <w:top w:val="nil"/>
              <w:bottom w:val="nil"/>
            </w:tcBorders>
            <w:shd w:val="clear" w:color="auto" w:fill="auto"/>
          </w:tcPr>
          <w:p w14:paraId="4DEEF84C" w14:textId="77777777" w:rsidR="001C3A34" w:rsidRDefault="001C3A34" w:rsidP="00816B41">
            <w:pPr>
              <w:pStyle w:val="TAC"/>
            </w:pPr>
          </w:p>
        </w:tc>
        <w:tc>
          <w:tcPr>
            <w:tcW w:w="2002" w:type="dxa"/>
            <w:tcBorders>
              <w:top w:val="nil"/>
              <w:bottom w:val="nil"/>
            </w:tcBorders>
            <w:shd w:val="clear" w:color="auto" w:fill="auto"/>
          </w:tcPr>
          <w:p w14:paraId="63B858F8" w14:textId="77777777" w:rsidR="001C3A34" w:rsidRDefault="001C3A34" w:rsidP="00816B41">
            <w:pPr>
              <w:pStyle w:val="TAC"/>
              <w:rPr>
                <w:rFonts w:eastAsia="MS PGothic" w:cs="Arial"/>
                <w:kern w:val="24"/>
                <w:szCs w:val="18"/>
                <w:lang w:eastAsia="ja-JP"/>
              </w:rPr>
            </w:pPr>
          </w:p>
        </w:tc>
        <w:tc>
          <w:tcPr>
            <w:tcW w:w="1480" w:type="dxa"/>
          </w:tcPr>
          <w:p w14:paraId="323A085F" w14:textId="77777777" w:rsidR="001C3A34" w:rsidRDefault="001C3A34" w:rsidP="00816B41">
            <w:pPr>
              <w:pStyle w:val="TAC"/>
              <w:rPr>
                <w:rFonts w:cs="Arial"/>
              </w:rPr>
            </w:pPr>
            <w:r w:rsidRPr="00A27EE0">
              <w:rPr>
                <w:rFonts w:cs="Arial"/>
              </w:rPr>
              <w:t>≥23.4, &lt;32.4</w:t>
            </w:r>
          </w:p>
        </w:tc>
        <w:tc>
          <w:tcPr>
            <w:tcW w:w="2548" w:type="dxa"/>
          </w:tcPr>
          <w:p w14:paraId="775FFC06" w14:textId="77777777" w:rsidR="001C3A34" w:rsidRPr="00E94DF2" w:rsidRDefault="001C3A34" w:rsidP="00816B41">
            <w:pPr>
              <w:pStyle w:val="TAC"/>
              <w:rPr>
                <w:rFonts w:cs="Arial"/>
              </w:rPr>
            </w:pPr>
            <w:r w:rsidRPr="00DC7196">
              <w:rPr>
                <w:rFonts w:cs="Arial"/>
                <w:color w:val="000000"/>
                <w:kern w:val="24"/>
                <w:szCs w:val="18"/>
              </w:rPr>
              <w:t>&gt;16.2</w:t>
            </w:r>
          </w:p>
        </w:tc>
        <w:tc>
          <w:tcPr>
            <w:tcW w:w="900" w:type="dxa"/>
          </w:tcPr>
          <w:p w14:paraId="38547861" w14:textId="77777777" w:rsidR="001C3A34" w:rsidRPr="00E94DF2" w:rsidRDefault="001C3A34" w:rsidP="00816B41">
            <w:pPr>
              <w:pStyle w:val="TAC"/>
              <w:rPr>
                <w:rFonts w:cs="Arial"/>
              </w:rPr>
            </w:pPr>
            <w:r w:rsidRPr="00DC7196">
              <w:rPr>
                <w:rFonts w:cs="Arial"/>
                <w:color w:val="000000"/>
                <w:kern w:val="24"/>
                <w:szCs w:val="18"/>
              </w:rPr>
              <w:t>A4</w:t>
            </w:r>
          </w:p>
        </w:tc>
      </w:tr>
      <w:tr w:rsidR="001C3A34" w:rsidRPr="00C40F13" w14:paraId="5B249772" w14:textId="77777777" w:rsidTr="00816B41">
        <w:trPr>
          <w:trHeight w:val="20"/>
        </w:trPr>
        <w:tc>
          <w:tcPr>
            <w:tcW w:w="1198" w:type="dxa"/>
            <w:tcBorders>
              <w:top w:val="nil"/>
            </w:tcBorders>
            <w:shd w:val="clear" w:color="auto" w:fill="auto"/>
          </w:tcPr>
          <w:p w14:paraId="1FB6ACF2" w14:textId="77777777" w:rsidR="001C3A34" w:rsidRDefault="001C3A34" w:rsidP="00816B41">
            <w:pPr>
              <w:pStyle w:val="TAC"/>
            </w:pPr>
          </w:p>
        </w:tc>
        <w:tc>
          <w:tcPr>
            <w:tcW w:w="2002" w:type="dxa"/>
            <w:tcBorders>
              <w:top w:val="nil"/>
            </w:tcBorders>
            <w:shd w:val="clear" w:color="auto" w:fill="auto"/>
          </w:tcPr>
          <w:p w14:paraId="3E1581A0" w14:textId="77777777" w:rsidR="001C3A34" w:rsidRDefault="001C3A34" w:rsidP="00816B41">
            <w:pPr>
              <w:pStyle w:val="TAC"/>
              <w:rPr>
                <w:rFonts w:eastAsia="MS PGothic" w:cs="Arial"/>
                <w:kern w:val="24"/>
                <w:szCs w:val="18"/>
                <w:lang w:eastAsia="ja-JP"/>
              </w:rPr>
            </w:pPr>
          </w:p>
        </w:tc>
        <w:tc>
          <w:tcPr>
            <w:tcW w:w="1480" w:type="dxa"/>
          </w:tcPr>
          <w:p w14:paraId="5A1ABC6D" w14:textId="77777777" w:rsidR="001C3A34" w:rsidRDefault="001C3A34" w:rsidP="00816B41">
            <w:pPr>
              <w:pStyle w:val="TAC"/>
              <w:rPr>
                <w:rFonts w:cs="Arial"/>
              </w:rPr>
            </w:pPr>
            <w:r w:rsidRPr="00A27EE0">
              <w:rPr>
                <w:rFonts w:cs="Arial"/>
              </w:rPr>
              <w:t>≥32.4</w:t>
            </w:r>
          </w:p>
        </w:tc>
        <w:tc>
          <w:tcPr>
            <w:tcW w:w="2548" w:type="dxa"/>
          </w:tcPr>
          <w:p w14:paraId="4EBB919D" w14:textId="77777777" w:rsidR="001C3A34" w:rsidRPr="00E94DF2" w:rsidRDefault="001C3A34" w:rsidP="00816B41">
            <w:pPr>
              <w:pStyle w:val="TAC"/>
              <w:rPr>
                <w:rFonts w:cs="Arial"/>
              </w:rPr>
            </w:pPr>
            <w:r w:rsidRPr="00DC7196">
              <w:rPr>
                <w:rFonts w:cs="Arial"/>
                <w:color w:val="000000"/>
                <w:kern w:val="24"/>
                <w:szCs w:val="18"/>
              </w:rPr>
              <w:t>&gt;0</w:t>
            </w:r>
          </w:p>
        </w:tc>
        <w:tc>
          <w:tcPr>
            <w:tcW w:w="900" w:type="dxa"/>
          </w:tcPr>
          <w:p w14:paraId="0CCE2315" w14:textId="77777777" w:rsidR="001C3A34" w:rsidRPr="00E94DF2" w:rsidRDefault="001C3A34" w:rsidP="00816B41">
            <w:pPr>
              <w:pStyle w:val="TAC"/>
              <w:rPr>
                <w:rFonts w:cs="Arial"/>
              </w:rPr>
            </w:pPr>
            <w:r w:rsidRPr="00DC7196">
              <w:rPr>
                <w:rFonts w:cs="Arial"/>
                <w:color w:val="000000"/>
                <w:kern w:val="24"/>
                <w:szCs w:val="18"/>
              </w:rPr>
              <w:t>A5</w:t>
            </w:r>
          </w:p>
        </w:tc>
      </w:tr>
    </w:tbl>
    <w:p w14:paraId="25D2E0CF" w14:textId="77777777" w:rsidR="001C3A34" w:rsidRDefault="001C3A34" w:rsidP="001C3A34">
      <w:pPr>
        <w:rPr>
          <w:lang w:val="en-US"/>
        </w:rPr>
      </w:pPr>
    </w:p>
    <w:p w14:paraId="26072A5C" w14:textId="77777777" w:rsidR="001C3A34" w:rsidRPr="009B5B6B" w:rsidRDefault="001C3A34" w:rsidP="001C3A34">
      <w:pPr>
        <w:pStyle w:val="TH"/>
        <w:rPr>
          <w:noProof/>
          <w:lang w:val="en-US"/>
        </w:rPr>
      </w:pPr>
      <w:r>
        <w:t xml:space="preserve">Table 6.2.3.20-2: </w:t>
      </w:r>
      <w:r w:rsidRPr="000E530E">
        <w:t>A-MPR for NS_4</w:t>
      </w:r>
      <w:r>
        <w:t>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Change w:id="1">
          <w:tblGrid>
            <w:gridCol w:w="5"/>
            <w:gridCol w:w="817"/>
            <w:gridCol w:w="5"/>
            <w:gridCol w:w="1193"/>
            <w:gridCol w:w="5"/>
            <w:gridCol w:w="1106"/>
            <w:gridCol w:w="5"/>
            <w:gridCol w:w="1106"/>
            <w:gridCol w:w="5"/>
            <w:gridCol w:w="1106"/>
            <w:gridCol w:w="5"/>
            <w:gridCol w:w="1106"/>
            <w:gridCol w:w="5"/>
            <w:gridCol w:w="1106"/>
            <w:gridCol w:w="5"/>
            <w:gridCol w:w="1106"/>
            <w:gridCol w:w="5"/>
          </w:tblGrid>
        </w:tblGridChange>
      </w:tblGrid>
      <w:tr w:rsidR="001C3A34" w:rsidRPr="00C40F13" w14:paraId="1A825C6C" w14:textId="77777777" w:rsidTr="00816B41">
        <w:trPr>
          <w:jc w:val="center"/>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7BF0D7FF" w14:textId="77777777" w:rsidR="001C3A34" w:rsidRPr="00C40F13" w:rsidRDefault="001C3A34" w:rsidP="00816B41">
            <w:pPr>
              <w:pStyle w:val="TAH"/>
            </w:pPr>
            <w:r w:rsidRPr="00C40F13">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619B43E7" w14:textId="77777777" w:rsidR="001C3A34" w:rsidRDefault="001C3A34" w:rsidP="00816B41">
            <w:pPr>
              <w:pStyle w:val="TAH"/>
            </w:pPr>
            <w:r>
              <w:t>A1</w:t>
            </w:r>
          </w:p>
        </w:tc>
        <w:tc>
          <w:tcPr>
            <w:tcW w:w="640" w:type="pct"/>
            <w:tcBorders>
              <w:top w:val="single" w:sz="4" w:space="0" w:color="auto"/>
              <w:left w:val="single" w:sz="4" w:space="0" w:color="auto"/>
              <w:bottom w:val="single" w:sz="4" w:space="0" w:color="auto"/>
              <w:right w:val="single" w:sz="4" w:space="0" w:color="auto"/>
            </w:tcBorders>
            <w:vAlign w:val="center"/>
          </w:tcPr>
          <w:p w14:paraId="1C88CEE9" w14:textId="77777777" w:rsidR="001C3A34" w:rsidRPr="00C40F13" w:rsidRDefault="001C3A34" w:rsidP="00816B41">
            <w:pPr>
              <w:pStyle w:val="TAH"/>
            </w:pPr>
            <w:r>
              <w:t>A2</w:t>
            </w:r>
          </w:p>
        </w:tc>
        <w:tc>
          <w:tcPr>
            <w:tcW w:w="640" w:type="pct"/>
            <w:tcBorders>
              <w:top w:val="single" w:sz="4" w:space="0" w:color="auto"/>
              <w:left w:val="single" w:sz="4" w:space="0" w:color="auto"/>
              <w:bottom w:val="single" w:sz="4" w:space="0" w:color="auto"/>
              <w:right w:val="single" w:sz="4" w:space="0" w:color="auto"/>
            </w:tcBorders>
          </w:tcPr>
          <w:p w14:paraId="477679E4" w14:textId="77777777" w:rsidR="001C3A34" w:rsidRDefault="001C3A34" w:rsidP="00816B41">
            <w:pPr>
              <w:pStyle w:val="TAH"/>
            </w:pPr>
            <w:r>
              <w:t>A3</w:t>
            </w:r>
          </w:p>
        </w:tc>
        <w:tc>
          <w:tcPr>
            <w:tcW w:w="640" w:type="pct"/>
            <w:tcBorders>
              <w:top w:val="single" w:sz="4" w:space="0" w:color="auto"/>
              <w:left w:val="single" w:sz="4" w:space="0" w:color="auto"/>
              <w:bottom w:val="single" w:sz="4" w:space="0" w:color="auto"/>
              <w:right w:val="single" w:sz="4" w:space="0" w:color="auto"/>
            </w:tcBorders>
          </w:tcPr>
          <w:p w14:paraId="272EF0FA" w14:textId="77777777" w:rsidR="001C3A34" w:rsidRDefault="001C3A34" w:rsidP="00816B41">
            <w:pPr>
              <w:pStyle w:val="TAH"/>
            </w:pPr>
            <w:r>
              <w:t>A4</w:t>
            </w:r>
          </w:p>
        </w:tc>
        <w:tc>
          <w:tcPr>
            <w:tcW w:w="640" w:type="pct"/>
            <w:tcBorders>
              <w:top w:val="single" w:sz="4" w:space="0" w:color="auto"/>
              <w:left w:val="single" w:sz="4" w:space="0" w:color="auto"/>
              <w:bottom w:val="single" w:sz="4" w:space="0" w:color="auto"/>
              <w:right w:val="single" w:sz="4" w:space="0" w:color="auto"/>
            </w:tcBorders>
          </w:tcPr>
          <w:p w14:paraId="4EDF75CB" w14:textId="77777777" w:rsidR="001C3A34" w:rsidRDefault="001C3A34" w:rsidP="00816B41">
            <w:pPr>
              <w:pStyle w:val="TAH"/>
            </w:pPr>
            <w:r>
              <w:t>A5</w:t>
            </w:r>
          </w:p>
        </w:tc>
        <w:tc>
          <w:tcPr>
            <w:tcW w:w="640" w:type="pct"/>
            <w:tcBorders>
              <w:top w:val="single" w:sz="4" w:space="0" w:color="auto"/>
              <w:left w:val="single" w:sz="4" w:space="0" w:color="auto"/>
              <w:bottom w:val="single" w:sz="4" w:space="0" w:color="auto"/>
              <w:right w:val="single" w:sz="4" w:space="0" w:color="auto"/>
            </w:tcBorders>
          </w:tcPr>
          <w:p w14:paraId="6DB6D7D1" w14:textId="77777777" w:rsidR="001C3A34" w:rsidRDefault="001C3A34" w:rsidP="00816B41">
            <w:pPr>
              <w:pStyle w:val="TAH"/>
            </w:pPr>
            <w:r>
              <w:t>A6</w:t>
            </w:r>
          </w:p>
        </w:tc>
      </w:tr>
      <w:tr w:rsidR="001C3A34" w:rsidRPr="00C40F13" w14:paraId="6352E8C8" w14:textId="77777777" w:rsidTr="00816B41">
        <w:trPr>
          <w:jc w:val="center"/>
        </w:trPr>
        <w:tc>
          <w:tcPr>
            <w:tcW w:w="1163" w:type="pct"/>
            <w:gridSpan w:val="2"/>
            <w:tcBorders>
              <w:left w:val="single" w:sz="4" w:space="0" w:color="auto"/>
              <w:bottom w:val="single" w:sz="4" w:space="0" w:color="auto"/>
              <w:right w:val="single" w:sz="4" w:space="0" w:color="auto"/>
            </w:tcBorders>
            <w:shd w:val="clear" w:color="auto" w:fill="auto"/>
            <w:vAlign w:val="center"/>
          </w:tcPr>
          <w:p w14:paraId="16205981" w14:textId="77777777" w:rsidR="001C3A34" w:rsidRPr="00C40F13" w:rsidRDefault="001C3A34" w:rsidP="00816B41">
            <w:pPr>
              <w:pStyle w:val="TAH"/>
            </w:pPr>
          </w:p>
        </w:tc>
        <w:tc>
          <w:tcPr>
            <w:tcW w:w="640" w:type="pct"/>
            <w:tcBorders>
              <w:top w:val="single" w:sz="4" w:space="0" w:color="auto"/>
              <w:left w:val="single" w:sz="4" w:space="0" w:color="auto"/>
              <w:bottom w:val="single" w:sz="4" w:space="0" w:color="auto"/>
              <w:right w:val="single" w:sz="4" w:space="0" w:color="auto"/>
            </w:tcBorders>
            <w:vAlign w:val="center"/>
          </w:tcPr>
          <w:p w14:paraId="72165B2A" w14:textId="77777777" w:rsidR="001C3A34" w:rsidRPr="008771F4" w:rsidRDefault="001C3A34" w:rsidP="00816B41">
            <w:pPr>
              <w:pStyle w:val="TAH"/>
            </w:pPr>
            <w:r w:rsidRPr="008771F4">
              <w:t>Outer</w:t>
            </w:r>
            <w:r>
              <w:t>/Inner</w:t>
            </w:r>
          </w:p>
        </w:tc>
        <w:tc>
          <w:tcPr>
            <w:tcW w:w="640" w:type="pct"/>
            <w:tcBorders>
              <w:top w:val="single" w:sz="4" w:space="0" w:color="auto"/>
              <w:left w:val="single" w:sz="4" w:space="0" w:color="auto"/>
              <w:bottom w:val="single" w:sz="4" w:space="0" w:color="auto"/>
              <w:right w:val="single" w:sz="4" w:space="0" w:color="auto"/>
            </w:tcBorders>
            <w:vAlign w:val="center"/>
          </w:tcPr>
          <w:p w14:paraId="5EB44807" w14:textId="77777777" w:rsidR="001C3A34" w:rsidRPr="008771F4" w:rsidRDefault="001C3A34" w:rsidP="00816B41">
            <w:pPr>
              <w:pStyle w:val="TAH"/>
            </w:pPr>
            <w:r w:rsidRPr="008771F4">
              <w:t>Outer</w:t>
            </w:r>
            <w:r>
              <w:t>/</w:t>
            </w:r>
            <w:r w:rsidRPr="008771F4">
              <w:t>Inner</w:t>
            </w:r>
          </w:p>
        </w:tc>
        <w:tc>
          <w:tcPr>
            <w:tcW w:w="640" w:type="pct"/>
            <w:tcBorders>
              <w:top w:val="single" w:sz="4" w:space="0" w:color="auto"/>
              <w:left w:val="single" w:sz="4" w:space="0" w:color="auto"/>
              <w:bottom w:val="single" w:sz="4" w:space="0" w:color="auto"/>
              <w:right w:val="single" w:sz="4" w:space="0" w:color="auto"/>
            </w:tcBorders>
          </w:tcPr>
          <w:p w14:paraId="453C126E" w14:textId="77777777" w:rsidR="001C3A34" w:rsidRPr="008771F4" w:rsidRDefault="001C3A34" w:rsidP="00816B41">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2C9BD04B" w14:textId="77777777" w:rsidR="001C3A34" w:rsidRDefault="001C3A34" w:rsidP="00816B41">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709287EA" w14:textId="77777777" w:rsidR="001C3A34" w:rsidRPr="008771F4" w:rsidRDefault="001C3A34" w:rsidP="00816B41">
            <w:pPr>
              <w:pStyle w:val="TAH"/>
            </w:pPr>
            <w:r>
              <w:t>Outer/Inner</w:t>
            </w:r>
          </w:p>
        </w:tc>
        <w:tc>
          <w:tcPr>
            <w:tcW w:w="640" w:type="pct"/>
            <w:tcBorders>
              <w:top w:val="single" w:sz="4" w:space="0" w:color="auto"/>
              <w:left w:val="single" w:sz="4" w:space="0" w:color="auto"/>
              <w:bottom w:val="single" w:sz="4" w:space="0" w:color="auto"/>
              <w:right w:val="single" w:sz="4" w:space="0" w:color="auto"/>
            </w:tcBorders>
          </w:tcPr>
          <w:p w14:paraId="4074FE77" w14:textId="77777777" w:rsidR="001C3A34" w:rsidRDefault="001C3A34" w:rsidP="00816B41">
            <w:pPr>
              <w:pStyle w:val="TAH"/>
            </w:pPr>
            <w:r>
              <w:t>Outer/Inner</w:t>
            </w:r>
          </w:p>
        </w:tc>
      </w:tr>
      <w:tr w:rsidR="001C3A34" w:rsidRPr="00C40F13" w14:paraId="253B4496" w14:textId="77777777" w:rsidTr="00816B41">
        <w:trPr>
          <w:jc w:val="center"/>
        </w:trPr>
        <w:tc>
          <w:tcPr>
            <w:tcW w:w="473" w:type="pct"/>
            <w:tcBorders>
              <w:top w:val="single" w:sz="4" w:space="0" w:color="auto"/>
              <w:left w:val="single" w:sz="4" w:space="0" w:color="auto"/>
              <w:right w:val="single" w:sz="4" w:space="0" w:color="auto"/>
            </w:tcBorders>
            <w:shd w:val="clear" w:color="auto" w:fill="auto"/>
            <w:hideMark/>
          </w:tcPr>
          <w:p w14:paraId="7EB91A6B" w14:textId="77777777" w:rsidR="001C3A34" w:rsidRPr="008771F4" w:rsidRDefault="001C3A34" w:rsidP="00816B41">
            <w:pPr>
              <w:pStyle w:val="TAC"/>
            </w:pPr>
            <w:r w:rsidRPr="008771F4">
              <w:t>DFT-s-OFDM</w:t>
            </w:r>
          </w:p>
        </w:tc>
        <w:tc>
          <w:tcPr>
            <w:tcW w:w="690" w:type="pct"/>
            <w:tcBorders>
              <w:top w:val="single" w:sz="4" w:space="0" w:color="auto"/>
              <w:left w:val="single" w:sz="4" w:space="0" w:color="auto"/>
              <w:bottom w:val="single" w:sz="4" w:space="0" w:color="000000"/>
              <w:right w:val="single" w:sz="4" w:space="0" w:color="000000"/>
            </w:tcBorders>
          </w:tcPr>
          <w:p w14:paraId="1E376BF1" w14:textId="77777777" w:rsidR="001C3A34" w:rsidRPr="008771F4" w:rsidRDefault="001C3A34" w:rsidP="00816B41">
            <w:pPr>
              <w:pStyle w:val="TAC"/>
            </w:pPr>
            <w:r w:rsidRPr="008771F4">
              <w:t>PI/2 BPSK</w:t>
            </w:r>
          </w:p>
        </w:tc>
        <w:tc>
          <w:tcPr>
            <w:tcW w:w="640" w:type="pct"/>
            <w:tcBorders>
              <w:top w:val="single" w:sz="4" w:space="0" w:color="auto"/>
              <w:left w:val="single" w:sz="4" w:space="0" w:color="000000"/>
              <w:bottom w:val="single" w:sz="4" w:space="0" w:color="000000"/>
              <w:right w:val="single" w:sz="4" w:space="0" w:color="000000"/>
            </w:tcBorders>
          </w:tcPr>
          <w:p w14:paraId="4F34B3C6"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3E187C0" w14:textId="77777777" w:rsidR="001C3A34" w:rsidRPr="00A11871" w:rsidRDefault="001C3A34" w:rsidP="00816B41">
            <w:pPr>
              <w:pStyle w:val="TAC"/>
              <w:rPr>
                <w:rFonts w:cs="Arial"/>
              </w:rPr>
            </w:pPr>
            <w:r w:rsidRPr="0030342B">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E219BE7" w14:textId="77777777" w:rsidR="001C3A34" w:rsidRPr="00A11871" w:rsidRDefault="001C3A34" w:rsidP="00816B41">
            <w:pPr>
              <w:pStyle w:val="TAC"/>
              <w:rPr>
                <w:rFonts w:cs="Arial"/>
              </w:rPr>
            </w:pPr>
            <w:r w:rsidRPr="0030342B">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tcPr>
          <w:p w14:paraId="1A66CDE1" w14:textId="77777777" w:rsidR="001C3A34" w:rsidRPr="00A11871" w:rsidRDefault="001C3A34" w:rsidP="00816B41">
            <w:pPr>
              <w:pStyle w:val="TAC"/>
              <w:rPr>
                <w:rFonts w:cs="Arial"/>
              </w:rPr>
            </w:pPr>
            <w:r w:rsidRPr="0030342B">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4F4E602" w14:textId="77777777" w:rsidR="001C3A34" w:rsidRPr="00A11871" w:rsidRDefault="001C3A34" w:rsidP="00816B41">
            <w:pPr>
              <w:pStyle w:val="TAC"/>
              <w:rPr>
                <w:rFonts w:cs="Arial"/>
              </w:rPr>
            </w:pPr>
            <w:r w:rsidRPr="0030342B">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7228E08C" w14:textId="77777777" w:rsidR="001C3A34" w:rsidRPr="001C3A34" w:rsidRDefault="001C3A34" w:rsidP="00816B41">
            <w:pPr>
              <w:pStyle w:val="TAC"/>
              <w:rPr>
                <w:rFonts w:cs="Arial"/>
                <w:bCs/>
                <w:color w:val="000000" w:themeColor="text1"/>
                <w:kern w:val="24"/>
                <w:szCs w:val="18"/>
                <w:rPrChange w:id="2" w:author="D. Everaere" w:date="2023-11-01T15:33:00Z">
                  <w:rPr>
                    <w:rFonts w:cs="Arial"/>
                    <w:bCs/>
                    <w:kern w:val="24"/>
                    <w:szCs w:val="18"/>
                  </w:rPr>
                </w:rPrChange>
              </w:rPr>
            </w:pPr>
            <w:r w:rsidRPr="001C3A34">
              <w:rPr>
                <w:rFonts w:cs="Arial"/>
                <w:bCs/>
                <w:color w:val="000000" w:themeColor="text1"/>
                <w:kern w:val="24"/>
                <w:szCs w:val="18"/>
                <w:rPrChange w:id="3" w:author="D. Everaere" w:date="2023-11-01T15:33:00Z">
                  <w:rPr>
                    <w:rFonts w:cs="Arial"/>
                    <w:bCs/>
                    <w:kern w:val="24"/>
                    <w:szCs w:val="18"/>
                  </w:rPr>
                </w:rPrChange>
              </w:rPr>
              <w:t>4</w:t>
            </w:r>
          </w:p>
        </w:tc>
      </w:tr>
      <w:tr w:rsidR="001C3A34" w:rsidRPr="00C40F13" w14:paraId="68CE12F8" w14:textId="77777777" w:rsidTr="00816B41">
        <w:trPr>
          <w:jc w:val="center"/>
        </w:trPr>
        <w:tc>
          <w:tcPr>
            <w:tcW w:w="473" w:type="pct"/>
            <w:tcBorders>
              <w:left w:val="single" w:sz="4" w:space="0" w:color="auto"/>
              <w:right w:val="single" w:sz="4" w:space="0" w:color="auto"/>
            </w:tcBorders>
            <w:shd w:val="clear" w:color="auto" w:fill="auto"/>
          </w:tcPr>
          <w:p w14:paraId="6DC2ED5B"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6A18A51B" w14:textId="77777777" w:rsidR="001C3A34" w:rsidRPr="008771F4" w:rsidRDefault="001C3A34" w:rsidP="00816B41">
            <w:pPr>
              <w:pStyle w:val="TAC"/>
            </w:pPr>
            <w:r w:rsidRPr="008771F4">
              <w:t>QPSK</w:t>
            </w:r>
          </w:p>
        </w:tc>
        <w:tc>
          <w:tcPr>
            <w:tcW w:w="640" w:type="pct"/>
            <w:tcBorders>
              <w:top w:val="single" w:sz="4" w:space="0" w:color="000000"/>
              <w:left w:val="single" w:sz="4" w:space="0" w:color="000000"/>
              <w:bottom w:val="single" w:sz="4" w:space="0" w:color="000000"/>
              <w:right w:val="single" w:sz="4" w:space="0" w:color="000000"/>
            </w:tcBorders>
          </w:tcPr>
          <w:p w14:paraId="4E82F01F"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42C402" w14:textId="77777777" w:rsidR="001C3A34" w:rsidRPr="00E94DF2" w:rsidRDefault="001C3A34" w:rsidP="00816B41">
            <w:pPr>
              <w:pStyle w:val="TAC"/>
              <w:rPr>
                <w:rFonts w:cs="Arial"/>
              </w:rPr>
            </w:pPr>
            <w:r w:rsidRPr="00E94DF2">
              <w:rPr>
                <w:rFonts w:cs="Arial"/>
                <w:color w:val="000000" w:themeColor="dark1"/>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C664608" w14:textId="77777777" w:rsidR="001C3A34" w:rsidRPr="00E94DF2" w:rsidRDefault="001C3A34" w:rsidP="00816B41">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2A99A1C9" w14:textId="77777777" w:rsidR="001C3A34" w:rsidRPr="00E94DF2" w:rsidRDefault="001C3A34" w:rsidP="00816B41">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2E05FAE"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4C370E0" w14:textId="77777777" w:rsidR="001C3A34" w:rsidRPr="001C3A34" w:rsidRDefault="001C3A34" w:rsidP="00816B41">
            <w:pPr>
              <w:pStyle w:val="TAC"/>
              <w:rPr>
                <w:rFonts w:cs="Arial"/>
                <w:color w:val="000000" w:themeColor="text1"/>
                <w:kern w:val="24"/>
                <w:szCs w:val="18"/>
                <w:rPrChange w:id="4" w:author="D. Everaere" w:date="2023-11-01T15:33:00Z">
                  <w:rPr>
                    <w:rFonts w:cs="Arial"/>
                    <w:color w:val="000000" w:themeColor="dark1"/>
                    <w:kern w:val="24"/>
                    <w:szCs w:val="18"/>
                  </w:rPr>
                </w:rPrChange>
              </w:rPr>
            </w:pPr>
            <w:r w:rsidRPr="001C3A34">
              <w:rPr>
                <w:rFonts w:cs="Arial"/>
                <w:bCs/>
                <w:color w:val="000000" w:themeColor="text1"/>
                <w:kern w:val="24"/>
                <w:szCs w:val="18"/>
                <w:rPrChange w:id="5" w:author="D. Everaere" w:date="2023-11-01T15:33:00Z">
                  <w:rPr>
                    <w:rFonts w:cs="Arial"/>
                    <w:bCs/>
                    <w:color w:val="FFFFFF" w:themeColor="light1"/>
                    <w:kern w:val="24"/>
                    <w:szCs w:val="18"/>
                  </w:rPr>
                </w:rPrChange>
              </w:rPr>
              <w:t>4</w:t>
            </w:r>
          </w:p>
        </w:tc>
      </w:tr>
      <w:tr w:rsidR="001C3A34" w:rsidRPr="00C40F13" w14:paraId="300291CF" w14:textId="77777777" w:rsidTr="00816B41">
        <w:trPr>
          <w:trHeight w:val="70"/>
          <w:jc w:val="center"/>
        </w:trPr>
        <w:tc>
          <w:tcPr>
            <w:tcW w:w="473" w:type="pct"/>
            <w:tcBorders>
              <w:left w:val="single" w:sz="4" w:space="0" w:color="auto"/>
              <w:right w:val="single" w:sz="4" w:space="0" w:color="auto"/>
            </w:tcBorders>
            <w:shd w:val="clear" w:color="auto" w:fill="auto"/>
          </w:tcPr>
          <w:p w14:paraId="44BAACE1"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48870616" w14:textId="77777777" w:rsidR="001C3A34" w:rsidRPr="008771F4" w:rsidRDefault="001C3A34" w:rsidP="00816B41">
            <w:pPr>
              <w:pStyle w:val="TAC"/>
            </w:pPr>
            <w:r w:rsidRPr="008771F4">
              <w:t>16 QAM</w:t>
            </w:r>
          </w:p>
        </w:tc>
        <w:tc>
          <w:tcPr>
            <w:tcW w:w="640" w:type="pct"/>
            <w:tcBorders>
              <w:top w:val="single" w:sz="4" w:space="0" w:color="000000"/>
              <w:left w:val="single" w:sz="4" w:space="0" w:color="000000"/>
              <w:bottom w:val="single" w:sz="4" w:space="0" w:color="000000"/>
              <w:right w:val="single" w:sz="4" w:space="0" w:color="000000"/>
            </w:tcBorders>
          </w:tcPr>
          <w:p w14:paraId="7F01455E"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ECF1D02" w14:textId="77777777" w:rsidR="001C3A34" w:rsidRPr="00E94DF2" w:rsidRDefault="001C3A34" w:rsidP="00816B41">
            <w:pPr>
              <w:pStyle w:val="TAC"/>
              <w:rPr>
                <w:rFonts w:cs="Arial"/>
              </w:rPr>
            </w:pPr>
            <w:r w:rsidRPr="00E94DF2">
              <w:rPr>
                <w:rFonts w:cs="Arial"/>
                <w:color w:val="000000" w:themeColor="dark1"/>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98CB4B" w14:textId="77777777" w:rsidR="001C3A34" w:rsidRPr="00E94DF2" w:rsidRDefault="001C3A34" w:rsidP="00816B41">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72BBAF92" w14:textId="77777777" w:rsidR="001C3A34" w:rsidRPr="00E94DF2" w:rsidRDefault="001C3A34" w:rsidP="00816B41">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54B5E24"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7674658" w14:textId="77777777" w:rsidR="001C3A34" w:rsidRPr="001C3A34" w:rsidRDefault="001C3A34" w:rsidP="00816B41">
            <w:pPr>
              <w:pStyle w:val="TAC"/>
              <w:rPr>
                <w:rFonts w:cs="Arial"/>
                <w:color w:val="000000" w:themeColor="text1"/>
                <w:kern w:val="24"/>
                <w:szCs w:val="18"/>
                <w:rPrChange w:id="6" w:author="D. Everaere" w:date="2023-11-01T15:33:00Z">
                  <w:rPr>
                    <w:rFonts w:cs="Arial"/>
                    <w:color w:val="000000" w:themeColor="dark1"/>
                    <w:kern w:val="24"/>
                    <w:szCs w:val="18"/>
                  </w:rPr>
                </w:rPrChange>
              </w:rPr>
            </w:pPr>
            <w:r w:rsidRPr="001C3A34">
              <w:rPr>
                <w:rFonts w:cs="Arial"/>
                <w:color w:val="000000" w:themeColor="text1"/>
                <w:kern w:val="24"/>
                <w:szCs w:val="18"/>
                <w:rPrChange w:id="7" w:author="D. Everaere" w:date="2023-11-01T15:33:00Z">
                  <w:rPr>
                    <w:rFonts w:cs="Arial"/>
                    <w:color w:val="000000" w:themeColor="dark1"/>
                    <w:kern w:val="24"/>
                    <w:szCs w:val="18"/>
                  </w:rPr>
                </w:rPrChange>
              </w:rPr>
              <w:t>4</w:t>
            </w:r>
          </w:p>
        </w:tc>
      </w:tr>
      <w:tr w:rsidR="001C3A34" w:rsidRPr="00C40F13" w14:paraId="4988E5B8" w14:textId="77777777" w:rsidTr="00816B41">
        <w:trPr>
          <w:jc w:val="center"/>
        </w:trPr>
        <w:tc>
          <w:tcPr>
            <w:tcW w:w="473" w:type="pct"/>
            <w:tcBorders>
              <w:left w:val="single" w:sz="4" w:space="0" w:color="auto"/>
              <w:right w:val="single" w:sz="4" w:space="0" w:color="auto"/>
            </w:tcBorders>
            <w:shd w:val="clear" w:color="auto" w:fill="auto"/>
          </w:tcPr>
          <w:p w14:paraId="6DA084FE"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421AF976" w14:textId="77777777" w:rsidR="001C3A34" w:rsidRPr="008771F4" w:rsidRDefault="001C3A34" w:rsidP="00816B41">
            <w:pPr>
              <w:pStyle w:val="TAC"/>
            </w:pPr>
            <w:r w:rsidRPr="008771F4">
              <w:t>64 QAM</w:t>
            </w:r>
          </w:p>
        </w:tc>
        <w:tc>
          <w:tcPr>
            <w:tcW w:w="640" w:type="pct"/>
            <w:tcBorders>
              <w:top w:val="single" w:sz="4" w:space="0" w:color="000000"/>
              <w:left w:val="single" w:sz="4" w:space="0" w:color="000000"/>
              <w:bottom w:val="single" w:sz="4" w:space="0" w:color="000000"/>
              <w:right w:val="single" w:sz="4" w:space="0" w:color="000000"/>
            </w:tcBorders>
          </w:tcPr>
          <w:p w14:paraId="1FE10101"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5F054BD" w14:textId="77777777" w:rsidR="001C3A34" w:rsidRPr="00E94DF2" w:rsidRDefault="001C3A34" w:rsidP="00816B4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FEF942D" w14:textId="77777777" w:rsidR="001C3A34" w:rsidRPr="00E94DF2" w:rsidRDefault="001C3A34" w:rsidP="00816B41">
            <w:pPr>
              <w:pStyle w:val="TAC"/>
              <w:rPr>
                <w:rFonts w:cs="Arial"/>
              </w:rPr>
            </w:pPr>
            <w:r w:rsidRPr="00E94DF2">
              <w:rPr>
                <w:rFonts w:cs="Arial"/>
                <w:color w:val="000000" w:themeColor="dark1"/>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6514610E" w14:textId="77777777" w:rsidR="001C3A34" w:rsidRPr="00E94DF2" w:rsidRDefault="001C3A34" w:rsidP="00816B41">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9DC46B4"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72914174" w14:textId="77777777" w:rsidR="001C3A34" w:rsidRPr="001C3A34" w:rsidRDefault="001C3A34" w:rsidP="00816B41">
            <w:pPr>
              <w:pStyle w:val="TAC"/>
              <w:rPr>
                <w:rFonts w:cs="Arial"/>
                <w:color w:val="000000" w:themeColor="text1"/>
                <w:kern w:val="24"/>
                <w:szCs w:val="18"/>
                <w:rPrChange w:id="8" w:author="D. Everaere" w:date="2023-11-01T15:33:00Z">
                  <w:rPr>
                    <w:rFonts w:cs="Arial"/>
                    <w:color w:val="000000" w:themeColor="dark1"/>
                    <w:kern w:val="24"/>
                    <w:szCs w:val="18"/>
                  </w:rPr>
                </w:rPrChange>
              </w:rPr>
            </w:pPr>
            <w:r w:rsidRPr="001C3A34">
              <w:rPr>
                <w:rFonts w:cs="Arial"/>
                <w:color w:val="000000" w:themeColor="text1"/>
                <w:kern w:val="24"/>
                <w:szCs w:val="18"/>
                <w:rPrChange w:id="9" w:author="D. Everaere" w:date="2023-11-01T15:33:00Z">
                  <w:rPr>
                    <w:rFonts w:cs="Arial"/>
                    <w:color w:val="000000" w:themeColor="dark1"/>
                    <w:kern w:val="24"/>
                    <w:szCs w:val="18"/>
                  </w:rPr>
                </w:rPrChange>
              </w:rPr>
              <w:t>4</w:t>
            </w:r>
          </w:p>
        </w:tc>
      </w:tr>
      <w:tr w:rsidR="001C3A34" w:rsidRPr="00C40F13" w14:paraId="3120FDDA" w14:textId="77777777" w:rsidTr="00816B41">
        <w:trPr>
          <w:jc w:val="center"/>
        </w:trPr>
        <w:tc>
          <w:tcPr>
            <w:tcW w:w="473" w:type="pct"/>
            <w:tcBorders>
              <w:left w:val="single" w:sz="4" w:space="0" w:color="auto"/>
              <w:bottom w:val="single" w:sz="4" w:space="0" w:color="auto"/>
              <w:right w:val="single" w:sz="4" w:space="0" w:color="auto"/>
            </w:tcBorders>
            <w:shd w:val="clear" w:color="auto" w:fill="auto"/>
          </w:tcPr>
          <w:p w14:paraId="23E190F2"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1F826A3C" w14:textId="77777777" w:rsidR="001C3A34" w:rsidRPr="008771F4" w:rsidRDefault="001C3A34" w:rsidP="00816B41">
            <w:pPr>
              <w:pStyle w:val="TAC"/>
            </w:pPr>
            <w:r w:rsidRPr="008771F4">
              <w:t>256 QAM</w:t>
            </w:r>
          </w:p>
        </w:tc>
        <w:tc>
          <w:tcPr>
            <w:tcW w:w="640" w:type="pct"/>
            <w:tcBorders>
              <w:top w:val="single" w:sz="4" w:space="0" w:color="000000"/>
              <w:left w:val="single" w:sz="4" w:space="0" w:color="000000"/>
              <w:bottom w:val="single" w:sz="4" w:space="0" w:color="000000"/>
              <w:right w:val="single" w:sz="4" w:space="0" w:color="000000"/>
            </w:tcBorders>
          </w:tcPr>
          <w:p w14:paraId="69323CDC"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755C58C" w14:textId="77777777" w:rsidR="001C3A34" w:rsidRPr="00E94DF2" w:rsidRDefault="001C3A34" w:rsidP="00816B4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886ED7" w14:textId="77777777" w:rsidR="001C3A34" w:rsidRPr="00E94DF2" w:rsidRDefault="001C3A34" w:rsidP="00816B4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4D1105EC" w14:textId="77777777" w:rsidR="001C3A34" w:rsidRPr="00E94DF2" w:rsidRDefault="001C3A34" w:rsidP="00816B41">
            <w:pPr>
              <w:pStyle w:val="TAC"/>
              <w:rPr>
                <w:rFonts w:cs="Arial"/>
              </w:rPr>
            </w:pPr>
            <w:r w:rsidRPr="00E94DF2">
              <w:rPr>
                <w:rFonts w:cs="Arial"/>
                <w:color w:val="000000" w:themeColor="dark1"/>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11D0414"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713248D5" w14:textId="77777777" w:rsidR="001C3A34" w:rsidRPr="001C3A34" w:rsidRDefault="001C3A34" w:rsidP="00816B41">
            <w:pPr>
              <w:pStyle w:val="TAC"/>
              <w:rPr>
                <w:rFonts w:cs="Arial"/>
                <w:color w:val="000000" w:themeColor="text1"/>
                <w:kern w:val="24"/>
                <w:szCs w:val="18"/>
                <w:rPrChange w:id="10" w:author="D. Everaere" w:date="2023-11-01T15:33:00Z">
                  <w:rPr>
                    <w:rFonts w:cs="Arial"/>
                    <w:color w:val="000000" w:themeColor="dark1"/>
                    <w:kern w:val="24"/>
                    <w:szCs w:val="18"/>
                  </w:rPr>
                </w:rPrChange>
              </w:rPr>
            </w:pPr>
          </w:p>
        </w:tc>
      </w:tr>
      <w:tr w:rsidR="001C3A34" w:rsidRPr="00C40F13" w14:paraId="4B72BAA2" w14:textId="77777777" w:rsidTr="00DC5A9C">
        <w:tblPrEx>
          <w:tblW w:w="4510" w:type="pct"/>
          <w:jc w:val="center"/>
          <w:tblCellMar>
            <w:left w:w="70" w:type="dxa"/>
            <w:right w:w="70" w:type="dxa"/>
          </w:tblCellMar>
          <w:tblLook w:val="01E0" w:firstRow="1" w:lastRow="1" w:firstColumn="1" w:lastColumn="1" w:noHBand="0" w:noVBand="0"/>
          <w:tblPrExChange w:id="11" w:author="D. Everaere" w:date="2023-11-01T15:35:00Z">
            <w:tblPrEx>
              <w:tblW w:w="4510" w:type="pct"/>
              <w:jc w:val="center"/>
              <w:tblCellMar>
                <w:left w:w="70" w:type="dxa"/>
                <w:right w:w="70" w:type="dxa"/>
              </w:tblCellMar>
              <w:tblLook w:val="01E0" w:firstRow="1" w:lastRow="1" w:firstColumn="1" w:lastColumn="1" w:noHBand="0" w:noVBand="0"/>
            </w:tblPrEx>
          </w:tblPrExChange>
        </w:tblPrEx>
        <w:trPr>
          <w:trHeight w:val="217"/>
          <w:jc w:val="center"/>
          <w:trPrChange w:id="12" w:author="D. Everaere" w:date="2023-11-01T15:35:00Z">
            <w:trPr>
              <w:gridAfter w:val="0"/>
              <w:jc w:val="center"/>
            </w:trPr>
          </w:trPrChange>
        </w:trPr>
        <w:tc>
          <w:tcPr>
            <w:tcW w:w="473" w:type="pct"/>
            <w:tcBorders>
              <w:top w:val="single" w:sz="4" w:space="0" w:color="auto"/>
              <w:left w:val="single" w:sz="4" w:space="0" w:color="auto"/>
              <w:right w:val="single" w:sz="4" w:space="0" w:color="auto"/>
            </w:tcBorders>
            <w:shd w:val="clear" w:color="auto" w:fill="auto"/>
            <w:hideMark/>
            <w:tcPrChange w:id="13" w:author="D. Everaere" w:date="2023-11-01T15:35:00Z">
              <w:tcPr>
                <w:tcW w:w="473" w:type="pct"/>
                <w:gridSpan w:val="2"/>
                <w:tcBorders>
                  <w:top w:val="single" w:sz="4" w:space="0" w:color="auto"/>
                  <w:left w:val="single" w:sz="4" w:space="0" w:color="auto"/>
                  <w:right w:val="single" w:sz="4" w:space="0" w:color="auto"/>
                </w:tcBorders>
                <w:shd w:val="clear" w:color="auto" w:fill="auto"/>
                <w:hideMark/>
              </w:tcPr>
            </w:tcPrChange>
          </w:tcPr>
          <w:p w14:paraId="59B77261" w14:textId="77777777" w:rsidR="001C3A34" w:rsidRPr="008771F4" w:rsidRDefault="001C3A34" w:rsidP="00816B41">
            <w:pPr>
              <w:pStyle w:val="TAC"/>
            </w:pPr>
            <w:r w:rsidRPr="008771F4">
              <w:t>CP-OFDM</w:t>
            </w:r>
          </w:p>
        </w:tc>
        <w:tc>
          <w:tcPr>
            <w:tcW w:w="690" w:type="pct"/>
            <w:tcBorders>
              <w:top w:val="single" w:sz="4" w:space="0" w:color="000000"/>
              <w:left w:val="single" w:sz="4" w:space="0" w:color="auto"/>
              <w:bottom w:val="single" w:sz="4" w:space="0" w:color="000000"/>
              <w:right w:val="single" w:sz="4" w:space="0" w:color="000000"/>
            </w:tcBorders>
            <w:tcPrChange w:id="14" w:author="D. Everaere" w:date="2023-11-01T15:35:00Z">
              <w:tcPr>
                <w:tcW w:w="690" w:type="pct"/>
                <w:gridSpan w:val="2"/>
                <w:tcBorders>
                  <w:top w:val="single" w:sz="4" w:space="0" w:color="000000"/>
                  <w:left w:val="single" w:sz="4" w:space="0" w:color="auto"/>
                  <w:bottom w:val="single" w:sz="4" w:space="0" w:color="000000"/>
                  <w:right w:val="single" w:sz="4" w:space="0" w:color="000000"/>
                </w:tcBorders>
              </w:tcPr>
            </w:tcPrChange>
          </w:tcPr>
          <w:p w14:paraId="6DABD970" w14:textId="77777777" w:rsidR="001C3A34" w:rsidRPr="008771F4" w:rsidRDefault="001C3A34" w:rsidP="00816B41">
            <w:pPr>
              <w:pStyle w:val="TAC"/>
            </w:pPr>
            <w:r w:rsidRPr="008771F4">
              <w:t>QPSK</w:t>
            </w:r>
          </w:p>
        </w:tc>
        <w:tc>
          <w:tcPr>
            <w:tcW w:w="640" w:type="pct"/>
            <w:tcBorders>
              <w:top w:val="single" w:sz="4" w:space="0" w:color="000000"/>
              <w:left w:val="single" w:sz="4" w:space="0" w:color="000000"/>
              <w:bottom w:val="single" w:sz="4" w:space="0" w:color="000000"/>
              <w:right w:val="single" w:sz="4" w:space="0" w:color="000000"/>
            </w:tcBorders>
            <w:tcPrChange w:id="15" w:author="D. Everaere" w:date="2023-11-01T15:35:00Z">
              <w:tcPr>
                <w:tcW w:w="640" w:type="pct"/>
                <w:gridSpan w:val="2"/>
                <w:tcBorders>
                  <w:top w:val="single" w:sz="4" w:space="0" w:color="000000"/>
                  <w:left w:val="single" w:sz="4" w:space="0" w:color="000000"/>
                  <w:bottom w:val="single" w:sz="4" w:space="0" w:color="000000"/>
                  <w:right w:val="single" w:sz="4" w:space="0" w:color="000000"/>
                </w:tcBorders>
              </w:tcPr>
            </w:tcPrChange>
          </w:tcPr>
          <w:p w14:paraId="74C19499"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Change w:id="16" w:author="D. Everaere" w:date="2023-11-01T15:35:00Z">
              <w:tcPr>
                <w:tcW w:w="640"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16E959D" w14:textId="77777777" w:rsidR="001C3A34" w:rsidRPr="00E94DF2" w:rsidRDefault="001C3A34" w:rsidP="00816B41">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Change w:id="17" w:author="D. Everaere" w:date="2023-11-01T15:35:00Z">
              <w:tcPr>
                <w:tcW w:w="640"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A6E6E64" w14:textId="77777777" w:rsidR="001C3A34" w:rsidRPr="00E94DF2" w:rsidRDefault="001C3A34" w:rsidP="00816B41">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tcPrChange w:id="18" w:author="D. Everaere" w:date="2023-11-01T15:35:00Z">
              <w:tcPr>
                <w:tcW w:w="640" w:type="pct"/>
                <w:gridSpan w:val="2"/>
                <w:tcBorders>
                  <w:top w:val="single" w:sz="4" w:space="0" w:color="000000"/>
                  <w:left w:val="single" w:sz="4" w:space="0" w:color="000000"/>
                  <w:bottom w:val="single" w:sz="4" w:space="0" w:color="000000"/>
                  <w:right w:val="single" w:sz="4" w:space="0" w:color="000000"/>
                </w:tcBorders>
              </w:tcPr>
            </w:tcPrChange>
          </w:tcPr>
          <w:p w14:paraId="098DE1AD" w14:textId="77777777" w:rsidR="001C3A34" w:rsidRPr="00580884" w:rsidRDefault="001C3A34" w:rsidP="00816B41">
            <w:pPr>
              <w:pStyle w:val="TAC"/>
              <w:rPr>
                <w:rFonts w:cs="Arial"/>
              </w:rPr>
            </w:pPr>
            <w:r w:rsidRPr="00580884">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Change w:id="19" w:author="D. Everaere" w:date="2023-11-01T15:35:00Z">
              <w:tcPr>
                <w:tcW w:w="640" w:type="pct"/>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3175A2E"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Change w:id="20" w:author="D. Everaere" w:date="2023-11-01T15:35:00Z">
              <w:tcPr>
                <w:tcW w:w="640" w:type="pct"/>
                <w:gridSpan w:val="2"/>
                <w:tcBorders>
                  <w:top w:val="single" w:sz="4" w:space="0" w:color="000000"/>
                  <w:left w:val="single" w:sz="4" w:space="0" w:color="000000"/>
                  <w:bottom w:val="single" w:sz="4" w:space="0" w:color="000000"/>
                  <w:right w:val="single" w:sz="4" w:space="0" w:color="000000"/>
                </w:tcBorders>
              </w:tcPr>
            </w:tcPrChange>
          </w:tcPr>
          <w:p w14:paraId="51EB5041" w14:textId="77777777" w:rsidR="001C3A34" w:rsidRPr="001C3A34" w:rsidRDefault="001C3A34" w:rsidP="00816B41">
            <w:pPr>
              <w:pStyle w:val="TAC"/>
              <w:rPr>
                <w:rFonts w:cs="Arial"/>
                <w:color w:val="000000" w:themeColor="text1"/>
                <w:kern w:val="24"/>
                <w:szCs w:val="18"/>
                <w:rPrChange w:id="21" w:author="D. Everaere" w:date="2023-11-01T15:33:00Z">
                  <w:rPr>
                    <w:rFonts w:cs="Arial"/>
                    <w:color w:val="000000" w:themeColor="dark1"/>
                    <w:kern w:val="24"/>
                    <w:szCs w:val="18"/>
                  </w:rPr>
                </w:rPrChange>
              </w:rPr>
            </w:pPr>
            <w:r w:rsidRPr="001C3A34">
              <w:rPr>
                <w:rFonts w:cs="Arial"/>
                <w:bCs/>
                <w:color w:val="000000" w:themeColor="text1"/>
                <w:kern w:val="24"/>
                <w:szCs w:val="18"/>
                <w:rPrChange w:id="22" w:author="D. Everaere" w:date="2023-11-01T15:33:00Z">
                  <w:rPr>
                    <w:rFonts w:cs="Arial"/>
                    <w:bCs/>
                    <w:color w:val="FFFFFF" w:themeColor="light1"/>
                    <w:kern w:val="24"/>
                    <w:szCs w:val="18"/>
                  </w:rPr>
                </w:rPrChange>
              </w:rPr>
              <w:t>6</w:t>
            </w:r>
          </w:p>
        </w:tc>
      </w:tr>
      <w:tr w:rsidR="001C3A34" w:rsidRPr="00C40F13" w14:paraId="114F7206" w14:textId="77777777" w:rsidTr="00816B41">
        <w:trPr>
          <w:jc w:val="center"/>
        </w:trPr>
        <w:tc>
          <w:tcPr>
            <w:tcW w:w="473" w:type="pct"/>
            <w:tcBorders>
              <w:left w:val="single" w:sz="4" w:space="0" w:color="auto"/>
              <w:right w:val="single" w:sz="4" w:space="0" w:color="auto"/>
            </w:tcBorders>
            <w:shd w:val="clear" w:color="auto" w:fill="auto"/>
          </w:tcPr>
          <w:p w14:paraId="0B6EBDB5"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32708EF6" w14:textId="77777777" w:rsidR="001C3A34" w:rsidRPr="008771F4" w:rsidRDefault="001C3A34" w:rsidP="00816B41">
            <w:pPr>
              <w:pStyle w:val="TAC"/>
            </w:pPr>
            <w:r w:rsidRPr="008771F4">
              <w:t>16 QAM</w:t>
            </w:r>
          </w:p>
        </w:tc>
        <w:tc>
          <w:tcPr>
            <w:tcW w:w="640" w:type="pct"/>
            <w:tcBorders>
              <w:top w:val="single" w:sz="4" w:space="0" w:color="000000"/>
              <w:left w:val="single" w:sz="4" w:space="0" w:color="000000"/>
              <w:bottom w:val="single" w:sz="4" w:space="0" w:color="000000"/>
              <w:right w:val="single" w:sz="4" w:space="0" w:color="000000"/>
            </w:tcBorders>
          </w:tcPr>
          <w:p w14:paraId="232954C7"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3A60EDE" w14:textId="77777777" w:rsidR="001C3A34" w:rsidRPr="00E94DF2" w:rsidRDefault="001C3A34" w:rsidP="00816B41">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4951372" w14:textId="77777777" w:rsidR="001C3A34" w:rsidRPr="00E94DF2" w:rsidRDefault="001C3A34" w:rsidP="00816B41">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3617CA1E" w14:textId="77777777" w:rsidR="001C3A34" w:rsidRPr="00580884" w:rsidRDefault="001C3A34" w:rsidP="00816B41">
            <w:pPr>
              <w:pStyle w:val="TAC"/>
              <w:rPr>
                <w:rFonts w:cs="Arial"/>
              </w:rPr>
            </w:pPr>
            <w:r w:rsidRPr="00580884">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B1A23C"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EA9C09F" w14:textId="77777777" w:rsidR="001C3A34" w:rsidRPr="001C3A34" w:rsidRDefault="001C3A34" w:rsidP="00816B41">
            <w:pPr>
              <w:pStyle w:val="TAC"/>
              <w:rPr>
                <w:rFonts w:cs="Arial"/>
                <w:color w:val="000000" w:themeColor="text1"/>
                <w:kern w:val="24"/>
                <w:szCs w:val="18"/>
                <w:rPrChange w:id="23" w:author="D. Everaere" w:date="2023-11-01T15:33:00Z">
                  <w:rPr>
                    <w:rFonts w:cs="Arial"/>
                    <w:color w:val="000000" w:themeColor="dark1"/>
                    <w:kern w:val="24"/>
                    <w:szCs w:val="18"/>
                  </w:rPr>
                </w:rPrChange>
              </w:rPr>
            </w:pPr>
            <w:r w:rsidRPr="001C3A34">
              <w:rPr>
                <w:rFonts w:cs="Arial"/>
                <w:bCs/>
                <w:color w:val="000000" w:themeColor="text1"/>
                <w:kern w:val="24"/>
                <w:szCs w:val="18"/>
                <w:rPrChange w:id="24" w:author="D. Everaere" w:date="2023-11-01T15:33:00Z">
                  <w:rPr>
                    <w:rFonts w:cs="Arial"/>
                    <w:bCs/>
                    <w:color w:val="FFFFFF" w:themeColor="light1"/>
                    <w:kern w:val="24"/>
                    <w:szCs w:val="18"/>
                  </w:rPr>
                </w:rPrChange>
              </w:rPr>
              <w:t>6</w:t>
            </w:r>
          </w:p>
        </w:tc>
      </w:tr>
      <w:tr w:rsidR="001C3A34" w:rsidRPr="00C40F13" w14:paraId="437DF4E0" w14:textId="77777777" w:rsidTr="00816B41">
        <w:trPr>
          <w:jc w:val="center"/>
        </w:trPr>
        <w:tc>
          <w:tcPr>
            <w:tcW w:w="473" w:type="pct"/>
            <w:tcBorders>
              <w:left w:val="single" w:sz="4" w:space="0" w:color="auto"/>
              <w:right w:val="single" w:sz="4" w:space="0" w:color="auto"/>
            </w:tcBorders>
            <w:shd w:val="clear" w:color="auto" w:fill="auto"/>
          </w:tcPr>
          <w:p w14:paraId="2FD616FD"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433CB456" w14:textId="77777777" w:rsidR="001C3A34" w:rsidRPr="008771F4" w:rsidRDefault="001C3A34" w:rsidP="00816B41">
            <w:pPr>
              <w:pStyle w:val="TAC"/>
            </w:pPr>
            <w:r w:rsidRPr="008771F4">
              <w:t>64 QAM</w:t>
            </w:r>
          </w:p>
        </w:tc>
        <w:tc>
          <w:tcPr>
            <w:tcW w:w="640" w:type="pct"/>
            <w:tcBorders>
              <w:top w:val="single" w:sz="4" w:space="0" w:color="000000"/>
              <w:left w:val="single" w:sz="4" w:space="0" w:color="000000"/>
              <w:bottom w:val="single" w:sz="4" w:space="0" w:color="000000"/>
              <w:right w:val="single" w:sz="4" w:space="0" w:color="000000"/>
            </w:tcBorders>
          </w:tcPr>
          <w:p w14:paraId="0ADF2B93" w14:textId="77777777" w:rsidR="001C3A34" w:rsidRPr="00A11871" w:rsidRDefault="001C3A34" w:rsidP="00816B41">
            <w:pPr>
              <w:pStyle w:val="TAC"/>
              <w:rPr>
                <w:rFonts w:cs="Arial"/>
              </w:rPr>
            </w:pPr>
            <w:r w:rsidRPr="0030342B">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E976232" w14:textId="77777777" w:rsidR="001C3A34" w:rsidRPr="00E94DF2" w:rsidRDefault="001C3A34" w:rsidP="00816B41">
            <w:pPr>
              <w:pStyle w:val="TAC"/>
              <w:rPr>
                <w:rFonts w:cs="Arial"/>
              </w:rPr>
            </w:pPr>
            <w:r w:rsidRPr="00E94DF2">
              <w:rPr>
                <w:rFonts w:cs="Arial"/>
                <w:color w:val="000000" w:themeColor="dark1"/>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09EF00F" w14:textId="77777777" w:rsidR="001C3A34" w:rsidRPr="00E94DF2" w:rsidRDefault="001C3A34" w:rsidP="00816B41">
            <w:pPr>
              <w:pStyle w:val="TAC"/>
              <w:rPr>
                <w:rFonts w:cs="Arial"/>
              </w:rPr>
            </w:pPr>
            <w:r w:rsidRPr="00E94DF2">
              <w:rPr>
                <w:rFonts w:cs="Arial"/>
                <w:color w:val="000000" w:themeColor="dark1"/>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6C6C2565" w14:textId="77777777" w:rsidR="001C3A34" w:rsidRPr="00580884" w:rsidRDefault="001C3A34" w:rsidP="00816B41">
            <w:pPr>
              <w:pStyle w:val="TAC"/>
              <w:rPr>
                <w:rFonts w:cs="Arial"/>
              </w:rPr>
            </w:pPr>
            <w:r w:rsidRPr="00580884">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BE38B82"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36BA3F6" w14:textId="77777777" w:rsidR="001C3A34" w:rsidRPr="001C3A34" w:rsidRDefault="001C3A34" w:rsidP="00816B41">
            <w:pPr>
              <w:pStyle w:val="TAC"/>
              <w:rPr>
                <w:rFonts w:cs="Arial"/>
                <w:color w:val="000000" w:themeColor="text1"/>
                <w:kern w:val="24"/>
                <w:szCs w:val="18"/>
                <w:rPrChange w:id="25" w:author="D. Everaere" w:date="2023-11-01T15:33:00Z">
                  <w:rPr>
                    <w:rFonts w:cs="Arial"/>
                    <w:color w:val="000000" w:themeColor="dark1"/>
                    <w:kern w:val="24"/>
                    <w:szCs w:val="18"/>
                  </w:rPr>
                </w:rPrChange>
              </w:rPr>
            </w:pPr>
            <w:r w:rsidRPr="001C3A34">
              <w:rPr>
                <w:rFonts w:cs="Arial"/>
                <w:bCs/>
                <w:color w:val="000000" w:themeColor="text1"/>
                <w:kern w:val="24"/>
                <w:szCs w:val="18"/>
                <w:rPrChange w:id="26" w:author="D. Everaere" w:date="2023-11-01T15:33:00Z">
                  <w:rPr>
                    <w:rFonts w:cs="Arial"/>
                    <w:bCs/>
                    <w:color w:val="FFFFFF" w:themeColor="light1"/>
                    <w:kern w:val="24"/>
                    <w:szCs w:val="18"/>
                  </w:rPr>
                </w:rPrChange>
              </w:rPr>
              <w:t>6</w:t>
            </w:r>
          </w:p>
        </w:tc>
      </w:tr>
      <w:tr w:rsidR="001C3A34" w:rsidRPr="00C40F13" w14:paraId="139B1520" w14:textId="77777777" w:rsidTr="00816B41">
        <w:trPr>
          <w:jc w:val="center"/>
        </w:trPr>
        <w:tc>
          <w:tcPr>
            <w:tcW w:w="473" w:type="pct"/>
            <w:tcBorders>
              <w:left w:val="single" w:sz="4" w:space="0" w:color="auto"/>
              <w:bottom w:val="single" w:sz="4" w:space="0" w:color="auto"/>
              <w:right w:val="single" w:sz="4" w:space="0" w:color="auto"/>
            </w:tcBorders>
            <w:shd w:val="clear" w:color="auto" w:fill="auto"/>
          </w:tcPr>
          <w:p w14:paraId="52280D6A" w14:textId="77777777" w:rsidR="001C3A34" w:rsidRPr="008771F4" w:rsidRDefault="001C3A34" w:rsidP="00816B41">
            <w:pPr>
              <w:pStyle w:val="TAC"/>
            </w:pPr>
          </w:p>
        </w:tc>
        <w:tc>
          <w:tcPr>
            <w:tcW w:w="690" w:type="pct"/>
            <w:tcBorders>
              <w:top w:val="single" w:sz="4" w:space="0" w:color="000000"/>
              <w:left w:val="single" w:sz="4" w:space="0" w:color="auto"/>
              <w:bottom w:val="single" w:sz="4" w:space="0" w:color="000000"/>
              <w:right w:val="single" w:sz="4" w:space="0" w:color="000000"/>
            </w:tcBorders>
          </w:tcPr>
          <w:p w14:paraId="659785C1" w14:textId="77777777" w:rsidR="001C3A34" w:rsidRPr="008771F4" w:rsidRDefault="001C3A34" w:rsidP="00816B41">
            <w:pPr>
              <w:pStyle w:val="TAC"/>
            </w:pPr>
            <w:r w:rsidRPr="008771F4">
              <w:t>256 QAM</w:t>
            </w:r>
          </w:p>
        </w:tc>
        <w:tc>
          <w:tcPr>
            <w:tcW w:w="640" w:type="pct"/>
            <w:tcBorders>
              <w:top w:val="single" w:sz="4" w:space="0" w:color="000000"/>
              <w:left w:val="single" w:sz="4" w:space="0" w:color="000000"/>
              <w:bottom w:val="single" w:sz="4" w:space="0" w:color="000000"/>
              <w:right w:val="single" w:sz="4" w:space="0" w:color="000000"/>
            </w:tcBorders>
          </w:tcPr>
          <w:p w14:paraId="00F32CB0" w14:textId="77777777" w:rsidR="001C3A34" w:rsidRPr="00A11871" w:rsidRDefault="001C3A34" w:rsidP="00816B4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05FAD0" w14:textId="77777777" w:rsidR="001C3A34" w:rsidRPr="00E94DF2" w:rsidRDefault="001C3A34" w:rsidP="00816B4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C73AABE" w14:textId="77777777" w:rsidR="001C3A34" w:rsidRPr="00E94DF2" w:rsidRDefault="001C3A34" w:rsidP="00816B4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5C6A34AB" w14:textId="77777777" w:rsidR="001C3A34" w:rsidRPr="00580884" w:rsidRDefault="001C3A34" w:rsidP="00816B41">
            <w:pPr>
              <w:pStyle w:val="TAC"/>
              <w:rPr>
                <w:rFonts w:cs="Arial"/>
              </w:rPr>
            </w:pPr>
            <w:r w:rsidRPr="00580884">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736D05" w14:textId="77777777" w:rsidR="001C3A34" w:rsidRPr="00E94DF2" w:rsidRDefault="001C3A34" w:rsidP="00816B41">
            <w:pPr>
              <w:pStyle w:val="TAC"/>
              <w:rPr>
                <w:rFonts w:cs="Arial"/>
              </w:rPr>
            </w:pPr>
            <w:r w:rsidRPr="00E94DF2">
              <w:rPr>
                <w:rFonts w:cs="Arial"/>
                <w:color w:val="000000" w:themeColor="dark1"/>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742A3E0B" w14:textId="77777777" w:rsidR="001C3A34" w:rsidRPr="001C3A34" w:rsidRDefault="001C3A34" w:rsidP="00816B41">
            <w:pPr>
              <w:pStyle w:val="TAC"/>
              <w:rPr>
                <w:rFonts w:cs="Arial"/>
                <w:color w:val="000000" w:themeColor="text1"/>
                <w:kern w:val="24"/>
                <w:szCs w:val="18"/>
                <w:rPrChange w:id="27" w:author="D. Everaere" w:date="2023-11-01T15:33:00Z">
                  <w:rPr>
                    <w:rFonts w:cs="Arial"/>
                    <w:color w:val="000000" w:themeColor="dark1"/>
                    <w:kern w:val="24"/>
                    <w:szCs w:val="18"/>
                  </w:rPr>
                </w:rPrChange>
              </w:rPr>
            </w:pPr>
          </w:p>
        </w:tc>
      </w:tr>
    </w:tbl>
    <w:p w14:paraId="3F861A1B" w14:textId="77777777" w:rsidR="001C3A34" w:rsidRDefault="001C3A34" w:rsidP="001C3A34"/>
    <w:p w14:paraId="2E21B05F" w14:textId="425C5B30"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39EA" w14:textId="77777777" w:rsidR="006B7E17" w:rsidRDefault="006B7E17">
      <w:r>
        <w:separator/>
      </w:r>
    </w:p>
  </w:endnote>
  <w:endnote w:type="continuationSeparator" w:id="0">
    <w:p w14:paraId="6354A69F" w14:textId="77777777" w:rsidR="006B7E17" w:rsidRDefault="006B7E17">
      <w:r>
        <w:continuationSeparator/>
      </w:r>
    </w:p>
  </w:endnote>
  <w:endnote w:type="continuationNotice" w:id="1">
    <w:p w14:paraId="44089C7D" w14:textId="77777777" w:rsidR="006B7E17" w:rsidRDefault="006B7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9465E" w14:textId="77777777" w:rsidR="006B7E17" w:rsidRDefault="006B7E17">
      <w:r>
        <w:separator/>
      </w:r>
    </w:p>
  </w:footnote>
  <w:footnote w:type="continuationSeparator" w:id="0">
    <w:p w14:paraId="4A7491EB" w14:textId="77777777" w:rsidR="006B7E17" w:rsidRDefault="006B7E17">
      <w:r>
        <w:continuationSeparator/>
      </w:r>
    </w:p>
  </w:footnote>
  <w:footnote w:type="continuationNotice" w:id="1">
    <w:p w14:paraId="52F16049" w14:textId="77777777" w:rsidR="006B7E17" w:rsidRDefault="006B7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8"/>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111367027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7A66"/>
    <w:rsid w:val="00021EF7"/>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5E12"/>
    <w:rsid w:val="0007799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1421"/>
    <w:rsid w:val="000C4D11"/>
    <w:rsid w:val="000C5E2B"/>
    <w:rsid w:val="000C6598"/>
    <w:rsid w:val="000D168C"/>
    <w:rsid w:val="000D32CE"/>
    <w:rsid w:val="000D44B3"/>
    <w:rsid w:val="000E323D"/>
    <w:rsid w:val="000F480D"/>
    <w:rsid w:val="000F4E37"/>
    <w:rsid w:val="000F6DD9"/>
    <w:rsid w:val="00103B36"/>
    <w:rsid w:val="001055DF"/>
    <w:rsid w:val="001060E7"/>
    <w:rsid w:val="001112B0"/>
    <w:rsid w:val="00115DAE"/>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96C31"/>
    <w:rsid w:val="001A06B5"/>
    <w:rsid w:val="001A08B3"/>
    <w:rsid w:val="001A13BC"/>
    <w:rsid w:val="001A38BF"/>
    <w:rsid w:val="001A7B60"/>
    <w:rsid w:val="001B18B3"/>
    <w:rsid w:val="001B3BFD"/>
    <w:rsid w:val="001B52F0"/>
    <w:rsid w:val="001B68E6"/>
    <w:rsid w:val="001B7A65"/>
    <w:rsid w:val="001B7DE2"/>
    <w:rsid w:val="001C3A34"/>
    <w:rsid w:val="001C60B9"/>
    <w:rsid w:val="001C6F2C"/>
    <w:rsid w:val="001D05AF"/>
    <w:rsid w:val="001D2D52"/>
    <w:rsid w:val="001D3A0E"/>
    <w:rsid w:val="001E0650"/>
    <w:rsid w:val="001E41F3"/>
    <w:rsid w:val="001F3D08"/>
    <w:rsid w:val="001F470D"/>
    <w:rsid w:val="001F7840"/>
    <w:rsid w:val="00202222"/>
    <w:rsid w:val="002043AF"/>
    <w:rsid w:val="00205AC5"/>
    <w:rsid w:val="00206526"/>
    <w:rsid w:val="002118AC"/>
    <w:rsid w:val="0021328E"/>
    <w:rsid w:val="00216ADB"/>
    <w:rsid w:val="002201FC"/>
    <w:rsid w:val="0022087F"/>
    <w:rsid w:val="002247AC"/>
    <w:rsid w:val="00225B0E"/>
    <w:rsid w:val="00227956"/>
    <w:rsid w:val="00230E13"/>
    <w:rsid w:val="00231C77"/>
    <w:rsid w:val="00231E0C"/>
    <w:rsid w:val="00233985"/>
    <w:rsid w:val="00244FD0"/>
    <w:rsid w:val="002531EA"/>
    <w:rsid w:val="00253723"/>
    <w:rsid w:val="00253BB0"/>
    <w:rsid w:val="0026004D"/>
    <w:rsid w:val="00263C26"/>
    <w:rsid w:val="002640DD"/>
    <w:rsid w:val="00270135"/>
    <w:rsid w:val="00270587"/>
    <w:rsid w:val="00270762"/>
    <w:rsid w:val="0027103A"/>
    <w:rsid w:val="00275D12"/>
    <w:rsid w:val="002800D7"/>
    <w:rsid w:val="0028417E"/>
    <w:rsid w:val="00284FEB"/>
    <w:rsid w:val="002857C8"/>
    <w:rsid w:val="002860C4"/>
    <w:rsid w:val="002864E2"/>
    <w:rsid w:val="002925F9"/>
    <w:rsid w:val="002945AB"/>
    <w:rsid w:val="002A0543"/>
    <w:rsid w:val="002A70E9"/>
    <w:rsid w:val="002B43ED"/>
    <w:rsid w:val="002B4EE6"/>
    <w:rsid w:val="002B5741"/>
    <w:rsid w:val="002C2CBF"/>
    <w:rsid w:val="002C395B"/>
    <w:rsid w:val="002C688E"/>
    <w:rsid w:val="002D2260"/>
    <w:rsid w:val="002D4AD3"/>
    <w:rsid w:val="002E13C7"/>
    <w:rsid w:val="002E309E"/>
    <w:rsid w:val="002E472E"/>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03E"/>
    <w:rsid w:val="00332575"/>
    <w:rsid w:val="003342CD"/>
    <w:rsid w:val="003350FB"/>
    <w:rsid w:val="00341638"/>
    <w:rsid w:val="00341BAB"/>
    <w:rsid w:val="00342DFF"/>
    <w:rsid w:val="00343AD7"/>
    <w:rsid w:val="00346101"/>
    <w:rsid w:val="003575DE"/>
    <w:rsid w:val="00357E2D"/>
    <w:rsid w:val="003609EF"/>
    <w:rsid w:val="00361F57"/>
    <w:rsid w:val="0036231A"/>
    <w:rsid w:val="00363145"/>
    <w:rsid w:val="0036598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17953"/>
    <w:rsid w:val="0042135E"/>
    <w:rsid w:val="00423C97"/>
    <w:rsid w:val="004242F1"/>
    <w:rsid w:val="00426DA7"/>
    <w:rsid w:val="00434C00"/>
    <w:rsid w:val="0043502B"/>
    <w:rsid w:val="00437F6C"/>
    <w:rsid w:val="00441576"/>
    <w:rsid w:val="004462D6"/>
    <w:rsid w:val="004551E1"/>
    <w:rsid w:val="00455823"/>
    <w:rsid w:val="00462A24"/>
    <w:rsid w:val="004635FE"/>
    <w:rsid w:val="00474C62"/>
    <w:rsid w:val="00474DB2"/>
    <w:rsid w:val="004829E0"/>
    <w:rsid w:val="00482F08"/>
    <w:rsid w:val="004862BA"/>
    <w:rsid w:val="00494AA5"/>
    <w:rsid w:val="004A1017"/>
    <w:rsid w:val="004A508D"/>
    <w:rsid w:val="004B56C4"/>
    <w:rsid w:val="004B57AB"/>
    <w:rsid w:val="004B75B7"/>
    <w:rsid w:val="004C48D7"/>
    <w:rsid w:val="004C70F9"/>
    <w:rsid w:val="004C791A"/>
    <w:rsid w:val="004D02BB"/>
    <w:rsid w:val="004D07F2"/>
    <w:rsid w:val="004D2D0F"/>
    <w:rsid w:val="004D2D42"/>
    <w:rsid w:val="004D37DE"/>
    <w:rsid w:val="004D4509"/>
    <w:rsid w:val="004D467E"/>
    <w:rsid w:val="004D4F94"/>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5A78"/>
    <w:rsid w:val="00526528"/>
    <w:rsid w:val="00526C1E"/>
    <w:rsid w:val="00540221"/>
    <w:rsid w:val="0054053B"/>
    <w:rsid w:val="00547111"/>
    <w:rsid w:val="005579C2"/>
    <w:rsid w:val="00557B80"/>
    <w:rsid w:val="0056118A"/>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97AFE"/>
    <w:rsid w:val="006A188E"/>
    <w:rsid w:val="006A1D33"/>
    <w:rsid w:val="006A684E"/>
    <w:rsid w:val="006A6CC1"/>
    <w:rsid w:val="006A7278"/>
    <w:rsid w:val="006B1481"/>
    <w:rsid w:val="006B2706"/>
    <w:rsid w:val="006B272C"/>
    <w:rsid w:val="006B44ED"/>
    <w:rsid w:val="006B46FB"/>
    <w:rsid w:val="006B5967"/>
    <w:rsid w:val="006B6883"/>
    <w:rsid w:val="006B7E17"/>
    <w:rsid w:val="006B7F7D"/>
    <w:rsid w:val="006C1E0E"/>
    <w:rsid w:val="006C2880"/>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065C"/>
    <w:rsid w:val="0075170F"/>
    <w:rsid w:val="0075313D"/>
    <w:rsid w:val="00753FD7"/>
    <w:rsid w:val="00754571"/>
    <w:rsid w:val="00756368"/>
    <w:rsid w:val="00757D34"/>
    <w:rsid w:val="00762D8E"/>
    <w:rsid w:val="0076507F"/>
    <w:rsid w:val="00765195"/>
    <w:rsid w:val="007677C1"/>
    <w:rsid w:val="00770769"/>
    <w:rsid w:val="007743C0"/>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336A"/>
    <w:rsid w:val="00803F10"/>
    <w:rsid w:val="008040A8"/>
    <w:rsid w:val="008120F6"/>
    <w:rsid w:val="0081508A"/>
    <w:rsid w:val="008152B5"/>
    <w:rsid w:val="00816031"/>
    <w:rsid w:val="00816CEB"/>
    <w:rsid w:val="00817503"/>
    <w:rsid w:val="008234BD"/>
    <w:rsid w:val="008279FA"/>
    <w:rsid w:val="008305D0"/>
    <w:rsid w:val="00831C73"/>
    <w:rsid w:val="008337B6"/>
    <w:rsid w:val="00835D42"/>
    <w:rsid w:val="008424A6"/>
    <w:rsid w:val="00842B3C"/>
    <w:rsid w:val="00852378"/>
    <w:rsid w:val="00853241"/>
    <w:rsid w:val="008546CD"/>
    <w:rsid w:val="00856E20"/>
    <w:rsid w:val="00857634"/>
    <w:rsid w:val="008626E7"/>
    <w:rsid w:val="0086625B"/>
    <w:rsid w:val="008665D3"/>
    <w:rsid w:val="008665F6"/>
    <w:rsid w:val="00870EE7"/>
    <w:rsid w:val="008731CD"/>
    <w:rsid w:val="0087476A"/>
    <w:rsid w:val="0087650A"/>
    <w:rsid w:val="008775B5"/>
    <w:rsid w:val="00880364"/>
    <w:rsid w:val="00881962"/>
    <w:rsid w:val="008826FA"/>
    <w:rsid w:val="008863B9"/>
    <w:rsid w:val="00890C41"/>
    <w:rsid w:val="0089482E"/>
    <w:rsid w:val="008948E1"/>
    <w:rsid w:val="008A3832"/>
    <w:rsid w:val="008A45A6"/>
    <w:rsid w:val="008B11D7"/>
    <w:rsid w:val="008B26C0"/>
    <w:rsid w:val="008B402A"/>
    <w:rsid w:val="008B55E8"/>
    <w:rsid w:val="008B653A"/>
    <w:rsid w:val="008C05A5"/>
    <w:rsid w:val="008C1DD7"/>
    <w:rsid w:val="008C7FAE"/>
    <w:rsid w:val="008D4C87"/>
    <w:rsid w:val="008D5A20"/>
    <w:rsid w:val="008D6559"/>
    <w:rsid w:val="008E25B9"/>
    <w:rsid w:val="008E29B9"/>
    <w:rsid w:val="008E5884"/>
    <w:rsid w:val="008E5E44"/>
    <w:rsid w:val="008E667E"/>
    <w:rsid w:val="008E7051"/>
    <w:rsid w:val="008E7923"/>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56A74"/>
    <w:rsid w:val="00962653"/>
    <w:rsid w:val="009627DF"/>
    <w:rsid w:val="00966EB6"/>
    <w:rsid w:val="009719A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6CF"/>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50D"/>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0CA8"/>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4FFA"/>
    <w:rsid w:val="00B258BB"/>
    <w:rsid w:val="00B26DCD"/>
    <w:rsid w:val="00B30F37"/>
    <w:rsid w:val="00B31A27"/>
    <w:rsid w:val="00B336FD"/>
    <w:rsid w:val="00B346C0"/>
    <w:rsid w:val="00B35412"/>
    <w:rsid w:val="00B36475"/>
    <w:rsid w:val="00B50260"/>
    <w:rsid w:val="00B50FEB"/>
    <w:rsid w:val="00B53FA7"/>
    <w:rsid w:val="00B55A9A"/>
    <w:rsid w:val="00B62110"/>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151A"/>
    <w:rsid w:val="00C23CCF"/>
    <w:rsid w:val="00C24C32"/>
    <w:rsid w:val="00C25874"/>
    <w:rsid w:val="00C2728E"/>
    <w:rsid w:val="00C27CB8"/>
    <w:rsid w:val="00C30015"/>
    <w:rsid w:val="00C32412"/>
    <w:rsid w:val="00C33D27"/>
    <w:rsid w:val="00C376AC"/>
    <w:rsid w:val="00C430B6"/>
    <w:rsid w:val="00C445D5"/>
    <w:rsid w:val="00C45CF2"/>
    <w:rsid w:val="00C45E70"/>
    <w:rsid w:val="00C50C8D"/>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4CC4"/>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330CB"/>
    <w:rsid w:val="00D3382B"/>
    <w:rsid w:val="00D35275"/>
    <w:rsid w:val="00D3675C"/>
    <w:rsid w:val="00D40118"/>
    <w:rsid w:val="00D42966"/>
    <w:rsid w:val="00D438C6"/>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3304"/>
    <w:rsid w:val="00DA3605"/>
    <w:rsid w:val="00DA6270"/>
    <w:rsid w:val="00DA7796"/>
    <w:rsid w:val="00DB0FDD"/>
    <w:rsid w:val="00DB1DD4"/>
    <w:rsid w:val="00DB38CB"/>
    <w:rsid w:val="00DB3A5D"/>
    <w:rsid w:val="00DB64BC"/>
    <w:rsid w:val="00DB6744"/>
    <w:rsid w:val="00DB754E"/>
    <w:rsid w:val="00DC4851"/>
    <w:rsid w:val="00DC533A"/>
    <w:rsid w:val="00DC5A9C"/>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57DFB"/>
    <w:rsid w:val="00E600BA"/>
    <w:rsid w:val="00E6105C"/>
    <w:rsid w:val="00E620C4"/>
    <w:rsid w:val="00E62C93"/>
    <w:rsid w:val="00E62D26"/>
    <w:rsid w:val="00E64CFD"/>
    <w:rsid w:val="00E66B2D"/>
    <w:rsid w:val="00E66EF3"/>
    <w:rsid w:val="00E714B0"/>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49A1"/>
    <w:rsid w:val="00F25D98"/>
    <w:rsid w:val="00F300FB"/>
    <w:rsid w:val="00F308C1"/>
    <w:rsid w:val="00F30F29"/>
    <w:rsid w:val="00F335DA"/>
    <w:rsid w:val="00F35CCA"/>
    <w:rsid w:val="00F41299"/>
    <w:rsid w:val="00F51556"/>
    <w:rsid w:val="00F53284"/>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uiPriority w:val="99"/>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4515</TotalTime>
  <Pages>2</Pages>
  <Words>542</Words>
  <Characters>3091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400</cp:revision>
  <cp:lastPrinted>1899-12-31T23:00:00Z</cp:lastPrinted>
  <dcterms:created xsi:type="dcterms:W3CDTF">2023-04-09T14:00:00Z</dcterms:created>
  <dcterms:modified xsi:type="dcterms:W3CDTF">2023-11-03T11:31:00Z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