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E3E95"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w:t>
      </w:r>
      <w:r w:rsidR="00351738">
        <w:rPr>
          <w:b/>
          <w:i/>
          <w:noProof/>
          <w:sz w:val="28"/>
        </w:rPr>
        <w:t>20629</w:t>
      </w:r>
    </w:p>
    <w:p w14:paraId="5BBBD780" w14:textId="77777777" w:rsidR="00A11129" w:rsidRDefault="00000000" w:rsidP="00A11129">
      <w:pPr>
        <w:pStyle w:val="CRCoverPage"/>
        <w:outlineLvl w:val="0"/>
        <w:rPr>
          <w:b/>
          <w:noProof/>
          <w:sz w:val="24"/>
        </w:rPr>
      </w:pPr>
      <w:r>
        <w:fldChar w:fldCharType="begin"/>
      </w:r>
      <w:r>
        <w:instrText xml:space="preserve"> DOCPROPERTY  Location  \* MERGEFORMAT </w:instrText>
      </w:r>
      <w:r>
        <w:fldChar w:fldCharType="separate"/>
      </w:r>
      <w:r w:rsidR="00A11129">
        <w:rPr>
          <w:b/>
          <w:noProof/>
          <w:sz w:val="24"/>
        </w:rPr>
        <w:t>Chicago</w:t>
      </w:r>
      <w:r>
        <w:rPr>
          <w:b/>
          <w:noProof/>
          <w:sz w:val="24"/>
        </w:rPr>
        <w:fldChar w:fldCharType="end"/>
      </w:r>
      <w:r w:rsidR="00A11129">
        <w:rPr>
          <w:b/>
          <w:noProof/>
          <w:sz w:val="24"/>
        </w:rPr>
        <w:t xml:space="preserve">, </w:t>
      </w:r>
      <w:fldSimple w:instr=" DOCPROPERTY  Country  \* MERGEFORMAT ">
        <w:r w:rsidR="00A11129">
          <w:rPr>
            <w:b/>
            <w:noProof/>
            <w:sz w:val="24"/>
          </w:rPr>
          <w:t>United States</w:t>
        </w:r>
      </w:fldSimple>
      <w:r w:rsidR="00A11129">
        <w:rPr>
          <w:b/>
          <w:noProof/>
          <w:sz w:val="24"/>
        </w:rPr>
        <w:t xml:space="preserve">, </w:t>
      </w:r>
      <w:fldSimple w:instr=" DOCPROPERTY  StartDate  \* MERGEFORMAT ">
        <w:r w:rsidR="00A11129">
          <w:rPr>
            <w:b/>
            <w:noProof/>
            <w:sz w:val="24"/>
          </w:rPr>
          <w:t>13th Nov 2023</w:t>
        </w:r>
      </w:fldSimple>
      <w:r w:rsidR="00A11129">
        <w:rPr>
          <w:b/>
          <w:noProof/>
          <w:sz w:val="24"/>
        </w:rPr>
        <w:t xml:space="preserve"> - </w:t>
      </w:r>
      <w:fldSimple w:instr=" DOCPROPERTY  EndDate  \* MERGEFORMAT ">
        <w:r w:rsidR="00A1112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46E83" w:rsidR="001E41F3" w:rsidRPr="00410371" w:rsidRDefault="00A11129" w:rsidP="00547111">
            <w:pPr>
              <w:pStyle w:val="CRCoverPage"/>
              <w:spacing w:after="0"/>
              <w:rPr>
                <w:noProof/>
              </w:rPr>
            </w:pPr>
            <w:r>
              <w:rPr>
                <w:b/>
                <w:noProof/>
                <w:sz w:val="28"/>
              </w:rPr>
              <w:t>1</w:t>
            </w:r>
            <w:r w:rsidR="00351738">
              <w:rPr>
                <w:b/>
                <w:noProof/>
                <w:sz w:val="28"/>
              </w:rPr>
              <w:t>95</w:t>
            </w:r>
            <w:r>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3956C" w:rsidR="001E41F3" w:rsidRPr="00410371" w:rsidRDefault="00000000">
            <w:pPr>
              <w:pStyle w:val="CRCoverPage"/>
              <w:spacing w:after="0"/>
              <w:jc w:val="center"/>
              <w:rPr>
                <w:noProof/>
                <w:sz w:val="28"/>
              </w:rPr>
            </w:pPr>
            <w:fldSimple w:instr=" DOCPROPERTY  Version  \* MERGEFORMAT ">
              <w:r w:rsidR="004B12D5">
                <w:rPr>
                  <w:b/>
                  <w:noProof/>
                  <w:sz w:val="28"/>
                </w:rPr>
                <w:t>1</w:t>
              </w:r>
              <w:r w:rsidR="00BC331C">
                <w:rPr>
                  <w:b/>
                  <w:noProof/>
                  <w:sz w:val="28"/>
                </w:rPr>
                <w:t>6</w:t>
              </w:r>
              <w:r w:rsidR="004B12D5">
                <w:rPr>
                  <w:b/>
                  <w:noProof/>
                  <w:sz w:val="28"/>
                </w:rPr>
                <w:t>.</w:t>
              </w:r>
              <w:r w:rsidR="00DE0DAF">
                <w:rPr>
                  <w:b/>
                  <w:noProof/>
                  <w:sz w:val="28"/>
                </w:rPr>
                <w:t>1</w:t>
              </w:r>
              <w:r w:rsidR="00BC331C">
                <w:rPr>
                  <w:b/>
                  <w:noProof/>
                  <w:sz w:val="28"/>
                </w:rPr>
                <w:t>7</w:t>
              </w:r>
              <w:r w:rsidR="00C24C9F">
                <w:rPr>
                  <w:b/>
                  <w:noProof/>
                  <w:sz w:val="28"/>
                </w:rPr>
                <w:t>.</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5E1B7" w:rsidR="001E41F3" w:rsidRDefault="001F0A97" w:rsidP="001F0A97">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sidR="00351738" w:rsidRPr="00351738">
              <w:rPr>
                <w:lang w:eastAsia="fr-FR"/>
              </w:rPr>
              <w:t>[NR_newRAT] CR to 38.101-1 on FRC correction</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FBCCD" w:rsidR="001E41F3" w:rsidRPr="0058723F" w:rsidRDefault="00A11129">
            <w:pPr>
              <w:pStyle w:val="CRCoverPage"/>
              <w:spacing w:after="0"/>
              <w:ind w:left="100"/>
              <w:rPr>
                <w:noProof/>
                <w:color w:val="FF0000"/>
              </w:rPr>
            </w:pPr>
            <w:r>
              <w:rPr>
                <w:noProof/>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56005" w:rsidR="001E41F3" w:rsidRDefault="00BC331C" w:rsidP="00D24991">
            <w:pPr>
              <w:pStyle w:val="CRCoverPage"/>
              <w:spacing w:after="0"/>
              <w:ind w:left="100" w:right="-609"/>
              <w:rPr>
                <w:b/>
                <w:noProof/>
              </w:rPr>
            </w:pPr>
            <w:r w:rsidRPr="00A1112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0158" w:rsidR="001E41F3" w:rsidRDefault="004B12D5">
            <w:pPr>
              <w:pStyle w:val="CRCoverPage"/>
              <w:spacing w:after="0"/>
              <w:ind w:left="100"/>
              <w:rPr>
                <w:noProof/>
              </w:rPr>
            </w:pPr>
            <w:r>
              <w:t>Rel-1</w:t>
            </w:r>
            <w:r w:rsidR="00EF1661">
              <w:t>6</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 xml:space="preserve">SS/PBCH block is transmitted in slot 0 of each </w:t>
            </w:r>
            <w:proofErr w:type="gramStart"/>
            <w:r w:rsidRPr="00A1115A">
              <w:t>frame</w:t>
            </w:r>
            <w:proofErr w:type="gramEnd"/>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 xml:space="preserve">SS/PBCH block is transmitted in slot #0 of each </w:t>
            </w:r>
            <w:proofErr w:type="gramStart"/>
            <w:r w:rsidRPr="00835F44">
              <w:t>frame</w:t>
            </w:r>
            <w:proofErr w:type="gramEnd"/>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B4807" w14:textId="77777777" w:rsidR="00E37273" w:rsidRDefault="00E37273">
      <w:r>
        <w:separator/>
      </w:r>
    </w:p>
  </w:endnote>
  <w:endnote w:type="continuationSeparator" w:id="0">
    <w:p w14:paraId="6314A8F9" w14:textId="77777777" w:rsidR="00E37273" w:rsidRDefault="00E37273">
      <w:r>
        <w:continuationSeparator/>
      </w:r>
    </w:p>
  </w:endnote>
  <w:endnote w:type="continuationNotice" w:id="1">
    <w:p w14:paraId="54DB3C1B" w14:textId="77777777" w:rsidR="00E37273" w:rsidRDefault="00E372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5679" w14:textId="77777777" w:rsidR="00E37273" w:rsidRDefault="00E37273">
      <w:r>
        <w:separator/>
      </w:r>
    </w:p>
  </w:footnote>
  <w:footnote w:type="continuationSeparator" w:id="0">
    <w:p w14:paraId="143851B0" w14:textId="77777777" w:rsidR="00E37273" w:rsidRDefault="00E37273">
      <w:r>
        <w:continuationSeparator/>
      </w:r>
    </w:p>
  </w:footnote>
  <w:footnote w:type="continuationNotice" w:id="1">
    <w:p w14:paraId="299AE35E" w14:textId="77777777" w:rsidR="00E37273" w:rsidRDefault="00E372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1F0A97"/>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51738"/>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11129"/>
    <w:rsid w:val="00A151FA"/>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0DAF"/>
    <w:rsid w:val="00DE34CF"/>
    <w:rsid w:val="00E06877"/>
    <w:rsid w:val="00E13F3D"/>
    <w:rsid w:val="00E21875"/>
    <w:rsid w:val="00E2345D"/>
    <w:rsid w:val="00E26E12"/>
    <w:rsid w:val="00E32B78"/>
    <w:rsid w:val="00E34898"/>
    <w:rsid w:val="00E37273"/>
    <w:rsid w:val="00E411D3"/>
    <w:rsid w:val="00E944A3"/>
    <w:rsid w:val="00E96D4B"/>
    <w:rsid w:val="00EA27C6"/>
    <w:rsid w:val="00EB09B7"/>
    <w:rsid w:val="00EC4175"/>
    <w:rsid w:val="00EC6C65"/>
    <w:rsid w:val="00ED2842"/>
    <w:rsid w:val="00EE7D7C"/>
    <w:rsid w:val="00EF1661"/>
    <w:rsid w:val="00EF3C3B"/>
    <w:rsid w:val="00F1708F"/>
    <w:rsid w:val="00F25D98"/>
    <w:rsid w:val="00F27848"/>
    <w:rsid w:val="00F300FB"/>
    <w:rsid w:val="00F31744"/>
    <w:rsid w:val="00F332F2"/>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15936">
      <w:bodyDiv w:val="1"/>
      <w:marLeft w:val="0"/>
      <w:marRight w:val="0"/>
      <w:marTop w:val="0"/>
      <w:marBottom w:val="0"/>
      <w:divBdr>
        <w:top w:val="none" w:sz="0" w:space="0" w:color="auto"/>
        <w:left w:val="none" w:sz="0" w:space="0" w:color="auto"/>
        <w:bottom w:val="none" w:sz="0" w:space="0" w:color="auto"/>
        <w:right w:val="none" w:sz="0" w:space="0" w:color="auto"/>
      </w:divBdr>
    </w:div>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122964872">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1217</TotalTime>
  <Pages>4</Pages>
  <Words>1239</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2023-09-18T09:37:00Z</dcterms:created>
  <dcterms:modified xsi:type="dcterms:W3CDTF">2023-11-03T18:41:00Z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