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37C0C" w14:textId="4241D034" w:rsidR="003317D8" w:rsidRDefault="003317D8" w:rsidP="003317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6C532F">
          <w:rPr>
            <w:b/>
            <w:i/>
            <w:noProof/>
            <w:sz w:val="28"/>
          </w:rPr>
          <w:t>09151</w:t>
        </w:r>
      </w:fldSimple>
    </w:p>
    <w:p w14:paraId="338A829F" w14:textId="77777777" w:rsidR="003317D8" w:rsidRDefault="003317D8" w:rsidP="003317D8">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902120" w:rsidP="007C01A5">
            <w:pPr>
              <w:pStyle w:val="CRCoverPage"/>
              <w:spacing w:after="0"/>
              <w:jc w:val="right"/>
              <w:rPr>
                <w:b/>
                <w:noProof/>
                <w:sz w:val="28"/>
              </w:rPr>
            </w:pPr>
            <w:fldSimple w:instr=" DOCPROPERTY  Spec#  \* MERGEFORMAT ">
              <w:r w:rsidR="00081933">
                <w:rPr>
                  <w:b/>
                  <w:noProof/>
                  <w:sz w:val="28"/>
                </w:rPr>
                <w:t>36.101</w:t>
              </w:r>
            </w:fldSimple>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68F7339C" w:rsidR="00081933" w:rsidRPr="00F67D26" w:rsidRDefault="006C532F" w:rsidP="007C01A5">
            <w:pPr>
              <w:pStyle w:val="CRCoverPage"/>
              <w:spacing w:after="0"/>
              <w:rPr>
                <w:b/>
                <w:noProof/>
                <w:sz w:val="28"/>
              </w:rPr>
            </w:pPr>
            <w:r>
              <w:rPr>
                <w:b/>
                <w:noProof/>
                <w:sz w:val="28"/>
              </w:rPr>
              <w:t xml:space="preserve">   </w:t>
            </w:r>
            <w:bookmarkStart w:id="0" w:name="_GoBack"/>
            <w:bookmarkEnd w:id="0"/>
            <w:r>
              <w:rPr>
                <w:b/>
                <w:noProof/>
                <w:sz w:val="28"/>
              </w:rPr>
              <w:t>5979</w:t>
            </w:r>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392C1806" w:rsidR="00081933" w:rsidRPr="00410371" w:rsidRDefault="00902120" w:rsidP="007C01A5">
            <w:pPr>
              <w:pStyle w:val="CRCoverPage"/>
              <w:spacing w:after="0"/>
              <w:jc w:val="center"/>
              <w:rPr>
                <w:noProof/>
                <w:sz w:val="28"/>
              </w:rPr>
            </w:pPr>
            <w:fldSimple w:instr=" DOCPROPERTY  Version  \* MERGEFORMAT ">
              <w:r w:rsidR="00081933">
                <w:rPr>
                  <w:b/>
                  <w:noProof/>
                  <w:sz w:val="28"/>
                </w:rPr>
                <w:t>1</w:t>
              </w:r>
              <w:r w:rsidR="00820FCD">
                <w:rPr>
                  <w:b/>
                  <w:noProof/>
                  <w:sz w:val="28"/>
                </w:rPr>
                <w:t>8</w:t>
              </w:r>
              <w:r w:rsidR="00081933">
                <w:rPr>
                  <w:b/>
                  <w:noProof/>
                  <w:sz w:val="28"/>
                </w:rPr>
                <w:t>.</w:t>
              </w:r>
              <w:r w:rsidR="003317D8">
                <w:rPr>
                  <w:b/>
                  <w:noProof/>
                  <w:sz w:val="28"/>
                </w:rPr>
                <w:t>1</w:t>
              </w:r>
              <w:r w:rsidR="00081933">
                <w:rPr>
                  <w:b/>
                  <w:noProof/>
                  <w:sz w:val="28"/>
                </w:rPr>
                <w:t>.0</w:t>
              </w:r>
            </w:fldSimple>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902120" w:rsidP="007C01A5">
            <w:pPr>
              <w:pStyle w:val="CRCoverPage"/>
              <w:spacing w:after="0"/>
              <w:ind w:left="100"/>
              <w:rPr>
                <w:noProof/>
              </w:rPr>
            </w:pPr>
            <w:fldSimple w:instr=" DOCPROPERTY  SourceIfWg  \* MERGEFORMAT ">
              <w:r w:rsidR="00081933">
                <w:rPr>
                  <w:noProof/>
                </w:rPr>
                <w:t>Rohde &amp; Schwarz</w:t>
              </w:r>
            </w:fldSimple>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902120" w:rsidP="007C01A5">
            <w:pPr>
              <w:pStyle w:val="CRCoverPage"/>
              <w:spacing w:after="0"/>
              <w:ind w:left="100"/>
              <w:rPr>
                <w:noProof/>
              </w:rPr>
            </w:pPr>
            <w:fldSimple w:instr=" DOCPROPERTY  SourceIfTsg  \* MERGEFORMAT ">
              <w:r w:rsidR="00081933">
                <w:rPr>
                  <w:noProof/>
                </w:rPr>
                <w:t>R4</w:t>
              </w:r>
            </w:fldSimple>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35356401" w:rsidR="00081933" w:rsidRDefault="00902120" w:rsidP="007C01A5">
            <w:pPr>
              <w:pStyle w:val="CRCoverPage"/>
              <w:spacing w:after="0"/>
              <w:ind w:left="100"/>
              <w:rPr>
                <w:noProof/>
              </w:rPr>
            </w:pPr>
            <w:fldSimple w:instr=" DOCPROPERTY  ResDate  \* MERGEFORMAT ">
              <w:r w:rsidR="00081933">
                <w:rPr>
                  <w:noProof/>
                </w:rPr>
                <w:t>2023-0</w:t>
              </w:r>
              <w:r w:rsidR="003317D8">
                <w:rPr>
                  <w:noProof/>
                </w:rPr>
                <w:t>5</w:t>
              </w:r>
              <w:r w:rsidR="00081933">
                <w:rPr>
                  <w:noProof/>
                </w:rPr>
                <w:t>-</w:t>
              </w:r>
              <w:r w:rsidR="003317D8">
                <w:rPr>
                  <w:noProof/>
                </w:rPr>
                <w:t>24</w:t>
              </w:r>
            </w:fldSimple>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00ECEC0D" w:rsidR="00081933" w:rsidRDefault="00AB4455" w:rsidP="007C01A5">
            <w:pPr>
              <w:pStyle w:val="CRCoverPage"/>
              <w:spacing w:after="0"/>
              <w:ind w:left="100" w:right="-609"/>
              <w:rPr>
                <w:b/>
                <w:noProof/>
              </w:rPr>
            </w:pPr>
            <w:r>
              <w:rPr>
                <w:b/>
                <w:noProof/>
              </w:rPr>
              <w:t>A</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79BC8E3C" w:rsidR="00081933" w:rsidRDefault="00902120" w:rsidP="007C01A5">
            <w:pPr>
              <w:pStyle w:val="CRCoverPage"/>
              <w:spacing w:after="0"/>
              <w:ind w:left="100"/>
              <w:rPr>
                <w:noProof/>
              </w:rPr>
            </w:pPr>
            <w:fldSimple w:instr=" DOCPROPERTY  Release  \* MERGEFORMAT ">
              <w:r w:rsidR="00081933">
                <w:rPr>
                  <w:noProof/>
                </w:rPr>
                <w:t>Rel-1</w:t>
              </w:r>
              <w:r w:rsidR="00820FCD">
                <w:rPr>
                  <w:noProof/>
                </w:rPr>
                <w:t>8</w:t>
              </w:r>
            </w:fldSimple>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64FA3" w14:textId="77777777" w:rsidR="00705978" w:rsidRDefault="00705978" w:rsidP="00162A8C">
      <w:pPr>
        <w:pStyle w:val="TAL"/>
      </w:pPr>
      <w:r>
        <w:separator/>
      </w:r>
    </w:p>
    <w:p w14:paraId="64DA09F0" w14:textId="77777777" w:rsidR="00705978" w:rsidRDefault="00705978"/>
    <w:p w14:paraId="1BBC2158" w14:textId="77777777" w:rsidR="00705978" w:rsidRDefault="00705978"/>
  </w:endnote>
  <w:endnote w:type="continuationSeparator" w:id="0">
    <w:p w14:paraId="168678DD" w14:textId="77777777" w:rsidR="00705978" w:rsidRDefault="00705978" w:rsidP="00162A8C">
      <w:pPr>
        <w:pStyle w:val="TAL"/>
      </w:pPr>
      <w:r>
        <w:continuationSeparator/>
      </w:r>
    </w:p>
    <w:p w14:paraId="3FD7705B" w14:textId="77777777" w:rsidR="00705978" w:rsidRDefault="00705978"/>
    <w:p w14:paraId="46FE2422" w14:textId="77777777" w:rsidR="00705978" w:rsidRDefault="00705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4817" w14:textId="77777777" w:rsidR="00705978" w:rsidRDefault="00705978" w:rsidP="00162A8C">
      <w:pPr>
        <w:pStyle w:val="TAL"/>
      </w:pPr>
      <w:r>
        <w:separator/>
      </w:r>
    </w:p>
    <w:p w14:paraId="7846626F" w14:textId="77777777" w:rsidR="00705978" w:rsidRDefault="00705978"/>
    <w:p w14:paraId="3F3B327D" w14:textId="77777777" w:rsidR="00705978" w:rsidRDefault="00705978"/>
  </w:footnote>
  <w:footnote w:type="continuationSeparator" w:id="0">
    <w:p w14:paraId="49E73064" w14:textId="77777777" w:rsidR="00705978" w:rsidRDefault="00705978" w:rsidP="00162A8C">
      <w:pPr>
        <w:pStyle w:val="TAL"/>
      </w:pPr>
      <w:r>
        <w:continuationSeparator/>
      </w:r>
    </w:p>
    <w:p w14:paraId="453850F5" w14:textId="77777777" w:rsidR="00705978" w:rsidRDefault="00705978"/>
    <w:p w14:paraId="1C869EAC" w14:textId="77777777" w:rsidR="00705978" w:rsidRDefault="00705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212"/>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0C8D"/>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86DE8"/>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DB8"/>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421C"/>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17D8"/>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532F"/>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5978"/>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73F"/>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0FCD"/>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20"/>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9D4"/>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2ED"/>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1409"/>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02266436">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3.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5.xml><?xml version="1.0" encoding="utf-8"?>
<ds:datastoreItem xmlns:ds="http://schemas.openxmlformats.org/officeDocument/2006/customXml" ds:itemID="{654BB248-9AD0-4661-93E1-B90E8350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504</Words>
  <Characters>3177</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18</cp:revision>
  <cp:lastPrinted>2007-10-03T15:46:00Z</cp:lastPrinted>
  <dcterms:created xsi:type="dcterms:W3CDTF">2023-02-06T12:16:00Z</dcterms:created>
  <dcterms:modified xsi:type="dcterms:W3CDTF">2023-05-24T00:56:00Z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