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B7064" w14:textId="67BB5812" w:rsidR="00C01F2B" w:rsidRDefault="00C01F2B" w:rsidP="00A0215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9B2D00">
          <w:rPr>
            <w:b/>
            <w:i/>
            <w:noProof/>
            <w:sz w:val="28"/>
          </w:rPr>
          <w:t>09149</w:t>
        </w:r>
      </w:fldSimple>
    </w:p>
    <w:p w14:paraId="7873899C" w14:textId="77777777" w:rsidR="00C01F2B" w:rsidRDefault="00C01F2B" w:rsidP="00C01F2B">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962D74" w:rsidP="007C01A5">
            <w:pPr>
              <w:pStyle w:val="CRCoverPage"/>
              <w:spacing w:after="0"/>
              <w:jc w:val="right"/>
              <w:rPr>
                <w:b/>
                <w:noProof/>
                <w:sz w:val="28"/>
              </w:rPr>
            </w:pPr>
            <w:r>
              <w:fldChar w:fldCharType="begin"/>
            </w:r>
            <w:r>
              <w:instrText xml:space="preserve"> DOCPROPERTY  Spec#  \* MERGEFORMAT </w:instrText>
            </w:r>
            <w:r>
              <w:fldChar w:fldCharType="separate"/>
            </w:r>
            <w:r w:rsidR="00081933">
              <w:rPr>
                <w:b/>
                <w:noProof/>
                <w:sz w:val="28"/>
              </w:rPr>
              <w:t>36.101</w:t>
            </w:r>
            <w:r>
              <w:rPr>
                <w:b/>
                <w:noProof/>
                <w:sz w:val="28"/>
              </w:rPr>
              <w:fldChar w:fldCharType="end"/>
            </w:r>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75CE830B" w:rsidR="00081933" w:rsidRPr="00F67D26" w:rsidRDefault="00081933" w:rsidP="007C01A5">
            <w:pPr>
              <w:pStyle w:val="CRCoverPage"/>
              <w:spacing w:after="0"/>
              <w:rPr>
                <w:b/>
                <w:noProof/>
                <w:sz w:val="28"/>
              </w:rPr>
            </w:pPr>
            <w:r>
              <w:t xml:space="preserve">    </w:t>
            </w:r>
            <w:r w:rsidR="009B2D00">
              <w:rPr>
                <w:b/>
                <w:noProof/>
                <w:sz w:val="28"/>
              </w:rPr>
              <w:t>5977</w:t>
            </w:r>
            <w:bookmarkStart w:id="0" w:name="_GoBack"/>
            <w:bookmarkEnd w:id="0"/>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459A05BC" w:rsidR="00081933" w:rsidRPr="00410371" w:rsidRDefault="00962D74" w:rsidP="007C01A5">
            <w:pPr>
              <w:pStyle w:val="CRCoverPage"/>
              <w:spacing w:after="0"/>
              <w:jc w:val="center"/>
              <w:rPr>
                <w:noProof/>
                <w:sz w:val="28"/>
              </w:rPr>
            </w:pPr>
            <w:r>
              <w:fldChar w:fldCharType="begin"/>
            </w:r>
            <w:r>
              <w:instrText xml:space="preserve"> DOCPROPERTY  Version  \* MERGEFORMAT </w:instrText>
            </w:r>
            <w:r>
              <w:fldChar w:fldCharType="separate"/>
            </w:r>
            <w:r w:rsidR="00081933">
              <w:rPr>
                <w:b/>
                <w:noProof/>
                <w:sz w:val="28"/>
              </w:rPr>
              <w:t>1</w:t>
            </w:r>
            <w:r w:rsidR="007C573F">
              <w:rPr>
                <w:b/>
                <w:noProof/>
                <w:sz w:val="28"/>
              </w:rPr>
              <w:t>6</w:t>
            </w:r>
            <w:r w:rsidR="00081933">
              <w:rPr>
                <w:b/>
                <w:noProof/>
                <w:sz w:val="28"/>
              </w:rPr>
              <w:t>.</w:t>
            </w:r>
            <w:r w:rsidR="007C573F">
              <w:rPr>
                <w:b/>
                <w:noProof/>
                <w:sz w:val="28"/>
              </w:rPr>
              <w:t>1</w:t>
            </w:r>
            <w:r w:rsidR="0030245E">
              <w:rPr>
                <w:b/>
                <w:noProof/>
                <w:sz w:val="28"/>
              </w:rPr>
              <w:t>6</w:t>
            </w:r>
            <w:r w:rsidR="00081933">
              <w:rPr>
                <w:b/>
                <w:noProof/>
                <w:sz w:val="28"/>
              </w:rPr>
              <w:t>.0</w:t>
            </w:r>
            <w:r>
              <w:rPr>
                <w:b/>
                <w:noProof/>
                <w:sz w:val="28"/>
              </w:rPr>
              <w:fldChar w:fldCharType="end"/>
            </w:r>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962D74" w:rsidP="007C01A5">
            <w:pPr>
              <w:pStyle w:val="CRCoverPage"/>
              <w:spacing w:after="0"/>
              <w:ind w:left="100"/>
              <w:rPr>
                <w:noProof/>
              </w:rPr>
            </w:pPr>
            <w:r>
              <w:fldChar w:fldCharType="begin"/>
            </w:r>
            <w:r>
              <w:instrText xml:space="preserve"> DOCPROPERTY  SourceIfWg  \* MERGEFORMAT </w:instrText>
            </w:r>
            <w:r>
              <w:fldChar w:fldCharType="separate"/>
            </w:r>
            <w:r w:rsidR="00081933">
              <w:rPr>
                <w:noProof/>
              </w:rPr>
              <w:t>Rohde &amp; Schwarz</w:t>
            </w:r>
            <w:r>
              <w:rPr>
                <w:noProof/>
              </w:rPr>
              <w:fldChar w:fldCharType="end"/>
            </w:r>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962D74" w:rsidP="007C01A5">
            <w:pPr>
              <w:pStyle w:val="CRCoverPage"/>
              <w:spacing w:after="0"/>
              <w:ind w:left="100"/>
              <w:rPr>
                <w:noProof/>
              </w:rPr>
            </w:pPr>
            <w:r>
              <w:fldChar w:fldCharType="begin"/>
            </w:r>
            <w:r>
              <w:instrText xml:space="preserve"> DOCPROPERTY  SourceIfTsg  \* MERGEFORMAT </w:instrText>
            </w:r>
            <w:r>
              <w:fldChar w:fldCharType="separate"/>
            </w:r>
            <w:r w:rsidR="00081933">
              <w:rPr>
                <w:noProof/>
              </w:rPr>
              <w:t>R4</w:t>
            </w:r>
            <w:r>
              <w:rPr>
                <w:noProof/>
              </w:rPr>
              <w:fldChar w:fldCharType="end"/>
            </w:r>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3437ED88" w:rsidR="00081933" w:rsidRDefault="00962D74" w:rsidP="007C01A5">
            <w:pPr>
              <w:pStyle w:val="CRCoverPage"/>
              <w:spacing w:after="0"/>
              <w:ind w:left="100"/>
              <w:rPr>
                <w:noProof/>
              </w:rPr>
            </w:pPr>
            <w:r>
              <w:fldChar w:fldCharType="begin"/>
            </w:r>
            <w:r>
              <w:instrText xml:space="preserve"> DOCPROPERTY  ResDate  \* MERGEFORMAT </w:instrText>
            </w:r>
            <w:r>
              <w:fldChar w:fldCharType="separate"/>
            </w:r>
            <w:r w:rsidR="00081933">
              <w:rPr>
                <w:noProof/>
              </w:rPr>
              <w:t>2023-0</w:t>
            </w:r>
            <w:r w:rsidR="00C01F2B">
              <w:rPr>
                <w:noProof/>
              </w:rPr>
              <w:t>5-24</w:t>
            </w:r>
            <w:r>
              <w:rPr>
                <w:noProof/>
              </w:rPr>
              <w:fldChar w:fldCharType="end"/>
            </w:r>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00ECEC0D" w:rsidR="00081933" w:rsidRDefault="00AB4455" w:rsidP="007C01A5">
            <w:pPr>
              <w:pStyle w:val="CRCoverPage"/>
              <w:spacing w:after="0"/>
              <w:ind w:left="100" w:right="-609"/>
              <w:rPr>
                <w:b/>
                <w:noProof/>
              </w:rPr>
            </w:pPr>
            <w:r>
              <w:rPr>
                <w:b/>
                <w:noProof/>
              </w:rPr>
              <w:t>A</w:t>
            </w:r>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33E3D1B1" w:rsidR="00081933" w:rsidRDefault="00962D74" w:rsidP="007C01A5">
            <w:pPr>
              <w:pStyle w:val="CRCoverPage"/>
              <w:spacing w:after="0"/>
              <w:ind w:left="100"/>
              <w:rPr>
                <w:noProof/>
              </w:rPr>
            </w:pPr>
            <w:r>
              <w:fldChar w:fldCharType="begin"/>
            </w:r>
            <w:r>
              <w:instrText xml:space="preserve"> DOCPROPERTY  Release  \* MERGEFORMAT </w:instrText>
            </w:r>
            <w:r>
              <w:fldChar w:fldCharType="separate"/>
            </w:r>
            <w:r w:rsidR="00081933">
              <w:rPr>
                <w:noProof/>
              </w:rPr>
              <w:t>Rel-1</w:t>
            </w:r>
            <w:r w:rsidR="007C573F">
              <w:rPr>
                <w:noProof/>
              </w:rPr>
              <w:t>6</w:t>
            </w:r>
            <w:r>
              <w:rPr>
                <w:noProof/>
              </w:rPr>
              <w:fldChar w:fldCharType="end"/>
            </w:r>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59F460B4" w:rsidR="00081933" w:rsidRDefault="001F4842" w:rsidP="007C01A5">
            <w:pPr>
              <w:pStyle w:val="CRCoverPage"/>
              <w:spacing w:after="0"/>
              <w:ind w:left="100"/>
              <w:rPr>
                <w:noProof/>
              </w:rPr>
            </w:pPr>
            <w:r>
              <w:rPr>
                <w:noProof/>
              </w:rPr>
              <w:t>The channel bit per subframe allocation for R.49-1 and R.49-2 is incorrect, as well as the averaged throughput.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0B42176F"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Pr>
                <w:noProof/>
              </w:rPr>
              <w:t>”</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&lt; End of changes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72B1" w14:textId="77777777" w:rsidR="00962D74" w:rsidRDefault="00962D74" w:rsidP="00162A8C">
      <w:pPr>
        <w:pStyle w:val="TAL"/>
      </w:pPr>
      <w:r>
        <w:separator/>
      </w:r>
    </w:p>
    <w:p w14:paraId="4C54D47B" w14:textId="77777777" w:rsidR="00962D74" w:rsidRDefault="00962D74"/>
    <w:p w14:paraId="6D6846FA" w14:textId="77777777" w:rsidR="00962D74" w:rsidRDefault="00962D74"/>
  </w:endnote>
  <w:endnote w:type="continuationSeparator" w:id="0">
    <w:p w14:paraId="12D6F42E" w14:textId="77777777" w:rsidR="00962D74" w:rsidRDefault="00962D74" w:rsidP="00162A8C">
      <w:pPr>
        <w:pStyle w:val="TAL"/>
      </w:pPr>
      <w:r>
        <w:continuationSeparator/>
      </w:r>
    </w:p>
    <w:p w14:paraId="5B623B36" w14:textId="77777777" w:rsidR="00962D74" w:rsidRDefault="00962D74"/>
    <w:p w14:paraId="628670CA" w14:textId="77777777" w:rsidR="00962D74" w:rsidRDefault="00962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B7FFF" w14:textId="77777777" w:rsidR="00962D74" w:rsidRDefault="00962D74" w:rsidP="00162A8C">
      <w:pPr>
        <w:pStyle w:val="TAL"/>
      </w:pPr>
      <w:r>
        <w:separator/>
      </w:r>
    </w:p>
    <w:p w14:paraId="5A5A5232" w14:textId="77777777" w:rsidR="00962D74" w:rsidRDefault="00962D74"/>
    <w:p w14:paraId="56102C0B" w14:textId="77777777" w:rsidR="00962D74" w:rsidRDefault="00962D74"/>
  </w:footnote>
  <w:footnote w:type="continuationSeparator" w:id="0">
    <w:p w14:paraId="6E346A01" w14:textId="77777777" w:rsidR="00962D74" w:rsidRDefault="00962D74" w:rsidP="00162A8C">
      <w:pPr>
        <w:pStyle w:val="TAL"/>
      </w:pPr>
      <w:r>
        <w:continuationSeparator/>
      </w:r>
    </w:p>
    <w:p w14:paraId="6BD3A8CA" w14:textId="77777777" w:rsidR="00962D74" w:rsidRDefault="00962D74"/>
    <w:p w14:paraId="31FF341C" w14:textId="77777777" w:rsidR="00962D74" w:rsidRDefault="00962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212"/>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0C8D"/>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DB8"/>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421C"/>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45E"/>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6806"/>
    <w:rsid w:val="00390043"/>
    <w:rsid w:val="0039298E"/>
    <w:rsid w:val="00392F63"/>
    <w:rsid w:val="0039339E"/>
    <w:rsid w:val="00393BA8"/>
    <w:rsid w:val="00393BEC"/>
    <w:rsid w:val="00393FCC"/>
    <w:rsid w:val="003942F7"/>
    <w:rsid w:val="003962A3"/>
    <w:rsid w:val="00396F7C"/>
    <w:rsid w:val="003A0F28"/>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64EE"/>
    <w:rsid w:val="006C7716"/>
    <w:rsid w:val="006C7811"/>
    <w:rsid w:val="006D0B21"/>
    <w:rsid w:val="006D117C"/>
    <w:rsid w:val="006D18AF"/>
    <w:rsid w:val="006D1BC7"/>
    <w:rsid w:val="006D1CC1"/>
    <w:rsid w:val="006D259E"/>
    <w:rsid w:val="006D2C10"/>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3EBB"/>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73F"/>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9D4"/>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2D74"/>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2D00"/>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455"/>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DCE"/>
    <w:rsid w:val="00BF74E6"/>
    <w:rsid w:val="00C00250"/>
    <w:rsid w:val="00C00763"/>
    <w:rsid w:val="00C0129E"/>
    <w:rsid w:val="00C01835"/>
    <w:rsid w:val="00C01B8E"/>
    <w:rsid w:val="00C01F2B"/>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7611"/>
    <w:rsid w:val="00C40AF1"/>
    <w:rsid w:val="00C414FE"/>
    <w:rsid w:val="00C4181F"/>
    <w:rsid w:val="00C42061"/>
    <w:rsid w:val="00C420E7"/>
    <w:rsid w:val="00C43094"/>
    <w:rsid w:val="00C44D56"/>
    <w:rsid w:val="00C45236"/>
    <w:rsid w:val="00C47151"/>
    <w:rsid w:val="00C47D5E"/>
    <w:rsid w:val="00C50133"/>
    <w:rsid w:val="00C51E76"/>
    <w:rsid w:val="00C52005"/>
    <w:rsid w:val="00C520D0"/>
    <w:rsid w:val="00C52192"/>
    <w:rsid w:val="00C5251F"/>
    <w:rsid w:val="00C54831"/>
    <w:rsid w:val="00C54DEA"/>
    <w:rsid w:val="00C55AED"/>
    <w:rsid w:val="00C55E93"/>
    <w:rsid w:val="00C562E7"/>
    <w:rsid w:val="00C56E87"/>
    <w:rsid w:val="00C56FBA"/>
    <w:rsid w:val="00C602C7"/>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2944"/>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DF4"/>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2.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4.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810A7C-F01E-403C-BC1E-B3B3B392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504</Words>
  <Characters>3179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18</cp:revision>
  <cp:lastPrinted>2007-10-03T15:46:00Z</cp:lastPrinted>
  <dcterms:created xsi:type="dcterms:W3CDTF">2023-02-06T12:16:00Z</dcterms:created>
  <dcterms:modified xsi:type="dcterms:W3CDTF">2023-05-24T00:55:00Z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