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B8948" w14:textId="327D9173" w:rsidR="0044749C" w:rsidRDefault="0044749C" w:rsidP="0044749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FB20FC">
          <w:rPr>
            <w:b/>
            <w:i/>
            <w:noProof/>
            <w:sz w:val="28"/>
          </w:rPr>
          <w:t>09146</w:t>
        </w:r>
      </w:fldSimple>
      <w:bookmarkStart w:id="0" w:name="_GoBack"/>
      <w:bookmarkEnd w:id="0"/>
    </w:p>
    <w:p w14:paraId="540E6AF1" w14:textId="77777777" w:rsidR="0044749C" w:rsidRDefault="0044749C" w:rsidP="0044749C">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8833AD" w:rsidP="007C01A5">
            <w:pPr>
              <w:pStyle w:val="CRCoverPage"/>
              <w:spacing w:after="0"/>
              <w:jc w:val="right"/>
              <w:rPr>
                <w:b/>
                <w:noProof/>
                <w:sz w:val="28"/>
              </w:rPr>
            </w:pPr>
            <w:fldSimple w:instr=" DOCPROPERTY  Spec#  \* MERGEFORMAT ">
              <w:r w:rsidR="00081933">
                <w:rPr>
                  <w:b/>
                  <w:noProof/>
                  <w:sz w:val="28"/>
                </w:rPr>
                <w:t>36.101</w:t>
              </w:r>
            </w:fldSimple>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05D0A99E" w:rsidR="00081933" w:rsidRPr="00F67D26" w:rsidRDefault="00081933" w:rsidP="007C01A5">
            <w:pPr>
              <w:pStyle w:val="CRCoverPage"/>
              <w:spacing w:after="0"/>
              <w:rPr>
                <w:b/>
                <w:noProof/>
                <w:sz w:val="28"/>
              </w:rPr>
            </w:pPr>
            <w:r>
              <w:t xml:space="preserve">    </w:t>
            </w:r>
            <w:r w:rsidR="00FB20FC">
              <w:rPr>
                <w:b/>
                <w:noProof/>
                <w:sz w:val="28"/>
              </w:rPr>
              <w:t>5974</w:t>
            </w:r>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70DCAA2E" w:rsidR="00081933" w:rsidRPr="00410371" w:rsidRDefault="008833AD" w:rsidP="007C01A5">
            <w:pPr>
              <w:pStyle w:val="CRCoverPage"/>
              <w:spacing w:after="0"/>
              <w:jc w:val="center"/>
              <w:rPr>
                <w:noProof/>
                <w:sz w:val="28"/>
              </w:rPr>
            </w:pPr>
            <w:fldSimple w:instr=" DOCPROPERTY  Version  \* MERGEFORMAT ">
              <w:r w:rsidR="00081933">
                <w:rPr>
                  <w:b/>
                  <w:noProof/>
                  <w:sz w:val="28"/>
                </w:rPr>
                <w:t>1</w:t>
              </w:r>
              <w:r w:rsidR="00AB4455">
                <w:rPr>
                  <w:b/>
                  <w:noProof/>
                  <w:sz w:val="28"/>
                </w:rPr>
                <w:t>3</w:t>
              </w:r>
              <w:r w:rsidR="00081933">
                <w:rPr>
                  <w:b/>
                  <w:noProof/>
                  <w:sz w:val="28"/>
                </w:rPr>
                <w:t>.</w:t>
              </w:r>
              <w:r w:rsidR="00AB4455">
                <w:rPr>
                  <w:b/>
                  <w:noProof/>
                  <w:sz w:val="28"/>
                </w:rPr>
                <w:t>24</w:t>
              </w:r>
              <w:r w:rsidR="00081933">
                <w:rPr>
                  <w:b/>
                  <w:noProof/>
                  <w:sz w:val="28"/>
                </w:rPr>
                <w:t>.0</w:t>
              </w:r>
            </w:fldSimple>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8833AD" w:rsidP="007C01A5">
            <w:pPr>
              <w:pStyle w:val="CRCoverPage"/>
              <w:spacing w:after="0"/>
              <w:ind w:left="100"/>
              <w:rPr>
                <w:noProof/>
              </w:rPr>
            </w:pPr>
            <w:fldSimple w:instr=" DOCPROPERTY  SourceIfWg  \* MERGEFORMAT ">
              <w:r w:rsidR="00081933">
                <w:rPr>
                  <w:noProof/>
                </w:rPr>
                <w:t>Rohde &amp; Schwarz</w:t>
              </w:r>
            </w:fldSimple>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8833AD" w:rsidP="007C01A5">
            <w:pPr>
              <w:pStyle w:val="CRCoverPage"/>
              <w:spacing w:after="0"/>
              <w:ind w:left="100"/>
              <w:rPr>
                <w:noProof/>
              </w:rPr>
            </w:pPr>
            <w:fldSimple w:instr=" DOCPROPERTY  SourceIfTsg  \* MERGEFORMAT ">
              <w:r w:rsidR="00081933">
                <w:rPr>
                  <w:noProof/>
                </w:rPr>
                <w:t>R4</w:t>
              </w:r>
            </w:fldSimple>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7E2F99C4" w:rsidR="00081933" w:rsidRDefault="008833AD" w:rsidP="007C01A5">
            <w:pPr>
              <w:pStyle w:val="CRCoverPage"/>
              <w:spacing w:after="0"/>
              <w:ind w:left="100"/>
              <w:rPr>
                <w:noProof/>
              </w:rPr>
            </w:pPr>
            <w:fldSimple w:instr=" DOCPROPERTY  ResDate  \* MERGEFORMAT ">
              <w:r w:rsidR="00081933">
                <w:rPr>
                  <w:noProof/>
                </w:rPr>
                <w:t>2023-0</w:t>
              </w:r>
              <w:r w:rsidR="006D2FCA">
                <w:rPr>
                  <w:noProof/>
                </w:rPr>
                <w:t>5</w:t>
              </w:r>
              <w:r w:rsidR="00081933">
                <w:rPr>
                  <w:noProof/>
                </w:rPr>
                <w:t>-</w:t>
              </w:r>
              <w:r w:rsidR="00FB20FC">
                <w:rPr>
                  <w:noProof/>
                </w:rPr>
                <w:t>12</w:t>
              </w:r>
            </w:fldSimple>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6424DCE8" w:rsidR="00081933" w:rsidRDefault="006D2FCA" w:rsidP="007C01A5">
            <w:pPr>
              <w:pStyle w:val="CRCoverPage"/>
              <w:spacing w:after="0"/>
              <w:ind w:left="100" w:right="-609"/>
              <w:rPr>
                <w:b/>
                <w:noProof/>
              </w:rPr>
            </w:pPr>
            <w:r>
              <w:rPr>
                <w:b/>
                <w:noProof/>
              </w:rPr>
              <w:t>F</w:t>
            </w:r>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0FAE3CCC" w:rsidR="00081933" w:rsidRDefault="008833AD" w:rsidP="007C01A5">
            <w:pPr>
              <w:pStyle w:val="CRCoverPage"/>
              <w:spacing w:after="0"/>
              <w:ind w:left="100"/>
              <w:rPr>
                <w:noProof/>
              </w:rPr>
            </w:pPr>
            <w:fldSimple w:instr=" DOCPROPERTY  Release  \* MERGEFORMAT ">
              <w:r w:rsidR="00081933">
                <w:rPr>
                  <w:noProof/>
                </w:rPr>
                <w:t>Rel-1</w:t>
              </w:r>
              <w:r w:rsidR="00AB4455">
                <w:rPr>
                  <w:noProof/>
                </w:rPr>
                <w:t>3</w:t>
              </w:r>
            </w:fldSimple>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76E455CB" w:rsidR="00081933" w:rsidRDefault="001F4842" w:rsidP="007C01A5">
            <w:pPr>
              <w:pStyle w:val="CRCoverPage"/>
              <w:spacing w:after="0"/>
              <w:ind w:left="100"/>
              <w:rPr>
                <w:noProof/>
              </w:rPr>
            </w:pPr>
            <w:r>
              <w:rPr>
                <w:noProof/>
              </w:rPr>
              <w:t>The channel bit per subframe allocation for R.49-1 and R.49-2 is incorrect</w:t>
            </w:r>
            <w:r w:rsidR="006D2FCA">
              <w:rPr>
                <w:noProof/>
              </w:rPr>
              <w:t xml:space="preserve"> from Release 13 of 36.101 incorrect and not aligned with the correct values in Release 12</w:t>
            </w:r>
            <w:r>
              <w:rPr>
                <w:noProof/>
              </w:rPr>
              <w: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51B3E473"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sidR="006D2FCA">
              <w:rPr>
                <w:noProof/>
              </w:rPr>
              <w:t>” to align with Rel-12</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&lt; End of changes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9859C" w14:textId="77777777" w:rsidR="003A1AD7" w:rsidRDefault="003A1AD7" w:rsidP="00162A8C">
      <w:pPr>
        <w:pStyle w:val="TAL"/>
      </w:pPr>
      <w:r>
        <w:separator/>
      </w:r>
    </w:p>
    <w:p w14:paraId="691788A9" w14:textId="77777777" w:rsidR="003A1AD7" w:rsidRDefault="003A1AD7"/>
    <w:p w14:paraId="46E2B72D" w14:textId="77777777" w:rsidR="003A1AD7" w:rsidRDefault="003A1AD7"/>
  </w:endnote>
  <w:endnote w:type="continuationSeparator" w:id="0">
    <w:p w14:paraId="6C466574" w14:textId="77777777" w:rsidR="003A1AD7" w:rsidRDefault="003A1AD7" w:rsidP="00162A8C">
      <w:pPr>
        <w:pStyle w:val="TAL"/>
      </w:pPr>
      <w:r>
        <w:continuationSeparator/>
      </w:r>
    </w:p>
    <w:p w14:paraId="63AEF1A0" w14:textId="77777777" w:rsidR="003A1AD7" w:rsidRDefault="003A1AD7"/>
    <w:p w14:paraId="497879D7" w14:textId="77777777" w:rsidR="003A1AD7" w:rsidRDefault="003A1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33551" w14:textId="77777777" w:rsidR="003A1AD7" w:rsidRDefault="003A1AD7" w:rsidP="00162A8C">
      <w:pPr>
        <w:pStyle w:val="TAL"/>
      </w:pPr>
      <w:r>
        <w:separator/>
      </w:r>
    </w:p>
    <w:p w14:paraId="503159EA" w14:textId="77777777" w:rsidR="003A1AD7" w:rsidRDefault="003A1AD7"/>
    <w:p w14:paraId="105338A8" w14:textId="77777777" w:rsidR="003A1AD7" w:rsidRDefault="003A1AD7"/>
  </w:footnote>
  <w:footnote w:type="continuationSeparator" w:id="0">
    <w:p w14:paraId="22D42DC0" w14:textId="77777777" w:rsidR="003A1AD7" w:rsidRDefault="003A1AD7" w:rsidP="00162A8C">
      <w:pPr>
        <w:pStyle w:val="TAL"/>
      </w:pPr>
      <w:r>
        <w:continuationSeparator/>
      </w:r>
    </w:p>
    <w:p w14:paraId="40EBEF60" w14:textId="77777777" w:rsidR="003A1AD7" w:rsidRDefault="003A1AD7"/>
    <w:p w14:paraId="364AFA6F" w14:textId="77777777" w:rsidR="003A1AD7" w:rsidRDefault="003A1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6806"/>
    <w:rsid w:val="00390043"/>
    <w:rsid w:val="0039298E"/>
    <w:rsid w:val="00392F63"/>
    <w:rsid w:val="0039339E"/>
    <w:rsid w:val="00393BA8"/>
    <w:rsid w:val="00393BEC"/>
    <w:rsid w:val="00393FCC"/>
    <w:rsid w:val="003942F7"/>
    <w:rsid w:val="003962A3"/>
    <w:rsid w:val="00396F7C"/>
    <w:rsid w:val="003A0F28"/>
    <w:rsid w:val="003A1AD7"/>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4749C"/>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6F04"/>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64EE"/>
    <w:rsid w:val="006C7716"/>
    <w:rsid w:val="006C7811"/>
    <w:rsid w:val="006D0B21"/>
    <w:rsid w:val="006D117C"/>
    <w:rsid w:val="006D18AF"/>
    <w:rsid w:val="006D1BC7"/>
    <w:rsid w:val="006D1CC1"/>
    <w:rsid w:val="006D259E"/>
    <w:rsid w:val="006D2C10"/>
    <w:rsid w:val="006D2FCA"/>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3AD"/>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455"/>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DCE"/>
    <w:rsid w:val="00BF74E6"/>
    <w:rsid w:val="00C00250"/>
    <w:rsid w:val="00C00763"/>
    <w:rsid w:val="00C0129E"/>
    <w:rsid w:val="00C01835"/>
    <w:rsid w:val="00C01B8E"/>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7611"/>
    <w:rsid w:val="00C40AF1"/>
    <w:rsid w:val="00C414FE"/>
    <w:rsid w:val="00C4181F"/>
    <w:rsid w:val="00C42061"/>
    <w:rsid w:val="00C420E7"/>
    <w:rsid w:val="00C43094"/>
    <w:rsid w:val="00C44D56"/>
    <w:rsid w:val="00C45236"/>
    <w:rsid w:val="00C47151"/>
    <w:rsid w:val="00C47D5E"/>
    <w:rsid w:val="00C50133"/>
    <w:rsid w:val="00C51E76"/>
    <w:rsid w:val="00C52005"/>
    <w:rsid w:val="00C520D0"/>
    <w:rsid w:val="00C52192"/>
    <w:rsid w:val="00C5251F"/>
    <w:rsid w:val="00C54831"/>
    <w:rsid w:val="00C54DEA"/>
    <w:rsid w:val="00C55AED"/>
    <w:rsid w:val="00C55E93"/>
    <w:rsid w:val="00C562E7"/>
    <w:rsid w:val="00C56E87"/>
    <w:rsid w:val="00C56FBA"/>
    <w:rsid w:val="00C602C7"/>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2944"/>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20FC"/>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30787749">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2.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4.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A2590F62-2031-471C-ABEA-7A294287A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514</Words>
  <Characters>3244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14</cp:revision>
  <cp:lastPrinted>2007-10-03T15:46:00Z</cp:lastPrinted>
  <dcterms:created xsi:type="dcterms:W3CDTF">2023-02-06T12:16:00Z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