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553DCD" w:rsidRDefault="00A547F1"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547F1">
        <w:rPr>
          <w:rFonts w:ascii="Arial" w:hAnsi="Arial" w:cs="Arial"/>
          <w:b/>
          <w:sz w:val="28"/>
          <w:szCs w:val="28"/>
        </w:rPr>
        <w:t xml:space="preserve">3GPP TSG RAN Meeting </w:t>
      </w:r>
      <w:proofErr w:type="gramStart"/>
      <w:r w:rsidRPr="00A547F1">
        <w:rPr>
          <w:rFonts w:ascii="Arial" w:hAnsi="Arial" w:cs="Arial"/>
          <w:b/>
          <w:sz w:val="28"/>
          <w:szCs w:val="28"/>
        </w:rPr>
        <w:t>#100</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60168A" w:rsidRPr="0060168A">
        <w:rPr>
          <w:rFonts w:ascii="Arial" w:hAnsi="Arial" w:cs="Arial"/>
          <w:b/>
          <w:sz w:val="28"/>
          <w:szCs w:val="28"/>
        </w:rPr>
        <w:t>RP-231268</w:t>
      </w:r>
      <w:proofErr w:type="gramEnd"/>
    </w:p>
    <w:p w:rsidR="00174967" w:rsidRPr="00174967" w:rsidRDefault="00A547F1" w:rsidP="00174967">
      <w:pPr>
        <w:keepLines/>
        <w:tabs>
          <w:tab w:val="left" w:pos="567"/>
        </w:tabs>
        <w:overflowPunct/>
        <w:autoSpaceDE/>
        <w:autoSpaceDN/>
        <w:snapToGrid w:val="0"/>
        <w:spacing w:after="0"/>
        <w:textAlignment w:val="auto"/>
        <w:rPr>
          <w:rFonts w:ascii="Arial" w:hAnsi="Arial" w:cs="Arial"/>
          <w:b/>
          <w:sz w:val="28"/>
          <w:szCs w:val="28"/>
        </w:rPr>
      </w:pPr>
      <w:bookmarkStart w:id="0" w:name="OLE_LINK7"/>
      <w:bookmarkStart w:id="1" w:name="OLE_LINK8"/>
      <w:r w:rsidRPr="00A547F1">
        <w:rPr>
          <w:rFonts w:ascii="Arial" w:hAnsi="Arial" w:cs="Arial"/>
          <w:b/>
          <w:sz w:val="28"/>
          <w:szCs w:val="28"/>
        </w:rPr>
        <w:t>Taipei, June 12-14, 2023</w:t>
      </w:r>
      <w:bookmarkStart w:id="2" w:name="_GoBack"/>
      <w:bookmarkEnd w:id="2"/>
    </w:p>
    <w:bookmarkEnd w:id="0"/>
    <w:bookmarkEnd w:id="1"/>
    <w:p w:rsidR="00174967" w:rsidRPr="00174967" w:rsidRDefault="00174967" w:rsidP="00EF18DC">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A70381">
            <w:pPr>
              <w:tabs>
                <w:tab w:val="left" w:pos="567"/>
              </w:tabs>
              <w:spacing w:after="0"/>
              <w:rPr>
                <w:rFonts w:ascii="Arial" w:hAnsi="Arial" w:cs="Arial"/>
                <w:lang w:eastAsia="ja-JP"/>
              </w:rPr>
            </w:pPr>
            <w:r w:rsidRPr="00194C65">
              <w:rPr>
                <w:rFonts w:ascii="Arial" w:hAnsi="Arial" w:cs="Arial"/>
                <w:lang w:eastAsia="ja-JP"/>
              </w:rPr>
              <w:t>960</w:t>
            </w:r>
            <w:r w:rsidR="00A70381">
              <w:rPr>
                <w:rFonts w:ascii="Arial" w:eastAsiaTheme="minorEastAsia" w:hAnsi="Arial" w:cs="Arial" w:hint="eastAsia"/>
                <w:lang w:eastAsia="zh-CN"/>
              </w:rPr>
              <w:t>0</w:t>
            </w:r>
            <w:r w:rsidRPr="00194C65">
              <w:rPr>
                <w:rFonts w:ascii="Arial" w:hAnsi="Arial" w:cs="Arial"/>
                <w:lang w:eastAsia="ja-JP"/>
              </w:rPr>
              <w:t>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554746" w:rsidP="00DA11F5">
            <w:pPr>
              <w:tabs>
                <w:tab w:val="left" w:pos="567"/>
              </w:tabs>
              <w:spacing w:after="0"/>
              <w:rPr>
                <w:rFonts w:ascii="Arial" w:eastAsiaTheme="minorEastAsia" w:hAnsi="Arial" w:cs="Arial"/>
                <w:lang w:eastAsia="zh-CN"/>
              </w:rPr>
            </w:pPr>
            <w:r w:rsidRPr="00554746">
              <w:rPr>
                <w:rFonts w:ascii="Arial" w:hAnsi="Arial" w:cs="Arial"/>
              </w:rPr>
              <w:t>RP-</w:t>
            </w:r>
            <w:r w:rsidR="00DA11F5">
              <w:rPr>
                <w:rFonts w:ascii="Arial" w:hAnsi="Arial" w:cs="Arial" w:hint="eastAsia"/>
                <w:lang w:eastAsia="zh-CN"/>
              </w:rPr>
              <w:t>230390</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004F26" w:rsidP="008836AC">
            <w:pPr>
              <w:tabs>
                <w:tab w:val="left" w:pos="567"/>
              </w:tabs>
              <w:spacing w:after="0"/>
              <w:rPr>
                <w:rFonts w:ascii="Arial" w:hAnsi="Arial" w:cs="Arial"/>
                <w:lang w:eastAsia="zh-CN"/>
              </w:rPr>
            </w:pPr>
            <w:r>
              <w:rPr>
                <w:rFonts w:ascii="Arial" w:eastAsia="宋体" w:hAnsi="Arial" w:cs="Arial" w:hint="eastAsia"/>
                <w:color w:val="00B050"/>
                <w:lang w:eastAsia="zh-CN"/>
              </w:rPr>
              <w:t>5</w:t>
            </w:r>
            <w:r w:rsidR="00193C5A">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2747AD"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sidRPr="00BC2038">
              <w:rPr>
                <w:rFonts w:ascii="Arial" w:eastAsiaTheme="minorEastAsia" w:hAnsi="Arial"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6B7AD7" w:rsidRPr="00C8744B" w:rsidRDefault="00701410" w:rsidP="00C8744B">
      <w:pPr>
        <w:pStyle w:val="4"/>
        <w:rPr>
          <w:rFonts w:eastAsiaTheme="minorEastAsia"/>
          <w:lang w:eastAsia="zh-CN"/>
        </w:rPr>
      </w:pPr>
      <w:r>
        <w:rPr>
          <w:lang w:eastAsia="ja-JP"/>
        </w:rPr>
        <w:t>2.4.1</w:t>
      </w:r>
      <w:r>
        <w:rPr>
          <w:lang w:eastAsia="ja-JP"/>
        </w:rPr>
        <w:tab/>
        <w:t>Agreements</w:t>
      </w:r>
    </w:p>
    <w:p w:rsidR="006A6F64" w:rsidRPr="00C8744B" w:rsidRDefault="00C8744B" w:rsidP="00C8744B">
      <w:pPr>
        <w:rPr>
          <w:rFonts w:eastAsiaTheme="minorEastAsia"/>
          <w:lang w:eastAsia="zh-CN"/>
        </w:rPr>
      </w:pPr>
      <w:r>
        <w:rPr>
          <w:rFonts w:eastAsiaTheme="minorEastAsia" w:hint="eastAsia"/>
          <w:lang w:eastAsia="zh-CN"/>
        </w:rPr>
        <w:t xml:space="preserve">None. </w:t>
      </w:r>
    </w:p>
    <w:p w:rsidR="006A6F64" w:rsidRDefault="006A6F64" w:rsidP="006A6F64">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p>
    <w:p w:rsidR="006A6F64" w:rsidRPr="006A6F64" w:rsidRDefault="006A6F64" w:rsidP="00605E60">
      <w:pPr>
        <w:tabs>
          <w:tab w:val="left" w:pos="3875"/>
        </w:tabs>
        <w:rPr>
          <w:rFonts w:eastAsiaTheme="minorEastAsia"/>
          <w:lang w:val="en-US" w:eastAsia="zh-CN"/>
        </w:rPr>
      </w:pP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C76C0D" w:rsidRPr="008C4555" w:rsidRDefault="004F218A" w:rsidP="008C4555">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C4555" w:rsidRDefault="008C4555" w:rsidP="00013E2E">
      <w:pPr>
        <w:tabs>
          <w:tab w:val="left" w:pos="420"/>
        </w:tabs>
        <w:snapToGrid w:val="0"/>
        <w:spacing w:line="259" w:lineRule="auto"/>
        <w:rPr>
          <w:rFonts w:ascii="Arial" w:eastAsiaTheme="minorEastAsia" w:hAnsi="Arial" w:cs="Arial"/>
          <w:sz w:val="18"/>
          <w:szCs w:val="18"/>
          <w:lang w:eastAsia="zh-CN"/>
        </w:rPr>
      </w:pPr>
    </w:p>
    <w:p w:rsidR="00DE7961" w:rsidRPr="00DE7961" w:rsidRDefault="00DE7961"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966" w:rsidRDefault="00CB3966">
      <w:r>
        <w:separator/>
      </w:r>
    </w:p>
  </w:endnote>
  <w:endnote w:type="continuationSeparator" w:id="0">
    <w:p w:rsidR="00CB3966" w:rsidRDefault="00CB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0168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0168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966" w:rsidRDefault="00CB3966">
      <w:r>
        <w:separator/>
      </w:r>
    </w:p>
  </w:footnote>
  <w:footnote w:type="continuationSeparator" w:id="0">
    <w:p w:rsidR="00CB3966" w:rsidRDefault="00CB3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603"/>
    <w:multiLevelType w:val="hybridMultilevel"/>
    <w:tmpl w:val="B91CF6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3">
    <w:nsid w:val="18E6602F"/>
    <w:multiLevelType w:val="hybridMultilevel"/>
    <w:tmpl w:val="807CB2B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EEA7DE2"/>
    <w:multiLevelType w:val="hybridMultilevel"/>
    <w:tmpl w:val="585898F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BB5725"/>
    <w:multiLevelType w:val="hybridMultilevel"/>
    <w:tmpl w:val="2230EC0A"/>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99035C9"/>
    <w:multiLevelType w:val="hybridMultilevel"/>
    <w:tmpl w:val="38906B5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4"/>
  </w:num>
  <w:num w:numId="8">
    <w:abstractNumId w:val="9"/>
  </w:num>
  <w:num w:numId="9">
    <w:abstractNumId w:val="18"/>
  </w:num>
  <w:num w:numId="10">
    <w:abstractNumId w:val="25"/>
  </w:num>
  <w:num w:numId="11">
    <w:abstractNumId w:val="19"/>
  </w:num>
  <w:num w:numId="12">
    <w:abstractNumId w:val="16"/>
  </w:num>
  <w:num w:numId="13">
    <w:abstractNumId w:val="22"/>
  </w:num>
  <w:num w:numId="14">
    <w:abstractNumId w:val="6"/>
  </w:num>
  <w:num w:numId="15">
    <w:abstractNumId w:val="14"/>
  </w:num>
  <w:num w:numId="16">
    <w:abstractNumId w:val="5"/>
  </w:num>
  <w:num w:numId="17">
    <w:abstractNumId w:val="12"/>
  </w:num>
  <w:num w:numId="18">
    <w:abstractNumId w:val="7"/>
  </w:num>
  <w:num w:numId="19">
    <w:abstractNumId w:val="2"/>
  </w:num>
  <w:num w:numId="20">
    <w:abstractNumId w:val="20"/>
  </w:num>
  <w:num w:numId="21">
    <w:abstractNumId w:val="13"/>
  </w:num>
  <w:num w:numId="22">
    <w:abstractNumId w:val="0"/>
  </w:num>
  <w:num w:numId="23">
    <w:abstractNumId w:val="15"/>
  </w:num>
  <w:num w:numId="24">
    <w:abstractNumId w:val="17"/>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4F26"/>
    <w:rsid w:val="00007081"/>
    <w:rsid w:val="00007BD0"/>
    <w:rsid w:val="00011AA3"/>
    <w:rsid w:val="00011C3B"/>
    <w:rsid w:val="00013AFC"/>
    <w:rsid w:val="00013E2E"/>
    <w:rsid w:val="000263DB"/>
    <w:rsid w:val="000276C5"/>
    <w:rsid w:val="000431FB"/>
    <w:rsid w:val="0004456C"/>
    <w:rsid w:val="00051BAF"/>
    <w:rsid w:val="0005259B"/>
    <w:rsid w:val="00053FEE"/>
    <w:rsid w:val="00060AE4"/>
    <w:rsid w:val="0007146E"/>
    <w:rsid w:val="000746A7"/>
    <w:rsid w:val="000910BB"/>
    <w:rsid w:val="000926AF"/>
    <w:rsid w:val="000A3ED2"/>
    <w:rsid w:val="000A64DB"/>
    <w:rsid w:val="000A7B2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21A2"/>
    <w:rsid w:val="00167D50"/>
    <w:rsid w:val="00174967"/>
    <w:rsid w:val="00184428"/>
    <w:rsid w:val="00185903"/>
    <w:rsid w:val="00193C5A"/>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07C9"/>
    <w:rsid w:val="002610B5"/>
    <w:rsid w:val="002618B1"/>
    <w:rsid w:val="00264846"/>
    <w:rsid w:val="00267B43"/>
    <w:rsid w:val="002747AD"/>
    <w:rsid w:val="0029567C"/>
    <w:rsid w:val="00296419"/>
    <w:rsid w:val="002C0B82"/>
    <w:rsid w:val="00301B7A"/>
    <w:rsid w:val="003047E7"/>
    <w:rsid w:val="00306D59"/>
    <w:rsid w:val="00307C74"/>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401"/>
    <w:rsid w:val="00367E30"/>
    <w:rsid w:val="00375678"/>
    <w:rsid w:val="00381EF7"/>
    <w:rsid w:val="003855D6"/>
    <w:rsid w:val="0038658F"/>
    <w:rsid w:val="0039390A"/>
    <w:rsid w:val="00394AB0"/>
    <w:rsid w:val="00396252"/>
    <w:rsid w:val="003A3B6B"/>
    <w:rsid w:val="003A4B47"/>
    <w:rsid w:val="003B24AF"/>
    <w:rsid w:val="003B7182"/>
    <w:rsid w:val="003D5036"/>
    <w:rsid w:val="003D604A"/>
    <w:rsid w:val="003D764D"/>
    <w:rsid w:val="003E3A1A"/>
    <w:rsid w:val="003E73C0"/>
    <w:rsid w:val="003F1B9F"/>
    <w:rsid w:val="0040091C"/>
    <w:rsid w:val="00406D7A"/>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8E"/>
    <w:rsid w:val="005141E7"/>
    <w:rsid w:val="00516EE9"/>
    <w:rsid w:val="00517E63"/>
    <w:rsid w:val="00520938"/>
    <w:rsid w:val="00522E29"/>
    <w:rsid w:val="0052349F"/>
    <w:rsid w:val="00526B0D"/>
    <w:rsid w:val="00527EC6"/>
    <w:rsid w:val="00542A36"/>
    <w:rsid w:val="0055346F"/>
    <w:rsid w:val="005538C1"/>
    <w:rsid w:val="00553DCD"/>
    <w:rsid w:val="005543B9"/>
    <w:rsid w:val="00554746"/>
    <w:rsid w:val="00554E82"/>
    <w:rsid w:val="005579FF"/>
    <w:rsid w:val="00572E09"/>
    <w:rsid w:val="00574447"/>
    <w:rsid w:val="005776DD"/>
    <w:rsid w:val="00582117"/>
    <w:rsid w:val="0058478F"/>
    <w:rsid w:val="00587DD1"/>
    <w:rsid w:val="00590F9F"/>
    <w:rsid w:val="00593315"/>
    <w:rsid w:val="00594D63"/>
    <w:rsid w:val="005974E8"/>
    <w:rsid w:val="005A170D"/>
    <w:rsid w:val="005A4C33"/>
    <w:rsid w:val="005A6C96"/>
    <w:rsid w:val="005C377D"/>
    <w:rsid w:val="005D0418"/>
    <w:rsid w:val="005E1D58"/>
    <w:rsid w:val="005E3844"/>
    <w:rsid w:val="005F2E7B"/>
    <w:rsid w:val="0060168A"/>
    <w:rsid w:val="00605E60"/>
    <w:rsid w:val="00610E37"/>
    <w:rsid w:val="00614D1E"/>
    <w:rsid w:val="006207ED"/>
    <w:rsid w:val="00626BC9"/>
    <w:rsid w:val="006402D7"/>
    <w:rsid w:val="006458DF"/>
    <w:rsid w:val="00650D52"/>
    <w:rsid w:val="006615B2"/>
    <w:rsid w:val="00662313"/>
    <w:rsid w:val="00663D1B"/>
    <w:rsid w:val="006668A1"/>
    <w:rsid w:val="00673911"/>
    <w:rsid w:val="006749F6"/>
    <w:rsid w:val="006834E7"/>
    <w:rsid w:val="006870C9"/>
    <w:rsid w:val="006A3ADF"/>
    <w:rsid w:val="006A527C"/>
    <w:rsid w:val="006A6F64"/>
    <w:rsid w:val="006A7BCB"/>
    <w:rsid w:val="006B4C1E"/>
    <w:rsid w:val="006B7AD7"/>
    <w:rsid w:val="006C090F"/>
    <w:rsid w:val="006C4E32"/>
    <w:rsid w:val="006C56D8"/>
    <w:rsid w:val="006D07AE"/>
    <w:rsid w:val="006D1C93"/>
    <w:rsid w:val="006D5702"/>
    <w:rsid w:val="006E22E3"/>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B5A81"/>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4555"/>
    <w:rsid w:val="008C61B6"/>
    <w:rsid w:val="008D01C3"/>
    <w:rsid w:val="008D1E13"/>
    <w:rsid w:val="008D6112"/>
    <w:rsid w:val="008D6549"/>
    <w:rsid w:val="008D6A2C"/>
    <w:rsid w:val="008D70D2"/>
    <w:rsid w:val="00900AE8"/>
    <w:rsid w:val="00900DAD"/>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D4EEC"/>
    <w:rsid w:val="009E209B"/>
    <w:rsid w:val="009F0747"/>
    <w:rsid w:val="009F5970"/>
    <w:rsid w:val="00A03514"/>
    <w:rsid w:val="00A15DF5"/>
    <w:rsid w:val="00A17079"/>
    <w:rsid w:val="00A2138C"/>
    <w:rsid w:val="00A2265F"/>
    <w:rsid w:val="00A342D6"/>
    <w:rsid w:val="00A369BA"/>
    <w:rsid w:val="00A371EC"/>
    <w:rsid w:val="00A40307"/>
    <w:rsid w:val="00A448C3"/>
    <w:rsid w:val="00A458D4"/>
    <w:rsid w:val="00A46FB7"/>
    <w:rsid w:val="00A53118"/>
    <w:rsid w:val="00A547F1"/>
    <w:rsid w:val="00A60F5A"/>
    <w:rsid w:val="00A70381"/>
    <w:rsid w:val="00A743BE"/>
    <w:rsid w:val="00A819D9"/>
    <w:rsid w:val="00A86AB5"/>
    <w:rsid w:val="00A91298"/>
    <w:rsid w:val="00A97226"/>
    <w:rsid w:val="00AA0E64"/>
    <w:rsid w:val="00AA142F"/>
    <w:rsid w:val="00AA53DB"/>
    <w:rsid w:val="00AA7941"/>
    <w:rsid w:val="00AB239A"/>
    <w:rsid w:val="00AB5133"/>
    <w:rsid w:val="00AC137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36327"/>
    <w:rsid w:val="00B426C5"/>
    <w:rsid w:val="00B445ED"/>
    <w:rsid w:val="00B5397F"/>
    <w:rsid w:val="00B61B8B"/>
    <w:rsid w:val="00B6300F"/>
    <w:rsid w:val="00B70389"/>
    <w:rsid w:val="00B768B4"/>
    <w:rsid w:val="00B84623"/>
    <w:rsid w:val="00BA478C"/>
    <w:rsid w:val="00BA51EF"/>
    <w:rsid w:val="00BB66D5"/>
    <w:rsid w:val="00BC2038"/>
    <w:rsid w:val="00BC3C38"/>
    <w:rsid w:val="00BC7338"/>
    <w:rsid w:val="00BC7E6E"/>
    <w:rsid w:val="00BD4419"/>
    <w:rsid w:val="00BD74D5"/>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44B"/>
    <w:rsid w:val="00C87BFC"/>
    <w:rsid w:val="00CA4C66"/>
    <w:rsid w:val="00CA5695"/>
    <w:rsid w:val="00CA7637"/>
    <w:rsid w:val="00CB3966"/>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57D69"/>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A11F5"/>
    <w:rsid w:val="00DB0609"/>
    <w:rsid w:val="00DB3C60"/>
    <w:rsid w:val="00DE1923"/>
    <w:rsid w:val="00DE2A08"/>
    <w:rsid w:val="00DE2B4D"/>
    <w:rsid w:val="00DE2D05"/>
    <w:rsid w:val="00DE7961"/>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1E49"/>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33F1D"/>
    <w:rsid w:val="00F50C04"/>
    <w:rsid w:val="00F549A3"/>
    <w:rsid w:val="00F55CBF"/>
    <w:rsid w:val="00F639BD"/>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997150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2023-06-05T07:23:00Z</dcterms:created>
  <dcterms:modified xsi:type="dcterms:W3CDTF">2023-06-05T07:23:00Z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