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EBAD065" w:rsidR="009B2AF4" w:rsidRDefault="00F6293F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C6-260abc</w:t>
      </w:r>
    </w:p>
    <w:p w14:paraId="660F5931" w14:textId="154C3ED6" w:rsidR="009B2AF4" w:rsidRDefault="00F6293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Ciotat</w:t>
      </w:r>
      <w:r w:rsidRPr="00E6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E65AC5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E65AC5">
        <w:rPr>
          <w:b/>
          <w:noProof/>
          <w:sz w:val="24"/>
          <w:vertAlign w:val="superscript"/>
        </w:rPr>
        <w:t>th</w:t>
      </w:r>
      <w:r w:rsidRPr="00E65AC5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0</w:t>
      </w:r>
      <w:r w:rsidRPr="00E65AC5">
        <w:rPr>
          <w:b/>
          <w:noProof/>
          <w:sz w:val="24"/>
          <w:vertAlign w:val="superscript"/>
        </w:rPr>
        <w:t>st</w:t>
      </w:r>
      <w:r w:rsidRPr="00E65A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E65AC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00326F3B" w:rsidR="0096412B" w:rsidRPr="0096412B" w:rsidRDefault="0096412B" w:rsidP="0096412B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[Please remove below if not needed]</w:t>
            </w:r>
          </w:p>
          <w:p w14:paraId="5B7BE053" w14:textId="0A442A44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rFonts w:hint="eastAsia"/>
                <w:noProof/>
                <w:color w:val="0000FF"/>
                <w:lang w:eastAsia="zh-CN"/>
              </w:rPr>
              <w:t>[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ompatible/incompatible</w:t>
            </w:r>
            <w:r>
              <w:rPr>
                <w:noProof/>
                <w:color w:val="0000FF"/>
                <w:lang w:eastAsia="zh-CN"/>
              </w:rPr>
              <w:t>]</w:t>
            </w:r>
            <w:r w:rsidRPr="00BD47FA">
              <w:rPr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color w:val="0000FF"/>
                <w:lang w:eastAsia="zh-CN"/>
              </w:rPr>
              <w:t>[</w:t>
            </w:r>
            <w:r w:rsidRPr="00BD47FA">
              <w:rPr>
                <w:noProof/>
                <w:color w:val="0000FF"/>
                <w:lang w:eastAsia="zh-CN"/>
              </w:rPr>
              <w:t>feature/correction</w:t>
            </w:r>
            <w:r>
              <w:rPr>
                <w:noProof/>
                <w:color w:val="0000FF"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1C798B58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7DE37B04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…</w:t>
            </w:r>
          </w:p>
          <w:p w14:paraId="00D3B8F7" w14:textId="1AF356AB" w:rsidR="001E41F3" w:rsidRDefault="0096412B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C4F45" w14:textId="77777777" w:rsidR="00EF5F65" w:rsidRDefault="00EF5F65">
      <w:r>
        <w:separator/>
      </w:r>
    </w:p>
  </w:endnote>
  <w:endnote w:type="continuationSeparator" w:id="0">
    <w:p w14:paraId="2BF2439E" w14:textId="77777777" w:rsidR="00EF5F65" w:rsidRDefault="00EF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EE1A2" w14:textId="77777777" w:rsidR="00EF5F65" w:rsidRDefault="00EF5F65">
      <w:r>
        <w:separator/>
      </w:r>
    </w:p>
  </w:footnote>
  <w:footnote w:type="continuationSeparator" w:id="0">
    <w:p w14:paraId="6536BF25" w14:textId="77777777" w:rsidR="00EF5F65" w:rsidRDefault="00EF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49B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64E34"/>
    <w:rsid w:val="00275D12"/>
    <w:rsid w:val="00284FEB"/>
    <w:rsid w:val="002860C4"/>
    <w:rsid w:val="002B5741"/>
    <w:rsid w:val="002C3FAF"/>
    <w:rsid w:val="002C66DA"/>
    <w:rsid w:val="002E472E"/>
    <w:rsid w:val="00305409"/>
    <w:rsid w:val="00313C08"/>
    <w:rsid w:val="003609EF"/>
    <w:rsid w:val="0036231A"/>
    <w:rsid w:val="00374DD4"/>
    <w:rsid w:val="003B3711"/>
    <w:rsid w:val="003D74D7"/>
    <w:rsid w:val="003E1A36"/>
    <w:rsid w:val="00410371"/>
    <w:rsid w:val="004242F1"/>
    <w:rsid w:val="00452AC1"/>
    <w:rsid w:val="004778EA"/>
    <w:rsid w:val="004B75B7"/>
    <w:rsid w:val="004C38F8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31A22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57A7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46287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DF6EF3"/>
    <w:rsid w:val="00E13F3D"/>
    <w:rsid w:val="00E34898"/>
    <w:rsid w:val="00E64E0A"/>
    <w:rsid w:val="00E77F78"/>
    <w:rsid w:val="00EB09B7"/>
    <w:rsid w:val="00EE7D7C"/>
    <w:rsid w:val="00EF5F65"/>
    <w:rsid w:val="00F25D98"/>
    <w:rsid w:val="00F300FB"/>
    <w:rsid w:val="00F6293F"/>
    <w:rsid w:val="00FB6386"/>
    <w:rsid w:val="00FC6E13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23003-j40.</cp:lastModifiedBy>
  <cp:revision>16</cp:revision>
  <cp:lastPrinted>1899-12-31T23:00:00Z</cp:lastPrinted>
  <dcterms:created xsi:type="dcterms:W3CDTF">2024-11-25T12:19:00Z</dcterms:created>
  <dcterms:modified xsi:type="dcterms:W3CDTF">2026-01-07T07:23:00Z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