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46938ECF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C548E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6A885EED" w14:textId="7700C34B" w:rsidR="00B532A5" w:rsidRDefault="00ED46EC" w:rsidP="001A06B1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67B420F6" w14:textId="77777777" w:rsidR="00B532A5" w:rsidRPr="004A3213" w:rsidRDefault="00B532A5" w:rsidP="00B532A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294970AA" w14:textId="77777777" w:rsidR="00B532A5" w:rsidRPr="004A3213" w:rsidRDefault="00B532A5" w:rsidP="00B532A5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BAEA0" w14:textId="77777777" w:rsidR="0099532F" w:rsidRDefault="0099532F">
      <w:r>
        <w:separator/>
      </w:r>
    </w:p>
  </w:endnote>
  <w:endnote w:type="continuationSeparator" w:id="0">
    <w:p w14:paraId="518FBD40" w14:textId="77777777" w:rsidR="0099532F" w:rsidRDefault="0099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A0160" w14:textId="77777777" w:rsidR="0099532F" w:rsidRDefault="0099532F">
      <w:r>
        <w:separator/>
      </w:r>
    </w:p>
  </w:footnote>
  <w:footnote w:type="continuationSeparator" w:id="0">
    <w:p w14:paraId="15F1EF42" w14:textId="77777777" w:rsidR="0099532F" w:rsidRDefault="00995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D8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B75B7"/>
    <w:rsid w:val="005141D9"/>
    <w:rsid w:val="0051580D"/>
    <w:rsid w:val="00547111"/>
    <w:rsid w:val="00591D64"/>
    <w:rsid w:val="00592D74"/>
    <w:rsid w:val="005C548E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248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E3297"/>
    <w:rsid w:val="009F734F"/>
    <w:rsid w:val="00A15EB9"/>
    <w:rsid w:val="00A246B6"/>
    <w:rsid w:val="00A47E70"/>
    <w:rsid w:val="00A50CF0"/>
    <w:rsid w:val="00A7671C"/>
    <w:rsid w:val="00AA2CBC"/>
    <w:rsid w:val="00AC5820"/>
    <w:rsid w:val="00AD1CD8"/>
    <w:rsid w:val="00B258BB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46E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343</Words>
  <Characters>1995</Characters>
  <Application>Microsoft Office Word</Application>
  <DocSecurity>0</DocSecurity>
  <Lines>199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23003-j40.</cp:lastModifiedBy>
  <cp:revision>16</cp:revision>
  <cp:lastPrinted>1899-12-31T23:00:00Z</cp:lastPrinted>
  <dcterms:created xsi:type="dcterms:W3CDTF">2020-02-03T08:32:00Z</dcterms:created>
  <dcterms:modified xsi:type="dcterms:W3CDTF">2025-10-14T07:44:00Z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