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59D0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E52B31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E52B31">
        <w:rPr>
          <w:b/>
          <w:i/>
          <w:noProof/>
          <w:sz w:val="28"/>
        </w:rPr>
        <w:t>2</w:t>
      </w:r>
      <w:r w:rsidR="007A5A98">
        <w:rPr>
          <w:b/>
          <w:i/>
          <w:noProof/>
          <w:sz w:val="28"/>
        </w:rPr>
        <w:t>abc</w:t>
      </w:r>
    </w:p>
    <w:p w14:paraId="7CB45193" w14:textId="23D42495" w:rsidR="001E41F3" w:rsidRDefault="00E52B3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SK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7A5A9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A25DD" w14:textId="77777777" w:rsidR="00E97AB5" w:rsidRDefault="00E97AB5">
      <w:r>
        <w:separator/>
      </w:r>
    </w:p>
  </w:endnote>
  <w:endnote w:type="continuationSeparator" w:id="0">
    <w:p w14:paraId="125AE157" w14:textId="77777777" w:rsidR="00E97AB5" w:rsidRDefault="00E97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49DD1" w14:textId="77777777" w:rsidR="00E97AB5" w:rsidRDefault="00E97AB5">
      <w:r>
        <w:separator/>
      </w:r>
    </w:p>
  </w:footnote>
  <w:footnote w:type="continuationSeparator" w:id="0">
    <w:p w14:paraId="28329353" w14:textId="77777777" w:rsidR="00E97AB5" w:rsidRDefault="00E97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290"/>
    <w:rsid w:val="004B75B7"/>
    <w:rsid w:val="005141D9"/>
    <w:rsid w:val="0051580D"/>
    <w:rsid w:val="00547111"/>
    <w:rsid w:val="0055636F"/>
    <w:rsid w:val="00572E0D"/>
    <w:rsid w:val="00592D74"/>
    <w:rsid w:val="005A492E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6C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97AB5"/>
    <w:rsid w:val="00EB09B7"/>
    <w:rsid w:val="00EE7D7C"/>
    <w:rsid w:val="00F25D98"/>
    <w:rsid w:val="00F300FB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15</cp:revision>
  <cp:lastPrinted>1899-12-31T23:00:00Z</cp:lastPrinted>
  <dcterms:created xsi:type="dcterms:W3CDTF">2020-02-03T08:32:00Z</dcterms:created>
  <dcterms:modified xsi:type="dcterms:W3CDTF">2025-04-23T13:49:00Z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