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B989" w14:textId="758B5A20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77777777" w:rsidR="00934BD9" w:rsidRDefault="00BA67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78DE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7777777" w:rsidR="00934BD9" w:rsidRDefault="00BA67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78DE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7777777" w:rsidR="00934BD9" w:rsidRDefault="00BA6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78DE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77777777" w:rsidR="00934BD9" w:rsidRDefault="00BA6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78DE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7777777" w:rsidR="00934BD9" w:rsidRDefault="00BA67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478DE">
                <w:t>&lt;Title&gt;</w:t>
              </w:r>
            </w:fldSimple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77777777" w:rsidR="00934BD9" w:rsidRDefault="00BA67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78DE">
                <w:rPr>
                  <w:noProof/>
                </w:rPr>
                <w:t>&lt;Source_if_WG&gt;</w:t>
              </w:r>
            </w:fldSimple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7777777" w:rsidR="00934BD9" w:rsidRDefault="00BA67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78DE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7777777" w:rsidR="00934BD9" w:rsidRDefault="00BA67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78DE">
                <w:rPr>
                  <w:noProof/>
                </w:rPr>
                <w:t>&lt;Res_date&gt;</w:t>
              </w:r>
            </w:fldSimple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7777777" w:rsidR="00934BD9" w:rsidRDefault="00BA67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478DE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7777777" w:rsidR="00934BD9" w:rsidRDefault="00BA67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78DE">
                <w:rPr>
                  <w:noProof/>
                </w:rPr>
                <w:t>&lt;Release&gt;</w:t>
              </w:r>
            </w:fldSimple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sectPr w:rsidR="00934BD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671EFCE0" w14:textId="77777777" w:rsidR="00934BD9" w:rsidRDefault="001478D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1EFCE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A199B" w14:textId="77777777" w:rsidR="00242FE1" w:rsidRDefault="00242FE1">
      <w:r>
        <w:separator/>
      </w:r>
    </w:p>
  </w:endnote>
  <w:endnote w:type="continuationSeparator" w:id="0">
    <w:p w14:paraId="5FCE6448" w14:textId="77777777" w:rsidR="00242FE1" w:rsidRDefault="0024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3142E" w14:textId="77777777" w:rsidR="00242FE1" w:rsidRDefault="00242FE1">
      <w:r>
        <w:separator/>
      </w:r>
    </w:p>
  </w:footnote>
  <w:footnote w:type="continuationSeparator" w:id="0">
    <w:p w14:paraId="3F64C0AD" w14:textId="77777777" w:rsidR="00242FE1" w:rsidRDefault="00242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1478DE"/>
    <w:rsid w:val="00242FE1"/>
    <w:rsid w:val="00303117"/>
    <w:rsid w:val="00342B61"/>
    <w:rsid w:val="004D71CE"/>
    <w:rsid w:val="00501A63"/>
    <w:rsid w:val="00564880"/>
    <w:rsid w:val="005E4A2F"/>
    <w:rsid w:val="00923A0C"/>
    <w:rsid w:val="00932210"/>
    <w:rsid w:val="00934BD9"/>
    <w:rsid w:val="00973BC0"/>
    <w:rsid w:val="009E40C0"/>
    <w:rsid w:val="00A67D56"/>
    <w:rsid w:val="00A72964"/>
    <w:rsid w:val="00BA671E"/>
    <w:rsid w:val="00C45B67"/>
    <w:rsid w:val="00C5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A194E-2876-4D88-A787-74859F962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2021-08-04T10:52:00Z</dcterms:created>
  <dcterms:modified xsi:type="dcterms:W3CDTF">2022-03-18T13:27:00Z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