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69585E">
        <w:tc>
          <w:tcPr>
            <w:tcW w:w="10423" w:type="dxa"/>
            <w:gridSpan w:val="2"/>
            <w:shd w:val="clear" w:color="auto" w:fill="auto"/>
          </w:tcPr>
          <w:p w14:paraId="3FDEDF14" w14:textId="6CC63659" w:rsidR="004F0988" w:rsidRDefault="009E5347" w:rsidP="00870F4F">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EC4DCD">
              <w:t>10</w:t>
            </w:r>
            <w:r w:rsidRPr="00CE3036">
              <w:t>.</w:t>
            </w:r>
            <w:bookmarkEnd w:id="3"/>
            <w:r w:rsidR="00B50F8D">
              <w:t>0</w:t>
            </w:r>
            <w:r w:rsidRPr="00CE3036">
              <w:t xml:space="preserve"> </w:t>
            </w:r>
            <w:r w:rsidRPr="00CE3036">
              <w:rPr>
                <w:sz w:val="32"/>
              </w:rPr>
              <w:t>(</w:t>
            </w:r>
            <w:bookmarkStart w:id="4" w:name="issueDate"/>
            <w:r w:rsidR="00043167" w:rsidRPr="00CE3036">
              <w:rPr>
                <w:sz w:val="32"/>
              </w:rPr>
              <w:t>202</w:t>
            </w:r>
            <w:r w:rsidR="00B50F8D">
              <w:rPr>
                <w:sz w:val="32"/>
              </w:rPr>
              <w:t>5</w:t>
            </w:r>
            <w:r w:rsidRPr="00CE3036">
              <w:rPr>
                <w:sz w:val="32"/>
              </w:rPr>
              <w:t>-</w:t>
            </w:r>
            <w:bookmarkEnd w:id="4"/>
            <w:r w:rsidR="00EC4DCD">
              <w:rPr>
                <w:sz w:val="32"/>
              </w:rPr>
              <w:t>1</w:t>
            </w:r>
            <w:r w:rsidR="00CB76B4">
              <w:rPr>
                <w:sz w:val="32"/>
              </w:rPr>
              <w:t>2</w:t>
            </w:r>
            <w:r w:rsidRPr="00133525">
              <w:rPr>
                <w:sz w:val="32"/>
              </w:rPr>
              <w:t>)</w:t>
            </w:r>
          </w:p>
        </w:tc>
      </w:tr>
      <w:tr w:rsidR="004F0988" w14:paraId="0FFD4F19" w14:textId="77777777" w:rsidTr="0069585E">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69585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69585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82E6F" w14:paraId="4DA45E4F" w14:textId="77777777" w:rsidTr="0069585E">
        <w:trPr>
          <w:trHeight w:hRule="exact" w:val="1531"/>
        </w:trPr>
        <w:tc>
          <w:tcPr>
            <w:tcW w:w="4883" w:type="dxa"/>
            <w:shd w:val="clear" w:color="auto" w:fill="auto"/>
          </w:tcPr>
          <w:p w14:paraId="4FBA7106" w14:textId="53394215" w:rsidR="00D82E6F" w:rsidRDefault="0069585E" w:rsidP="00D82E6F">
            <w:r w:rsidRPr="0069585E">
              <w:rPr>
                <w:i/>
                <w:noProof/>
                <w:lang w:val="en-IN" w:eastAsia="ko-KR"/>
              </w:rPr>
              <w:object w:dxaOrig="2026" w:dyaOrig="1251" w14:anchorId="6FCE2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65pt" o:ole="">
                  <v:imagedata r:id="rId9" o:title=""/>
                </v:shape>
                <o:OLEObject Type="Embed" ProgID="Word.Picture.8" ShapeID="_x0000_i1025" DrawAspect="Content" ObjectID="_1825676781" r:id="rId10"/>
              </w:object>
            </w:r>
          </w:p>
        </w:tc>
        <w:tc>
          <w:tcPr>
            <w:tcW w:w="5540" w:type="dxa"/>
            <w:shd w:val="clear" w:color="auto" w:fill="auto"/>
          </w:tcPr>
          <w:p w14:paraId="26F08BD1" w14:textId="71FF0ACF" w:rsidR="00D82E6F" w:rsidRDefault="009E5347" w:rsidP="00D82E6F">
            <w:pPr>
              <w:jc w:val="right"/>
            </w:pPr>
            <w:bookmarkStart w:id="9"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9"/>
          </w:p>
        </w:tc>
      </w:tr>
      <w:tr w:rsidR="00D82E6F" w14:paraId="48DEBCEB" w14:textId="77777777" w:rsidTr="0069585E">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69585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0985170" w:rsidR="00E16509" w:rsidRPr="00133525" w:rsidRDefault="00E16509" w:rsidP="00133525">
            <w:pPr>
              <w:pStyle w:val="FP"/>
              <w:jc w:val="center"/>
              <w:rPr>
                <w:noProof/>
                <w:sz w:val="18"/>
              </w:rPr>
            </w:pPr>
            <w:r w:rsidRPr="00133525">
              <w:rPr>
                <w:noProof/>
                <w:sz w:val="18"/>
              </w:rPr>
              <w:t xml:space="preserve">© </w:t>
            </w:r>
            <w:r w:rsidR="00C32C39">
              <w:rPr>
                <w:noProof/>
                <w:sz w:val="18"/>
              </w:rPr>
              <w:t>2025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7EF8281" w14:textId="0344476F" w:rsidR="00811AEB"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811AEB">
        <w:rPr>
          <w:noProof/>
        </w:rPr>
        <w:t>Foreword</w:t>
      </w:r>
      <w:r w:rsidR="00811AEB">
        <w:rPr>
          <w:noProof/>
        </w:rPr>
        <w:tab/>
      </w:r>
      <w:r w:rsidR="00811AEB">
        <w:rPr>
          <w:noProof/>
        </w:rPr>
        <w:fldChar w:fldCharType="begin"/>
      </w:r>
      <w:r w:rsidR="00811AEB">
        <w:rPr>
          <w:noProof/>
        </w:rPr>
        <w:instrText xml:space="preserve"> PAGEREF _Toc215062670 \h </w:instrText>
      </w:r>
      <w:r w:rsidR="00811AEB">
        <w:rPr>
          <w:noProof/>
        </w:rPr>
      </w:r>
      <w:r w:rsidR="00811AEB">
        <w:rPr>
          <w:noProof/>
        </w:rPr>
        <w:fldChar w:fldCharType="separate"/>
      </w:r>
      <w:r w:rsidR="00811AEB">
        <w:rPr>
          <w:noProof/>
        </w:rPr>
        <w:t>10</w:t>
      </w:r>
      <w:r w:rsidR="00811AEB">
        <w:rPr>
          <w:noProof/>
        </w:rPr>
        <w:fldChar w:fldCharType="end"/>
      </w:r>
    </w:p>
    <w:p w14:paraId="4A6E5B71" w14:textId="3A723256" w:rsidR="00811AEB" w:rsidRDefault="00811AEB">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_Toc215062671 \h </w:instrText>
      </w:r>
      <w:r>
        <w:rPr>
          <w:noProof/>
        </w:rPr>
      </w:r>
      <w:r>
        <w:rPr>
          <w:noProof/>
        </w:rPr>
        <w:fldChar w:fldCharType="separate"/>
      </w:r>
      <w:r>
        <w:rPr>
          <w:noProof/>
        </w:rPr>
        <w:t>11</w:t>
      </w:r>
      <w:r>
        <w:rPr>
          <w:noProof/>
        </w:rPr>
        <w:fldChar w:fldCharType="end"/>
      </w:r>
    </w:p>
    <w:p w14:paraId="06B6C9F5" w14:textId="7F2C6990" w:rsidR="00811AEB" w:rsidRDefault="00811AEB">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_Toc215062672 \h </w:instrText>
      </w:r>
      <w:r>
        <w:rPr>
          <w:noProof/>
        </w:rPr>
      </w:r>
      <w:r>
        <w:rPr>
          <w:noProof/>
        </w:rPr>
        <w:fldChar w:fldCharType="separate"/>
      </w:r>
      <w:r>
        <w:rPr>
          <w:noProof/>
        </w:rPr>
        <w:t>11</w:t>
      </w:r>
      <w:r>
        <w:rPr>
          <w:noProof/>
        </w:rPr>
        <w:fldChar w:fldCharType="end"/>
      </w:r>
    </w:p>
    <w:p w14:paraId="2D6E6F8E" w14:textId="2947095C" w:rsidR="00811AEB" w:rsidRDefault="00811AEB">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_Toc215062673 \h </w:instrText>
      </w:r>
      <w:r>
        <w:rPr>
          <w:noProof/>
        </w:rPr>
      </w:r>
      <w:r>
        <w:rPr>
          <w:noProof/>
        </w:rPr>
        <w:fldChar w:fldCharType="separate"/>
      </w:r>
      <w:r>
        <w:rPr>
          <w:noProof/>
        </w:rPr>
        <w:t>12</w:t>
      </w:r>
      <w:r>
        <w:rPr>
          <w:noProof/>
        </w:rPr>
        <w:fldChar w:fldCharType="end"/>
      </w:r>
    </w:p>
    <w:p w14:paraId="00BA733B" w14:textId="07603B4A" w:rsidR="00811AEB" w:rsidRDefault="00811AEB">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_Toc215062674 \h </w:instrText>
      </w:r>
      <w:r>
        <w:rPr>
          <w:noProof/>
        </w:rPr>
      </w:r>
      <w:r>
        <w:rPr>
          <w:noProof/>
        </w:rPr>
        <w:fldChar w:fldCharType="separate"/>
      </w:r>
      <w:r>
        <w:rPr>
          <w:noProof/>
        </w:rPr>
        <w:t>12</w:t>
      </w:r>
      <w:r>
        <w:rPr>
          <w:noProof/>
        </w:rPr>
        <w:fldChar w:fldCharType="end"/>
      </w:r>
    </w:p>
    <w:p w14:paraId="0BE34D58" w14:textId="3545A504" w:rsidR="00811AEB" w:rsidRDefault="00811AEB">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_Toc215062675 \h </w:instrText>
      </w:r>
      <w:r>
        <w:rPr>
          <w:noProof/>
        </w:rPr>
      </w:r>
      <w:r>
        <w:rPr>
          <w:noProof/>
        </w:rPr>
        <w:fldChar w:fldCharType="separate"/>
      </w:r>
      <w:r>
        <w:rPr>
          <w:noProof/>
        </w:rPr>
        <w:t>12</w:t>
      </w:r>
      <w:r>
        <w:rPr>
          <w:noProof/>
        </w:rPr>
        <w:fldChar w:fldCharType="end"/>
      </w:r>
    </w:p>
    <w:p w14:paraId="2A1AD135" w14:textId="34DA3C3E" w:rsidR="00811AEB" w:rsidRDefault="00811AEB">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_Toc215062676 \h </w:instrText>
      </w:r>
      <w:r>
        <w:rPr>
          <w:noProof/>
        </w:rPr>
      </w:r>
      <w:r>
        <w:rPr>
          <w:noProof/>
        </w:rPr>
        <w:fldChar w:fldCharType="separate"/>
      </w:r>
      <w:r>
        <w:rPr>
          <w:noProof/>
        </w:rPr>
        <w:t>12</w:t>
      </w:r>
      <w:r>
        <w:rPr>
          <w:noProof/>
        </w:rPr>
        <w:fldChar w:fldCharType="end"/>
      </w:r>
    </w:p>
    <w:p w14:paraId="61D8B1FC" w14:textId="02607144" w:rsidR="00811AEB" w:rsidRDefault="00811AEB">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_Toc215062677 \h </w:instrText>
      </w:r>
      <w:r>
        <w:rPr>
          <w:noProof/>
        </w:rPr>
      </w:r>
      <w:r>
        <w:rPr>
          <w:noProof/>
        </w:rPr>
        <w:fldChar w:fldCharType="separate"/>
      </w:r>
      <w:r>
        <w:rPr>
          <w:noProof/>
        </w:rPr>
        <w:t>12</w:t>
      </w:r>
      <w:r>
        <w:rPr>
          <w:noProof/>
        </w:rPr>
        <w:fldChar w:fldCharType="end"/>
      </w:r>
    </w:p>
    <w:p w14:paraId="5130FCEE" w14:textId="2AB9F5D3" w:rsidR="00811AEB" w:rsidRDefault="00811AEB">
      <w:pPr>
        <w:pStyle w:val="TOC2"/>
        <w:rPr>
          <w:rFonts w:asciiTheme="minorHAnsi" w:eastAsiaTheme="minorEastAsia" w:hAnsiTheme="minorHAnsi" w:cstheme="minorBidi"/>
          <w:noProof/>
          <w:sz w:val="22"/>
          <w:szCs w:val="22"/>
          <w:lang w:val="en-IN" w:eastAsia="en-IN"/>
        </w:rPr>
      </w:pPr>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_Toc215062678 \h </w:instrText>
      </w:r>
      <w:r>
        <w:rPr>
          <w:noProof/>
        </w:rPr>
      </w:r>
      <w:r>
        <w:rPr>
          <w:noProof/>
        </w:rPr>
        <w:fldChar w:fldCharType="separate"/>
      </w:r>
      <w:r>
        <w:rPr>
          <w:noProof/>
        </w:rPr>
        <w:t>12</w:t>
      </w:r>
      <w:r>
        <w:rPr>
          <w:noProof/>
        </w:rPr>
        <w:fldChar w:fldCharType="end"/>
      </w:r>
    </w:p>
    <w:p w14:paraId="5F6419AA" w14:textId="7AB7C720" w:rsidR="00811AEB" w:rsidRDefault="00811AEB">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1D09AC">
        <w:rPr>
          <w:rFonts w:cs="Arial"/>
          <w:noProof/>
        </w:rPr>
        <w:t>Information applicable to APIs over EDGE-1 and EDGE-4</w:t>
      </w:r>
      <w:r>
        <w:rPr>
          <w:noProof/>
        </w:rPr>
        <w:tab/>
      </w:r>
      <w:r>
        <w:rPr>
          <w:noProof/>
        </w:rPr>
        <w:fldChar w:fldCharType="begin"/>
      </w:r>
      <w:r>
        <w:rPr>
          <w:noProof/>
        </w:rPr>
        <w:instrText xml:space="preserve"> PAGEREF _Toc215062679 \h </w:instrText>
      </w:r>
      <w:r>
        <w:rPr>
          <w:noProof/>
        </w:rPr>
      </w:r>
      <w:r>
        <w:rPr>
          <w:noProof/>
        </w:rPr>
        <w:fldChar w:fldCharType="separate"/>
      </w:r>
      <w:r>
        <w:rPr>
          <w:noProof/>
        </w:rPr>
        <w:t>13</w:t>
      </w:r>
      <w:r>
        <w:rPr>
          <w:noProof/>
        </w:rPr>
        <w:fldChar w:fldCharType="end"/>
      </w:r>
    </w:p>
    <w:p w14:paraId="1E397B7B" w14:textId="118F99DC" w:rsidR="00811AEB" w:rsidRDefault="00811AEB">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_Toc215062680 \h </w:instrText>
      </w:r>
      <w:r>
        <w:rPr>
          <w:noProof/>
        </w:rPr>
      </w:r>
      <w:r>
        <w:rPr>
          <w:noProof/>
        </w:rPr>
        <w:fldChar w:fldCharType="separate"/>
      </w:r>
      <w:r>
        <w:rPr>
          <w:noProof/>
        </w:rPr>
        <w:t>13</w:t>
      </w:r>
      <w:r>
        <w:rPr>
          <w:noProof/>
        </w:rPr>
        <w:fldChar w:fldCharType="end"/>
      </w:r>
    </w:p>
    <w:p w14:paraId="1E42E6AB" w14:textId="50230CB9" w:rsidR="00811AEB" w:rsidRDefault="00811AEB">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_Toc215062681 \h </w:instrText>
      </w:r>
      <w:r>
        <w:rPr>
          <w:noProof/>
        </w:rPr>
      </w:r>
      <w:r>
        <w:rPr>
          <w:noProof/>
        </w:rPr>
        <w:fldChar w:fldCharType="separate"/>
      </w:r>
      <w:r>
        <w:rPr>
          <w:noProof/>
        </w:rPr>
        <w:t>13</w:t>
      </w:r>
      <w:r>
        <w:rPr>
          <w:noProof/>
        </w:rPr>
        <w:fldChar w:fldCharType="end"/>
      </w:r>
    </w:p>
    <w:p w14:paraId="0797DE74" w14:textId="41CFED14" w:rsidR="00811AEB" w:rsidRDefault="00811AEB">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_Toc215062682 \h </w:instrText>
      </w:r>
      <w:r>
        <w:rPr>
          <w:noProof/>
        </w:rPr>
      </w:r>
      <w:r>
        <w:rPr>
          <w:noProof/>
        </w:rPr>
        <w:fldChar w:fldCharType="separate"/>
      </w:r>
      <w:r>
        <w:rPr>
          <w:noProof/>
        </w:rPr>
        <w:t>14</w:t>
      </w:r>
      <w:r>
        <w:rPr>
          <w:noProof/>
        </w:rPr>
        <w:fldChar w:fldCharType="end"/>
      </w:r>
    </w:p>
    <w:p w14:paraId="683DC1AF" w14:textId="660998ED" w:rsidR="00811AEB" w:rsidRDefault="00811AEB">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_Toc215062683 \h </w:instrText>
      </w:r>
      <w:r>
        <w:rPr>
          <w:noProof/>
        </w:rPr>
      </w:r>
      <w:r>
        <w:rPr>
          <w:noProof/>
        </w:rPr>
        <w:fldChar w:fldCharType="separate"/>
      </w:r>
      <w:r>
        <w:rPr>
          <w:noProof/>
        </w:rPr>
        <w:t>14</w:t>
      </w:r>
      <w:r>
        <w:rPr>
          <w:noProof/>
        </w:rPr>
        <w:fldChar w:fldCharType="end"/>
      </w:r>
    </w:p>
    <w:p w14:paraId="243C4399" w14:textId="76C40690" w:rsidR="00811AEB" w:rsidRDefault="00811AEB">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_Toc215062684 \h </w:instrText>
      </w:r>
      <w:r>
        <w:rPr>
          <w:noProof/>
        </w:rPr>
      </w:r>
      <w:r>
        <w:rPr>
          <w:noProof/>
        </w:rPr>
        <w:fldChar w:fldCharType="separate"/>
      </w:r>
      <w:r>
        <w:rPr>
          <w:noProof/>
        </w:rPr>
        <w:t>14</w:t>
      </w:r>
      <w:r>
        <w:rPr>
          <w:noProof/>
        </w:rPr>
        <w:fldChar w:fldCharType="end"/>
      </w:r>
    </w:p>
    <w:p w14:paraId="36FA0313" w14:textId="4B34A6B8" w:rsidR="00811AEB" w:rsidRDefault="00811AEB">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_Toc215062685 \h </w:instrText>
      </w:r>
      <w:r>
        <w:rPr>
          <w:noProof/>
        </w:rPr>
      </w:r>
      <w:r>
        <w:rPr>
          <w:noProof/>
        </w:rPr>
        <w:fldChar w:fldCharType="separate"/>
      </w:r>
      <w:r>
        <w:rPr>
          <w:noProof/>
        </w:rPr>
        <w:t>14</w:t>
      </w:r>
      <w:r>
        <w:rPr>
          <w:noProof/>
        </w:rPr>
        <w:fldChar w:fldCharType="end"/>
      </w:r>
    </w:p>
    <w:p w14:paraId="3054B61D" w14:textId="5058D340" w:rsidR="00811AEB" w:rsidRDefault="00811AEB">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_Toc215062686 \h </w:instrText>
      </w:r>
      <w:r>
        <w:rPr>
          <w:noProof/>
        </w:rPr>
      </w:r>
      <w:r>
        <w:rPr>
          <w:noProof/>
        </w:rPr>
        <w:fldChar w:fldCharType="separate"/>
      </w:r>
      <w:r>
        <w:rPr>
          <w:noProof/>
        </w:rPr>
        <w:t>14</w:t>
      </w:r>
      <w:r>
        <w:rPr>
          <w:noProof/>
        </w:rPr>
        <w:fldChar w:fldCharType="end"/>
      </w:r>
    </w:p>
    <w:p w14:paraId="3CDB3194" w14:textId="78800CCC" w:rsidR="00811AEB" w:rsidRDefault="00811AEB">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_Toc215062687 \h </w:instrText>
      </w:r>
      <w:r>
        <w:rPr>
          <w:noProof/>
        </w:rPr>
      </w:r>
      <w:r>
        <w:rPr>
          <w:noProof/>
        </w:rPr>
        <w:fldChar w:fldCharType="separate"/>
      </w:r>
      <w:r>
        <w:rPr>
          <w:noProof/>
        </w:rPr>
        <w:t>14</w:t>
      </w:r>
      <w:r>
        <w:rPr>
          <w:noProof/>
        </w:rPr>
        <w:fldChar w:fldCharType="end"/>
      </w:r>
    </w:p>
    <w:p w14:paraId="4009D9B3" w14:textId="307DE273" w:rsidR="00811AEB" w:rsidRDefault="00811AEB">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_Toc215062688 \h </w:instrText>
      </w:r>
      <w:r>
        <w:rPr>
          <w:noProof/>
        </w:rPr>
      </w:r>
      <w:r>
        <w:rPr>
          <w:noProof/>
        </w:rPr>
        <w:fldChar w:fldCharType="separate"/>
      </w:r>
      <w:r>
        <w:rPr>
          <w:noProof/>
        </w:rPr>
        <w:t>14</w:t>
      </w:r>
      <w:r>
        <w:rPr>
          <w:noProof/>
        </w:rPr>
        <w:fldChar w:fldCharType="end"/>
      </w:r>
    </w:p>
    <w:p w14:paraId="54F1872F" w14:textId="22D90CB3" w:rsidR="00811AEB" w:rsidRDefault="00811AEB">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_Toc215062689 \h </w:instrText>
      </w:r>
      <w:r>
        <w:rPr>
          <w:noProof/>
        </w:rPr>
      </w:r>
      <w:r>
        <w:rPr>
          <w:noProof/>
        </w:rPr>
        <w:fldChar w:fldCharType="separate"/>
      </w:r>
      <w:r>
        <w:rPr>
          <w:noProof/>
        </w:rPr>
        <w:t>16</w:t>
      </w:r>
      <w:r>
        <w:rPr>
          <w:noProof/>
        </w:rPr>
        <w:fldChar w:fldCharType="end"/>
      </w:r>
    </w:p>
    <w:p w14:paraId="50DC0A23" w14:textId="5E5DF61A" w:rsidR="00811AEB" w:rsidRDefault="00811AEB">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_Toc215062690 \h </w:instrText>
      </w:r>
      <w:r>
        <w:rPr>
          <w:noProof/>
        </w:rPr>
      </w:r>
      <w:r>
        <w:rPr>
          <w:noProof/>
        </w:rPr>
        <w:fldChar w:fldCharType="separate"/>
      </w:r>
      <w:r>
        <w:rPr>
          <w:noProof/>
        </w:rPr>
        <w:t>16</w:t>
      </w:r>
      <w:r>
        <w:rPr>
          <w:noProof/>
        </w:rPr>
        <w:fldChar w:fldCharType="end"/>
      </w:r>
    </w:p>
    <w:p w14:paraId="247DC86B" w14:textId="65AFE348" w:rsidR="00811AEB" w:rsidRDefault="00811AEB">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_Toc215062691 \h </w:instrText>
      </w:r>
      <w:r>
        <w:rPr>
          <w:noProof/>
        </w:rPr>
      </w:r>
      <w:r>
        <w:rPr>
          <w:noProof/>
        </w:rPr>
        <w:fldChar w:fldCharType="separate"/>
      </w:r>
      <w:r>
        <w:rPr>
          <w:noProof/>
        </w:rPr>
        <w:t>16</w:t>
      </w:r>
      <w:r>
        <w:rPr>
          <w:noProof/>
        </w:rPr>
        <w:fldChar w:fldCharType="end"/>
      </w:r>
    </w:p>
    <w:p w14:paraId="087E7356" w14:textId="51ECA03B" w:rsidR="00811AEB" w:rsidRDefault="00811AEB">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_Toc215062692 \h </w:instrText>
      </w:r>
      <w:r>
        <w:rPr>
          <w:noProof/>
        </w:rPr>
      </w:r>
      <w:r>
        <w:rPr>
          <w:noProof/>
        </w:rPr>
        <w:fldChar w:fldCharType="separate"/>
      </w:r>
      <w:r>
        <w:rPr>
          <w:noProof/>
        </w:rPr>
        <w:t>17</w:t>
      </w:r>
      <w:r>
        <w:rPr>
          <w:noProof/>
        </w:rPr>
        <w:fldChar w:fldCharType="end"/>
      </w:r>
    </w:p>
    <w:p w14:paraId="761B6223" w14:textId="40C4647E" w:rsidR="00811AEB" w:rsidRDefault="00811AEB">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_Toc215062693 \h </w:instrText>
      </w:r>
      <w:r>
        <w:rPr>
          <w:noProof/>
        </w:rPr>
      </w:r>
      <w:r>
        <w:rPr>
          <w:noProof/>
        </w:rPr>
        <w:fldChar w:fldCharType="separate"/>
      </w:r>
      <w:r>
        <w:rPr>
          <w:noProof/>
        </w:rPr>
        <w:t>17</w:t>
      </w:r>
      <w:r>
        <w:rPr>
          <w:noProof/>
        </w:rPr>
        <w:fldChar w:fldCharType="end"/>
      </w:r>
    </w:p>
    <w:p w14:paraId="1390C5E3" w14:textId="4E5E8ACF" w:rsidR="00811AEB" w:rsidRDefault="00811AEB">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_Toc215062694 \h </w:instrText>
      </w:r>
      <w:r>
        <w:rPr>
          <w:noProof/>
        </w:rPr>
      </w:r>
      <w:r>
        <w:rPr>
          <w:noProof/>
        </w:rPr>
        <w:fldChar w:fldCharType="separate"/>
      </w:r>
      <w:r>
        <w:rPr>
          <w:noProof/>
        </w:rPr>
        <w:t>17</w:t>
      </w:r>
      <w:r>
        <w:rPr>
          <w:noProof/>
        </w:rPr>
        <w:fldChar w:fldCharType="end"/>
      </w:r>
    </w:p>
    <w:p w14:paraId="340461F8" w14:textId="0E28500A" w:rsidR="00811AEB" w:rsidRDefault="00811AEB">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_Toc215062695 \h </w:instrText>
      </w:r>
      <w:r>
        <w:rPr>
          <w:noProof/>
        </w:rPr>
      </w:r>
      <w:r>
        <w:rPr>
          <w:noProof/>
        </w:rPr>
        <w:fldChar w:fldCharType="separate"/>
      </w:r>
      <w:r>
        <w:rPr>
          <w:noProof/>
        </w:rPr>
        <w:t>18</w:t>
      </w:r>
      <w:r>
        <w:rPr>
          <w:noProof/>
        </w:rPr>
        <w:fldChar w:fldCharType="end"/>
      </w:r>
    </w:p>
    <w:p w14:paraId="272F2C08" w14:textId="0A906660" w:rsidR="00811AEB" w:rsidRDefault="00811AEB">
      <w:pPr>
        <w:pStyle w:val="TOC3"/>
        <w:rPr>
          <w:rFonts w:asciiTheme="minorHAnsi" w:eastAsiaTheme="minorEastAsia" w:hAnsiTheme="minorHAnsi" w:cstheme="minorBidi"/>
          <w:noProof/>
          <w:sz w:val="22"/>
          <w:szCs w:val="22"/>
          <w:lang w:val="en-IN" w:eastAsia="en-IN"/>
        </w:rPr>
      </w:pPr>
      <w:r w:rsidRPr="001D09AC">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_Toc215062696 \h </w:instrText>
      </w:r>
      <w:r>
        <w:rPr>
          <w:noProof/>
        </w:rPr>
      </w:r>
      <w:r>
        <w:rPr>
          <w:noProof/>
        </w:rPr>
        <w:fldChar w:fldCharType="separate"/>
      </w:r>
      <w:r>
        <w:rPr>
          <w:noProof/>
        </w:rPr>
        <w:t>18</w:t>
      </w:r>
      <w:r>
        <w:rPr>
          <w:noProof/>
        </w:rPr>
        <w:fldChar w:fldCharType="end"/>
      </w:r>
    </w:p>
    <w:p w14:paraId="57B8E694" w14:textId="61D1A314" w:rsidR="00811AEB" w:rsidRDefault="00811AEB">
      <w:pPr>
        <w:pStyle w:val="TOC3"/>
        <w:rPr>
          <w:rFonts w:asciiTheme="minorHAnsi" w:eastAsiaTheme="minorEastAsia" w:hAnsiTheme="minorHAnsi" w:cstheme="minorBidi"/>
          <w:noProof/>
          <w:sz w:val="22"/>
          <w:szCs w:val="22"/>
          <w:lang w:val="en-IN" w:eastAsia="en-IN"/>
        </w:rPr>
      </w:pPr>
      <w:r w:rsidRPr="001D09AC">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_Toc215062697 \h </w:instrText>
      </w:r>
      <w:r>
        <w:rPr>
          <w:noProof/>
        </w:rPr>
      </w:r>
      <w:r>
        <w:rPr>
          <w:noProof/>
        </w:rPr>
        <w:fldChar w:fldCharType="separate"/>
      </w:r>
      <w:r>
        <w:rPr>
          <w:noProof/>
        </w:rPr>
        <w:t>18</w:t>
      </w:r>
      <w:r>
        <w:rPr>
          <w:noProof/>
        </w:rPr>
        <w:fldChar w:fldCharType="end"/>
      </w:r>
    </w:p>
    <w:p w14:paraId="6B729407" w14:textId="1CF15D94" w:rsidR="00811AEB" w:rsidRDefault="00811AEB">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_Toc215062698 \h </w:instrText>
      </w:r>
      <w:r>
        <w:rPr>
          <w:noProof/>
        </w:rPr>
      </w:r>
      <w:r>
        <w:rPr>
          <w:noProof/>
        </w:rPr>
        <w:fldChar w:fldCharType="separate"/>
      </w:r>
      <w:r>
        <w:rPr>
          <w:noProof/>
        </w:rPr>
        <w:t>18</w:t>
      </w:r>
      <w:r>
        <w:rPr>
          <w:noProof/>
        </w:rPr>
        <w:fldChar w:fldCharType="end"/>
      </w:r>
    </w:p>
    <w:p w14:paraId="25A5CFB3" w14:textId="05C978E7" w:rsidR="00811AEB" w:rsidRDefault="00811AEB">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_Toc215062699 \h </w:instrText>
      </w:r>
      <w:r>
        <w:rPr>
          <w:noProof/>
        </w:rPr>
      </w:r>
      <w:r>
        <w:rPr>
          <w:noProof/>
        </w:rPr>
        <w:fldChar w:fldCharType="separate"/>
      </w:r>
      <w:r>
        <w:rPr>
          <w:noProof/>
        </w:rPr>
        <w:t>18</w:t>
      </w:r>
      <w:r>
        <w:rPr>
          <w:noProof/>
        </w:rPr>
        <w:fldChar w:fldCharType="end"/>
      </w:r>
    </w:p>
    <w:p w14:paraId="651DC2F1" w14:textId="510213BB" w:rsidR="00811AEB" w:rsidRDefault="00811AEB">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_Toc215062700 \h </w:instrText>
      </w:r>
      <w:r>
        <w:rPr>
          <w:noProof/>
        </w:rPr>
      </w:r>
      <w:r>
        <w:rPr>
          <w:noProof/>
        </w:rPr>
        <w:fldChar w:fldCharType="separate"/>
      </w:r>
      <w:r>
        <w:rPr>
          <w:noProof/>
        </w:rPr>
        <w:t>18</w:t>
      </w:r>
      <w:r>
        <w:rPr>
          <w:noProof/>
        </w:rPr>
        <w:fldChar w:fldCharType="end"/>
      </w:r>
    </w:p>
    <w:p w14:paraId="41CC8B3E" w14:textId="483ACB1C" w:rsidR="00811AEB" w:rsidRDefault="00811AEB">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_Toc215062701 \h </w:instrText>
      </w:r>
      <w:r>
        <w:rPr>
          <w:noProof/>
        </w:rPr>
      </w:r>
      <w:r>
        <w:rPr>
          <w:noProof/>
        </w:rPr>
        <w:fldChar w:fldCharType="separate"/>
      </w:r>
      <w:r>
        <w:rPr>
          <w:noProof/>
        </w:rPr>
        <w:t>18</w:t>
      </w:r>
      <w:r>
        <w:rPr>
          <w:noProof/>
        </w:rPr>
        <w:fldChar w:fldCharType="end"/>
      </w:r>
    </w:p>
    <w:p w14:paraId="5F068E62" w14:textId="48377603" w:rsidR="00811AEB" w:rsidRDefault="00811AEB">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_Toc215062702 \h </w:instrText>
      </w:r>
      <w:r>
        <w:rPr>
          <w:noProof/>
        </w:rPr>
      </w:r>
      <w:r>
        <w:rPr>
          <w:noProof/>
        </w:rPr>
        <w:fldChar w:fldCharType="separate"/>
      </w:r>
      <w:r>
        <w:rPr>
          <w:noProof/>
        </w:rPr>
        <w:t>20</w:t>
      </w:r>
      <w:r>
        <w:rPr>
          <w:noProof/>
        </w:rPr>
        <w:fldChar w:fldCharType="end"/>
      </w:r>
    </w:p>
    <w:p w14:paraId="19911CAC" w14:textId="520B5A9B" w:rsidR="00811AEB" w:rsidRDefault="00811AEB">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_Toc215062703 \h </w:instrText>
      </w:r>
      <w:r>
        <w:rPr>
          <w:noProof/>
        </w:rPr>
      </w:r>
      <w:r>
        <w:rPr>
          <w:noProof/>
        </w:rPr>
        <w:fldChar w:fldCharType="separate"/>
      </w:r>
      <w:r>
        <w:rPr>
          <w:noProof/>
        </w:rPr>
        <w:t>20</w:t>
      </w:r>
      <w:r>
        <w:rPr>
          <w:noProof/>
        </w:rPr>
        <w:fldChar w:fldCharType="end"/>
      </w:r>
    </w:p>
    <w:p w14:paraId="6F05A881" w14:textId="4E2137F8" w:rsidR="00811AEB" w:rsidRDefault="00811AEB">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_Toc215062704 \h </w:instrText>
      </w:r>
      <w:r>
        <w:rPr>
          <w:noProof/>
        </w:rPr>
      </w:r>
      <w:r>
        <w:rPr>
          <w:noProof/>
        </w:rPr>
        <w:fldChar w:fldCharType="separate"/>
      </w:r>
      <w:r>
        <w:rPr>
          <w:noProof/>
        </w:rPr>
        <w:t>20</w:t>
      </w:r>
      <w:r>
        <w:rPr>
          <w:noProof/>
        </w:rPr>
        <w:fldChar w:fldCharType="end"/>
      </w:r>
    </w:p>
    <w:p w14:paraId="471E5BA4" w14:textId="25B4AACD" w:rsidR="00811AEB" w:rsidRDefault="00811AEB">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_Toc215062705 \h </w:instrText>
      </w:r>
      <w:r>
        <w:rPr>
          <w:noProof/>
        </w:rPr>
      </w:r>
      <w:r>
        <w:rPr>
          <w:noProof/>
        </w:rPr>
        <w:fldChar w:fldCharType="separate"/>
      </w:r>
      <w:r>
        <w:rPr>
          <w:noProof/>
        </w:rPr>
        <w:t>21</w:t>
      </w:r>
      <w:r>
        <w:rPr>
          <w:noProof/>
        </w:rPr>
        <w:fldChar w:fldCharType="end"/>
      </w:r>
    </w:p>
    <w:p w14:paraId="72AE894D" w14:textId="05B3787A" w:rsidR="00811AEB" w:rsidRDefault="00811AEB">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_Toc215062706 \h </w:instrText>
      </w:r>
      <w:r>
        <w:rPr>
          <w:noProof/>
        </w:rPr>
      </w:r>
      <w:r>
        <w:rPr>
          <w:noProof/>
        </w:rPr>
        <w:fldChar w:fldCharType="separate"/>
      </w:r>
      <w:r>
        <w:rPr>
          <w:noProof/>
        </w:rPr>
        <w:t>21</w:t>
      </w:r>
      <w:r>
        <w:rPr>
          <w:noProof/>
        </w:rPr>
        <w:fldChar w:fldCharType="end"/>
      </w:r>
    </w:p>
    <w:p w14:paraId="2CD6504D" w14:textId="476BBAFD" w:rsidR="00811AEB" w:rsidRDefault="00811AEB">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_Toc215062707 \h </w:instrText>
      </w:r>
      <w:r>
        <w:rPr>
          <w:noProof/>
        </w:rPr>
      </w:r>
      <w:r>
        <w:rPr>
          <w:noProof/>
        </w:rPr>
        <w:fldChar w:fldCharType="separate"/>
      </w:r>
      <w:r>
        <w:rPr>
          <w:noProof/>
        </w:rPr>
        <w:t>21</w:t>
      </w:r>
      <w:r>
        <w:rPr>
          <w:noProof/>
        </w:rPr>
        <w:fldChar w:fldCharType="end"/>
      </w:r>
    </w:p>
    <w:p w14:paraId="34D3613B" w14:textId="00F45E46" w:rsidR="00811AEB" w:rsidRDefault="00811AEB">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_Toc215062708 \h </w:instrText>
      </w:r>
      <w:r>
        <w:rPr>
          <w:noProof/>
        </w:rPr>
      </w:r>
      <w:r>
        <w:rPr>
          <w:noProof/>
        </w:rPr>
        <w:fldChar w:fldCharType="separate"/>
      </w:r>
      <w:r>
        <w:rPr>
          <w:noProof/>
        </w:rPr>
        <w:t>22</w:t>
      </w:r>
      <w:r>
        <w:rPr>
          <w:noProof/>
        </w:rPr>
        <w:fldChar w:fldCharType="end"/>
      </w:r>
    </w:p>
    <w:p w14:paraId="2C45E44F" w14:textId="3764EBA6" w:rsidR="00811AEB" w:rsidRDefault="00811AEB">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_Toc215062709 \h </w:instrText>
      </w:r>
      <w:r>
        <w:rPr>
          <w:noProof/>
        </w:rPr>
      </w:r>
      <w:r>
        <w:rPr>
          <w:noProof/>
        </w:rPr>
        <w:fldChar w:fldCharType="separate"/>
      </w:r>
      <w:r>
        <w:rPr>
          <w:noProof/>
        </w:rPr>
        <w:t>22</w:t>
      </w:r>
      <w:r>
        <w:rPr>
          <w:noProof/>
        </w:rPr>
        <w:fldChar w:fldCharType="end"/>
      </w:r>
    </w:p>
    <w:p w14:paraId="1054764E" w14:textId="3989105A" w:rsidR="00811AEB" w:rsidRDefault="00811AEB">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_Toc215062710 \h </w:instrText>
      </w:r>
      <w:r>
        <w:rPr>
          <w:noProof/>
        </w:rPr>
      </w:r>
      <w:r>
        <w:rPr>
          <w:noProof/>
        </w:rPr>
        <w:fldChar w:fldCharType="separate"/>
      </w:r>
      <w:r>
        <w:rPr>
          <w:noProof/>
        </w:rPr>
        <w:t>22</w:t>
      </w:r>
      <w:r>
        <w:rPr>
          <w:noProof/>
        </w:rPr>
        <w:fldChar w:fldCharType="end"/>
      </w:r>
    </w:p>
    <w:p w14:paraId="134B4C61" w14:textId="15117496" w:rsidR="00811AEB" w:rsidRDefault="00811AEB">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_Toc215062711 \h </w:instrText>
      </w:r>
      <w:r>
        <w:rPr>
          <w:noProof/>
        </w:rPr>
      </w:r>
      <w:r>
        <w:rPr>
          <w:noProof/>
        </w:rPr>
        <w:fldChar w:fldCharType="separate"/>
      </w:r>
      <w:r>
        <w:rPr>
          <w:noProof/>
        </w:rPr>
        <w:t>22</w:t>
      </w:r>
      <w:r>
        <w:rPr>
          <w:noProof/>
        </w:rPr>
        <w:fldChar w:fldCharType="end"/>
      </w:r>
    </w:p>
    <w:p w14:paraId="4ABDE800" w14:textId="1A266943" w:rsidR="00811AEB" w:rsidRDefault="00811AEB">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_Toc215062712 \h </w:instrText>
      </w:r>
      <w:r>
        <w:rPr>
          <w:noProof/>
        </w:rPr>
      </w:r>
      <w:r>
        <w:rPr>
          <w:noProof/>
        </w:rPr>
        <w:fldChar w:fldCharType="separate"/>
      </w:r>
      <w:r>
        <w:rPr>
          <w:noProof/>
        </w:rPr>
        <w:t>22</w:t>
      </w:r>
      <w:r>
        <w:rPr>
          <w:noProof/>
        </w:rPr>
        <w:fldChar w:fldCharType="end"/>
      </w:r>
    </w:p>
    <w:p w14:paraId="727A1BC4" w14:textId="3E114E36" w:rsidR="00811AEB" w:rsidRDefault="00811AEB">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_Toc215062713 \h </w:instrText>
      </w:r>
      <w:r>
        <w:rPr>
          <w:noProof/>
        </w:rPr>
      </w:r>
      <w:r>
        <w:rPr>
          <w:noProof/>
        </w:rPr>
        <w:fldChar w:fldCharType="separate"/>
      </w:r>
      <w:r>
        <w:rPr>
          <w:noProof/>
        </w:rPr>
        <w:t>23</w:t>
      </w:r>
      <w:r>
        <w:rPr>
          <w:noProof/>
        </w:rPr>
        <w:fldChar w:fldCharType="end"/>
      </w:r>
    </w:p>
    <w:p w14:paraId="51883141" w14:textId="1E49FADA" w:rsidR="00811AEB" w:rsidRDefault="00811AEB">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1D09AC">
        <w:rPr>
          <w:noProof/>
          <w:lang w:val="en-US"/>
        </w:rPr>
        <w:t>Eees_ACREvents</w:t>
      </w:r>
      <w:r>
        <w:rPr>
          <w:noProof/>
        </w:rPr>
        <w:t xml:space="preserve"> Service</w:t>
      </w:r>
      <w:r>
        <w:rPr>
          <w:noProof/>
        </w:rPr>
        <w:tab/>
      </w:r>
      <w:r>
        <w:rPr>
          <w:noProof/>
        </w:rPr>
        <w:fldChar w:fldCharType="begin"/>
      </w:r>
      <w:r>
        <w:rPr>
          <w:noProof/>
        </w:rPr>
        <w:instrText xml:space="preserve"> PAGEREF _Toc215062714 \h </w:instrText>
      </w:r>
      <w:r>
        <w:rPr>
          <w:noProof/>
        </w:rPr>
      </w:r>
      <w:r>
        <w:rPr>
          <w:noProof/>
        </w:rPr>
        <w:fldChar w:fldCharType="separate"/>
      </w:r>
      <w:r>
        <w:rPr>
          <w:noProof/>
        </w:rPr>
        <w:t>23</w:t>
      </w:r>
      <w:r>
        <w:rPr>
          <w:noProof/>
        </w:rPr>
        <w:fldChar w:fldCharType="end"/>
      </w:r>
    </w:p>
    <w:p w14:paraId="70D6589C" w14:textId="0C067D84" w:rsidR="00811AEB" w:rsidRDefault="00811AEB">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_Toc215062715 \h </w:instrText>
      </w:r>
      <w:r>
        <w:rPr>
          <w:noProof/>
        </w:rPr>
      </w:r>
      <w:r>
        <w:rPr>
          <w:noProof/>
        </w:rPr>
        <w:fldChar w:fldCharType="separate"/>
      </w:r>
      <w:r>
        <w:rPr>
          <w:noProof/>
        </w:rPr>
        <w:t>23</w:t>
      </w:r>
      <w:r>
        <w:rPr>
          <w:noProof/>
        </w:rPr>
        <w:fldChar w:fldCharType="end"/>
      </w:r>
    </w:p>
    <w:p w14:paraId="6A125C3E" w14:textId="7C295C15" w:rsidR="00811AEB" w:rsidRDefault="00811AEB">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_Toc215062716 \h </w:instrText>
      </w:r>
      <w:r>
        <w:rPr>
          <w:noProof/>
        </w:rPr>
      </w:r>
      <w:r>
        <w:rPr>
          <w:noProof/>
        </w:rPr>
        <w:fldChar w:fldCharType="separate"/>
      </w:r>
      <w:r>
        <w:rPr>
          <w:noProof/>
        </w:rPr>
        <w:t>23</w:t>
      </w:r>
      <w:r>
        <w:rPr>
          <w:noProof/>
        </w:rPr>
        <w:fldChar w:fldCharType="end"/>
      </w:r>
    </w:p>
    <w:p w14:paraId="5D69B53A" w14:textId="30AC2B04" w:rsidR="00811AEB" w:rsidRDefault="00811AEB">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_Toc215062717 \h </w:instrText>
      </w:r>
      <w:r>
        <w:rPr>
          <w:noProof/>
        </w:rPr>
      </w:r>
      <w:r>
        <w:rPr>
          <w:noProof/>
        </w:rPr>
        <w:fldChar w:fldCharType="separate"/>
      </w:r>
      <w:r>
        <w:rPr>
          <w:noProof/>
        </w:rPr>
        <w:t>23</w:t>
      </w:r>
      <w:r>
        <w:rPr>
          <w:noProof/>
        </w:rPr>
        <w:fldChar w:fldCharType="end"/>
      </w:r>
    </w:p>
    <w:p w14:paraId="3B5A51D4" w14:textId="699D6961" w:rsidR="00811AEB" w:rsidRDefault="00811AEB">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_Toc215062718 \h </w:instrText>
      </w:r>
      <w:r>
        <w:rPr>
          <w:noProof/>
        </w:rPr>
      </w:r>
      <w:r>
        <w:rPr>
          <w:noProof/>
        </w:rPr>
        <w:fldChar w:fldCharType="separate"/>
      </w:r>
      <w:r>
        <w:rPr>
          <w:noProof/>
        </w:rPr>
        <w:t>23</w:t>
      </w:r>
      <w:r>
        <w:rPr>
          <w:noProof/>
        </w:rPr>
        <w:fldChar w:fldCharType="end"/>
      </w:r>
    </w:p>
    <w:p w14:paraId="1302111A" w14:textId="2F7D3EA9" w:rsidR="00811AEB" w:rsidRDefault="00811AEB">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_Toc215062719 \h </w:instrText>
      </w:r>
      <w:r>
        <w:rPr>
          <w:noProof/>
        </w:rPr>
      </w:r>
      <w:r>
        <w:rPr>
          <w:noProof/>
        </w:rPr>
        <w:fldChar w:fldCharType="separate"/>
      </w:r>
      <w:r>
        <w:rPr>
          <w:noProof/>
        </w:rPr>
        <w:t>23</w:t>
      </w:r>
      <w:r>
        <w:rPr>
          <w:noProof/>
        </w:rPr>
        <w:fldChar w:fldCharType="end"/>
      </w:r>
    </w:p>
    <w:p w14:paraId="5156D92D" w14:textId="165644F0" w:rsidR="00811AEB" w:rsidRDefault="00811AEB">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_Toc215062720 \h </w:instrText>
      </w:r>
      <w:r>
        <w:rPr>
          <w:noProof/>
        </w:rPr>
      </w:r>
      <w:r>
        <w:rPr>
          <w:noProof/>
        </w:rPr>
        <w:fldChar w:fldCharType="separate"/>
      </w:r>
      <w:r>
        <w:rPr>
          <w:noProof/>
        </w:rPr>
        <w:t>24</w:t>
      </w:r>
      <w:r>
        <w:rPr>
          <w:noProof/>
        </w:rPr>
        <w:fldChar w:fldCharType="end"/>
      </w:r>
    </w:p>
    <w:p w14:paraId="0BD67F2C" w14:textId="5B84CE87" w:rsidR="00811AEB" w:rsidRDefault="00811AEB">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_Toc215062721 \h </w:instrText>
      </w:r>
      <w:r>
        <w:rPr>
          <w:noProof/>
        </w:rPr>
      </w:r>
      <w:r>
        <w:rPr>
          <w:noProof/>
        </w:rPr>
        <w:fldChar w:fldCharType="separate"/>
      </w:r>
      <w:r>
        <w:rPr>
          <w:noProof/>
        </w:rPr>
        <w:t>24</w:t>
      </w:r>
      <w:r>
        <w:rPr>
          <w:noProof/>
        </w:rPr>
        <w:fldChar w:fldCharType="end"/>
      </w:r>
    </w:p>
    <w:p w14:paraId="3ED97D12" w14:textId="23140A24" w:rsidR="00811AEB" w:rsidRDefault="00811AEB">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_Toc215062722 \h </w:instrText>
      </w:r>
      <w:r>
        <w:rPr>
          <w:noProof/>
        </w:rPr>
      </w:r>
      <w:r>
        <w:rPr>
          <w:noProof/>
        </w:rPr>
        <w:fldChar w:fldCharType="separate"/>
      </w:r>
      <w:r>
        <w:rPr>
          <w:noProof/>
        </w:rPr>
        <w:t>24</w:t>
      </w:r>
      <w:r>
        <w:rPr>
          <w:noProof/>
        </w:rPr>
        <w:fldChar w:fldCharType="end"/>
      </w:r>
    </w:p>
    <w:p w14:paraId="389FFD52" w14:textId="00AB7847" w:rsidR="00811AEB" w:rsidRDefault="00811AEB">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_Toc215062723 \h </w:instrText>
      </w:r>
      <w:r>
        <w:rPr>
          <w:noProof/>
        </w:rPr>
      </w:r>
      <w:r>
        <w:rPr>
          <w:noProof/>
        </w:rPr>
        <w:fldChar w:fldCharType="separate"/>
      </w:r>
      <w:r>
        <w:rPr>
          <w:noProof/>
        </w:rPr>
        <w:t>24</w:t>
      </w:r>
      <w:r>
        <w:rPr>
          <w:noProof/>
        </w:rPr>
        <w:fldChar w:fldCharType="end"/>
      </w:r>
    </w:p>
    <w:p w14:paraId="6CC60E33" w14:textId="3893BEE6" w:rsidR="00811AEB" w:rsidRDefault="00811AEB">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_Toc215062724 \h </w:instrText>
      </w:r>
      <w:r>
        <w:rPr>
          <w:noProof/>
        </w:rPr>
      </w:r>
      <w:r>
        <w:rPr>
          <w:noProof/>
        </w:rPr>
        <w:fldChar w:fldCharType="separate"/>
      </w:r>
      <w:r>
        <w:rPr>
          <w:noProof/>
        </w:rPr>
        <w:t>25</w:t>
      </w:r>
      <w:r>
        <w:rPr>
          <w:noProof/>
        </w:rPr>
        <w:fldChar w:fldCharType="end"/>
      </w:r>
    </w:p>
    <w:p w14:paraId="051BAB73" w14:textId="351786B3" w:rsidR="00811AEB" w:rsidRDefault="00811AEB">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_Toc215062725 \h </w:instrText>
      </w:r>
      <w:r>
        <w:rPr>
          <w:noProof/>
        </w:rPr>
      </w:r>
      <w:r>
        <w:rPr>
          <w:noProof/>
        </w:rPr>
        <w:fldChar w:fldCharType="separate"/>
      </w:r>
      <w:r>
        <w:rPr>
          <w:noProof/>
        </w:rPr>
        <w:t>25</w:t>
      </w:r>
      <w:r>
        <w:rPr>
          <w:noProof/>
        </w:rPr>
        <w:fldChar w:fldCharType="end"/>
      </w:r>
    </w:p>
    <w:p w14:paraId="118D0411" w14:textId="441A32C8" w:rsidR="00811AEB" w:rsidRDefault="00811AEB">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_Toc215062726 \h </w:instrText>
      </w:r>
      <w:r>
        <w:rPr>
          <w:noProof/>
        </w:rPr>
      </w:r>
      <w:r>
        <w:rPr>
          <w:noProof/>
        </w:rPr>
        <w:fldChar w:fldCharType="separate"/>
      </w:r>
      <w:r>
        <w:rPr>
          <w:noProof/>
        </w:rPr>
        <w:t>25</w:t>
      </w:r>
      <w:r>
        <w:rPr>
          <w:noProof/>
        </w:rPr>
        <w:fldChar w:fldCharType="end"/>
      </w:r>
    </w:p>
    <w:p w14:paraId="69E1B6DF" w14:textId="62CA0897" w:rsidR="00811AEB" w:rsidRDefault="00811AEB">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1D09AC">
        <w:rPr>
          <w:noProof/>
          <w:lang w:val="en-IN"/>
        </w:rPr>
        <w:t>Eees_ACREvents_Unsubscribe</w:t>
      </w:r>
      <w:r>
        <w:rPr>
          <w:noProof/>
        </w:rPr>
        <w:tab/>
      </w:r>
      <w:r>
        <w:rPr>
          <w:noProof/>
        </w:rPr>
        <w:fldChar w:fldCharType="begin"/>
      </w:r>
      <w:r>
        <w:rPr>
          <w:noProof/>
        </w:rPr>
        <w:instrText xml:space="preserve"> PAGEREF _Toc215062727 \h </w:instrText>
      </w:r>
      <w:r>
        <w:rPr>
          <w:noProof/>
        </w:rPr>
      </w:r>
      <w:r>
        <w:rPr>
          <w:noProof/>
        </w:rPr>
        <w:fldChar w:fldCharType="separate"/>
      </w:r>
      <w:r>
        <w:rPr>
          <w:noProof/>
        </w:rPr>
        <w:t>26</w:t>
      </w:r>
      <w:r>
        <w:rPr>
          <w:noProof/>
        </w:rPr>
        <w:fldChar w:fldCharType="end"/>
      </w:r>
    </w:p>
    <w:p w14:paraId="133179C8" w14:textId="38EE1E7C" w:rsidR="00811AEB" w:rsidRDefault="00811AEB">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_Toc215062728 \h </w:instrText>
      </w:r>
      <w:r>
        <w:rPr>
          <w:noProof/>
        </w:rPr>
      </w:r>
      <w:r>
        <w:rPr>
          <w:noProof/>
        </w:rPr>
        <w:fldChar w:fldCharType="separate"/>
      </w:r>
      <w:r>
        <w:rPr>
          <w:noProof/>
        </w:rPr>
        <w:t>26</w:t>
      </w:r>
      <w:r>
        <w:rPr>
          <w:noProof/>
        </w:rPr>
        <w:fldChar w:fldCharType="end"/>
      </w:r>
    </w:p>
    <w:p w14:paraId="6C19AF4B" w14:textId="771BD827" w:rsidR="00811AEB" w:rsidRDefault="00811AEB">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1D09AC">
        <w:rPr>
          <w:noProof/>
          <w:lang w:val="en-IN"/>
        </w:rPr>
        <w:t>Eees_ACREvents_Unsubscribe</w:t>
      </w:r>
      <w:r>
        <w:rPr>
          <w:noProof/>
        </w:rPr>
        <w:t xml:space="preserve"> operation</w:t>
      </w:r>
      <w:r>
        <w:rPr>
          <w:noProof/>
        </w:rPr>
        <w:tab/>
      </w:r>
      <w:r>
        <w:rPr>
          <w:noProof/>
        </w:rPr>
        <w:fldChar w:fldCharType="begin"/>
      </w:r>
      <w:r>
        <w:rPr>
          <w:noProof/>
        </w:rPr>
        <w:instrText xml:space="preserve"> PAGEREF _Toc215062729 \h </w:instrText>
      </w:r>
      <w:r>
        <w:rPr>
          <w:noProof/>
        </w:rPr>
      </w:r>
      <w:r>
        <w:rPr>
          <w:noProof/>
        </w:rPr>
        <w:fldChar w:fldCharType="separate"/>
      </w:r>
      <w:r>
        <w:rPr>
          <w:noProof/>
        </w:rPr>
        <w:t>26</w:t>
      </w:r>
      <w:r>
        <w:rPr>
          <w:noProof/>
        </w:rPr>
        <w:fldChar w:fldCharType="end"/>
      </w:r>
    </w:p>
    <w:p w14:paraId="3066AE95" w14:textId="3115957B" w:rsidR="00811AEB" w:rsidRDefault="00811AEB">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_Toc215062730 \h </w:instrText>
      </w:r>
      <w:r>
        <w:rPr>
          <w:noProof/>
        </w:rPr>
      </w:r>
      <w:r>
        <w:rPr>
          <w:noProof/>
        </w:rPr>
        <w:fldChar w:fldCharType="separate"/>
      </w:r>
      <w:r>
        <w:rPr>
          <w:noProof/>
        </w:rPr>
        <w:t>26</w:t>
      </w:r>
      <w:r>
        <w:rPr>
          <w:noProof/>
        </w:rPr>
        <w:fldChar w:fldCharType="end"/>
      </w:r>
    </w:p>
    <w:p w14:paraId="6E4457FA" w14:textId="61D4CE24" w:rsidR="00811AEB" w:rsidRDefault="00811AEB">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_Toc215062731 \h </w:instrText>
      </w:r>
      <w:r>
        <w:rPr>
          <w:noProof/>
        </w:rPr>
      </w:r>
      <w:r>
        <w:rPr>
          <w:noProof/>
        </w:rPr>
        <w:fldChar w:fldCharType="separate"/>
      </w:r>
      <w:r>
        <w:rPr>
          <w:noProof/>
        </w:rPr>
        <w:t>26</w:t>
      </w:r>
      <w:r>
        <w:rPr>
          <w:noProof/>
        </w:rPr>
        <w:fldChar w:fldCharType="end"/>
      </w:r>
    </w:p>
    <w:p w14:paraId="4EF00775" w14:textId="628348A7" w:rsidR="00811AEB" w:rsidRDefault="00811AEB">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_Toc215062732 \h </w:instrText>
      </w:r>
      <w:r>
        <w:rPr>
          <w:noProof/>
        </w:rPr>
      </w:r>
      <w:r>
        <w:rPr>
          <w:noProof/>
        </w:rPr>
        <w:fldChar w:fldCharType="separate"/>
      </w:r>
      <w:r>
        <w:rPr>
          <w:noProof/>
        </w:rPr>
        <w:t>26</w:t>
      </w:r>
      <w:r>
        <w:rPr>
          <w:noProof/>
        </w:rPr>
        <w:fldChar w:fldCharType="end"/>
      </w:r>
    </w:p>
    <w:p w14:paraId="695AF43C" w14:textId="68E4293C" w:rsidR="00811AEB" w:rsidRDefault="00811AEB">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_Toc215062733 \h </w:instrText>
      </w:r>
      <w:r>
        <w:rPr>
          <w:noProof/>
        </w:rPr>
      </w:r>
      <w:r>
        <w:rPr>
          <w:noProof/>
        </w:rPr>
        <w:fldChar w:fldCharType="separate"/>
      </w:r>
      <w:r>
        <w:rPr>
          <w:noProof/>
        </w:rPr>
        <w:t>26</w:t>
      </w:r>
      <w:r>
        <w:rPr>
          <w:noProof/>
        </w:rPr>
        <w:fldChar w:fldCharType="end"/>
      </w:r>
    </w:p>
    <w:p w14:paraId="61588EBE" w14:textId="1FD2183A" w:rsidR="00811AEB" w:rsidRDefault="00811AEB">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_Toc215062734 \h </w:instrText>
      </w:r>
      <w:r>
        <w:rPr>
          <w:noProof/>
        </w:rPr>
      </w:r>
      <w:r>
        <w:rPr>
          <w:noProof/>
        </w:rPr>
        <w:fldChar w:fldCharType="separate"/>
      </w:r>
      <w:r>
        <w:rPr>
          <w:noProof/>
        </w:rPr>
        <w:t>26</w:t>
      </w:r>
      <w:r>
        <w:rPr>
          <w:noProof/>
        </w:rPr>
        <w:fldChar w:fldCharType="end"/>
      </w:r>
    </w:p>
    <w:p w14:paraId="1D68ECE9" w14:textId="7F931F8D" w:rsidR="00811AEB" w:rsidRDefault="00811AEB">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_Toc215062735 \h </w:instrText>
      </w:r>
      <w:r>
        <w:rPr>
          <w:noProof/>
        </w:rPr>
      </w:r>
      <w:r>
        <w:rPr>
          <w:noProof/>
        </w:rPr>
        <w:fldChar w:fldCharType="separate"/>
      </w:r>
      <w:r>
        <w:rPr>
          <w:noProof/>
        </w:rPr>
        <w:t>26</w:t>
      </w:r>
      <w:r>
        <w:rPr>
          <w:noProof/>
        </w:rPr>
        <w:fldChar w:fldCharType="end"/>
      </w:r>
    </w:p>
    <w:p w14:paraId="5D5570F9" w14:textId="167B3227" w:rsidR="00811AEB" w:rsidRDefault="00811AEB">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_Toc215062736 \h </w:instrText>
      </w:r>
      <w:r>
        <w:rPr>
          <w:noProof/>
        </w:rPr>
      </w:r>
      <w:r>
        <w:rPr>
          <w:noProof/>
        </w:rPr>
        <w:fldChar w:fldCharType="separate"/>
      </w:r>
      <w:r>
        <w:rPr>
          <w:noProof/>
        </w:rPr>
        <w:t>26</w:t>
      </w:r>
      <w:r>
        <w:rPr>
          <w:noProof/>
        </w:rPr>
        <w:fldChar w:fldCharType="end"/>
      </w:r>
    </w:p>
    <w:p w14:paraId="31DBE17E" w14:textId="5841A8AB" w:rsidR="00811AEB" w:rsidRDefault="00811AEB">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_Toc215062737 \h </w:instrText>
      </w:r>
      <w:r>
        <w:rPr>
          <w:noProof/>
        </w:rPr>
      </w:r>
      <w:r>
        <w:rPr>
          <w:noProof/>
        </w:rPr>
        <w:fldChar w:fldCharType="separate"/>
      </w:r>
      <w:r>
        <w:rPr>
          <w:noProof/>
        </w:rPr>
        <w:t>27</w:t>
      </w:r>
      <w:r>
        <w:rPr>
          <w:noProof/>
        </w:rPr>
        <w:fldChar w:fldCharType="end"/>
      </w:r>
    </w:p>
    <w:p w14:paraId="5B665ADD" w14:textId="7325053C" w:rsidR="00811AEB" w:rsidRDefault="00811AEB">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_Toc215062738 \h </w:instrText>
      </w:r>
      <w:r>
        <w:rPr>
          <w:noProof/>
        </w:rPr>
      </w:r>
      <w:r>
        <w:rPr>
          <w:noProof/>
        </w:rPr>
        <w:fldChar w:fldCharType="separate"/>
      </w:r>
      <w:r>
        <w:rPr>
          <w:noProof/>
        </w:rPr>
        <w:t>27</w:t>
      </w:r>
      <w:r>
        <w:rPr>
          <w:noProof/>
        </w:rPr>
        <w:fldChar w:fldCharType="end"/>
      </w:r>
    </w:p>
    <w:p w14:paraId="00B8C40E" w14:textId="3F1A8FC8" w:rsidR="00811AEB" w:rsidRDefault="00811AEB">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_Toc215062739 \h </w:instrText>
      </w:r>
      <w:r>
        <w:rPr>
          <w:noProof/>
        </w:rPr>
      </w:r>
      <w:r>
        <w:rPr>
          <w:noProof/>
        </w:rPr>
        <w:fldChar w:fldCharType="separate"/>
      </w:r>
      <w:r>
        <w:rPr>
          <w:noProof/>
        </w:rPr>
        <w:t>27</w:t>
      </w:r>
      <w:r>
        <w:rPr>
          <w:noProof/>
        </w:rPr>
        <w:fldChar w:fldCharType="end"/>
      </w:r>
    </w:p>
    <w:p w14:paraId="4B45F28D" w14:textId="6688974F" w:rsidR="00811AEB" w:rsidRDefault="00811AEB">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_Toc215062740 \h </w:instrText>
      </w:r>
      <w:r>
        <w:rPr>
          <w:noProof/>
        </w:rPr>
      </w:r>
      <w:r>
        <w:rPr>
          <w:noProof/>
        </w:rPr>
        <w:fldChar w:fldCharType="separate"/>
      </w:r>
      <w:r>
        <w:rPr>
          <w:noProof/>
        </w:rPr>
        <w:t>28</w:t>
      </w:r>
      <w:r>
        <w:rPr>
          <w:noProof/>
        </w:rPr>
        <w:fldChar w:fldCharType="end"/>
      </w:r>
    </w:p>
    <w:p w14:paraId="5576DE2B" w14:textId="62B0A238" w:rsidR="00811AEB" w:rsidRDefault="00811AEB">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_Toc215062741 \h </w:instrText>
      </w:r>
      <w:r>
        <w:rPr>
          <w:noProof/>
        </w:rPr>
      </w:r>
      <w:r>
        <w:rPr>
          <w:noProof/>
        </w:rPr>
        <w:fldChar w:fldCharType="separate"/>
      </w:r>
      <w:r>
        <w:rPr>
          <w:noProof/>
        </w:rPr>
        <w:t>28</w:t>
      </w:r>
      <w:r>
        <w:rPr>
          <w:noProof/>
        </w:rPr>
        <w:fldChar w:fldCharType="end"/>
      </w:r>
    </w:p>
    <w:p w14:paraId="4C35FFD9" w14:textId="01EAC3AB" w:rsidR="00811AEB" w:rsidRDefault="00811AEB">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_Toc215062742 \h </w:instrText>
      </w:r>
      <w:r>
        <w:rPr>
          <w:noProof/>
        </w:rPr>
      </w:r>
      <w:r>
        <w:rPr>
          <w:noProof/>
        </w:rPr>
        <w:fldChar w:fldCharType="separate"/>
      </w:r>
      <w:r>
        <w:rPr>
          <w:noProof/>
        </w:rPr>
        <w:t>28</w:t>
      </w:r>
      <w:r>
        <w:rPr>
          <w:noProof/>
        </w:rPr>
        <w:fldChar w:fldCharType="end"/>
      </w:r>
    </w:p>
    <w:p w14:paraId="4EA4F4B5" w14:textId="63B53857" w:rsidR="00811AEB" w:rsidRDefault="00811AEB">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_Toc215062743 \h </w:instrText>
      </w:r>
      <w:r>
        <w:rPr>
          <w:noProof/>
        </w:rPr>
      </w:r>
      <w:r>
        <w:rPr>
          <w:noProof/>
        </w:rPr>
        <w:fldChar w:fldCharType="separate"/>
      </w:r>
      <w:r>
        <w:rPr>
          <w:noProof/>
        </w:rPr>
        <w:t>28</w:t>
      </w:r>
      <w:r>
        <w:rPr>
          <w:noProof/>
        </w:rPr>
        <w:fldChar w:fldCharType="end"/>
      </w:r>
    </w:p>
    <w:p w14:paraId="294CAB88" w14:textId="63E0BE1B" w:rsidR="00811AEB" w:rsidRDefault="00811AEB">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_Toc215062744 \h </w:instrText>
      </w:r>
      <w:r>
        <w:rPr>
          <w:noProof/>
        </w:rPr>
      </w:r>
      <w:r>
        <w:rPr>
          <w:noProof/>
        </w:rPr>
        <w:fldChar w:fldCharType="separate"/>
      </w:r>
      <w:r>
        <w:rPr>
          <w:noProof/>
        </w:rPr>
        <w:t>28</w:t>
      </w:r>
      <w:r>
        <w:rPr>
          <w:noProof/>
        </w:rPr>
        <w:fldChar w:fldCharType="end"/>
      </w:r>
    </w:p>
    <w:p w14:paraId="7D5D49D5" w14:textId="422700C3" w:rsidR="00811AEB" w:rsidRDefault="00811AEB">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_Toc215062745 \h </w:instrText>
      </w:r>
      <w:r>
        <w:rPr>
          <w:noProof/>
        </w:rPr>
      </w:r>
      <w:r>
        <w:rPr>
          <w:noProof/>
        </w:rPr>
        <w:fldChar w:fldCharType="separate"/>
      </w:r>
      <w:r>
        <w:rPr>
          <w:noProof/>
        </w:rPr>
        <w:t>28</w:t>
      </w:r>
      <w:r>
        <w:rPr>
          <w:noProof/>
        </w:rPr>
        <w:fldChar w:fldCharType="end"/>
      </w:r>
    </w:p>
    <w:p w14:paraId="7EE670E1" w14:textId="6BEF2B53" w:rsidR="00811AEB" w:rsidRDefault="00811AEB">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_Toc215062746 \h </w:instrText>
      </w:r>
      <w:r>
        <w:rPr>
          <w:noProof/>
        </w:rPr>
      </w:r>
      <w:r>
        <w:rPr>
          <w:noProof/>
        </w:rPr>
        <w:fldChar w:fldCharType="separate"/>
      </w:r>
      <w:r>
        <w:rPr>
          <w:noProof/>
        </w:rPr>
        <w:t>29</w:t>
      </w:r>
      <w:r>
        <w:rPr>
          <w:noProof/>
        </w:rPr>
        <w:fldChar w:fldCharType="end"/>
      </w:r>
    </w:p>
    <w:p w14:paraId="6985555B" w14:textId="2F365B20" w:rsidR="00811AEB" w:rsidRDefault="00811AEB">
      <w:pPr>
        <w:pStyle w:val="TOC2"/>
        <w:rPr>
          <w:rFonts w:asciiTheme="minorHAnsi" w:eastAsiaTheme="minorEastAsia" w:hAnsiTheme="minorHAnsi" w:cstheme="minorBidi"/>
          <w:noProof/>
          <w:sz w:val="22"/>
          <w:szCs w:val="22"/>
          <w:lang w:val="en-IN" w:eastAsia="en-IN"/>
        </w:rPr>
      </w:pPr>
      <w:r w:rsidRPr="001D09AC">
        <w:rPr>
          <w:noProof/>
          <w:lang w:val="en-US"/>
        </w:rPr>
        <w:t>5.7</w:t>
      </w:r>
      <w:r>
        <w:rPr>
          <w:rFonts w:asciiTheme="minorHAnsi" w:eastAsiaTheme="minorEastAsia" w:hAnsiTheme="minorHAnsi" w:cstheme="minorBidi"/>
          <w:noProof/>
          <w:sz w:val="22"/>
          <w:szCs w:val="22"/>
          <w:lang w:val="en-IN" w:eastAsia="en-IN"/>
        </w:rPr>
        <w:tab/>
      </w:r>
      <w:r w:rsidRPr="001D09AC">
        <w:rPr>
          <w:noProof/>
          <w:lang w:val="en-US"/>
        </w:rPr>
        <w:t>Eees_EASInformationProvisioning Service</w:t>
      </w:r>
      <w:r>
        <w:rPr>
          <w:noProof/>
        </w:rPr>
        <w:tab/>
      </w:r>
      <w:r>
        <w:rPr>
          <w:noProof/>
        </w:rPr>
        <w:fldChar w:fldCharType="begin"/>
      </w:r>
      <w:r>
        <w:rPr>
          <w:noProof/>
        </w:rPr>
        <w:instrText xml:space="preserve"> PAGEREF _Toc215062747 \h </w:instrText>
      </w:r>
      <w:r>
        <w:rPr>
          <w:noProof/>
        </w:rPr>
      </w:r>
      <w:r>
        <w:rPr>
          <w:noProof/>
        </w:rPr>
        <w:fldChar w:fldCharType="separate"/>
      </w:r>
      <w:r>
        <w:rPr>
          <w:noProof/>
        </w:rPr>
        <w:t>29</w:t>
      </w:r>
      <w:r>
        <w:rPr>
          <w:noProof/>
        </w:rPr>
        <w:fldChar w:fldCharType="end"/>
      </w:r>
    </w:p>
    <w:p w14:paraId="3B287A5F" w14:textId="5B1E40F3" w:rsidR="00811AEB" w:rsidRDefault="00811AEB">
      <w:pPr>
        <w:pStyle w:val="TOC3"/>
        <w:rPr>
          <w:rFonts w:asciiTheme="minorHAnsi" w:eastAsiaTheme="minorEastAsia" w:hAnsiTheme="minorHAnsi" w:cstheme="minorBidi"/>
          <w:noProof/>
          <w:sz w:val="22"/>
          <w:szCs w:val="22"/>
          <w:lang w:val="en-IN" w:eastAsia="en-IN"/>
        </w:rPr>
      </w:pPr>
      <w:r w:rsidRPr="001D09AC">
        <w:rPr>
          <w:noProof/>
          <w:lang w:val="en-US"/>
        </w:rPr>
        <w:t>5.7.1</w:t>
      </w:r>
      <w:r>
        <w:rPr>
          <w:rFonts w:asciiTheme="minorHAnsi" w:eastAsiaTheme="minorEastAsia" w:hAnsiTheme="minorHAnsi" w:cstheme="minorBidi"/>
          <w:noProof/>
          <w:sz w:val="22"/>
          <w:szCs w:val="22"/>
          <w:lang w:val="en-IN" w:eastAsia="en-IN"/>
        </w:rPr>
        <w:tab/>
      </w:r>
      <w:r w:rsidRPr="001D09AC">
        <w:rPr>
          <w:noProof/>
          <w:lang w:val="en-US"/>
        </w:rPr>
        <w:t>Service Description</w:t>
      </w:r>
      <w:r>
        <w:rPr>
          <w:noProof/>
        </w:rPr>
        <w:tab/>
      </w:r>
      <w:r>
        <w:rPr>
          <w:noProof/>
        </w:rPr>
        <w:fldChar w:fldCharType="begin"/>
      </w:r>
      <w:r>
        <w:rPr>
          <w:noProof/>
        </w:rPr>
        <w:instrText xml:space="preserve"> PAGEREF _Toc215062748 \h </w:instrText>
      </w:r>
      <w:r>
        <w:rPr>
          <w:noProof/>
        </w:rPr>
      </w:r>
      <w:r>
        <w:rPr>
          <w:noProof/>
        </w:rPr>
        <w:fldChar w:fldCharType="separate"/>
      </w:r>
      <w:r>
        <w:rPr>
          <w:noProof/>
        </w:rPr>
        <w:t>29</w:t>
      </w:r>
      <w:r>
        <w:rPr>
          <w:noProof/>
        </w:rPr>
        <w:fldChar w:fldCharType="end"/>
      </w:r>
    </w:p>
    <w:p w14:paraId="1AEB6116" w14:textId="6B1D37AC" w:rsidR="00811AEB" w:rsidRDefault="00811AEB">
      <w:pPr>
        <w:pStyle w:val="TOC3"/>
        <w:rPr>
          <w:rFonts w:asciiTheme="minorHAnsi" w:eastAsiaTheme="minorEastAsia" w:hAnsiTheme="minorHAnsi" w:cstheme="minorBidi"/>
          <w:noProof/>
          <w:sz w:val="22"/>
          <w:szCs w:val="22"/>
          <w:lang w:val="en-IN" w:eastAsia="en-IN"/>
        </w:rPr>
      </w:pPr>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_Toc215062749 \h </w:instrText>
      </w:r>
      <w:r>
        <w:rPr>
          <w:noProof/>
        </w:rPr>
      </w:r>
      <w:r>
        <w:rPr>
          <w:noProof/>
        </w:rPr>
        <w:fldChar w:fldCharType="separate"/>
      </w:r>
      <w:r>
        <w:rPr>
          <w:noProof/>
        </w:rPr>
        <w:t>29</w:t>
      </w:r>
      <w:r>
        <w:rPr>
          <w:noProof/>
        </w:rPr>
        <w:fldChar w:fldCharType="end"/>
      </w:r>
    </w:p>
    <w:p w14:paraId="52F842E9" w14:textId="3D67E90B" w:rsidR="00811AEB" w:rsidRDefault="00811AEB">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_Toc215062750 \h </w:instrText>
      </w:r>
      <w:r>
        <w:rPr>
          <w:noProof/>
        </w:rPr>
      </w:r>
      <w:r>
        <w:rPr>
          <w:noProof/>
        </w:rPr>
        <w:fldChar w:fldCharType="separate"/>
      </w:r>
      <w:r>
        <w:rPr>
          <w:noProof/>
        </w:rPr>
        <w:t>29</w:t>
      </w:r>
      <w:r>
        <w:rPr>
          <w:noProof/>
        </w:rPr>
        <w:fldChar w:fldCharType="end"/>
      </w:r>
    </w:p>
    <w:p w14:paraId="192BCE25" w14:textId="2BC4177E" w:rsidR="00811AEB" w:rsidRDefault="00811AEB">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_Toc215062751 \h </w:instrText>
      </w:r>
      <w:r>
        <w:rPr>
          <w:noProof/>
        </w:rPr>
      </w:r>
      <w:r>
        <w:rPr>
          <w:noProof/>
        </w:rPr>
        <w:fldChar w:fldCharType="separate"/>
      </w:r>
      <w:r>
        <w:rPr>
          <w:noProof/>
        </w:rPr>
        <w:t>29</w:t>
      </w:r>
      <w:r>
        <w:rPr>
          <w:noProof/>
        </w:rPr>
        <w:fldChar w:fldCharType="end"/>
      </w:r>
    </w:p>
    <w:p w14:paraId="409031B1" w14:textId="61CC3D0D" w:rsidR="00811AEB" w:rsidRDefault="00811AEB">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_Toc215062752 \h </w:instrText>
      </w:r>
      <w:r>
        <w:rPr>
          <w:noProof/>
        </w:rPr>
      </w:r>
      <w:r>
        <w:rPr>
          <w:noProof/>
        </w:rPr>
        <w:fldChar w:fldCharType="separate"/>
      </w:r>
      <w:r>
        <w:rPr>
          <w:noProof/>
        </w:rPr>
        <w:t>29</w:t>
      </w:r>
      <w:r>
        <w:rPr>
          <w:noProof/>
        </w:rPr>
        <w:fldChar w:fldCharType="end"/>
      </w:r>
    </w:p>
    <w:p w14:paraId="76CF1B61" w14:textId="7B42CBA6" w:rsidR="00811AEB" w:rsidRDefault="00811AEB">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_Toc215062753 \h </w:instrText>
      </w:r>
      <w:r>
        <w:rPr>
          <w:noProof/>
        </w:rPr>
      </w:r>
      <w:r>
        <w:rPr>
          <w:noProof/>
        </w:rPr>
        <w:fldChar w:fldCharType="separate"/>
      </w:r>
      <w:r>
        <w:rPr>
          <w:noProof/>
        </w:rPr>
        <w:t>30</w:t>
      </w:r>
      <w:r>
        <w:rPr>
          <w:noProof/>
        </w:rPr>
        <w:fldChar w:fldCharType="end"/>
      </w:r>
    </w:p>
    <w:p w14:paraId="025A4E67" w14:textId="5373311A" w:rsidR="00811AEB" w:rsidRDefault="00811AEB">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_Toc215062754 \h </w:instrText>
      </w:r>
      <w:r>
        <w:rPr>
          <w:noProof/>
        </w:rPr>
      </w:r>
      <w:r>
        <w:rPr>
          <w:noProof/>
        </w:rPr>
        <w:fldChar w:fldCharType="separate"/>
      </w:r>
      <w:r>
        <w:rPr>
          <w:noProof/>
        </w:rPr>
        <w:t>31</w:t>
      </w:r>
      <w:r>
        <w:rPr>
          <w:noProof/>
        </w:rPr>
        <w:fldChar w:fldCharType="end"/>
      </w:r>
    </w:p>
    <w:p w14:paraId="5D7E8A20" w14:textId="5D0CED49" w:rsidR="00811AEB" w:rsidRDefault="00811AEB">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_Toc215062755 \h </w:instrText>
      </w:r>
      <w:r>
        <w:rPr>
          <w:noProof/>
        </w:rPr>
      </w:r>
      <w:r>
        <w:rPr>
          <w:noProof/>
        </w:rPr>
        <w:fldChar w:fldCharType="separate"/>
      </w:r>
      <w:r>
        <w:rPr>
          <w:noProof/>
        </w:rPr>
        <w:t>31</w:t>
      </w:r>
      <w:r>
        <w:rPr>
          <w:noProof/>
        </w:rPr>
        <w:fldChar w:fldCharType="end"/>
      </w:r>
    </w:p>
    <w:p w14:paraId="5A85DD1F" w14:textId="3D968D89" w:rsidR="00811AEB" w:rsidRDefault="00811AEB">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1D09AC">
        <w:rPr>
          <w:noProof/>
          <w:lang w:val="en-IN"/>
        </w:rPr>
        <w:t>Eees_EECRegistration</w:t>
      </w:r>
      <w:r>
        <w:rPr>
          <w:noProof/>
        </w:rPr>
        <w:t xml:space="preserve"> API</w:t>
      </w:r>
      <w:r>
        <w:rPr>
          <w:noProof/>
        </w:rPr>
        <w:tab/>
      </w:r>
      <w:r>
        <w:rPr>
          <w:noProof/>
        </w:rPr>
        <w:fldChar w:fldCharType="begin"/>
      </w:r>
      <w:r>
        <w:rPr>
          <w:noProof/>
        </w:rPr>
        <w:instrText xml:space="preserve"> PAGEREF _Toc215062756 \h </w:instrText>
      </w:r>
      <w:r>
        <w:rPr>
          <w:noProof/>
        </w:rPr>
      </w:r>
      <w:r>
        <w:rPr>
          <w:noProof/>
        </w:rPr>
        <w:fldChar w:fldCharType="separate"/>
      </w:r>
      <w:r>
        <w:rPr>
          <w:noProof/>
        </w:rPr>
        <w:t>31</w:t>
      </w:r>
      <w:r>
        <w:rPr>
          <w:noProof/>
        </w:rPr>
        <w:fldChar w:fldCharType="end"/>
      </w:r>
    </w:p>
    <w:p w14:paraId="5C80C387" w14:textId="0F490F6C" w:rsidR="00811AEB" w:rsidRDefault="00811AEB">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_Toc215062757 \h </w:instrText>
      </w:r>
      <w:r>
        <w:rPr>
          <w:noProof/>
        </w:rPr>
      </w:r>
      <w:r>
        <w:rPr>
          <w:noProof/>
        </w:rPr>
        <w:fldChar w:fldCharType="separate"/>
      </w:r>
      <w:r>
        <w:rPr>
          <w:noProof/>
        </w:rPr>
        <w:t>31</w:t>
      </w:r>
      <w:r>
        <w:rPr>
          <w:noProof/>
        </w:rPr>
        <w:fldChar w:fldCharType="end"/>
      </w:r>
    </w:p>
    <w:p w14:paraId="52DA0701" w14:textId="057D9C0A" w:rsidR="00811AEB" w:rsidRDefault="00811AEB">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_Toc215062758 \h </w:instrText>
      </w:r>
      <w:r>
        <w:rPr>
          <w:noProof/>
        </w:rPr>
      </w:r>
      <w:r>
        <w:rPr>
          <w:noProof/>
        </w:rPr>
        <w:fldChar w:fldCharType="separate"/>
      </w:r>
      <w:r>
        <w:rPr>
          <w:noProof/>
        </w:rPr>
        <w:t>32</w:t>
      </w:r>
      <w:r>
        <w:rPr>
          <w:noProof/>
        </w:rPr>
        <w:fldChar w:fldCharType="end"/>
      </w:r>
    </w:p>
    <w:p w14:paraId="114B9FF6" w14:textId="678E5467" w:rsidR="00811AEB" w:rsidRDefault="00811AEB">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_Toc215062759 \h </w:instrText>
      </w:r>
      <w:r>
        <w:rPr>
          <w:noProof/>
        </w:rPr>
      </w:r>
      <w:r>
        <w:rPr>
          <w:noProof/>
        </w:rPr>
        <w:fldChar w:fldCharType="separate"/>
      </w:r>
      <w:r>
        <w:rPr>
          <w:noProof/>
        </w:rPr>
        <w:t>32</w:t>
      </w:r>
      <w:r>
        <w:rPr>
          <w:noProof/>
        </w:rPr>
        <w:fldChar w:fldCharType="end"/>
      </w:r>
    </w:p>
    <w:p w14:paraId="1D4457BE" w14:textId="6A16C364" w:rsidR="00811AEB" w:rsidRDefault="00811AEB">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_Toc215062760 \h </w:instrText>
      </w:r>
      <w:r>
        <w:rPr>
          <w:noProof/>
        </w:rPr>
      </w:r>
      <w:r>
        <w:rPr>
          <w:noProof/>
        </w:rPr>
        <w:fldChar w:fldCharType="separate"/>
      </w:r>
      <w:r>
        <w:rPr>
          <w:noProof/>
        </w:rPr>
        <w:t>32</w:t>
      </w:r>
      <w:r>
        <w:rPr>
          <w:noProof/>
        </w:rPr>
        <w:fldChar w:fldCharType="end"/>
      </w:r>
    </w:p>
    <w:p w14:paraId="61E6D06A" w14:textId="12F9380C"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_Toc215062761 \h </w:instrText>
      </w:r>
      <w:r>
        <w:rPr>
          <w:noProof/>
        </w:rPr>
      </w:r>
      <w:r>
        <w:rPr>
          <w:noProof/>
        </w:rPr>
        <w:fldChar w:fldCharType="separate"/>
      </w:r>
      <w:r>
        <w:rPr>
          <w:noProof/>
        </w:rPr>
        <w:t>32</w:t>
      </w:r>
      <w:r>
        <w:rPr>
          <w:noProof/>
        </w:rPr>
        <w:fldChar w:fldCharType="end"/>
      </w:r>
    </w:p>
    <w:p w14:paraId="6ED65BC8" w14:textId="156F8FD0"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_Toc215062762 \h </w:instrText>
      </w:r>
      <w:r>
        <w:rPr>
          <w:noProof/>
        </w:rPr>
      </w:r>
      <w:r>
        <w:rPr>
          <w:noProof/>
        </w:rPr>
        <w:fldChar w:fldCharType="separate"/>
      </w:r>
      <w:r>
        <w:rPr>
          <w:noProof/>
        </w:rPr>
        <w:t>32</w:t>
      </w:r>
      <w:r>
        <w:rPr>
          <w:noProof/>
        </w:rPr>
        <w:fldChar w:fldCharType="end"/>
      </w:r>
    </w:p>
    <w:p w14:paraId="308BE95D" w14:textId="59A4B94C"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_Toc215062763 \h </w:instrText>
      </w:r>
      <w:r>
        <w:rPr>
          <w:noProof/>
        </w:rPr>
      </w:r>
      <w:r>
        <w:rPr>
          <w:noProof/>
        </w:rPr>
        <w:fldChar w:fldCharType="separate"/>
      </w:r>
      <w:r>
        <w:rPr>
          <w:noProof/>
        </w:rPr>
        <w:t>32</w:t>
      </w:r>
      <w:r>
        <w:rPr>
          <w:noProof/>
        </w:rPr>
        <w:fldChar w:fldCharType="end"/>
      </w:r>
    </w:p>
    <w:p w14:paraId="0284693C" w14:textId="6AF5B55F"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_Toc215062764 \h </w:instrText>
      </w:r>
      <w:r>
        <w:rPr>
          <w:noProof/>
        </w:rPr>
      </w:r>
      <w:r>
        <w:rPr>
          <w:noProof/>
        </w:rPr>
        <w:fldChar w:fldCharType="separate"/>
      </w:r>
      <w:r>
        <w:rPr>
          <w:noProof/>
        </w:rPr>
        <w:t>33</w:t>
      </w:r>
      <w:r>
        <w:rPr>
          <w:noProof/>
        </w:rPr>
        <w:fldChar w:fldCharType="end"/>
      </w:r>
    </w:p>
    <w:p w14:paraId="2CC5CB1C" w14:textId="023CD179" w:rsidR="00811AEB" w:rsidRDefault="00811AEB">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_Toc215062765 \h </w:instrText>
      </w:r>
      <w:r>
        <w:rPr>
          <w:noProof/>
        </w:rPr>
      </w:r>
      <w:r>
        <w:rPr>
          <w:noProof/>
        </w:rPr>
        <w:fldChar w:fldCharType="separate"/>
      </w:r>
      <w:r>
        <w:rPr>
          <w:noProof/>
        </w:rPr>
        <w:t>33</w:t>
      </w:r>
      <w:r>
        <w:rPr>
          <w:noProof/>
        </w:rPr>
        <w:fldChar w:fldCharType="end"/>
      </w:r>
    </w:p>
    <w:p w14:paraId="3B0DC060" w14:textId="28C60BAC"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_Toc215062766 \h </w:instrText>
      </w:r>
      <w:r>
        <w:rPr>
          <w:noProof/>
        </w:rPr>
      </w:r>
      <w:r>
        <w:rPr>
          <w:noProof/>
        </w:rPr>
        <w:fldChar w:fldCharType="separate"/>
      </w:r>
      <w:r>
        <w:rPr>
          <w:noProof/>
        </w:rPr>
        <w:t>33</w:t>
      </w:r>
      <w:r>
        <w:rPr>
          <w:noProof/>
        </w:rPr>
        <w:fldChar w:fldCharType="end"/>
      </w:r>
    </w:p>
    <w:p w14:paraId="1999ED22" w14:textId="4B5DBC6B"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_Toc215062767 \h </w:instrText>
      </w:r>
      <w:r>
        <w:rPr>
          <w:noProof/>
        </w:rPr>
      </w:r>
      <w:r>
        <w:rPr>
          <w:noProof/>
        </w:rPr>
        <w:fldChar w:fldCharType="separate"/>
      </w:r>
      <w:r>
        <w:rPr>
          <w:noProof/>
        </w:rPr>
        <w:t>33</w:t>
      </w:r>
      <w:r>
        <w:rPr>
          <w:noProof/>
        </w:rPr>
        <w:fldChar w:fldCharType="end"/>
      </w:r>
    </w:p>
    <w:p w14:paraId="412AE50D" w14:textId="4056ACAF"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_Toc215062768 \h </w:instrText>
      </w:r>
      <w:r>
        <w:rPr>
          <w:noProof/>
        </w:rPr>
      </w:r>
      <w:r>
        <w:rPr>
          <w:noProof/>
        </w:rPr>
        <w:fldChar w:fldCharType="separate"/>
      </w:r>
      <w:r>
        <w:rPr>
          <w:noProof/>
        </w:rPr>
        <w:t>34</w:t>
      </w:r>
      <w:r>
        <w:rPr>
          <w:noProof/>
        </w:rPr>
        <w:fldChar w:fldCharType="end"/>
      </w:r>
    </w:p>
    <w:p w14:paraId="25A20A4D" w14:textId="3352EC96"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_Toc215062769 \h </w:instrText>
      </w:r>
      <w:r>
        <w:rPr>
          <w:noProof/>
        </w:rPr>
      </w:r>
      <w:r>
        <w:rPr>
          <w:noProof/>
        </w:rPr>
        <w:fldChar w:fldCharType="separate"/>
      </w:r>
      <w:r>
        <w:rPr>
          <w:noProof/>
        </w:rPr>
        <w:t>38</w:t>
      </w:r>
      <w:r>
        <w:rPr>
          <w:noProof/>
        </w:rPr>
        <w:fldChar w:fldCharType="end"/>
      </w:r>
    </w:p>
    <w:p w14:paraId="5471F8FF" w14:textId="603D94FC" w:rsidR="00811AEB" w:rsidRDefault="00811AEB">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_Toc215062770 \h </w:instrText>
      </w:r>
      <w:r>
        <w:rPr>
          <w:noProof/>
        </w:rPr>
      </w:r>
      <w:r>
        <w:rPr>
          <w:noProof/>
        </w:rPr>
        <w:fldChar w:fldCharType="separate"/>
      </w:r>
      <w:r>
        <w:rPr>
          <w:noProof/>
        </w:rPr>
        <w:t>38</w:t>
      </w:r>
      <w:r>
        <w:rPr>
          <w:noProof/>
        </w:rPr>
        <w:fldChar w:fldCharType="end"/>
      </w:r>
    </w:p>
    <w:p w14:paraId="336A445A" w14:textId="04A40B71" w:rsidR="00811AEB" w:rsidRDefault="00811AEB">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_Toc215062771 \h </w:instrText>
      </w:r>
      <w:r>
        <w:rPr>
          <w:noProof/>
        </w:rPr>
      </w:r>
      <w:r>
        <w:rPr>
          <w:noProof/>
        </w:rPr>
        <w:fldChar w:fldCharType="separate"/>
      </w:r>
      <w:r>
        <w:rPr>
          <w:noProof/>
        </w:rPr>
        <w:t>38</w:t>
      </w:r>
      <w:r>
        <w:rPr>
          <w:noProof/>
        </w:rPr>
        <w:fldChar w:fldCharType="end"/>
      </w:r>
    </w:p>
    <w:p w14:paraId="0ECCF1E3" w14:textId="689DADBF" w:rsidR="00811AEB" w:rsidRDefault="00811AEB">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_Toc215062772 \h </w:instrText>
      </w:r>
      <w:r>
        <w:rPr>
          <w:noProof/>
        </w:rPr>
      </w:r>
      <w:r>
        <w:rPr>
          <w:noProof/>
        </w:rPr>
        <w:fldChar w:fldCharType="separate"/>
      </w:r>
      <w:r>
        <w:rPr>
          <w:noProof/>
        </w:rPr>
        <w:t>38</w:t>
      </w:r>
      <w:r>
        <w:rPr>
          <w:noProof/>
        </w:rPr>
        <w:fldChar w:fldCharType="end"/>
      </w:r>
    </w:p>
    <w:p w14:paraId="676845FD" w14:textId="5DCCFFC2" w:rsidR="00811AEB" w:rsidRDefault="00811AEB">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_Toc215062773 \h </w:instrText>
      </w:r>
      <w:r>
        <w:rPr>
          <w:noProof/>
        </w:rPr>
      </w:r>
      <w:r>
        <w:rPr>
          <w:noProof/>
        </w:rPr>
        <w:fldChar w:fldCharType="separate"/>
      </w:r>
      <w:r>
        <w:rPr>
          <w:noProof/>
        </w:rPr>
        <w:t>38</w:t>
      </w:r>
      <w:r>
        <w:rPr>
          <w:noProof/>
        </w:rPr>
        <w:fldChar w:fldCharType="end"/>
      </w:r>
    </w:p>
    <w:p w14:paraId="2651E16A" w14:textId="25EBFA11" w:rsidR="00811AEB" w:rsidRDefault="00811AEB">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_Toc215062774 \h </w:instrText>
      </w:r>
      <w:r>
        <w:rPr>
          <w:noProof/>
        </w:rPr>
      </w:r>
      <w:r>
        <w:rPr>
          <w:noProof/>
        </w:rPr>
        <w:fldChar w:fldCharType="separate"/>
      </w:r>
      <w:r>
        <w:rPr>
          <w:noProof/>
        </w:rPr>
        <w:t>39</w:t>
      </w:r>
      <w:r>
        <w:rPr>
          <w:noProof/>
        </w:rPr>
        <w:fldChar w:fldCharType="end"/>
      </w:r>
    </w:p>
    <w:p w14:paraId="2E416591" w14:textId="570A48D3"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_Toc215062775 \h </w:instrText>
      </w:r>
      <w:r>
        <w:rPr>
          <w:noProof/>
        </w:rPr>
      </w:r>
      <w:r>
        <w:rPr>
          <w:noProof/>
        </w:rPr>
        <w:fldChar w:fldCharType="separate"/>
      </w:r>
      <w:r>
        <w:rPr>
          <w:noProof/>
        </w:rPr>
        <w:t>39</w:t>
      </w:r>
      <w:r>
        <w:rPr>
          <w:noProof/>
        </w:rPr>
        <w:fldChar w:fldCharType="end"/>
      </w:r>
    </w:p>
    <w:p w14:paraId="1DE23F26" w14:textId="73D840D2"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_Toc215062776 \h </w:instrText>
      </w:r>
      <w:r>
        <w:rPr>
          <w:noProof/>
        </w:rPr>
      </w:r>
      <w:r>
        <w:rPr>
          <w:noProof/>
        </w:rPr>
        <w:fldChar w:fldCharType="separate"/>
      </w:r>
      <w:r>
        <w:rPr>
          <w:noProof/>
        </w:rPr>
        <w:t>40</w:t>
      </w:r>
      <w:r>
        <w:rPr>
          <w:noProof/>
        </w:rPr>
        <w:fldChar w:fldCharType="end"/>
      </w:r>
    </w:p>
    <w:p w14:paraId="0B9D559F" w14:textId="12E5BFB6" w:rsidR="00811AEB" w:rsidRDefault="00811AEB">
      <w:pPr>
        <w:pStyle w:val="TOC5"/>
        <w:rPr>
          <w:rFonts w:asciiTheme="minorHAnsi" w:eastAsiaTheme="minorEastAsia" w:hAnsiTheme="minorHAnsi" w:cstheme="minorBidi"/>
          <w:noProof/>
          <w:sz w:val="22"/>
          <w:szCs w:val="22"/>
          <w:lang w:val="en-IN" w:eastAsia="en-IN"/>
        </w:rPr>
      </w:pPr>
      <w:r>
        <w:rPr>
          <w:noProof/>
          <w:lang w:eastAsia="zh-CN"/>
        </w:rPr>
        <w:lastRenderedPageBreak/>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_Toc215062777 \h </w:instrText>
      </w:r>
      <w:r>
        <w:rPr>
          <w:noProof/>
        </w:rPr>
      </w:r>
      <w:r>
        <w:rPr>
          <w:noProof/>
        </w:rPr>
        <w:fldChar w:fldCharType="separate"/>
      </w:r>
      <w:r>
        <w:rPr>
          <w:noProof/>
        </w:rPr>
        <w:t>42</w:t>
      </w:r>
      <w:r>
        <w:rPr>
          <w:noProof/>
        </w:rPr>
        <w:fldChar w:fldCharType="end"/>
      </w:r>
    </w:p>
    <w:p w14:paraId="2DEA6CCF" w14:textId="7397D556"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_Toc215062778 \h </w:instrText>
      </w:r>
      <w:r>
        <w:rPr>
          <w:noProof/>
        </w:rPr>
      </w:r>
      <w:r>
        <w:rPr>
          <w:noProof/>
        </w:rPr>
        <w:fldChar w:fldCharType="separate"/>
      </w:r>
      <w:r>
        <w:rPr>
          <w:noProof/>
        </w:rPr>
        <w:t>42</w:t>
      </w:r>
      <w:r>
        <w:rPr>
          <w:noProof/>
        </w:rPr>
        <w:fldChar w:fldCharType="end"/>
      </w:r>
    </w:p>
    <w:p w14:paraId="155D15F2" w14:textId="68A9F0F3"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_Toc215062779 \h </w:instrText>
      </w:r>
      <w:r>
        <w:rPr>
          <w:noProof/>
        </w:rPr>
      </w:r>
      <w:r>
        <w:rPr>
          <w:noProof/>
        </w:rPr>
        <w:fldChar w:fldCharType="separate"/>
      </w:r>
      <w:r>
        <w:rPr>
          <w:noProof/>
        </w:rPr>
        <w:t>43</w:t>
      </w:r>
      <w:r>
        <w:rPr>
          <w:noProof/>
        </w:rPr>
        <w:fldChar w:fldCharType="end"/>
      </w:r>
    </w:p>
    <w:p w14:paraId="2F1FA91A" w14:textId="17A98848"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_Toc215062780 \h </w:instrText>
      </w:r>
      <w:r>
        <w:rPr>
          <w:noProof/>
        </w:rPr>
      </w:r>
      <w:r>
        <w:rPr>
          <w:noProof/>
        </w:rPr>
        <w:fldChar w:fldCharType="separate"/>
      </w:r>
      <w:r>
        <w:rPr>
          <w:noProof/>
        </w:rPr>
        <w:t>43</w:t>
      </w:r>
      <w:r>
        <w:rPr>
          <w:noProof/>
        </w:rPr>
        <w:fldChar w:fldCharType="end"/>
      </w:r>
    </w:p>
    <w:p w14:paraId="6CA70928" w14:textId="12031B70" w:rsidR="00811AEB" w:rsidRDefault="00811AEB">
      <w:pPr>
        <w:pStyle w:val="TOC5"/>
        <w:rPr>
          <w:rFonts w:asciiTheme="minorHAnsi" w:eastAsiaTheme="minorEastAsia" w:hAnsiTheme="minorHAnsi" w:cstheme="minorBidi"/>
          <w:noProof/>
          <w:sz w:val="22"/>
          <w:szCs w:val="22"/>
          <w:lang w:val="en-IN" w:eastAsia="en-IN"/>
        </w:rPr>
      </w:pPr>
      <w:r w:rsidRPr="001D09AC">
        <w:rPr>
          <w:noProof/>
          <w:lang w:val="en-US"/>
        </w:rPr>
        <w:t>6.2.5.2.7</w:t>
      </w:r>
      <w:r>
        <w:rPr>
          <w:rFonts w:asciiTheme="minorHAnsi" w:eastAsiaTheme="minorEastAsia" w:hAnsiTheme="minorHAnsi" w:cstheme="minorBidi"/>
          <w:noProof/>
          <w:sz w:val="22"/>
          <w:szCs w:val="22"/>
          <w:lang w:val="en-IN" w:eastAsia="en-IN"/>
        </w:rPr>
        <w:tab/>
      </w:r>
      <w:r w:rsidRPr="001D09AC">
        <w:rPr>
          <w:noProof/>
          <w:lang w:val="en-US"/>
        </w:rPr>
        <w:t>Type: UnfulfilledAcProfile</w:t>
      </w:r>
      <w:r>
        <w:rPr>
          <w:noProof/>
        </w:rPr>
        <w:tab/>
      </w:r>
      <w:r>
        <w:rPr>
          <w:noProof/>
        </w:rPr>
        <w:fldChar w:fldCharType="begin"/>
      </w:r>
      <w:r>
        <w:rPr>
          <w:noProof/>
        </w:rPr>
        <w:instrText xml:space="preserve"> PAGEREF _Toc215062781 \h </w:instrText>
      </w:r>
      <w:r>
        <w:rPr>
          <w:noProof/>
        </w:rPr>
      </w:r>
      <w:r>
        <w:rPr>
          <w:noProof/>
        </w:rPr>
        <w:fldChar w:fldCharType="separate"/>
      </w:r>
      <w:r>
        <w:rPr>
          <w:noProof/>
        </w:rPr>
        <w:t>43</w:t>
      </w:r>
      <w:r>
        <w:rPr>
          <w:noProof/>
        </w:rPr>
        <w:fldChar w:fldCharType="end"/>
      </w:r>
    </w:p>
    <w:p w14:paraId="5F174501" w14:textId="42BC68F9" w:rsidR="00811AEB" w:rsidRDefault="00811AEB">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_Toc215062782 \h </w:instrText>
      </w:r>
      <w:r>
        <w:rPr>
          <w:noProof/>
        </w:rPr>
      </w:r>
      <w:r>
        <w:rPr>
          <w:noProof/>
        </w:rPr>
        <w:fldChar w:fldCharType="separate"/>
      </w:r>
      <w:r>
        <w:rPr>
          <w:noProof/>
        </w:rPr>
        <w:t>44</w:t>
      </w:r>
      <w:r>
        <w:rPr>
          <w:noProof/>
        </w:rPr>
        <w:fldChar w:fldCharType="end"/>
      </w:r>
    </w:p>
    <w:p w14:paraId="1ABF32C6" w14:textId="2641C021"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_Toc215062783 \h </w:instrText>
      </w:r>
      <w:r>
        <w:rPr>
          <w:noProof/>
        </w:rPr>
      </w:r>
      <w:r>
        <w:rPr>
          <w:noProof/>
        </w:rPr>
        <w:fldChar w:fldCharType="separate"/>
      </w:r>
      <w:r>
        <w:rPr>
          <w:noProof/>
        </w:rPr>
        <w:t>44</w:t>
      </w:r>
      <w:r>
        <w:rPr>
          <w:noProof/>
        </w:rPr>
        <w:fldChar w:fldCharType="end"/>
      </w:r>
    </w:p>
    <w:p w14:paraId="340B8FA0" w14:textId="552D3529"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_Toc215062784 \h </w:instrText>
      </w:r>
      <w:r>
        <w:rPr>
          <w:noProof/>
        </w:rPr>
      </w:r>
      <w:r>
        <w:rPr>
          <w:noProof/>
        </w:rPr>
        <w:fldChar w:fldCharType="separate"/>
      </w:r>
      <w:r>
        <w:rPr>
          <w:noProof/>
        </w:rPr>
        <w:t>44</w:t>
      </w:r>
      <w:r>
        <w:rPr>
          <w:noProof/>
        </w:rPr>
        <w:fldChar w:fldCharType="end"/>
      </w:r>
    </w:p>
    <w:p w14:paraId="3A91C1B8" w14:textId="046364A8"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_Toc215062785 \h </w:instrText>
      </w:r>
      <w:r>
        <w:rPr>
          <w:noProof/>
        </w:rPr>
      </w:r>
      <w:r>
        <w:rPr>
          <w:noProof/>
        </w:rPr>
        <w:fldChar w:fldCharType="separate"/>
      </w:r>
      <w:r>
        <w:rPr>
          <w:noProof/>
        </w:rPr>
        <w:t>44</w:t>
      </w:r>
      <w:r>
        <w:rPr>
          <w:noProof/>
        </w:rPr>
        <w:fldChar w:fldCharType="end"/>
      </w:r>
    </w:p>
    <w:p w14:paraId="04C18C76" w14:textId="22B071EB"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_Toc215062786 \h </w:instrText>
      </w:r>
      <w:r>
        <w:rPr>
          <w:noProof/>
        </w:rPr>
      </w:r>
      <w:r>
        <w:rPr>
          <w:noProof/>
        </w:rPr>
        <w:fldChar w:fldCharType="separate"/>
      </w:r>
      <w:r>
        <w:rPr>
          <w:noProof/>
        </w:rPr>
        <w:t>44</w:t>
      </w:r>
      <w:r>
        <w:rPr>
          <w:noProof/>
        </w:rPr>
        <w:fldChar w:fldCharType="end"/>
      </w:r>
    </w:p>
    <w:p w14:paraId="10362B77" w14:textId="08E511EE" w:rsidR="00811AEB" w:rsidRDefault="00811AEB">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_Toc215062787 \h </w:instrText>
      </w:r>
      <w:r>
        <w:rPr>
          <w:noProof/>
        </w:rPr>
      </w:r>
      <w:r>
        <w:rPr>
          <w:noProof/>
        </w:rPr>
        <w:fldChar w:fldCharType="separate"/>
      </w:r>
      <w:r>
        <w:rPr>
          <w:noProof/>
        </w:rPr>
        <w:t>44</w:t>
      </w:r>
      <w:r>
        <w:rPr>
          <w:noProof/>
        </w:rPr>
        <w:fldChar w:fldCharType="end"/>
      </w:r>
    </w:p>
    <w:p w14:paraId="092E283C" w14:textId="587C47A1" w:rsidR="00811AEB" w:rsidRDefault="00811AEB">
      <w:pPr>
        <w:pStyle w:val="TOC4"/>
        <w:rPr>
          <w:rFonts w:asciiTheme="minorHAnsi" w:eastAsiaTheme="minorEastAsia" w:hAnsiTheme="minorHAnsi" w:cstheme="minorBidi"/>
          <w:noProof/>
          <w:sz w:val="22"/>
          <w:szCs w:val="22"/>
          <w:lang w:val="en-IN" w:eastAsia="en-IN"/>
        </w:rPr>
      </w:pPr>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_Toc215062788 \h </w:instrText>
      </w:r>
      <w:r>
        <w:rPr>
          <w:noProof/>
        </w:rPr>
      </w:r>
      <w:r>
        <w:rPr>
          <w:noProof/>
        </w:rPr>
        <w:fldChar w:fldCharType="separate"/>
      </w:r>
      <w:r>
        <w:rPr>
          <w:noProof/>
        </w:rPr>
        <w:t>44</w:t>
      </w:r>
      <w:r>
        <w:rPr>
          <w:noProof/>
        </w:rPr>
        <w:fldChar w:fldCharType="end"/>
      </w:r>
    </w:p>
    <w:p w14:paraId="4ACA3B85" w14:textId="7E9B4A3D" w:rsidR="00811AEB" w:rsidRDefault="00811AEB">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_Toc215062789 \h </w:instrText>
      </w:r>
      <w:r>
        <w:rPr>
          <w:noProof/>
        </w:rPr>
      </w:r>
      <w:r>
        <w:rPr>
          <w:noProof/>
        </w:rPr>
        <w:fldChar w:fldCharType="separate"/>
      </w:r>
      <w:r>
        <w:rPr>
          <w:noProof/>
        </w:rPr>
        <w:t>44</w:t>
      </w:r>
      <w:r>
        <w:rPr>
          <w:noProof/>
        </w:rPr>
        <w:fldChar w:fldCharType="end"/>
      </w:r>
    </w:p>
    <w:p w14:paraId="4B5A4039" w14:textId="4DD73B9E" w:rsidR="00811AEB" w:rsidRDefault="00811AEB">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_Toc215062790 \h </w:instrText>
      </w:r>
      <w:r>
        <w:rPr>
          <w:noProof/>
        </w:rPr>
      </w:r>
      <w:r>
        <w:rPr>
          <w:noProof/>
        </w:rPr>
        <w:fldChar w:fldCharType="separate"/>
      </w:r>
      <w:r>
        <w:rPr>
          <w:noProof/>
        </w:rPr>
        <w:t>45</w:t>
      </w:r>
      <w:r>
        <w:rPr>
          <w:noProof/>
        </w:rPr>
        <w:fldChar w:fldCharType="end"/>
      </w:r>
    </w:p>
    <w:p w14:paraId="605E9B8E" w14:textId="61464D76" w:rsidR="00811AEB" w:rsidRDefault="00811AEB">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_Toc215062791 \h </w:instrText>
      </w:r>
      <w:r>
        <w:rPr>
          <w:noProof/>
        </w:rPr>
      </w:r>
      <w:r>
        <w:rPr>
          <w:noProof/>
        </w:rPr>
        <w:fldChar w:fldCharType="separate"/>
      </w:r>
      <w:r>
        <w:rPr>
          <w:noProof/>
        </w:rPr>
        <w:t>45</w:t>
      </w:r>
      <w:r>
        <w:rPr>
          <w:noProof/>
        </w:rPr>
        <w:fldChar w:fldCharType="end"/>
      </w:r>
    </w:p>
    <w:p w14:paraId="2882700D" w14:textId="7AAC7247" w:rsidR="00811AEB" w:rsidRDefault="00811AEB">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_Toc215062792 \h </w:instrText>
      </w:r>
      <w:r>
        <w:rPr>
          <w:noProof/>
        </w:rPr>
      </w:r>
      <w:r>
        <w:rPr>
          <w:noProof/>
        </w:rPr>
        <w:fldChar w:fldCharType="separate"/>
      </w:r>
      <w:r>
        <w:rPr>
          <w:noProof/>
        </w:rPr>
        <w:t>45</w:t>
      </w:r>
      <w:r>
        <w:rPr>
          <w:noProof/>
        </w:rPr>
        <w:fldChar w:fldCharType="end"/>
      </w:r>
    </w:p>
    <w:p w14:paraId="2F1177EB" w14:textId="01E73A32" w:rsidR="00811AEB" w:rsidRDefault="00811AEB">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_Toc215062793 \h </w:instrText>
      </w:r>
      <w:r>
        <w:rPr>
          <w:noProof/>
        </w:rPr>
      </w:r>
      <w:r>
        <w:rPr>
          <w:noProof/>
        </w:rPr>
        <w:fldChar w:fldCharType="separate"/>
      </w:r>
      <w:r>
        <w:rPr>
          <w:noProof/>
        </w:rPr>
        <w:t>46</w:t>
      </w:r>
      <w:r>
        <w:rPr>
          <w:noProof/>
        </w:rPr>
        <w:fldChar w:fldCharType="end"/>
      </w:r>
    </w:p>
    <w:p w14:paraId="4C323A01" w14:textId="3B47996E" w:rsidR="00811AEB" w:rsidRDefault="00811AEB">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_Toc215062794 \h </w:instrText>
      </w:r>
      <w:r>
        <w:rPr>
          <w:noProof/>
        </w:rPr>
      </w:r>
      <w:r>
        <w:rPr>
          <w:noProof/>
        </w:rPr>
        <w:fldChar w:fldCharType="separate"/>
      </w:r>
      <w:r>
        <w:rPr>
          <w:noProof/>
        </w:rPr>
        <w:t>46</w:t>
      </w:r>
      <w:r>
        <w:rPr>
          <w:noProof/>
        </w:rPr>
        <w:fldChar w:fldCharType="end"/>
      </w:r>
    </w:p>
    <w:p w14:paraId="3DE804B7" w14:textId="6AADFFB3" w:rsidR="00811AEB" w:rsidRDefault="00811AEB">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_Toc215062795 \h </w:instrText>
      </w:r>
      <w:r>
        <w:rPr>
          <w:noProof/>
        </w:rPr>
      </w:r>
      <w:r>
        <w:rPr>
          <w:noProof/>
        </w:rPr>
        <w:fldChar w:fldCharType="separate"/>
      </w:r>
      <w:r>
        <w:rPr>
          <w:noProof/>
        </w:rPr>
        <w:t>47</w:t>
      </w:r>
      <w:r>
        <w:rPr>
          <w:noProof/>
        </w:rPr>
        <w:fldChar w:fldCharType="end"/>
      </w:r>
    </w:p>
    <w:p w14:paraId="0909BDD8" w14:textId="5DD75583"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_Toc215062796 \h </w:instrText>
      </w:r>
      <w:r>
        <w:rPr>
          <w:noProof/>
        </w:rPr>
      </w:r>
      <w:r>
        <w:rPr>
          <w:noProof/>
        </w:rPr>
        <w:fldChar w:fldCharType="separate"/>
      </w:r>
      <w:r>
        <w:rPr>
          <w:noProof/>
        </w:rPr>
        <w:t>47</w:t>
      </w:r>
      <w:r>
        <w:rPr>
          <w:noProof/>
        </w:rPr>
        <w:fldChar w:fldCharType="end"/>
      </w:r>
    </w:p>
    <w:p w14:paraId="55C4C762" w14:textId="399B52D9"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_Toc215062797 \h </w:instrText>
      </w:r>
      <w:r>
        <w:rPr>
          <w:noProof/>
        </w:rPr>
      </w:r>
      <w:r>
        <w:rPr>
          <w:noProof/>
        </w:rPr>
        <w:fldChar w:fldCharType="separate"/>
      </w:r>
      <w:r>
        <w:rPr>
          <w:noProof/>
        </w:rPr>
        <w:t>47</w:t>
      </w:r>
      <w:r>
        <w:rPr>
          <w:noProof/>
        </w:rPr>
        <w:fldChar w:fldCharType="end"/>
      </w:r>
    </w:p>
    <w:p w14:paraId="7921D21D" w14:textId="0EFAF6D6"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_Toc215062798 \h </w:instrText>
      </w:r>
      <w:r>
        <w:rPr>
          <w:noProof/>
        </w:rPr>
      </w:r>
      <w:r>
        <w:rPr>
          <w:noProof/>
        </w:rPr>
        <w:fldChar w:fldCharType="separate"/>
      </w:r>
      <w:r>
        <w:rPr>
          <w:noProof/>
        </w:rPr>
        <w:t>47</w:t>
      </w:r>
      <w:r>
        <w:rPr>
          <w:noProof/>
        </w:rPr>
        <w:fldChar w:fldCharType="end"/>
      </w:r>
    </w:p>
    <w:p w14:paraId="2186A8BC" w14:textId="29594167" w:rsidR="00811AEB" w:rsidRDefault="00811AEB">
      <w:pPr>
        <w:pStyle w:val="TOC6"/>
        <w:rPr>
          <w:rFonts w:asciiTheme="minorHAnsi" w:eastAsiaTheme="minorEastAsia" w:hAnsiTheme="minorHAnsi" w:cstheme="minorBidi"/>
          <w:noProof/>
          <w:sz w:val="22"/>
          <w:szCs w:val="22"/>
          <w:lang w:val="en-IN" w:eastAsia="en-IN"/>
        </w:rPr>
      </w:pPr>
      <w:r>
        <w:rPr>
          <w:noProof/>
          <w:lang w:eastAsia="zh-CN"/>
        </w:rPr>
        <w:t>6.3.2.2.3.1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_Toc215062799 \h </w:instrText>
      </w:r>
      <w:r>
        <w:rPr>
          <w:noProof/>
        </w:rPr>
      </w:r>
      <w:r>
        <w:rPr>
          <w:noProof/>
        </w:rPr>
        <w:fldChar w:fldCharType="separate"/>
      </w:r>
      <w:r>
        <w:rPr>
          <w:noProof/>
        </w:rPr>
        <w:t>47</w:t>
      </w:r>
      <w:r>
        <w:rPr>
          <w:noProof/>
        </w:rPr>
        <w:fldChar w:fldCharType="end"/>
      </w:r>
    </w:p>
    <w:p w14:paraId="4603F410" w14:textId="458D4773"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_Toc215062800 \h </w:instrText>
      </w:r>
      <w:r>
        <w:rPr>
          <w:noProof/>
        </w:rPr>
      </w:r>
      <w:r>
        <w:rPr>
          <w:noProof/>
        </w:rPr>
        <w:fldChar w:fldCharType="separate"/>
      </w:r>
      <w:r>
        <w:rPr>
          <w:noProof/>
        </w:rPr>
        <w:t>48</w:t>
      </w:r>
      <w:r>
        <w:rPr>
          <w:noProof/>
        </w:rPr>
        <w:fldChar w:fldCharType="end"/>
      </w:r>
    </w:p>
    <w:p w14:paraId="20B6D365" w14:textId="1839AF7F" w:rsidR="00811AEB" w:rsidRDefault="00811AEB">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_Toc215062801 \h </w:instrText>
      </w:r>
      <w:r>
        <w:rPr>
          <w:noProof/>
        </w:rPr>
      </w:r>
      <w:r>
        <w:rPr>
          <w:noProof/>
        </w:rPr>
        <w:fldChar w:fldCharType="separate"/>
      </w:r>
      <w:r>
        <w:rPr>
          <w:noProof/>
        </w:rPr>
        <w:t>48</w:t>
      </w:r>
      <w:r>
        <w:rPr>
          <w:noProof/>
        </w:rPr>
        <w:fldChar w:fldCharType="end"/>
      </w:r>
    </w:p>
    <w:p w14:paraId="20D88B68" w14:textId="121FB4FE"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_Toc215062802 \h </w:instrText>
      </w:r>
      <w:r>
        <w:rPr>
          <w:noProof/>
        </w:rPr>
      </w:r>
      <w:r>
        <w:rPr>
          <w:noProof/>
        </w:rPr>
        <w:fldChar w:fldCharType="separate"/>
      </w:r>
      <w:r>
        <w:rPr>
          <w:noProof/>
        </w:rPr>
        <w:t>48</w:t>
      </w:r>
      <w:r>
        <w:rPr>
          <w:noProof/>
        </w:rPr>
        <w:fldChar w:fldCharType="end"/>
      </w:r>
    </w:p>
    <w:p w14:paraId="2E68D3B9" w14:textId="253EB240"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_Toc215062803 \h </w:instrText>
      </w:r>
      <w:r>
        <w:rPr>
          <w:noProof/>
        </w:rPr>
      </w:r>
      <w:r>
        <w:rPr>
          <w:noProof/>
        </w:rPr>
        <w:fldChar w:fldCharType="separate"/>
      </w:r>
      <w:r>
        <w:rPr>
          <w:noProof/>
        </w:rPr>
        <w:t>48</w:t>
      </w:r>
      <w:r>
        <w:rPr>
          <w:noProof/>
        </w:rPr>
        <w:fldChar w:fldCharType="end"/>
      </w:r>
    </w:p>
    <w:p w14:paraId="068F29DE" w14:textId="6F2A7E10"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_Toc215062804 \h </w:instrText>
      </w:r>
      <w:r>
        <w:rPr>
          <w:noProof/>
        </w:rPr>
      </w:r>
      <w:r>
        <w:rPr>
          <w:noProof/>
        </w:rPr>
        <w:fldChar w:fldCharType="separate"/>
      </w:r>
      <w:r>
        <w:rPr>
          <w:noProof/>
        </w:rPr>
        <w:t>48</w:t>
      </w:r>
      <w:r>
        <w:rPr>
          <w:noProof/>
        </w:rPr>
        <w:fldChar w:fldCharType="end"/>
      </w:r>
    </w:p>
    <w:p w14:paraId="3D45CBF7" w14:textId="023A375D" w:rsidR="00811AEB" w:rsidRDefault="00811AEB">
      <w:pPr>
        <w:pStyle w:val="TOC6"/>
        <w:rPr>
          <w:rFonts w:asciiTheme="minorHAnsi" w:eastAsiaTheme="minorEastAsia" w:hAnsiTheme="minorHAnsi" w:cstheme="minorBidi"/>
          <w:noProof/>
          <w:sz w:val="22"/>
          <w:szCs w:val="22"/>
          <w:lang w:val="en-IN" w:eastAsia="en-IN"/>
        </w:rPr>
      </w:pPr>
      <w:r>
        <w:rPr>
          <w:noProof/>
          <w:lang w:eastAsia="zh-CN"/>
        </w:rPr>
        <w:t>6.3.2.3.3.1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_Toc215062805 \h </w:instrText>
      </w:r>
      <w:r>
        <w:rPr>
          <w:noProof/>
        </w:rPr>
      </w:r>
      <w:r>
        <w:rPr>
          <w:noProof/>
        </w:rPr>
        <w:fldChar w:fldCharType="separate"/>
      </w:r>
      <w:r>
        <w:rPr>
          <w:noProof/>
        </w:rPr>
        <w:t>48</w:t>
      </w:r>
      <w:r>
        <w:rPr>
          <w:noProof/>
        </w:rPr>
        <w:fldChar w:fldCharType="end"/>
      </w:r>
    </w:p>
    <w:p w14:paraId="39AEA3EA" w14:textId="70B85682"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_Toc215062806 \h </w:instrText>
      </w:r>
      <w:r>
        <w:rPr>
          <w:noProof/>
        </w:rPr>
      </w:r>
      <w:r>
        <w:rPr>
          <w:noProof/>
        </w:rPr>
        <w:fldChar w:fldCharType="separate"/>
      </w:r>
      <w:r>
        <w:rPr>
          <w:noProof/>
        </w:rPr>
        <w:t>51</w:t>
      </w:r>
      <w:r>
        <w:rPr>
          <w:noProof/>
        </w:rPr>
        <w:fldChar w:fldCharType="end"/>
      </w:r>
    </w:p>
    <w:p w14:paraId="7BD31209" w14:textId="08FAB589" w:rsidR="00811AEB" w:rsidRDefault="00811AEB">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_Toc215062807 \h </w:instrText>
      </w:r>
      <w:r>
        <w:rPr>
          <w:noProof/>
        </w:rPr>
      </w:r>
      <w:r>
        <w:rPr>
          <w:noProof/>
        </w:rPr>
        <w:fldChar w:fldCharType="separate"/>
      </w:r>
      <w:r>
        <w:rPr>
          <w:noProof/>
        </w:rPr>
        <w:t>51</w:t>
      </w:r>
      <w:r>
        <w:rPr>
          <w:noProof/>
        </w:rPr>
        <w:fldChar w:fldCharType="end"/>
      </w:r>
    </w:p>
    <w:p w14:paraId="6B67CECA" w14:textId="5A0A20DA"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_Toc215062808 \h </w:instrText>
      </w:r>
      <w:r>
        <w:rPr>
          <w:noProof/>
        </w:rPr>
      </w:r>
      <w:r>
        <w:rPr>
          <w:noProof/>
        </w:rPr>
        <w:fldChar w:fldCharType="separate"/>
      </w:r>
      <w:r>
        <w:rPr>
          <w:noProof/>
        </w:rPr>
        <w:t>51</w:t>
      </w:r>
      <w:r>
        <w:rPr>
          <w:noProof/>
        </w:rPr>
        <w:fldChar w:fldCharType="end"/>
      </w:r>
    </w:p>
    <w:p w14:paraId="08750E67" w14:textId="283F0278"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_Toc215062809 \h </w:instrText>
      </w:r>
      <w:r>
        <w:rPr>
          <w:noProof/>
        </w:rPr>
      </w:r>
      <w:r>
        <w:rPr>
          <w:noProof/>
        </w:rPr>
        <w:fldChar w:fldCharType="separate"/>
      </w:r>
      <w:r>
        <w:rPr>
          <w:noProof/>
        </w:rPr>
        <w:t>51</w:t>
      </w:r>
      <w:r>
        <w:rPr>
          <w:noProof/>
        </w:rPr>
        <w:fldChar w:fldCharType="end"/>
      </w:r>
    </w:p>
    <w:p w14:paraId="0DB63201" w14:textId="3F2577A2" w:rsidR="00811AEB" w:rsidRDefault="00811AEB">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_Toc215062810 \h </w:instrText>
      </w:r>
      <w:r>
        <w:rPr>
          <w:noProof/>
        </w:rPr>
      </w:r>
      <w:r>
        <w:rPr>
          <w:noProof/>
        </w:rPr>
        <w:fldChar w:fldCharType="separate"/>
      </w:r>
      <w:r>
        <w:rPr>
          <w:noProof/>
        </w:rPr>
        <w:t>52</w:t>
      </w:r>
      <w:r>
        <w:rPr>
          <w:noProof/>
        </w:rPr>
        <w:fldChar w:fldCharType="end"/>
      </w:r>
    </w:p>
    <w:p w14:paraId="21A906C3" w14:textId="32AFA2DB" w:rsidR="00811AEB" w:rsidRDefault="00811AEB">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_Toc215062811 \h </w:instrText>
      </w:r>
      <w:r>
        <w:rPr>
          <w:noProof/>
        </w:rPr>
      </w:r>
      <w:r>
        <w:rPr>
          <w:noProof/>
        </w:rPr>
        <w:fldChar w:fldCharType="separate"/>
      </w:r>
      <w:r>
        <w:rPr>
          <w:noProof/>
        </w:rPr>
        <w:t>52</w:t>
      </w:r>
      <w:r>
        <w:rPr>
          <w:noProof/>
        </w:rPr>
        <w:fldChar w:fldCharType="end"/>
      </w:r>
    </w:p>
    <w:p w14:paraId="6C753BBB" w14:textId="2A887A34" w:rsidR="00811AEB" w:rsidRDefault="00811AEB">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_Toc215062812 \h </w:instrText>
      </w:r>
      <w:r>
        <w:rPr>
          <w:noProof/>
        </w:rPr>
      </w:r>
      <w:r>
        <w:rPr>
          <w:noProof/>
        </w:rPr>
        <w:fldChar w:fldCharType="separate"/>
      </w:r>
      <w:r>
        <w:rPr>
          <w:noProof/>
        </w:rPr>
        <w:t>52</w:t>
      </w:r>
      <w:r>
        <w:rPr>
          <w:noProof/>
        </w:rPr>
        <w:fldChar w:fldCharType="end"/>
      </w:r>
    </w:p>
    <w:p w14:paraId="68816D6B" w14:textId="4A046635" w:rsidR="00811AEB" w:rsidRDefault="00811AEB">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_Toc215062813 \h </w:instrText>
      </w:r>
      <w:r>
        <w:rPr>
          <w:noProof/>
        </w:rPr>
      </w:r>
      <w:r>
        <w:rPr>
          <w:noProof/>
        </w:rPr>
        <w:fldChar w:fldCharType="separate"/>
      </w:r>
      <w:r>
        <w:rPr>
          <w:noProof/>
        </w:rPr>
        <w:t>52</w:t>
      </w:r>
      <w:r>
        <w:rPr>
          <w:noProof/>
        </w:rPr>
        <w:fldChar w:fldCharType="end"/>
      </w:r>
    </w:p>
    <w:p w14:paraId="484F7EB5" w14:textId="291D833E" w:rsidR="00811AEB" w:rsidRDefault="00811AEB">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_Toc215062814 \h </w:instrText>
      </w:r>
      <w:r>
        <w:rPr>
          <w:noProof/>
        </w:rPr>
      </w:r>
      <w:r>
        <w:rPr>
          <w:noProof/>
        </w:rPr>
        <w:fldChar w:fldCharType="separate"/>
      </w:r>
      <w:r>
        <w:rPr>
          <w:noProof/>
        </w:rPr>
        <w:t>52</w:t>
      </w:r>
      <w:r>
        <w:rPr>
          <w:noProof/>
        </w:rPr>
        <w:fldChar w:fldCharType="end"/>
      </w:r>
    </w:p>
    <w:p w14:paraId="2CBCC19E" w14:textId="4E5C2389" w:rsidR="00811AEB" w:rsidRDefault="00811AEB">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_Toc215062815 \h </w:instrText>
      </w:r>
      <w:r>
        <w:rPr>
          <w:noProof/>
        </w:rPr>
      </w:r>
      <w:r>
        <w:rPr>
          <w:noProof/>
        </w:rPr>
        <w:fldChar w:fldCharType="separate"/>
      </w:r>
      <w:r>
        <w:rPr>
          <w:noProof/>
        </w:rPr>
        <w:t>53</w:t>
      </w:r>
      <w:r>
        <w:rPr>
          <w:noProof/>
        </w:rPr>
        <w:fldChar w:fldCharType="end"/>
      </w:r>
    </w:p>
    <w:p w14:paraId="605C9866" w14:textId="5BC6857A"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_Toc215062816 \h </w:instrText>
      </w:r>
      <w:r>
        <w:rPr>
          <w:noProof/>
        </w:rPr>
      </w:r>
      <w:r>
        <w:rPr>
          <w:noProof/>
        </w:rPr>
        <w:fldChar w:fldCharType="separate"/>
      </w:r>
      <w:r>
        <w:rPr>
          <w:noProof/>
        </w:rPr>
        <w:t>53</w:t>
      </w:r>
      <w:r>
        <w:rPr>
          <w:noProof/>
        </w:rPr>
        <w:fldChar w:fldCharType="end"/>
      </w:r>
    </w:p>
    <w:p w14:paraId="5B4F5E44" w14:textId="4345F292"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_Toc215062817 \h </w:instrText>
      </w:r>
      <w:r>
        <w:rPr>
          <w:noProof/>
        </w:rPr>
      </w:r>
      <w:r>
        <w:rPr>
          <w:noProof/>
        </w:rPr>
        <w:fldChar w:fldCharType="separate"/>
      </w:r>
      <w:r>
        <w:rPr>
          <w:noProof/>
        </w:rPr>
        <w:t>53</w:t>
      </w:r>
      <w:r>
        <w:rPr>
          <w:noProof/>
        </w:rPr>
        <w:fldChar w:fldCharType="end"/>
      </w:r>
    </w:p>
    <w:p w14:paraId="0EE02F0C" w14:textId="67352EDE"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_Toc215062818 \h </w:instrText>
      </w:r>
      <w:r>
        <w:rPr>
          <w:noProof/>
        </w:rPr>
      </w:r>
      <w:r>
        <w:rPr>
          <w:noProof/>
        </w:rPr>
        <w:fldChar w:fldCharType="separate"/>
      </w:r>
      <w:r>
        <w:rPr>
          <w:noProof/>
        </w:rPr>
        <w:t>53</w:t>
      </w:r>
      <w:r>
        <w:rPr>
          <w:noProof/>
        </w:rPr>
        <w:fldChar w:fldCharType="end"/>
      </w:r>
    </w:p>
    <w:p w14:paraId="497998C1" w14:textId="29D638C9" w:rsidR="00811AEB" w:rsidRDefault="00811AEB">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_Toc215062819 \h </w:instrText>
      </w:r>
      <w:r>
        <w:rPr>
          <w:noProof/>
        </w:rPr>
      </w:r>
      <w:r>
        <w:rPr>
          <w:noProof/>
        </w:rPr>
        <w:fldChar w:fldCharType="separate"/>
      </w:r>
      <w:r>
        <w:rPr>
          <w:noProof/>
        </w:rPr>
        <w:t>54</w:t>
      </w:r>
      <w:r>
        <w:rPr>
          <w:noProof/>
        </w:rPr>
        <w:fldChar w:fldCharType="end"/>
      </w:r>
    </w:p>
    <w:p w14:paraId="58E60332" w14:textId="08B411A1" w:rsidR="00811AEB" w:rsidRDefault="00811AEB">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_Toc215062820 \h </w:instrText>
      </w:r>
      <w:r>
        <w:rPr>
          <w:noProof/>
        </w:rPr>
      </w:r>
      <w:r>
        <w:rPr>
          <w:noProof/>
        </w:rPr>
        <w:fldChar w:fldCharType="separate"/>
      </w:r>
      <w:r>
        <w:rPr>
          <w:noProof/>
        </w:rPr>
        <w:t>54</w:t>
      </w:r>
      <w:r>
        <w:rPr>
          <w:noProof/>
        </w:rPr>
        <w:fldChar w:fldCharType="end"/>
      </w:r>
    </w:p>
    <w:p w14:paraId="0B158243" w14:textId="4DA5B8FE" w:rsidR="00811AEB" w:rsidRDefault="00811AEB">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_Toc215062821 \h </w:instrText>
      </w:r>
      <w:r>
        <w:rPr>
          <w:noProof/>
        </w:rPr>
      </w:r>
      <w:r>
        <w:rPr>
          <w:noProof/>
        </w:rPr>
        <w:fldChar w:fldCharType="separate"/>
      </w:r>
      <w:r>
        <w:rPr>
          <w:noProof/>
        </w:rPr>
        <w:t>55</w:t>
      </w:r>
      <w:r>
        <w:rPr>
          <w:noProof/>
        </w:rPr>
        <w:fldChar w:fldCharType="end"/>
      </w:r>
    </w:p>
    <w:p w14:paraId="533309CC" w14:textId="23DC04FC"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_Toc215062822 \h </w:instrText>
      </w:r>
      <w:r>
        <w:rPr>
          <w:noProof/>
        </w:rPr>
      </w:r>
      <w:r>
        <w:rPr>
          <w:noProof/>
        </w:rPr>
        <w:fldChar w:fldCharType="separate"/>
      </w:r>
      <w:r>
        <w:rPr>
          <w:noProof/>
        </w:rPr>
        <w:t>55</w:t>
      </w:r>
      <w:r>
        <w:rPr>
          <w:noProof/>
        </w:rPr>
        <w:fldChar w:fldCharType="end"/>
      </w:r>
    </w:p>
    <w:p w14:paraId="680BBF8F" w14:textId="4BE1152E"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_Toc215062823 \h </w:instrText>
      </w:r>
      <w:r>
        <w:rPr>
          <w:noProof/>
        </w:rPr>
      </w:r>
      <w:r>
        <w:rPr>
          <w:noProof/>
        </w:rPr>
        <w:fldChar w:fldCharType="separate"/>
      </w:r>
      <w:r>
        <w:rPr>
          <w:noProof/>
        </w:rPr>
        <w:t>56</w:t>
      </w:r>
      <w:r>
        <w:rPr>
          <w:noProof/>
        </w:rPr>
        <w:fldChar w:fldCharType="end"/>
      </w:r>
    </w:p>
    <w:p w14:paraId="25C0B2BC" w14:textId="30A76B84"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_Toc215062824 \h </w:instrText>
      </w:r>
      <w:r>
        <w:rPr>
          <w:noProof/>
        </w:rPr>
      </w:r>
      <w:r>
        <w:rPr>
          <w:noProof/>
        </w:rPr>
        <w:fldChar w:fldCharType="separate"/>
      </w:r>
      <w:r>
        <w:rPr>
          <w:noProof/>
        </w:rPr>
        <w:t>57</w:t>
      </w:r>
      <w:r>
        <w:rPr>
          <w:noProof/>
        </w:rPr>
        <w:fldChar w:fldCharType="end"/>
      </w:r>
    </w:p>
    <w:p w14:paraId="6C958B58" w14:textId="384DD5D0"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_Toc215062825 \h </w:instrText>
      </w:r>
      <w:r>
        <w:rPr>
          <w:noProof/>
        </w:rPr>
      </w:r>
      <w:r>
        <w:rPr>
          <w:noProof/>
        </w:rPr>
        <w:fldChar w:fldCharType="separate"/>
      </w:r>
      <w:r>
        <w:rPr>
          <w:noProof/>
        </w:rPr>
        <w:t>58</w:t>
      </w:r>
      <w:r>
        <w:rPr>
          <w:noProof/>
        </w:rPr>
        <w:fldChar w:fldCharType="end"/>
      </w:r>
    </w:p>
    <w:p w14:paraId="400F9FE3" w14:textId="62B21864"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_Toc215062826 \h </w:instrText>
      </w:r>
      <w:r>
        <w:rPr>
          <w:noProof/>
        </w:rPr>
      </w:r>
      <w:r>
        <w:rPr>
          <w:noProof/>
        </w:rPr>
        <w:fldChar w:fldCharType="separate"/>
      </w:r>
      <w:r>
        <w:rPr>
          <w:noProof/>
        </w:rPr>
        <w:t>60</w:t>
      </w:r>
      <w:r>
        <w:rPr>
          <w:noProof/>
        </w:rPr>
        <w:fldChar w:fldCharType="end"/>
      </w:r>
    </w:p>
    <w:p w14:paraId="3275971D" w14:textId="12A8A6E3"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_Toc215062827 \h </w:instrText>
      </w:r>
      <w:r>
        <w:rPr>
          <w:noProof/>
        </w:rPr>
      </w:r>
      <w:r>
        <w:rPr>
          <w:noProof/>
        </w:rPr>
        <w:fldChar w:fldCharType="separate"/>
      </w:r>
      <w:r>
        <w:rPr>
          <w:noProof/>
        </w:rPr>
        <w:t>60</w:t>
      </w:r>
      <w:r>
        <w:rPr>
          <w:noProof/>
        </w:rPr>
        <w:fldChar w:fldCharType="end"/>
      </w:r>
    </w:p>
    <w:p w14:paraId="64331098" w14:textId="46B75762"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_Toc215062828 \h </w:instrText>
      </w:r>
      <w:r>
        <w:rPr>
          <w:noProof/>
        </w:rPr>
      </w:r>
      <w:r>
        <w:rPr>
          <w:noProof/>
        </w:rPr>
        <w:fldChar w:fldCharType="separate"/>
      </w:r>
      <w:r>
        <w:rPr>
          <w:noProof/>
        </w:rPr>
        <w:t>61</w:t>
      </w:r>
      <w:r>
        <w:rPr>
          <w:noProof/>
        </w:rPr>
        <w:fldChar w:fldCharType="end"/>
      </w:r>
    </w:p>
    <w:p w14:paraId="161087FD" w14:textId="432B7AB8"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_Toc215062829 \h </w:instrText>
      </w:r>
      <w:r>
        <w:rPr>
          <w:noProof/>
        </w:rPr>
      </w:r>
      <w:r>
        <w:rPr>
          <w:noProof/>
        </w:rPr>
        <w:fldChar w:fldCharType="separate"/>
      </w:r>
      <w:r>
        <w:rPr>
          <w:noProof/>
        </w:rPr>
        <w:t>61</w:t>
      </w:r>
      <w:r>
        <w:rPr>
          <w:noProof/>
        </w:rPr>
        <w:fldChar w:fldCharType="end"/>
      </w:r>
    </w:p>
    <w:p w14:paraId="133DB68D" w14:textId="111F936B"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_Toc215062830 \h </w:instrText>
      </w:r>
      <w:r>
        <w:rPr>
          <w:noProof/>
        </w:rPr>
      </w:r>
      <w:r>
        <w:rPr>
          <w:noProof/>
        </w:rPr>
        <w:fldChar w:fldCharType="separate"/>
      </w:r>
      <w:r>
        <w:rPr>
          <w:noProof/>
        </w:rPr>
        <w:t>61</w:t>
      </w:r>
      <w:r>
        <w:rPr>
          <w:noProof/>
        </w:rPr>
        <w:fldChar w:fldCharType="end"/>
      </w:r>
    </w:p>
    <w:p w14:paraId="4190F732" w14:textId="643FB95F"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_Toc215062831 \h </w:instrText>
      </w:r>
      <w:r>
        <w:rPr>
          <w:noProof/>
        </w:rPr>
      </w:r>
      <w:r>
        <w:rPr>
          <w:noProof/>
        </w:rPr>
        <w:fldChar w:fldCharType="separate"/>
      </w:r>
      <w:r>
        <w:rPr>
          <w:noProof/>
        </w:rPr>
        <w:t>62</w:t>
      </w:r>
      <w:r>
        <w:rPr>
          <w:noProof/>
        </w:rPr>
        <w:fldChar w:fldCharType="end"/>
      </w:r>
    </w:p>
    <w:p w14:paraId="716806F0" w14:textId="0BF00CB3"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_Toc215062832 \h </w:instrText>
      </w:r>
      <w:r>
        <w:rPr>
          <w:noProof/>
        </w:rPr>
      </w:r>
      <w:r>
        <w:rPr>
          <w:noProof/>
        </w:rPr>
        <w:fldChar w:fldCharType="separate"/>
      </w:r>
      <w:r>
        <w:rPr>
          <w:noProof/>
        </w:rPr>
        <w:t>64</w:t>
      </w:r>
      <w:r>
        <w:rPr>
          <w:noProof/>
        </w:rPr>
        <w:fldChar w:fldCharType="end"/>
      </w:r>
    </w:p>
    <w:p w14:paraId="3EDF13DB" w14:textId="7F6A57C7"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_Toc215062833 \h </w:instrText>
      </w:r>
      <w:r>
        <w:rPr>
          <w:noProof/>
        </w:rPr>
      </w:r>
      <w:r>
        <w:rPr>
          <w:noProof/>
        </w:rPr>
        <w:fldChar w:fldCharType="separate"/>
      </w:r>
      <w:r>
        <w:rPr>
          <w:noProof/>
        </w:rPr>
        <w:t>64</w:t>
      </w:r>
      <w:r>
        <w:rPr>
          <w:noProof/>
        </w:rPr>
        <w:fldChar w:fldCharType="end"/>
      </w:r>
    </w:p>
    <w:p w14:paraId="0F099D57" w14:textId="4F414473"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_Toc215062834 \h </w:instrText>
      </w:r>
      <w:r>
        <w:rPr>
          <w:noProof/>
        </w:rPr>
      </w:r>
      <w:r>
        <w:rPr>
          <w:noProof/>
        </w:rPr>
        <w:fldChar w:fldCharType="separate"/>
      </w:r>
      <w:r>
        <w:rPr>
          <w:noProof/>
        </w:rPr>
        <w:t>64</w:t>
      </w:r>
      <w:r>
        <w:rPr>
          <w:noProof/>
        </w:rPr>
        <w:fldChar w:fldCharType="end"/>
      </w:r>
    </w:p>
    <w:p w14:paraId="7EE5D1D7" w14:textId="735886E5"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1D09AC">
        <w:rPr>
          <w:noProof/>
          <w:lang w:val="en-US" w:eastAsia="ko-KR"/>
        </w:rPr>
        <w:t>EdgeLoadA</w:t>
      </w:r>
      <w:r>
        <w:rPr>
          <w:noProof/>
        </w:rPr>
        <w:t>nalytic</w:t>
      </w:r>
      <w:r>
        <w:rPr>
          <w:noProof/>
        </w:rPr>
        <w:tab/>
      </w:r>
      <w:r>
        <w:rPr>
          <w:noProof/>
        </w:rPr>
        <w:fldChar w:fldCharType="begin"/>
      </w:r>
      <w:r>
        <w:rPr>
          <w:noProof/>
        </w:rPr>
        <w:instrText xml:space="preserve"> PAGEREF _Toc215062835 \h </w:instrText>
      </w:r>
      <w:r>
        <w:rPr>
          <w:noProof/>
        </w:rPr>
      </w:r>
      <w:r>
        <w:rPr>
          <w:noProof/>
        </w:rPr>
        <w:fldChar w:fldCharType="separate"/>
      </w:r>
      <w:r>
        <w:rPr>
          <w:noProof/>
        </w:rPr>
        <w:t>65</w:t>
      </w:r>
      <w:r>
        <w:rPr>
          <w:noProof/>
        </w:rPr>
        <w:fldChar w:fldCharType="end"/>
      </w:r>
    </w:p>
    <w:p w14:paraId="51B030FF" w14:textId="7A7F69B6"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_Toc215062836 \h </w:instrText>
      </w:r>
      <w:r>
        <w:rPr>
          <w:noProof/>
        </w:rPr>
      </w:r>
      <w:r>
        <w:rPr>
          <w:noProof/>
        </w:rPr>
        <w:fldChar w:fldCharType="separate"/>
      </w:r>
      <w:r>
        <w:rPr>
          <w:noProof/>
        </w:rPr>
        <w:t>65</w:t>
      </w:r>
      <w:r>
        <w:rPr>
          <w:noProof/>
        </w:rPr>
        <w:fldChar w:fldCharType="end"/>
      </w:r>
    </w:p>
    <w:p w14:paraId="6F548545" w14:textId="5155BA19"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_Toc215062837 \h </w:instrText>
      </w:r>
      <w:r>
        <w:rPr>
          <w:noProof/>
        </w:rPr>
      </w:r>
      <w:r>
        <w:rPr>
          <w:noProof/>
        </w:rPr>
        <w:fldChar w:fldCharType="separate"/>
      </w:r>
      <w:r>
        <w:rPr>
          <w:noProof/>
        </w:rPr>
        <w:t>65</w:t>
      </w:r>
      <w:r>
        <w:rPr>
          <w:noProof/>
        </w:rPr>
        <w:fldChar w:fldCharType="end"/>
      </w:r>
    </w:p>
    <w:p w14:paraId="188991B8" w14:textId="5E581EFF" w:rsidR="00811AEB" w:rsidRDefault="00811AEB">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_Toc215062838 \h </w:instrText>
      </w:r>
      <w:r>
        <w:rPr>
          <w:noProof/>
        </w:rPr>
      </w:r>
      <w:r>
        <w:rPr>
          <w:noProof/>
        </w:rPr>
        <w:fldChar w:fldCharType="separate"/>
      </w:r>
      <w:r>
        <w:rPr>
          <w:noProof/>
        </w:rPr>
        <w:t>65</w:t>
      </w:r>
      <w:r>
        <w:rPr>
          <w:noProof/>
        </w:rPr>
        <w:fldChar w:fldCharType="end"/>
      </w:r>
    </w:p>
    <w:p w14:paraId="70A7F7D0" w14:textId="5ABEDDC1" w:rsidR="00811AEB" w:rsidRDefault="00811AEB">
      <w:pPr>
        <w:pStyle w:val="TOC5"/>
        <w:rPr>
          <w:rFonts w:asciiTheme="minorHAnsi" w:eastAsiaTheme="minorEastAsia" w:hAnsiTheme="minorHAnsi" w:cstheme="minorBidi"/>
          <w:noProof/>
          <w:sz w:val="22"/>
          <w:szCs w:val="22"/>
          <w:lang w:val="en-IN" w:eastAsia="en-IN"/>
        </w:rPr>
      </w:pPr>
      <w:r>
        <w:rPr>
          <w:noProof/>
          <w:lang w:eastAsia="zh-CN"/>
        </w:rPr>
        <w:lastRenderedPageBreak/>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_Toc215062839 \h </w:instrText>
      </w:r>
      <w:r>
        <w:rPr>
          <w:noProof/>
        </w:rPr>
      </w:r>
      <w:r>
        <w:rPr>
          <w:noProof/>
        </w:rPr>
        <w:fldChar w:fldCharType="separate"/>
      </w:r>
      <w:r>
        <w:rPr>
          <w:noProof/>
        </w:rPr>
        <w:t>65</w:t>
      </w:r>
      <w:r>
        <w:rPr>
          <w:noProof/>
        </w:rPr>
        <w:fldChar w:fldCharType="end"/>
      </w:r>
    </w:p>
    <w:p w14:paraId="76DADAB3" w14:textId="2C876650"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_Toc215062840 \h </w:instrText>
      </w:r>
      <w:r>
        <w:rPr>
          <w:noProof/>
        </w:rPr>
      </w:r>
      <w:r>
        <w:rPr>
          <w:noProof/>
        </w:rPr>
        <w:fldChar w:fldCharType="separate"/>
      </w:r>
      <w:r>
        <w:rPr>
          <w:noProof/>
        </w:rPr>
        <w:t>65</w:t>
      </w:r>
      <w:r>
        <w:rPr>
          <w:noProof/>
        </w:rPr>
        <w:fldChar w:fldCharType="end"/>
      </w:r>
    </w:p>
    <w:p w14:paraId="4504F3D9" w14:textId="22A88B7D"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_Toc215062841 \h </w:instrText>
      </w:r>
      <w:r>
        <w:rPr>
          <w:noProof/>
        </w:rPr>
      </w:r>
      <w:r>
        <w:rPr>
          <w:noProof/>
        </w:rPr>
        <w:fldChar w:fldCharType="separate"/>
      </w:r>
      <w:r>
        <w:rPr>
          <w:noProof/>
        </w:rPr>
        <w:t>66</w:t>
      </w:r>
      <w:r>
        <w:rPr>
          <w:noProof/>
        </w:rPr>
        <w:fldChar w:fldCharType="end"/>
      </w:r>
    </w:p>
    <w:p w14:paraId="6A0B982F" w14:textId="6368C950" w:rsidR="00811AEB" w:rsidRDefault="00811AEB">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_Toc215062842 \h </w:instrText>
      </w:r>
      <w:r>
        <w:rPr>
          <w:noProof/>
        </w:rPr>
      </w:r>
      <w:r>
        <w:rPr>
          <w:noProof/>
        </w:rPr>
        <w:fldChar w:fldCharType="separate"/>
      </w:r>
      <w:r>
        <w:rPr>
          <w:noProof/>
        </w:rPr>
        <w:t>66</w:t>
      </w:r>
      <w:r>
        <w:rPr>
          <w:noProof/>
        </w:rPr>
        <w:fldChar w:fldCharType="end"/>
      </w:r>
    </w:p>
    <w:p w14:paraId="59DA206F" w14:textId="276E0602" w:rsidR="00811AEB" w:rsidRDefault="00811AEB">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_Toc215062843 \h </w:instrText>
      </w:r>
      <w:r>
        <w:rPr>
          <w:noProof/>
        </w:rPr>
      </w:r>
      <w:r>
        <w:rPr>
          <w:noProof/>
        </w:rPr>
        <w:fldChar w:fldCharType="separate"/>
      </w:r>
      <w:r>
        <w:rPr>
          <w:noProof/>
        </w:rPr>
        <w:t>66</w:t>
      </w:r>
      <w:r>
        <w:rPr>
          <w:noProof/>
        </w:rPr>
        <w:fldChar w:fldCharType="end"/>
      </w:r>
    </w:p>
    <w:p w14:paraId="201B289B" w14:textId="0E98E769" w:rsidR="00811AEB" w:rsidRDefault="00811AEB">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_Toc215062844 \h </w:instrText>
      </w:r>
      <w:r>
        <w:rPr>
          <w:noProof/>
        </w:rPr>
      </w:r>
      <w:r>
        <w:rPr>
          <w:noProof/>
        </w:rPr>
        <w:fldChar w:fldCharType="separate"/>
      </w:r>
      <w:r>
        <w:rPr>
          <w:noProof/>
        </w:rPr>
        <w:t>66</w:t>
      </w:r>
      <w:r>
        <w:rPr>
          <w:noProof/>
        </w:rPr>
        <w:fldChar w:fldCharType="end"/>
      </w:r>
    </w:p>
    <w:p w14:paraId="4CF17376" w14:textId="18E5682F" w:rsidR="00811AEB" w:rsidRDefault="00811AEB">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_Toc215062845 \h </w:instrText>
      </w:r>
      <w:r>
        <w:rPr>
          <w:noProof/>
        </w:rPr>
      </w:r>
      <w:r>
        <w:rPr>
          <w:noProof/>
        </w:rPr>
        <w:fldChar w:fldCharType="separate"/>
      </w:r>
      <w:r>
        <w:rPr>
          <w:noProof/>
        </w:rPr>
        <w:t>66</w:t>
      </w:r>
      <w:r>
        <w:rPr>
          <w:noProof/>
        </w:rPr>
        <w:fldChar w:fldCharType="end"/>
      </w:r>
    </w:p>
    <w:p w14:paraId="65E755B3" w14:textId="1D5F8CE2" w:rsidR="00811AEB" w:rsidRDefault="00811AEB">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_Toc215062846 \h </w:instrText>
      </w:r>
      <w:r>
        <w:rPr>
          <w:noProof/>
        </w:rPr>
      </w:r>
      <w:r>
        <w:rPr>
          <w:noProof/>
        </w:rPr>
        <w:fldChar w:fldCharType="separate"/>
      </w:r>
      <w:r>
        <w:rPr>
          <w:noProof/>
        </w:rPr>
        <w:t>66</w:t>
      </w:r>
      <w:r>
        <w:rPr>
          <w:noProof/>
        </w:rPr>
        <w:fldChar w:fldCharType="end"/>
      </w:r>
    </w:p>
    <w:p w14:paraId="76CF9A14" w14:textId="5D0E08AD" w:rsidR="00811AEB" w:rsidRDefault="00811AEB">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1D09AC">
        <w:rPr>
          <w:noProof/>
          <w:lang w:val="en-US"/>
        </w:rPr>
        <w:t>Eees_ACREvents</w:t>
      </w:r>
      <w:r>
        <w:rPr>
          <w:noProof/>
        </w:rPr>
        <w:t xml:space="preserve"> API</w:t>
      </w:r>
      <w:r>
        <w:rPr>
          <w:noProof/>
        </w:rPr>
        <w:tab/>
      </w:r>
      <w:r>
        <w:rPr>
          <w:noProof/>
        </w:rPr>
        <w:fldChar w:fldCharType="begin"/>
      </w:r>
      <w:r>
        <w:rPr>
          <w:noProof/>
        </w:rPr>
        <w:instrText xml:space="preserve"> PAGEREF _Toc215062847 \h </w:instrText>
      </w:r>
      <w:r>
        <w:rPr>
          <w:noProof/>
        </w:rPr>
      </w:r>
      <w:r>
        <w:rPr>
          <w:noProof/>
        </w:rPr>
        <w:fldChar w:fldCharType="separate"/>
      </w:r>
      <w:r>
        <w:rPr>
          <w:noProof/>
        </w:rPr>
        <w:t>67</w:t>
      </w:r>
      <w:r>
        <w:rPr>
          <w:noProof/>
        </w:rPr>
        <w:fldChar w:fldCharType="end"/>
      </w:r>
    </w:p>
    <w:p w14:paraId="1556DA3E" w14:textId="69B871E9" w:rsidR="00811AEB" w:rsidRDefault="00811AEB">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_Toc215062848 \h </w:instrText>
      </w:r>
      <w:r>
        <w:rPr>
          <w:noProof/>
        </w:rPr>
      </w:r>
      <w:r>
        <w:rPr>
          <w:noProof/>
        </w:rPr>
        <w:fldChar w:fldCharType="separate"/>
      </w:r>
      <w:r>
        <w:rPr>
          <w:noProof/>
        </w:rPr>
        <w:t>67</w:t>
      </w:r>
      <w:r>
        <w:rPr>
          <w:noProof/>
        </w:rPr>
        <w:fldChar w:fldCharType="end"/>
      </w:r>
    </w:p>
    <w:p w14:paraId="3FFF426F" w14:textId="5F720D4C" w:rsidR="00811AEB" w:rsidRDefault="00811AEB">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_Toc215062849 \h </w:instrText>
      </w:r>
      <w:r>
        <w:rPr>
          <w:noProof/>
        </w:rPr>
      </w:r>
      <w:r>
        <w:rPr>
          <w:noProof/>
        </w:rPr>
        <w:fldChar w:fldCharType="separate"/>
      </w:r>
      <w:r>
        <w:rPr>
          <w:noProof/>
        </w:rPr>
        <w:t>67</w:t>
      </w:r>
      <w:r>
        <w:rPr>
          <w:noProof/>
        </w:rPr>
        <w:fldChar w:fldCharType="end"/>
      </w:r>
    </w:p>
    <w:p w14:paraId="3EA461DC" w14:textId="5EB9195C" w:rsidR="00811AEB" w:rsidRDefault="00811AEB">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_Toc215062850 \h </w:instrText>
      </w:r>
      <w:r>
        <w:rPr>
          <w:noProof/>
        </w:rPr>
      </w:r>
      <w:r>
        <w:rPr>
          <w:noProof/>
        </w:rPr>
        <w:fldChar w:fldCharType="separate"/>
      </w:r>
      <w:r>
        <w:rPr>
          <w:noProof/>
        </w:rPr>
        <w:t>67</w:t>
      </w:r>
      <w:r>
        <w:rPr>
          <w:noProof/>
        </w:rPr>
        <w:fldChar w:fldCharType="end"/>
      </w:r>
    </w:p>
    <w:p w14:paraId="434AFDFA" w14:textId="197F8574" w:rsidR="00811AEB" w:rsidRDefault="00811AEB">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_Toc215062851 \h </w:instrText>
      </w:r>
      <w:r>
        <w:rPr>
          <w:noProof/>
        </w:rPr>
      </w:r>
      <w:r>
        <w:rPr>
          <w:noProof/>
        </w:rPr>
        <w:fldChar w:fldCharType="separate"/>
      </w:r>
      <w:r>
        <w:rPr>
          <w:noProof/>
        </w:rPr>
        <w:t>68</w:t>
      </w:r>
      <w:r>
        <w:rPr>
          <w:noProof/>
        </w:rPr>
        <w:fldChar w:fldCharType="end"/>
      </w:r>
    </w:p>
    <w:p w14:paraId="2EFE3D7B" w14:textId="393C802E"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_Toc215062852 \h </w:instrText>
      </w:r>
      <w:r>
        <w:rPr>
          <w:noProof/>
        </w:rPr>
      </w:r>
      <w:r>
        <w:rPr>
          <w:noProof/>
        </w:rPr>
        <w:fldChar w:fldCharType="separate"/>
      </w:r>
      <w:r>
        <w:rPr>
          <w:noProof/>
        </w:rPr>
        <w:t>68</w:t>
      </w:r>
      <w:r>
        <w:rPr>
          <w:noProof/>
        </w:rPr>
        <w:fldChar w:fldCharType="end"/>
      </w:r>
    </w:p>
    <w:p w14:paraId="6A897378" w14:textId="262E2DB3"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_Toc215062853 \h </w:instrText>
      </w:r>
      <w:r>
        <w:rPr>
          <w:noProof/>
        </w:rPr>
      </w:r>
      <w:r>
        <w:rPr>
          <w:noProof/>
        </w:rPr>
        <w:fldChar w:fldCharType="separate"/>
      </w:r>
      <w:r>
        <w:rPr>
          <w:noProof/>
        </w:rPr>
        <w:t>68</w:t>
      </w:r>
      <w:r>
        <w:rPr>
          <w:noProof/>
        </w:rPr>
        <w:fldChar w:fldCharType="end"/>
      </w:r>
    </w:p>
    <w:p w14:paraId="361FAFFD" w14:textId="498702A2"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_Toc215062854 \h </w:instrText>
      </w:r>
      <w:r>
        <w:rPr>
          <w:noProof/>
        </w:rPr>
      </w:r>
      <w:r>
        <w:rPr>
          <w:noProof/>
        </w:rPr>
        <w:fldChar w:fldCharType="separate"/>
      </w:r>
      <w:r>
        <w:rPr>
          <w:noProof/>
        </w:rPr>
        <w:t>68</w:t>
      </w:r>
      <w:r>
        <w:rPr>
          <w:noProof/>
        </w:rPr>
        <w:fldChar w:fldCharType="end"/>
      </w:r>
    </w:p>
    <w:p w14:paraId="78AF5E3D" w14:textId="6B7A2209"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_Toc215062855 \h </w:instrText>
      </w:r>
      <w:r>
        <w:rPr>
          <w:noProof/>
        </w:rPr>
      </w:r>
      <w:r>
        <w:rPr>
          <w:noProof/>
        </w:rPr>
        <w:fldChar w:fldCharType="separate"/>
      </w:r>
      <w:r>
        <w:rPr>
          <w:noProof/>
        </w:rPr>
        <w:t>69</w:t>
      </w:r>
      <w:r>
        <w:rPr>
          <w:noProof/>
        </w:rPr>
        <w:fldChar w:fldCharType="end"/>
      </w:r>
    </w:p>
    <w:p w14:paraId="7ABF487C" w14:textId="476DE6C0" w:rsidR="00811AEB" w:rsidRDefault="00811AEB">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_Toc215062856 \h </w:instrText>
      </w:r>
      <w:r>
        <w:rPr>
          <w:noProof/>
        </w:rPr>
      </w:r>
      <w:r>
        <w:rPr>
          <w:noProof/>
        </w:rPr>
        <w:fldChar w:fldCharType="separate"/>
      </w:r>
      <w:r>
        <w:rPr>
          <w:noProof/>
        </w:rPr>
        <w:t>69</w:t>
      </w:r>
      <w:r>
        <w:rPr>
          <w:noProof/>
        </w:rPr>
        <w:fldChar w:fldCharType="end"/>
      </w:r>
    </w:p>
    <w:p w14:paraId="174CC6D8" w14:textId="5322F8A0"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_Toc215062857 \h </w:instrText>
      </w:r>
      <w:r>
        <w:rPr>
          <w:noProof/>
        </w:rPr>
      </w:r>
      <w:r>
        <w:rPr>
          <w:noProof/>
        </w:rPr>
        <w:fldChar w:fldCharType="separate"/>
      </w:r>
      <w:r>
        <w:rPr>
          <w:noProof/>
        </w:rPr>
        <w:t>69</w:t>
      </w:r>
      <w:r>
        <w:rPr>
          <w:noProof/>
        </w:rPr>
        <w:fldChar w:fldCharType="end"/>
      </w:r>
    </w:p>
    <w:p w14:paraId="77750171" w14:textId="39506B99"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_Toc215062858 \h </w:instrText>
      </w:r>
      <w:r>
        <w:rPr>
          <w:noProof/>
        </w:rPr>
      </w:r>
      <w:r>
        <w:rPr>
          <w:noProof/>
        </w:rPr>
        <w:fldChar w:fldCharType="separate"/>
      </w:r>
      <w:r>
        <w:rPr>
          <w:noProof/>
        </w:rPr>
        <w:t>69</w:t>
      </w:r>
      <w:r>
        <w:rPr>
          <w:noProof/>
        </w:rPr>
        <w:fldChar w:fldCharType="end"/>
      </w:r>
    </w:p>
    <w:p w14:paraId="5EC535FF" w14:textId="10688086"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_Toc215062859 \h </w:instrText>
      </w:r>
      <w:r>
        <w:rPr>
          <w:noProof/>
        </w:rPr>
      </w:r>
      <w:r>
        <w:rPr>
          <w:noProof/>
        </w:rPr>
        <w:fldChar w:fldCharType="separate"/>
      </w:r>
      <w:r>
        <w:rPr>
          <w:noProof/>
        </w:rPr>
        <w:t>69</w:t>
      </w:r>
      <w:r>
        <w:rPr>
          <w:noProof/>
        </w:rPr>
        <w:fldChar w:fldCharType="end"/>
      </w:r>
    </w:p>
    <w:p w14:paraId="4EB571D8" w14:textId="26A4B78B"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_Toc215062860 \h </w:instrText>
      </w:r>
      <w:r>
        <w:rPr>
          <w:noProof/>
        </w:rPr>
      </w:r>
      <w:r>
        <w:rPr>
          <w:noProof/>
        </w:rPr>
        <w:fldChar w:fldCharType="separate"/>
      </w:r>
      <w:r>
        <w:rPr>
          <w:noProof/>
        </w:rPr>
        <w:t>73</w:t>
      </w:r>
      <w:r>
        <w:rPr>
          <w:noProof/>
        </w:rPr>
        <w:fldChar w:fldCharType="end"/>
      </w:r>
    </w:p>
    <w:p w14:paraId="21DD4F20" w14:textId="494EF29A" w:rsidR="00811AEB" w:rsidRDefault="00811AEB">
      <w:pPr>
        <w:pStyle w:val="TOC3"/>
        <w:rPr>
          <w:rFonts w:asciiTheme="minorHAnsi" w:eastAsiaTheme="minorEastAsia" w:hAnsiTheme="minorHAnsi" w:cstheme="minorBidi"/>
          <w:noProof/>
          <w:sz w:val="22"/>
          <w:szCs w:val="22"/>
          <w:lang w:val="en-IN" w:eastAsia="en-IN"/>
        </w:rPr>
      </w:pPr>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_Toc215062861 \h </w:instrText>
      </w:r>
      <w:r>
        <w:rPr>
          <w:noProof/>
        </w:rPr>
      </w:r>
      <w:r>
        <w:rPr>
          <w:noProof/>
        </w:rPr>
        <w:fldChar w:fldCharType="separate"/>
      </w:r>
      <w:r>
        <w:rPr>
          <w:noProof/>
        </w:rPr>
        <w:t>73</w:t>
      </w:r>
      <w:r>
        <w:rPr>
          <w:noProof/>
        </w:rPr>
        <w:fldChar w:fldCharType="end"/>
      </w:r>
    </w:p>
    <w:p w14:paraId="4231486E" w14:textId="79F35594" w:rsidR="00811AEB" w:rsidRDefault="00811AEB">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_Toc215062862 \h </w:instrText>
      </w:r>
      <w:r>
        <w:rPr>
          <w:noProof/>
        </w:rPr>
      </w:r>
      <w:r>
        <w:rPr>
          <w:noProof/>
        </w:rPr>
        <w:fldChar w:fldCharType="separate"/>
      </w:r>
      <w:r>
        <w:rPr>
          <w:noProof/>
        </w:rPr>
        <w:t>73</w:t>
      </w:r>
      <w:r>
        <w:rPr>
          <w:noProof/>
        </w:rPr>
        <w:fldChar w:fldCharType="end"/>
      </w:r>
    </w:p>
    <w:p w14:paraId="77B47A93" w14:textId="42BA59B2" w:rsidR="00811AEB" w:rsidRDefault="00811AEB">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_Toc215062863 \h </w:instrText>
      </w:r>
      <w:r>
        <w:rPr>
          <w:noProof/>
        </w:rPr>
      </w:r>
      <w:r>
        <w:rPr>
          <w:noProof/>
        </w:rPr>
        <w:fldChar w:fldCharType="separate"/>
      </w:r>
      <w:r>
        <w:rPr>
          <w:noProof/>
        </w:rPr>
        <w:t>73</w:t>
      </w:r>
      <w:r>
        <w:rPr>
          <w:noProof/>
        </w:rPr>
        <w:fldChar w:fldCharType="end"/>
      </w:r>
    </w:p>
    <w:p w14:paraId="61CF58B4" w14:textId="1D0A5727" w:rsidR="00811AEB" w:rsidRDefault="00811AEB">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_Toc215062864 \h </w:instrText>
      </w:r>
      <w:r>
        <w:rPr>
          <w:noProof/>
        </w:rPr>
      </w:r>
      <w:r>
        <w:rPr>
          <w:noProof/>
        </w:rPr>
        <w:fldChar w:fldCharType="separate"/>
      </w:r>
      <w:r>
        <w:rPr>
          <w:noProof/>
        </w:rPr>
        <w:t>73</w:t>
      </w:r>
      <w:r>
        <w:rPr>
          <w:noProof/>
        </w:rPr>
        <w:fldChar w:fldCharType="end"/>
      </w:r>
    </w:p>
    <w:p w14:paraId="6A8AE29B" w14:textId="5696F318" w:rsidR="00811AEB" w:rsidRDefault="00811AEB">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_Toc215062865 \h </w:instrText>
      </w:r>
      <w:r>
        <w:rPr>
          <w:noProof/>
        </w:rPr>
      </w:r>
      <w:r>
        <w:rPr>
          <w:noProof/>
        </w:rPr>
        <w:fldChar w:fldCharType="separate"/>
      </w:r>
      <w:r>
        <w:rPr>
          <w:noProof/>
        </w:rPr>
        <w:t>73</w:t>
      </w:r>
      <w:r>
        <w:rPr>
          <w:noProof/>
        </w:rPr>
        <w:fldChar w:fldCharType="end"/>
      </w:r>
    </w:p>
    <w:p w14:paraId="6D243FC1" w14:textId="241FB0A1" w:rsidR="00811AEB" w:rsidRDefault="00811AEB">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_Toc215062866 \h </w:instrText>
      </w:r>
      <w:r>
        <w:rPr>
          <w:noProof/>
        </w:rPr>
      </w:r>
      <w:r>
        <w:rPr>
          <w:noProof/>
        </w:rPr>
        <w:fldChar w:fldCharType="separate"/>
      </w:r>
      <w:r>
        <w:rPr>
          <w:noProof/>
        </w:rPr>
        <w:t>74</w:t>
      </w:r>
      <w:r>
        <w:rPr>
          <w:noProof/>
        </w:rPr>
        <w:fldChar w:fldCharType="end"/>
      </w:r>
    </w:p>
    <w:p w14:paraId="22AEBB16" w14:textId="40489C11" w:rsidR="00811AEB" w:rsidRDefault="00811AEB">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_Toc215062867 \h </w:instrText>
      </w:r>
      <w:r>
        <w:rPr>
          <w:noProof/>
        </w:rPr>
      </w:r>
      <w:r>
        <w:rPr>
          <w:noProof/>
        </w:rPr>
        <w:fldChar w:fldCharType="separate"/>
      </w:r>
      <w:r>
        <w:rPr>
          <w:noProof/>
        </w:rPr>
        <w:t>74</w:t>
      </w:r>
      <w:r>
        <w:rPr>
          <w:noProof/>
        </w:rPr>
        <w:fldChar w:fldCharType="end"/>
      </w:r>
    </w:p>
    <w:p w14:paraId="244C0B18" w14:textId="7232DCA9" w:rsidR="00811AEB" w:rsidRDefault="00811AEB">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_Toc215062868 \h </w:instrText>
      </w:r>
      <w:r>
        <w:rPr>
          <w:noProof/>
        </w:rPr>
      </w:r>
      <w:r>
        <w:rPr>
          <w:noProof/>
        </w:rPr>
        <w:fldChar w:fldCharType="separate"/>
      </w:r>
      <w:r>
        <w:rPr>
          <w:noProof/>
        </w:rPr>
        <w:t>74</w:t>
      </w:r>
      <w:r>
        <w:rPr>
          <w:noProof/>
        </w:rPr>
        <w:fldChar w:fldCharType="end"/>
      </w:r>
    </w:p>
    <w:p w14:paraId="145251DE" w14:textId="74CEB504" w:rsidR="00811AEB" w:rsidRDefault="00811AEB">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_Toc215062869 \h </w:instrText>
      </w:r>
      <w:r>
        <w:rPr>
          <w:noProof/>
        </w:rPr>
      </w:r>
      <w:r>
        <w:rPr>
          <w:noProof/>
        </w:rPr>
        <w:fldChar w:fldCharType="separate"/>
      </w:r>
      <w:r>
        <w:rPr>
          <w:noProof/>
        </w:rPr>
        <w:t>75</w:t>
      </w:r>
      <w:r>
        <w:rPr>
          <w:noProof/>
        </w:rPr>
        <w:fldChar w:fldCharType="end"/>
      </w:r>
    </w:p>
    <w:p w14:paraId="351B6354" w14:textId="77241264"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_Toc215062870 \h </w:instrText>
      </w:r>
      <w:r>
        <w:rPr>
          <w:noProof/>
        </w:rPr>
      </w:r>
      <w:r>
        <w:rPr>
          <w:noProof/>
        </w:rPr>
        <w:fldChar w:fldCharType="separate"/>
      </w:r>
      <w:r>
        <w:rPr>
          <w:noProof/>
        </w:rPr>
        <w:t>75</w:t>
      </w:r>
      <w:r>
        <w:rPr>
          <w:noProof/>
        </w:rPr>
        <w:fldChar w:fldCharType="end"/>
      </w:r>
    </w:p>
    <w:p w14:paraId="76BE5166" w14:textId="2F585740"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_Toc215062871 \h </w:instrText>
      </w:r>
      <w:r>
        <w:rPr>
          <w:noProof/>
        </w:rPr>
      </w:r>
      <w:r>
        <w:rPr>
          <w:noProof/>
        </w:rPr>
        <w:fldChar w:fldCharType="separate"/>
      </w:r>
      <w:r>
        <w:rPr>
          <w:noProof/>
        </w:rPr>
        <w:t>75</w:t>
      </w:r>
      <w:r>
        <w:rPr>
          <w:noProof/>
        </w:rPr>
        <w:fldChar w:fldCharType="end"/>
      </w:r>
    </w:p>
    <w:p w14:paraId="7E45A59F" w14:textId="177BC9A3"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_Toc215062872 \h </w:instrText>
      </w:r>
      <w:r>
        <w:rPr>
          <w:noProof/>
        </w:rPr>
      </w:r>
      <w:r>
        <w:rPr>
          <w:noProof/>
        </w:rPr>
        <w:fldChar w:fldCharType="separate"/>
      </w:r>
      <w:r>
        <w:rPr>
          <w:noProof/>
        </w:rPr>
        <w:t>76</w:t>
      </w:r>
      <w:r>
        <w:rPr>
          <w:noProof/>
        </w:rPr>
        <w:fldChar w:fldCharType="end"/>
      </w:r>
    </w:p>
    <w:p w14:paraId="50EFB06F" w14:textId="7C10CE47"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_Toc215062873 \h </w:instrText>
      </w:r>
      <w:r>
        <w:rPr>
          <w:noProof/>
        </w:rPr>
      </w:r>
      <w:r>
        <w:rPr>
          <w:noProof/>
        </w:rPr>
        <w:fldChar w:fldCharType="separate"/>
      </w:r>
      <w:r>
        <w:rPr>
          <w:noProof/>
        </w:rPr>
        <w:t>76</w:t>
      </w:r>
      <w:r>
        <w:rPr>
          <w:noProof/>
        </w:rPr>
        <w:fldChar w:fldCharType="end"/>
      </w:r>
    </w:p>
    <w:p w14:paraId="16506CEA" w14:textId="488ACE52"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_Toc215062874 \h </w:instrText>
      </w:r>
      <w:r>
        <w:rPr>
          <w:noProof/>
        </w:rPr>
      </w:r>
      <w:r>
        <w:rPr>
          <w:noProof/>
        </w:rPr>
        <w:fldChar w:fldCharType="separate"/>
      </w:r>
      <w:r>
        <w:rPr>
          <w:noProof/>
        </w:rPr>
        <w:t>77</w:t>
      </w:r>
      <w:r>
        <w:rPr>
          <w:noProof/>
        </w:rPr>
        <w:fldChar w:fldCharType="end"/>
      </w:r>
    </w:p>
    <w:p w14:paraId="266F17A3" w14:textId="6E242378"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_Toc215062875 \h </w:instrText>
      </w:r>
      <w:r>
        <w:rPr>
          <w:noProof/>
        </w:rPr>
      </w:r>
      <w:r>
        <w:rPr>
          <w:noProof/>
        </w:rPr>
        <w:fldChar w:fldCharType="separate"/>
      </w:r>
      <w:r>
        <w:rPr>
          <w:noProof/>
        </w:rPr>
        <w:t>77</w:t>
      </w:r>
      <w:r>
        <w:rPr>
          <w:noProof/>
        </w:rPr>
        <w:fldChar w:fldCharType="end"/>
      </w:r>
    </w:p>
    <w:p w14:paraId="0EEA9EC3" w14:textId="3D2B1101"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_Toc215062876 \h </w:instrText>
      </w:r>
      <w:r>
        <w:rPr>
          <w:noProof/>
        </w:rPr>
      </w:r>
      <w:r>
        <w:rPr>
          <w:noProof/>
        </w:rPr>
        <w:fldChar w:fldCharType="separate"/>
      </w:r>
      <w:r>
        <w:rPr>
          <w:noProof/>
        </w:rPr>
        <w:t>77</w:t>
      </w:r>
      <w:r>
        <w:rPr>
          <w:noProof/>
        </w:rPr>
        <w:fldChar w:fldCharType="end"/>
      </w:r>
    </w:p>
    <w:p w14:paraId="59D94A72" w14:textId="5D03F6EC" w:rsidR="00811AEB" w:rsidRDefault="00811AEB">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_Toc215062877 \h </w:instrText>
      </w:r>
      <w:r>
        <w:rPr>
          <w:noProof/>
        </w:rPr>
      </w:r>
      <w:r>
        <w:rPr>
          <w:noProof/>
        </w:rPr>
        <w:fldChar w:fldCharType="separate"/>
      </w:r>
      <w:r>
        <w:rPr>
          <w:noProof/>
        </w:rPr>
        <w:t>77</w:t>
      </w:r>
      <w:r>
        <w:rPr>
          <w:noProof/>
        </w:rPr>
        <w:fldChar w:fldCharType="end"/>
      </w:r>
    </w:p>
    <w:p w14:paraId="0009ECAE" w14:textId="12E03095"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_Toc215062878 \h </w:instrText>
      </w:r>
      <w:r>
        <w:rPr>
          <w:noProof/>
        </w:rPr>
      </w:r>
      <w:r>
        <w:rPr>
          <w:noProof/>
        </w:rPr>
        <w:fldChar w:fldCharType="separate"/>
      </w:r>
      <w:r>
        <w:rPr>
          <w:noProof/>
        </w:rPr>
        <w:t>77</w:t>
      </w:r>
      <w:r>
        <w:rPr>
          <w:noProof/>
        </w:rPr>
        <w:fldChar w:fldCharType="end"/>
      </w:r>
    </w:p>
    <w:p w14:paraId="17C98CF4" w14:textId="6F9ABBCF"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_Toc215062879 \h </w:instrText>
      </w:r>
      <w:r>
        <w:rPr>
          <w:noProof/>
        </w:rPr>
      </w:r>
      <w:r>
        <w:rPr>
          <w:noProof/>
        </w:rPr>
        <w:fldChar w:fldCharType="separate"/>
      </w:r>
      <w:r>
        <w:rPr>
          <w:noProof/>
        </w:rPr>
        <w:t>77</w:t>
      </w:r>
      <w:r>
        <w:rPr>
          <w:noProof/>
        </w:rPr>
        <w:fldChar w:fldCharType="end"/>
      </w:r>
    </w:p>
    <w:p w14:paraId="2A3139E5" w14:textId="598EABBD"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_Toc215062880 \h </w:instrText>
      </w:r>
      <w:r>
        <w:rPr>
          <w:noProof/>
        </w:rPr>
      </w:r>
      <w:r>
        <w:rPr>
          <w:noProof/>
        </w:rPr>
        <w:fldChar w:fldCharType="separate"/>
      </w:r>
      <w:r>
        <w:rPr>
          <w:noProof/>
        </w:rPr>
        <w:t>78</w:t>
      </w:r>
      <w:r>
        <w:rPr>
          <w:noProof/>
        </w:rPr>
        <w:fldChar w:fldCharType="end"/>
      </w:r>
    </w:p>
    <w:p w14:paraId="3D86D1BD" w14:textId="3AF5CAFB" w:rsidR="00811AEB" w:rsidRDefault="00811AEB">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_Toc215062881 \h </w:instrText>
      </w:r>
      <w:r>
        <w:rPr>
          <w:noProof/>
        </w:rPr>
      </w:r>
      <w:r>
        <w:rPr>
          <w:noProof/>
        </w:rPr>
        <w:fldChar w:fldCharType="separate"/>
      </w:r>
      <w:r>
        <w:rPr>
          <w:noProof/>
        </w:rPr>
        <w:t>78</w:t>
      </w:r>
      <w:r>
        <w:rPr>
          <w:noProof/>
        </w:rPr>
        <w:fldChar w:fldCharType="end"/>
      </w:r>
    </w:p>
    <w:p w14:paraId="7829153A" w14:textId="37A43C83" w:rsidR="00811AEB" w:rsidRDefault="00811AEB">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_Toc215062882 \h </w:instrText>
      </w:r>
      <w:r>
        <w:rPr>
          <w:noProof/>
        </w:rPr>
      </w:r>
      <w:r>
        <w:rPr>
          <w:noProof/>
        </w:rPr>
        <w:fldChar w:fldCharType="separate"/>
      </w:r>
      <w:r>
        <w:rPr>
          <w:noProof/>
        </w:rPr>
        <w:t>78</w:t>
      </w:r>
      <w:r>
        <w:rPr>
          <w:noProof/>
        </w:rPr>
        <w:fldChar w:fldCharType="end"/>
      </w:r>
    </w:p>
    <w:p w14:paraId="5B203C8B" w14:textId="7AFFA51A" w:rsidR="00811AEB" w:rsidRDefault="00811AEB">
      <w:pPr>
        <w:pStyle w:val="TOC2"/>
        <w:rPr>
          <w:rFonts w:asciiTheme="minorHAnsi" w:eastAsiaTheme="minorEastAsia" w:hAnsiTheme="minorHAnsi" w:cstheme="minorBidi"/>
          <w:noProof/>
          <w:sz w:val="22"/>
          <w:szCs w:val="22"/>
          <w:lang w:val="en-IN" w:eastAsia="en-IN"/>
        </w:rPr>
      </w:pPr>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_Toc215062883 \h </w:instrText>
      </w:r>
      <w:r>
        <w:rPr>
          <w:noProof/>
        </w:rPr>
      </w:r>
      <w:r>
        <w:rPr>
          <w:noProof/>
        </w:rPr>
        <w:fldChar w:fldCharType="separate"/>
      </w:r>
      <w:r>
        <w:rPr>
          <w:noProof/>
        </w:rPr>
        <w:t>78</w:t>
      </w:r>
      <w:r>
        <w:rPr>
          <w:noProof/>
        </w:rPr>
        <w:fldChar w:fldCharType="end"/>
      </w:r>
    </w:p>
    <w:p w14:paraId="7EBF7EAD" w14:textId="7875284C" w:rsidR="00811AEB" w:rsidRDefault="00811AEB">
      <w:pPr>
        <w:pStyle w:val="TOC3"/>
        <w:rPr>
          <w:rFonts w:asciiTheme="minorHAnsi" w:eastAsiaTheme="minorEastAsia" w:hAnsiTheme="minorHAnsi" w:cstheme="minorBidi"/>
          <w:noProof/>
          <w:sz w:val="22"/>
          <w:szCs w:val="22"/>
          <w:lang w:val="en-IN" w:eastAsia="en-IN"/>
        </w:rPr>
      </w:pPr>
      <w:r>
        <w:rPr>
          <w:noProof/>
        </w:rPr>
        <w:t>6.5.1</w:t>
      </w:r>
      <w:r>
        <w:rPr>
          <w:rFonts w:asciiTheme="minorHAnsi" w:eastAsiaTheme="minorEastAsia" w:hAnsiTheme="minorHAnsi" w:cstheme="minorBidi"/>
          <w:noProof/>
          <w:sz w:val="22"/>
          <w:szCs w:val="22"/>
          <w:lang w:val="en-IN" w:eastAsia="en-IN"/>
        </w:rPr>
        <w:tab/>
      </w:r>
      <w:r w:rsidRPr="001D09AC">
        <w:rPr>
          <w:noProof/>
          <w:lang w:val="en-US"/>
        </w:rPr>
        <w:t>Introduction</w:t>
      </w:r>
      <w:r>
        <w:rPr>
          <w:noProof/>
        </w:rPr>
        <w:tab/>
      </w:r>
      <w:r>
        <w:rPr>
          <w:noProof/>
        </w:rPr>
        <w:fldChar w:fldCharType="begin"/>
      </w:r>
      <w:r>
        <w:rPr>
          <w:noProof/>
        </w:rPr>
        <w:instrText xml:space="preserve"> PAGEREF _Toc215062884 \h </w:instrText>
      </w:r>
      <w:r>
        <w:rPr>
          <w:noProof/>
        </w:rPr>
      </w:r>
      <w:r>
        <w:rPr>
          <w:noProof/>
        </w:rPr>
        <w:fldChar w:fldCharType="separate"/>
      </w:r>
      <w:r>
        <w:rPr>
          <w:noProof/>
        </w:rPr>
        <w:t>78</w:t>
      </w:r>
      <w:r>
        <w:rPr>
          <w:noProof/>
        </w:rPr>
        <w:fldChar w:fldCharType="end"/>
      </w:r>
    </w:p>
    <w:p w14:paraId="136BBF6B" w14:textId="12E98020" w:rsidR="00811AEB" w:rsidRDefault="00811AEB">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_Toc215062885 \h </w:instrText>
      </w:r>
      <w:r>
        <w:rPr>
          <w:noProof/>
        </w:rPr>
      </w:r>
      <w:r>
        <w:rPr>
          <w:noProof/>
        </w:rPr>
        <w:fldChar w:fldCharType="separate"/>
      </w:r>
      <w:r>
        <w:rPr>
          <w:noProof/>
        </w:rPr>
        <w:t>78</w:t>
      </w:r>
      <w:r>
        <w:rPr>
          <w:noProof/>
        </w:rPr>
        <w:fldChar w:fldCharType="end"/>
      </w:r>
    </w:p>
    <w:p w14:paraId="279B160F" w14:textId="6AADD25C" w:rsidR="00811AEB" w:rsidRDefault="00811AEB">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_Toc215062886 \h </w:instrText>
      </w:r>
      <w:r>
        <w:rPr>
          <w:noProof/>
        </w:rPr>
      </w:r>
      <w:r>
        <w:rPr>
          <w:noProof/>
        </w:rPr>
        <w:fldChar w:fldCharType="separate"/>
      </w:r>
      <w:r>
        <w:rPr>
          <w:noProof/>
        </w:rPr>
        <w:t>79</w:t>
      </w:r>
      <w:r>
        <w:rPr>
          <w:noProof/>
        </w:rPr>
        <w:fldChar w:fldCharType="end"/>
      </w:r>
    </w:p>
    <w:p w14:paraId="03A9FB0B" w14:textId="690388C1" w:rsidR="00811AEB" w:rsidRDefault="00811AEB">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_Toc215062887 \h </w:instrText>
      </w:r>
      <w:r>
        <w:rPr>
          <w:noProof/>
        </w:rPr>
      </w:r>
      <w:r>
        <w:rPr>
          <w:noProof/>
        </w:rPr>
        <w:fldChar w:fldCharType="separate"/>
      </w:r>
      <w:r>
        <w:rPr>
          <w:noProof/>
        </w:rPr>
        <w:t>79</w:t>
      </w:r>
      <w:r>
        <w:rPr>
          <w:noProof/>
        </w:rPr>
        <w:fldChar w:fldCharType="end"/>
      </w:r>
    </w:p>
    <w:p w14:paraId="2B109450" w14:textId="374D40BE" w:rsidR="00811AEB" w:rsidRDefault="00811AEB">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_Toc215062888 \h </w:instrText>
      </w:r>
      <w:r>
        <w:rPr>
          <w:noProof/>
        </w:rPr>
      </w:r>
      <w:r>
        <w:rPr>
          <w:noProof/>
        </w:rPr>
        <w:fldChar w:fldCharType="separate"/>
      </w:r>
      <w:r>
        <w:rPr>
          <w:noProof/>
        </w:rPr>
        <w:t>79</w:t>
      </w:r>
      <w:r>
        <w:rPr>
          <w:noProof/>
        </w:rPr>
        <w:fldChar w:fldCharType="end"/>
      </w:r>
    </w:p>
    <w:p w14:paraId="36168732" w14:textId="625EC0C0" w:rsidR="00811AEB" w:rsidRDefault="00811AEB">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_Toc215062889 \h </w:instrText>
      </w:r>
      <w:r>
        <w:rPr>
          <w:noProof/>
        </w:rPr>
      </w:r>
      <w:r>
        <w:rPr>
          <w:noProof/>
        </w:rPr>
        <w:fldChar w:fldCharType="separate"/>
      </w:r>
      <w:r>
        <w:rPr>
          <w:noProof/>
        </w:rPr>
        <w:t>79</w:t>
      </w:r>
      <w:r>
        <w:rPr>
          <w:noProof/>
        </w:rPr>
        <w:fldChar w:fldCharType="end"/>
      </w:r>
    </w:p>
    <w:p w14:paraId="194D639B" w14:textId="59A6692F" w:rsidR="00811AEB" w:rsidRDefault="00811AEB">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_Toc215062890 \h </w:instrText>
      </w:r>
      <w:r>
        <w:rPr>
          <w:noProof/>
        </w:rPr>
      </w:r>
      <w:r>
        <w:rPr>
          <w:noProof/>
        </w:rPr>
        <w:fldChar w:fldCharType="separate"/>
      </w:r>
      <w:r>
        <w:rPr>
          <w:noProof/>
        </w:rPr>
        <w:t>79</w:t>
      </w:r>
      <w:r>
        <w:rPr>
          <w:noProof/>
        </w:rPr>
        <w:fldChar w:fldCharType="end"/>
      </w:r>
    </w:p>
    <w:p w14:paraId="48F2EE00" w14:textId="67B79D51" w:rsidR="00811AEB" w:rsidRDefault="00811AEB">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_Toc215062891 \h </w:instrText>
      </w:r>
      <w:r>
        <w:rPr>
          <w:noProof/>
        </w:rPr>
      </w:r>
      <w:r>
        <w:rPr>
          <w:noProof/>
        </w:rPr>
        <w:fldChar w:fldCharType="separate"/>
      </w:r>
      <w:r>
        <w:rPr>
          <w:noProof/>
        </w:rPr>
        <w:t>80</w:t>
      </w:r>
      <w:r>
        <w:rPr>
          <w:noProof/>
        </w:rPr>
        <w:fldChar w:fldCharType="end"/>
      </w:r>
    </w:p>
    <w:p w14:paraId="2AA154C9" w14:textId="75D3A786" w:rsidR="00811AEB" w:rsidRDefault="00811AEB">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_Toc215062892 \h </w:instrText>
      </w:r>
      <w:r>
        <w:rPr>
          <w:noProof/>
        </w:rPr>
      </w:r>
      <w:r>
        <w:rPr>
          <w:noProof/>
        </w:rPr>
        <w:fldChar w:fldCharType="separate"/>
      </w:r>
      <w:r>
        <w:rPr>
          <w:noProof/>
        </w:rPr>
        <w:t>80</w:t>
      </w:r>
      <w:r>
        <w:rPr>
          <w:noProof/>
        </w:rPr>
        <w:fldChar w:fldCharType="end"/>
      </w:r>
    </w:p>
    <w:p w14:paraId="0A3E743F" w14:textId="1D6A8286" w:rsidR="00811AEB" w:rsidRDefault="00811AEB">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_Toc215062893 \h </w:instrText>
      </w:r>
      <w:r>
        <w:rPr>
          <w:noProof/>
        </w:rPr>
      </w:r>
      <w:r>
        <w:rPr>
          <w:noProof/>
        </w:rPr>
        <w:fldChar w:fldCharType="separate"/>
      </w:r>
      <w:r>
        <w:rPr>
          <w:noProof/>
        </w:rPr>
        <w:t>80</w:t>
      </w:r>
      <w:r>
        <w:rPr>
          <w:noProof/>
        </w:rPr>
        <w:fldChar w:fldCharType="end"/>
      </w:r>
    </w:p>
    <w:p w14:paraId="18FE4478" w14:textId="79E4B142" w:rsidR="00811AEB" w:rsidRDefault="00811AEB">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_Toc215062894 \h </w:instrText>
      </w:r>
      <w:r>
        <w:rPr>
          <w:noProof/>
        </w:rPr>
      </w:r>
      <w:r>
        <w:rPr>
          <w:noProof/>
        </w:rPr>
        <w:fldChar w:fldCharType="separate"/>
      </w:r>
      <w:r>
        <w:rPr>
          <w:noProof/>
        </w:rPr>
        <w:t>81</w:t>
      </w:r>
      <w:r>
        <w:rPr>
          <w:noProof/>
        </w:rPr>
        <w:fldChar w:fldCharType="end"/>
      </w:r>
    </w:p>
    <w:p w14:paraId="6D95702E" w14:textId="1C920186" w:rsidR="00811AEB" w:rsidRDefault="00811AEB">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_Toc215062895 \h </w:instrText>
      </w:r>
      <w:r>
        <w:rPr>
          <w:noProof/>
        </w:rPr>
      </w:r>
      <w:r>
        <w:rPr>
          <w:noProof/>
        </w:rPr>
        <w:fldChar w:fldCharType="separate"/>
      </w:r>
      <w:r>
        <w:rPr>
          <w:noProof/>
        </w:rPr>
        <w:t>81</w:t>
      </w:r>
      <w:r>
        <w:rPr>
          <w:noProof/>
        </w:rPr>
        <w:fldChar w:fldCharType="end"/>
      </w:r>
    </w:p>
    <w:p w14:paraId="18FD8495" w14:textId="6C09790B" w:rsidR="00811AEB" w:rsidRDefault="00811AEB">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_Toc215062896 \h </w:instrText>
      </w:r>
      <w:r>
        <w:rPr>
          <w:noProof/>
        </w:rPr>
      </w:r>
      <w:r>
        <w:rPr>
          <w:noProof/>
        </w:rPr>
        <w:fldChar w:fldCharType="separate"/>
      </w:r>
      <w:r>
        <w:rPr>
          <w:noProof/>
        </w:rPr>
        <w:t>81</w:t>
      </w:r>
      <w:r>
        <w:rPr>
          <w:noProof/>
        </w:rPr>
        <w:fldChar w:fldCharType="end"/>
      </w:r>
    </w:p>
    <w:p w14:paraId="50D402F2" w14:textId="43F4E89B" w:rsidR="00811AEB" w:rsidRDefault="00811AEB">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_Toc215062897 \h </w:instrText>
      </w:r>
      <w:r>
        <w:rPr>
          <w:noProof/>
        </w:rPr>
      </w:r>
      <w:r>
        <w:rPr>
          <w:noProof/>
        </w:rPr>
        <w:fldChar w:fldCharType="separate"/>
      </w:r>
      <w:r>
        <w:rPr>
          <w:noProof/>
        </w:rPr>
        <w:t>82</w:t>
      </w:r>
      <w:r>
        <w:rPr>
          <w:noProof/>
        </w:rPr>
        <w:fldChar w:fldCharType="end"/>
      </w:r>
    </w:p>
    <w:p w14:paraId="7081EE4E" w14:textId="08DF382F" w:rsidR="00811AEB" w:rsidRDefault="00811AEB">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_Toc215062898 \h </w:instrText>
      </w:r>
      <w:r>
        <w:rPr>
          <w:noProof/>
        </w:rPr>
      </w:r>
      <w:r>
        <w:rPr>
          <w:noProof/>
        </w:rPr>
        <w:fldChar w:fldCharType="separate"/>
      </w:r>
      <w:r>
        <w:rPr>
          <w:noProof/>
        </w:rPr>
        <w:t>82</w:t>
      </w:r>
      <w:r>
        <w:rPr>
          <w:noProof/>
        </w:rPr>
        <w:fldChar w:fldCharType="end"/>
      </w:r>
    </w:p>
    <w:p w14:paraId="43A011DC" w14:textId="0AF58EF7" w:rsidR="00811AEB" w:rsidRDefault="00811AEB">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_Toc215062899 \h </w:instrText>
      </w:r>
      <w:r>
        <w:rPr>
          <w:noProof/>
        </w:rPr>
      </w:r>
      <w:r>
        <w:rPr>
          <w:noProof/>
        </w:rPr>
        <w:fldChar w:fldCharType="separate"/>
      </w:r>
      <w:r>
        <w:rPr>
          <w:noProof/>
        </w:rPr>
        <w:t>82</w:t>
      </w:r>
      <w:r>
        <w:rPr>
          <w:noProof/>
        </w:rPr>
        <w:fldChar w:fldCharType="end"/>
      </w:r>
    </w:p>
    <w:p w14:paraId="6ED9F192" w14:textId="7A2786A5" w:rsidR="00811AEB" w:rsidRDefault="00811AEB">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_Toc215062900 \h </w:instrText>
      </w:r>
      <w:r>
        <w:rPr>
          <w:noProof/>
        </w:rPr>
      </w:r>
      <w:r>
        <w:rPr>
          <w:noProof/>
        </w:rPr>
        <w:fldChar w:fldCharType="separate"/>
      </w:r>
      <w:r>
        <w:rPr>
          <w:noProof/>
        </w:rPr>
        <w:t>83</w:t>
      </w:r>
      <w:r>
        <w:rPr>
          <w:noProof/>
        </w:rPr>
        <w:fldChar w:fldCharType="end"/>
      </w:r>
    </w:p>
    <w:p w14:paraId="3A156746" w14:textId="5747A064" w:rsidR="00811AEB" w:rsidRDefault="00811AEB">
      <w:pPr>
        <w:pStyle w:val="TOC5"/>
        <w:rPr>
          <w:rFonts w:asciiTheme="minorHAnsi" w:eastAsiaTheme="minorEastAsia" w:hAnsiTheme="minorHAnsi" w:cstheme="minorBidi"/>
          <w:noProof/>
          <w:sz w:val="22"/>
          <w:szCs w:val="22"/>
          <w:lang w:val="en-IN" w:eastAsia="en-IN"/>
        </w:rPr>
      </w:pPr>
      <w:r>
        <w:rPr>
          <w:noProof/>
          <w:lang w:eastAsia="zh-CN"/>
        </w:rPr>
        <w:lastRenderedPageBreak/>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_Toc215062901 \h </w:instrText>
      </w:r>
      <w:r>
        <w:rPr>
          <w:noProof/>
        </w:rPr>
      </w:r>
      <w:r>
        <w:rPr>
          <w:noProof/>
        </w:rPr>
        <w:fldChar w:fldCharType="separate"/>
      </w:r>
      <w:r>
        <w:rPr>
          <w:noProof/>
        </w:rPr>
        <w:t>83</w:t>
      </w:r>
      <w:r>
        <w:rPr>
          <w:noProof/>
        </w:rPr>
        <w:fldChar w:fldCharType="end"/>
      </w:r>
    </w:p>
    <w:p w14:paraId="6227BE5F" w14:textId="7571834C"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_Toc215062902 \h </w:instrText>
      </w:r>
      <w:r>
        <w:rPr>
          <w:noProof/>
        </w:rPr>
      </w:r>
      <w:r>
        <w:rPr>
          <w:noProof/>
        </w:rPr>
        <w:fldChar w:fldCharType="separate"/>
      </w:r>
      <w:r>
        <w:rPr>
          <w:noProof/>
        </w:rPr>
        <w:t>83</w:t>
      </w:r>
      <w:r>
        <w:rPr>
          <w:noProof/>
        </w:rPr>
        <w:fldChar w:fldCharType="end"/>
      </w:r>
    </w:p>
    <w:p w14:paraId="29BF2977" w14:textId="55F3CB27"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_Toc215062903 \h </w:instrText>
      </w:r>
      <w:r>
        <w:rPr>
          <w:noProof/>
        </w:rPr>
      </w:r>
      <w:r>
        <w:rPr>
          <w:noProof/>
        </w:rPr>
        <w:fldChar w:fldCharType="separate"/>
      </w:r>
      <w:r>
        <w:rPr>
          <w:noProof/>
        </w:rPr>
        <w:t>84</w:t>
      </w:r>
      <w:r>
        <w:rPr>
          <w:noProof/>
        </w:rPr>
        <w:fldChar w:fldCharType="end"/>
      </w:r>
    </w:p>
    <w:p w14:paraId="25A683BD" w14:textId="66ED8299"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_Toc215062904 \h </w:instrText>
      </w:r>
      <w:r>
        <w:rPr>
          <w:noProof/>
        </w:rPr>
      </w:r>
      <w:r>
        <w:rPr>
          <w:noProof/>
        </w:rPr>
        <w:fldChar w:fldCharType="separate"/>
      </w:r>
      <w:r>
        <w:rPr>
          <w:noProof/>
        </w:rPr>
        <w:t>86</w:t>
      </w:r>
      <w:r>
        <w:rPr>
          <w:noProof/>
        </w:rPr>
        <w:fldChar w:fldCharType="end"/>
      </w:r>
    </w:p>
    <w:p w14:paraId="0018A468" w14:textId="72E1D76C"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_Toc215062905 \h </w:instrText>
      </w:r>
      <w:r>
        <w:rPr>
          <w:noProof/>
        </w:rPr>
      </w:r>
      <w:r>
        <w:rPr>
          <w:noProof/>
        </w:rPr>
        <w:fldChar w:fldCharType="separate"/>
      </w:r>
      <w:r>
        <w:rPr>
          <w:noProof/>
        </w:rPr>
        <w:t>86</w:t>
      </w:r>
      <w:r>
        <w:rPr>
          <w:noProof/>
        </w:rPr>
        <w:fldChar w:fldCharType="end"/>
      </w:r>
    </w:p>
    <w:p w14:paraId="4C67ECD7" w14:textId="06B4BD4D"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_Toc215062906 \h </w:instrText>
      </w:r>
      <w:r>
        <w:rPr>
          <w:noProof/>
        </w:rPr>
      </w:r>
      <w:r>
        <w:rPr>
          <w:noProof/>
        </w:rPr>
        <w:fldChar w:fldCharType="separate"/>
      </w:r>
      <w:r>
        <w:rPr>
          <w:noProof/>
        </w:rPr>
        <w:t>87</w:t>
      </w:r>
      <w:r>
        <w:rPr>
          <w:noProof/>
        </w:rPr>
        <w:fldChar w:fldCharType="end"/>
      </w:r>
    </w:p>
    <w:p w14:paraId="49F5E3C0" w14:textId="54DCC842"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_Toc215062907 \h </w:instrText>
      </w:r>
      <w:r>
        <w:rPr>
          <w:noProof/>
        </w:rPr>
      </w:r>
      <w:r>
        <w:rPr>
          <w:noProof/>
        </w:rPr>
        <w:fldChar w:fldCharType="separate"/>
      </w:r>
      <w:r>
        <w:rPr>
          <w:noProof/>
        </w:rPr>
        <w:t>87</w:t>
      </w:r>
      <w:r>
        <w:rPr>
          <w:noProof/>
        </w:rPr>
        <w:fldChar w:fldCharType="end"/>
      </w:r>
    </w:p>
    <w:p w14:paraId="792F1696" w14:textId="7BBE6A64"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_Toc215062908 \h </w:instrText>
      </w:r>
      <w:r>
        <w:rPr>
          <w:noProof/>
        </w:rPr>
      </w:r>
      <w:r>
        <w:rPr>
          <w:noProof/>
        </w:rPr>
        <w:fldChar w:fldCharType="separate"/>
      </w:r>
      <w:r>
        <w:rPr>
          <w:noProof/>
        </w:rPr>
        <w:t>87</w:t>
      </w:r>
      <w:r>
        <w:rPr>
          <w:noProof/>
        </w:rPr>
        <w:fldChar w:fldCharType="end"/>
      </w:r>
    </w:p>
    <w:p w14:paraId="1E827088" w14:textId="20BE2D95" w:rsidR="00811AEB" w:rsidRDefault="00811AEB">
      <w:pPr>
        <w:pStyle w:val="TOC4"/>
        <w:rPr>
          <w:rFonts w:asciiTheme="minorHAnsi" w:eastAsiaTheme="minorEastAsia" w:hAnsiTheme="minorHAnsi" w:cstheme="minorBidi"/>
          <w:noProof/>
          <w:sz w:val="22"/>
          <w:szCs w:val="22"/>
          <w:lang w:val="en-IN" w:eastAsia="en-IN"/>
        </w:rPr>
      </w:pPr>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_Toc215062909 \h </w:instrText>
      </w:r>
      <w:r>
        <w:rPr>
          <w:noProof/>
        </w:rPr>
      </w:r>
      <w:r>
        <w:rPr>
          <w:noProof/>
        </w:rPr>
        <w:fldChar w:fldCharType="separate"/>
      </w:r>
      <w:r>
        <w:rPr>
          <w:noProof/>
        </w:rPr>
        <w:t>87</w:t>
      </w:r>
      <w:r>
        <w:rPr>
          <w:noProof/>
        </w:rPr>
        <w:fldChar w:fldCharType="end"/>
      </w:r>
    </w:p>
    <w:p w14:paraId="0D23C496" w14:textId="392D24A5"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_Toc215062910 \h </w:instrText>
      </w:r>
      <w:r>
        <w:rPr>
          <w:noProof/>
        </w:rPr>
      </w:r>
      <w:r>
        <w:rPr>
          <w:noProof/>
        </w:rPr>
        <w:fldChar w:fldCharType="separate"/>
      </w:r>
      <w:r>
        <w:rPr>
          <w:noProof/>
        </w:rPr>
        <w:t>87</w:t>
      </w:r>
      <w:r>
        <w:rPr>
          <w:noProof/>
        </w:rPr>
        <w:fldChar w:fldCharType="end"/>
      </w:r>
    </w:p>
    <w:p w14:paraId="3039644B" w14:textId="4FEFCF2B"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_Toc215062911 \h </w:instrText>
      </w:r>
      <w:r>
        <w:rPr>
          <w:noProof/>
        </w:rPr>
      </w:r>
      <w:r>
        <w:rPr>
          <w:noProof/>
        </w:rPr>
        <w:fldChar w:fldCharType="separate"/>
      </w:r>
      <w:r>
        <w:rPr>
          <w:noProof/>
        </w:rPr>
        <w:t>87</w:t>
      </w:r>
      <w:r>
        <w:rPr>
          <w:noProof/>
        </w:rPr>
        <w:fldChar w:fldCharType="end"/>
      </w:r>
    </w:p>
    <w:p w14:paraId="24C954C2" w14:textId="40B0F7CF" w:rsidR="00811AEB" w:rsidRDefault="00811AEB">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_Toc215062912 \h </w:instrText>
      </w:r>
      <w:r>
        <w:rPr>
          <w:noProof/>
        </w:rPr>
      </w:r>
      <w:r>
        <w:rPr>
          <w:noProof/>
        </w:rPr>
        <w:fldChar w:fldCharType="separate"/>
      </w:r>
      <w:r>
        <w:rPr>
          <w:noProof/>
        </w:rPr>
        <w:t>87</w:t>
      </w:r>
      <w:r>
        <w:rPr>
          <w:noProof/>
        </w:rPr>
        <w:fldChar w:fldCharType="end"/>
      </w:r>
    </w:p>
    <w:p w14:paraId="5AC56334" w14:textId="5C290717" w:rsidR="00811AEB" w:rsidRDefault="00811AEB">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_Toc215062913 \h </w:instrText>
      </w:r>
      <w:r>
        <w:rPr>
          <w:noProof/>
        </w:rPr>
      </w:r>
      <w:r>
        <w:rPr>
          <w:noProof/>
        </w:rPr>
        <w:fldChar w:fldCharType="separate"/>
      </w:r>
      <w:r>
        <w:rPr>
          <w:noProof/>
        </w:rPr>
        <w:t>87</w:t>
      </w:r>
      <w:r>
        <w:rPr>
          <w:noProof/>
        </w:rPr>
        <w:fldChar w:fldCharType="end"/>
      </w:r>
    </w:p>
    <w:p w14:paraId="617B9BBA" w14:textId="3DA847E2" w:rsidR="00811AEB" w:rsidRDefault="00811AEB">
      <w:pPr>
        <w:pStyle w:val="TOC2"/>
        <w:rPr>
          <w:rFonts w:asciiTheme="minorHAnsi" w:eastAsiaTheme="minorEastAsia" w:hAnsiTheme="minorHAnsi" w:cstheme="minorBidi"/>
          <w:noProof/>
          <w:sz w:val="22"/>
          <w:szCs w:val="22"/>
          <w:lang w:val="en-IN" w:eastAsia="en-IN"/>
        </w:rPr>
      </w:pPr>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_Toc215062914 \h </w:instrText>
      </w:r>
      <w:r>
        <w:rPr>
          <w:noProof/>
        </w:rPr>
      </w:r>
      <w:r>
        <w:rPr>
          <w:noProof/>
        </w:rPr>
        <w:fldChar w:fldCharType="separate"/>
      </w:r>
      <w:r>
        <w:rPr>
          <w:noProof/>
        </w:rPr>
        <w:t>88</w:t>
      </w:r>
      <w:r>
        <w:rPr>
          <w:noProof/>
        </w:rPr>
        <w:fldChar w:fldCharType="end"/>
      </w:r>
    </w:p>
    <w:p w14:paraId="5E12269B" w14:textId="6B4171E0" w:rsidR="00811AEB" w:rsidRDefault="00811AEB">
      <w:pPr>
        <w:pStyle w:val="TOC3"/>
        <w:rPr>
          <w:rFonts w:asciiTheme="minorHAnsi" w:eastAsiaTheme="minorEastAsia" w:hAnsiTheme="minorHAnsi" w:cstheme="minorBidi"/>
          <w:noProof/>
          <w:sz w:val="22"/>
          <w:szCs w:val="22"/>
          <w:lang w:val="en-IN" w:eastAsia="en-IN"/>
        </w:rPr>
      </w:pPr>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_Toc215062915 \h </w:instrText>
      </w:r>
      <w:r>
        <w:rPr>
          <w:noProof/>
        </w:rPr>
      </w:r>
      <w:r>
        <w:rPr>
          <w:noProof/>
        </w:rPr>
        <w:fldChar w:fldCharType="separate"/>
      </w:r>
      <w:r>
        <w:rPr>
          <w:noProof/>
        </w:rPr>
        <w:t>88</w:t>
      </w:r>
      <w:r>
        <w:rPr>
          <w:noProof/>
        </w:rPr>
        <w:fldChar w:fldCharType="end"/>
      </w:r>
    </w:p>
    <w:p w14:paraId="795FE1B2" w14:textId="3CE4711C" w:rsidR="00811AEB" w:rsidRDefault="00811AEB">
      <w:pPr>
        <w:pStyle w:val="TOC3"/>
        <w:rPr>
          <w:rFonts w:asciiTheme="minorHAnsi" w:eastAsiaTheme="minorEastAsia" w:hAnsiTheme="minorHAnsi" w:cstheme="minorBidi"/>
          <w:noProof/>
          <w:sz w:val="22"/>
          <w:szCs w:val="22"/>
          <w:lang w:val="en-IN" w:eastAsia="en-IN"/>
        </w:rPr>
      </w:pPr>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_Toc215062916 \h </w:instrText>
      </w:r>
      <w:r>
        <w:rPr>
          <w:noProof/>
        </w:rPr>
      </w:r>
      <w:r>
        <w:rPr>
          <w:noProof/>
        </w:rPr>
        <w:fldChar w:fldCharType="separate"/>
      </w:r>
      <w:r>
        <w:rPr>
          <w:noProof/>
        </w:rPr>
        <w:t>88</w:t>
      </w:r>
      <w:r>
        <w:rPr>
          <w:noProof/>
        </w:rPr>
        <w:fldChar w:fldCharType="end"/>
      </w:r>
    </w:p>
    <w:p w14:paraId="6E625E40" w14:textId="04EA31B4" w:rsidR="00811AEB" w:rsidRDefault="00811AEB">
      <w:pPr>
        <w:pStyle w:val="TOC3"/>
        <w:rPr>
          <w:rFonts w:asciiTheme="minorHAnsi" w:eastAsiaTheme="minorEastAsia" w:hAnsiTheme="minorHAnsi" w:cstheme="minorBidi"/>
          <w:noProof/>
          <w:sz w:val="22"/>
          <w:szCs w:val="22"/>
          <w:lang w:val="en-IN" w:eastAsia="en-IN"/>
        </w:rPr>
      </w:pPr>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_Toc215062917 \h </w:instrText>
      </w:r>
      <w:r>
        <w:rPr>
          <w:noProof/>
        </w:rPr>
      </w:r>
      <w:r>
        <w:rPr>
          <w:noProof/>
        </w:rPr>
        <w:fldChar w:fldCharType="separate"/>
      </w:r>
      <w:r>
        <w:rPr>
          <w:noProof/>
        </w:rPr>
        <w:t>88</w:t>
      </w:r>
      <w:r>
        <w:rPr>
          <w:noProof/>
        </w:rPr>
        <w:fldChar w:fldCharType="end"/>
      </w:r>
    </w:p>
    <w:p w14:paraId="4EC6AF5D" w14:textId="16B6F97A" w:rsidR="00811AEB" w:rsidRDefault="00811AEB">
      <w:pPr>
        <w:pStyle w:val="TOC4"/>
        <w:rPr>
          <w:rFonts w:asciiTheme="minorHAnsi" w:eastAsiaTheme="minorEastAsia" w:hAnsiTheme="minorHAnsi" w:cstheme="minorBidi"/>
          <w:noProof/>
          <w:sz w:val="22"/>
          <w:szCs w:val="22"/>
          <w:lang w:val="en-IN" w:eastAsia="en-IN"/>
        </w:rPr>
      </w:pPr>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_Toc215062918 \h </w:instrText>
      </w:r>
      <w:r>
        <w:rPr>
          <w:noProof/>
        </w:rPr>
      </w:r>
      <w:r>
        <w:rPr>
          <w:noProof/>
        </w:rPr>
        <w:fldChar w:fldCharType="separate"/>
      </w:r>
      <w:r>
        <w:rPr>
          <w:noProof/>
        </w:rPr>
        <w:t>88</w:t>
      </w:r>
      <w:r>
        <w:rPr>
          <w:noProof/>
        </w:rPr>
        <w:fldChar w:fldCharType="end"/>
      </w:r>
    </w:p>
    <w:p w14:paraId="37427534" w14:textId="2EA8987B" w:rsidR="00811AEB" w:rsidRDefault="00811AEB">
      <w:pPr>
        <w:pStyle w:val="TOC4"/>
        <w:rPr>
          <w:rFonts w:asciiTheme="minorHAnsi" w:eastAsiaTheme="minorEastAsia" w:hAnsiTheme="minorHAnsi" w:cstheme="minorBidi"/>
          <w:noProof/>
          <w:sz w:val="22"/>
          <w:szCs w:val="22"/>
          <w:lang w:val="en-IN" w:eastAsia="en-IN"/>
        </w:rPr>
      </w:pPr>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_Toc215062919 \h </w:instrText>
      </w:r>
      <w:r>
        <w:rPr>
          <w:noProof/>
        </w:rPr>
      </w:r>
      <w:r>
        <w:rPr>
          <w:noProof/>
        </w:rPr>
        <w:fldChar w:fldCharType="separate"/>
      </w:r>
      <w:r>
        <w:rPr>
          <w:noProof/>
        </w:rPr>
        <w:t>89</w:t>
      </w:r>
      <w:r>
        <w:rPr>
          <w:noProof/>
        </w:rPr>
        <w:fldChar w:fldCharType="end"/>
      </w:r>
    </w:p>
    <w:p w14:paraId="0B970D62" w14:textId="2EA16C3A" w:rsidR="00811AEB" w:rsidRDefault="00811AEB">
      <w:pPr>
        <w:pStyle w:val="TOC5"/>
        <w:rPr>
          <w:rFonts w:asciiTheme="minorHAnsi" w:eastAsiaTheme="minorEastAsia" w:hAnsiTheme="minorHAnsi" w:cstheme="minorBidi"/>
          <w:noProof/>
          <w:sz w:val="22"/>
          <w:szCs w:val="22"/>
          <w:lang w:val="en-IN" w:eastAsia="en-IN"/>
        </w:rPr>
      </w:pPr>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_Toc215062920 \h </w:instrText>
      </w:r>
      <w:r>
        <w:rPr>
          <w:noProof/>
        </w:rPr>
      </w:r>
      <w:r>
        <w:rPr>
          <w:noProof/>
        </w:rPr>
        <w:fldChar w:fldCharType="separate"/>
      </w:r>
      <w:r>
        <w:rPr>
          <w:noProof/>
        </w:rPr>
        <w:t>89</w:t>
      </w:r>
      <w:r>
        <w:rPr>
          <w:noProof/>
        </w:rPr>
        <w:fldChar w:fldCharType="end"/>
      </w:r>
    </w:p>
    <w:p w14:paraId="3CE912A3" w14:textId="1469CA79" w:rsidR="00811AEB" w:rsidRDefault="00811AEB">
      <w:pPr>
        <w:pStyle w:val="TOC5"/>
        <w:rPr>
          <w:rFonts w:asciiTheme="minorHAnsi" w:eastAsiaTheme="minorEastAsia" w:hAnsiTheme="minorHAnsi" w:cstheme="minorBidi"/>
          <w:noProof/>
          <w:sz w:val="22"/>
          <w:szCs w:val="22"/>
          <w:lang w:val="en-IN" w:eastAsia="en-IN"/>
        </w:rPr>
      </w:pPr>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_Toc215062921 \h </w:instrText>
      </w:r>
      <w:r>
        <w:rPr>
          <w:noProof/>
        </w:rPr>
      </w:r>
      <w:r>
        <w:rPr>
          <w:noProof/>
        </w:rPr>
        <w:fldChar w:fldCharType="separate"/>
      </w:r>
      <w:r>
        <w:rPr>
          <w:noProof/>
        </w:rPr>
        <w:t>89</w:t>
      </w:r>
      <w:r>
        <w:rPr>
          <w:noProof/>
        </w:rPr>
        <w:fldChar w:fldCharType="end"/>
      </w:r>
    </w:p>
    <w:p w14:paraId="547CCD3B" w14:textId="110F72F1" w:rsidR="00811AEB" w:rsidRDefault="00811AEB">
      <w:pPr>
        <w:pStyle w:val="TOC4"/>
        <w:rPr>
          <w:rFonts w:asciiTheme="minorHAnsi" w:eastAsiaTheme="minorEastAsia" w:hAnsiTheme="minorHAnsi" w:cstheme="minorBidi"/>
          <w:noProof/>
          <w:sz w:val="22"/>
          <w:szCs w:val="22"/>
          <w:lang w:val="en-IN" w:eastAsia="en-IN"/>
        </w:rPr>
      </w:pPr>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_Toc215062922 \h </w:instrText>
      </w:r>
      <w:r>
        <w:rPr>
          <w:noProof/>
        </w:rPr>
      </w:r>
      <w:r>
        <w:rPr>
          <w:noProof/>
        </w:rPr>
        <w:fldChar w:fldCharType="separate"/>
      </w:r>
      <w:r>
        <w:rPr>
          <w:noProof/>
        </w:rPr>
        <w:t>89</w:t>
      </w:r>
      <w:r>
        <w:rPr>
          <w:noProof/>
        </w:rPr>
        <w:fldChar w:fldCharType="end"/>
      </w:r>
    </w:p>
    <w:p w14:paraId="52DA3E5A" w14:textId="133F7595" w:rsidR="00811AEB" w:rsidRDefault="00811AEB">
      <w:pPr>
        <w:pStyle w:val="TOC4"/>
        <w:rPr>
          <w:rFonts w:asciiTheme="minorHAnsi" w:eastAsiaTheme="minorEastAsia" w:hAnsiTheme="minorHAnsi" w:cstheme="minorBidi"/>
          <w:noProof/>
          <w:sz w:val="22"/>
          <w:szCs w:val="22"/>
          <w:lang w:val="en-IN" w:eastAsia="en-IN"/>
        </w:rPr>
      </w:pPr>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_Toc215062923 \h </w:instrText>
      </w:r>
      <w:r>
        <w:rPr>
          <w:noProof/>
        </w:rPr>
      </w:r>
      <w:r>
        <w:rPr>
          <w:noProof/>
        </w:rPr>
        <w:fldChar w:fldCharType="separate"/>
      </w:r>
      <w:r>
        <w:rPr>
          <w:noProof/>
        </w:rPr>
        <w:t>89</w:t>
      </w:r>
      <w:r>
        <w:rPr>
          <w:noProof/>
        </w:rPr>
        <w:fldChar w:fldCharType="end"/>
      </w:r>
    </w:p>
    <w:p w14:paraId="1996EE72" w14:textId="44AF528A" w:rsidR="00811AEB" w:rsidRDefault="00811AEB">
      <w:pPr>
        <w:pStyle w:val="TOC3"/>
        <w:rPr>
          <w:rFonts w:asciiTheme="minorHAnsi" w:eastAsiaTheme="minorEastAsia" w:hAnsiTheme="minorHAnsi" w:cstheme="minorBidi"/>
          <w:noProof/>
          <w:sz w:val="22"/>
          <w:szCs w:val="22"/>
          <w:lang w:val="en-IN" w:eastAsia="en-IN"/>
        </w:rPr>
      </w:pPr>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_Toc215062924 \h </w:instrText>
      </w:r>
      <w:r>
        <w:rPr>
          <w:noProof/>
        </w:rPr>
      </w:r>
      <w:r>
        <w:rPr>
          <w:noProof/>
        </w:rPr>
        <w:fldChar w:fldCharType="separate"/>
      </w:r>
      <w:r>
        <w:rPr>
          <w:noProof/>
        </w:rPr>
        <w:t>89</w:t>
      </w:r>
      <w:r>
        <w:rPr>
          <w:noProof/>
        </w:rPr>
        <w:fldChar w:fldCharType="end"/>
      </w:r>
    </w:p>
    <w:p w14:paraId="4E464688" w14:textId="453AD22C" w:rsidR="00811AEB" w:rsidRDefault="00811AEB">
      <w:pPr>
        <w:pStyle w:val="TOC3"/>
        <w:rPr>
          <w:rFonts w:asciiTheme="minorHAnsi" w:eastAsiaTheme="minorEastAsia" w:hAnsiTheme="minorHAnsi" w:cstheme="minorBidi"/>
          <w:noProof/>
          <w:sz w:val="22"/>
          <w:szCs w:val="22"/>
          <w:lang w:val="en-IN" w:eastAsia="en-IN"/>
        </w:rPr>
      </w:pPr>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_Toc215062925 \h </w:instrText>
      </w:r>
      <w:r>
        <w:rPr>
          <w:noProof/>
        </w:rPr>
      </w:r>
      <w:r>
        <w:rPr>
          <w:noProof/>
        </w:rPr>
        <w:fldChar w:fldCharType="separate"/>
      </w:r>
      <w:r>
        <w:rPr>
          <w:noProof/>
        </w:rPr>
        <w:t>90</w:t>
      </w:r>
      <w:r>
        <w:rPr>
          <w:noProof/>
        </w:rPr>
        <w:fldChar w:fldCharType="end"/>
      </w:r>
    </w:p>
    <w:p w14:paraId="790CB54E" w14:textId="0412DAA3" w:rsidR="00811AEB" w:rsidRDefault="00811AEB">
      <w:pPr>
        <w:pStyle w:val="TOC4"/>
        <w:rPr>
          <w:rFonts w:asciiTheme="minorHAnsi" w:eastAsiaTheme="minorEastAsia" w:hAnsiTheme="minorHAnsi" w:cstheme="minorBidi"/>
          <w:noProof/>
          <w:sz w:val="22"/>
          <w:szCs w:val="22"/>
          <w:lang w:val="en-IN" w:eastAsia="en-IN"/>
        </w:rPr>
      </w:pPr>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_Toc215062926 \h </w:instrText>
      </w:r>
      <w:r>
        <w:rPr>
          <w:noProof/>
        </w:rPr>
      </w:r>
      <w:r>
        <w:rPr>
          <w:noProof/>
        </w:rPr>
        <w:fldChar w:fldCharType="separate"/>
      </w:r>
      <w:r>
        <w:rPr>
          <w:noProof/>
        </w:rPr>
        <w:t>90</w:t>
      </w:r>
      <w:r>
        <w:rPr>
          <w:noProof/>
        </w:rPr>
        <w:fldChar w:fldCharType="end"/>
      </w:r>
    </w:p>
    <w:p w14:paraId="779472BC" w14:textId="59147724" w:rsidR="00811AEB" w:rsidRDefault="00811AEB">
      <w:pPr>
        <w:pStyle w:val="TOC4"/>
        <w:rPr>
          <w:rFonts w:asciiTheme="minorHAnsi" w:eastAsiaTheme="minorEastAsia" w:hAnsiTheme="minorHAnsi" w:cstheme="minorBidi"/>
          <w:noProof/>
          <w:sz w:val="22"/>
          <w:szCs w:val="22"/>
          <w:lang w:val="en-IN" w:eastAsia="en-IN"/>
        </w:rPr>
      </w:pPr>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_Toc215062927 \h </w:instrText>
      </w:r>
      <w:r>
        <w:rPr>
          <w:noProof/>
        </w:rPr>
      </w:r>
      <w:r>
        <w:rPr>
          <w:noProof/>
        </w:rPr>
        <w:fldChar w:fldCharType="separate"/>
      </w:r>
      <w:r>
        <w:rPr>
          <w:noProof/>
        </w:rPr>
        <w:t>90</w:t>
      </w:r>
      <w:r>
        <w:rPr>
          <w:noProof/>
        </w:rPr>
        <w:fldChar w:fldCharType="end"/>
      </w:r>
    </w:p>
    <w:p w14:paraId="15028AD0" w14:textId="749F01D5"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_Toc215062928 \h </w:instrText>
      </w:r>
      <w:r>
        <w:rPr>
          <w:noProof/>
        </w:rPr>
      </w:r>
      <w:r>
        <w:rPr>
          <w:noProof/>
        </w:rPr>
        <w:fldChar w:fldCharType="separate"/>
      </w:r>
      <w:r>
        <w:rPr>
          <w:noProof/>
        </w:rPr>
        <w:t>90</w:t>
      </w:r>
      <w:r>
        <w:rPr>
          <w:noProof/>
        </w:rPr>
        <w:fldChar w:fldCharType="end"/>
      </w:r>
    </w:p>
    <w:p w14:paraId="1D94126D" w14:textId="722D40E8"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_Toc215062929 \h </w:instrText>
      </w:r>
      <w:r>
        <w:rPr>
          <w:noProof/>
        </w:rPr>
      </w:r>
      <w:r>
        <w:rPr>
          <w:noProof/>
        </w:rPr>
        <w:fldChar w:fldCharType="separate"/>
      </w:r>
      <w:r>
        <w:rPr>
          <w:noProof/>
        </w:rPr>
        <w:t>91</w:t>
      </w:r>
      <w:r>
        <w:rPr>
          <w:noProof/>
        </w:rPr>
        <w:fldChar w:fldCharType="end"/>
      </w:r>
    </w:p>
    <w:p w14:paraId="5493904D" w14:textId="08F42803"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_Toc215062930 \h </w:instrText>
      </w:r>
      <w:r>
        <w:rPr>
          <w:noProof/>
        </w:rPr>
      </w:r>
      <w:r>
        <w:rPr>
          <w:noProof/>
        </w:rPr>
        <w:fldChar w:fldCharType="separate"/>
      </w:r>
      <w:r>
        <w:rPr>
          <w:noProof/>
        </w:rPr>
        <w:t>91</w:t>
      </w:r>
      <w:r>
        <w:rPr>
          <w:noProof/>
        </w:rPr>
        <w:fldChar w:fldCharType="end"/>
      </w:r>
    </w:p>
    <w:p w14:paraId="3C13B65C" w14:textId="10A1E63A"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_Toc215062931 \h </w:instrText>
      </w:r>
      <w:r>
        <w:rPr>
          <w:noProof/>
        </w:rPr>
      </w:r>
      <w:r>
        <w:rPr>
          <w:noProof/>
        </w:rPr>
        <w:fldChar w:fldCharType="separate"/>
      </w:r>
      <w:r>
        <w:rPr>
          <w:noProof/>
        </w:rPr>
        <w:t>92</w:t>
      </w:r>
      <w:r>
        <w:rPr>
          <w:noProof/>
        </w:rPr>
        <w:fldChar w:fldCharType="end"/>
      </w:r>
    </w:p>
    <w:p w14:paraId="5B47BFD6" w14:textId="2D896A40"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_Toc215062932 \h </w:instrText>
      </w:r>
      <w:r>
        <w:rPr>
          <w:noProof/>
        </w:rPr>
      </w:r>
      <w:r>
        <w:rPr>
          <w:noProof/>
        </w:rPr>
        <w:fldChar w:fldCharType="separate"/>
      </w:r>
      <w:r>
        <w:rPr>
          <w:noProof/>
        </w:rPr>
        <w:t>92</w:t>
      </w:r>
      <w:r>
        <w:rPr>
          <w:noProof/>
        </w:rPr>
        <w:fldChar w:fldCharType="end"/>
      </w:r>
    </w:p>
    <w:p w14:paraId="6A975B77" w14:textId="1BD79F26"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_Toc215062933 \h </w:instrText>
      </w:r>
      <w:r>
        <w:rPr>
          <w:noProof/>
        </w:rPr>
      </w:r>
      <w:r>
        <w:rPr>
          <w:noProof/>
        </w:rPr>
        <w:fldChar w:fldCharType="separate"/>
      </w:r>
      <w:r>
        <w:rPr>
          <w:noProof/>
        </w:rPr>
        <w:t>92</w:t>
      </w:r>
      <w:r>
        <w:rPr>
          <w:noProof/>
        </w:rPr>
        <w:fldChar w:fldCharType="end"/>
      </w:r>
    </w:p>
    <w:p w14:paraId="4B9CE58E" w14:textId="076EEB77" w:rsidR="00811AEB" w:rsidRDefault="00811AEB">
      <w:pPr>
        <w:pStyle w:val="TOC5"/>
        <w:rPr>
          <w:rFonts w:asciiTheme="minorHAnsi" w:eastAsiaTheme="minorEastAsia" w:hAnsiTheme="minorHAnsi" w:cstheme="minorBidi"/>
          <w:noProof/>
          <w:sz w:val="22"/>
          <w:szCs w:val="22"/>
          <w:lang w:val="en-IN" w:eastAsia="en-IN"/>
        </w:rPr>
      </w:pPr>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_Toc215062934 \h </w:instrText>
      </w:r>
      <w:r>
        <w:rPr>
          <w:noProof/>
        </w:rPr>
      </w:r>
      <w:r>
        <w:rPr>
          <w:noProof/>
        </w:rPr>
        <w:fldChar w:fldCharType="separate"/>
      </w:r>
      <w:r>
        <w:rPr>
          <w:noProof/>
        </w:rPr>
        <w:t>92</w:t>
      </w:r>
      <w:r>
        <w:rPr>
          <w:noProof/>
        </w:rPr>
        <w:fldChar w:fldCharType="end"/>
      </w:r>
    </w:p>
    <w:p w14:paraId="5D1F660E" w14:textId="026E5C2D" w:rsidR="00811AEB" w:rsidRDefault="00811AEB">
      <w:pPr>
        <w:pStyle w:val="TOC4"/>
        <w:rPr>
          <w:rFonts w:asciiTheme="minorHAnsi" w:eastAsiaTheme="minorEastAsia" w:hAnsiTheme="minorHAnsi" w:cstheme="minorBidi"/>
          <w:noProof/>
          <w:sz w:val="22"/>
          <w:szCs w:val="22"/>
          <w:lang w:val="en-IN" w:eastAsia="en-IN"/>
        </w:rPr>
      </w:pPr>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_Toc215062935 \h </w:instrText>
      </w:r>
      <w:r>
        <w:rPr>
          <w:noProof/>
        </w:rPr>
      </w:r>
      <w:r>
        <w:rPr>
          <w:noProof/>
        </w:rPr>
        <w:fldChar w:fldCharType="separate"/>
      </w:r>
      <w:r>
        <w:rPr>
          <w:noProof/>
        </w:rPr>
        <w:t>92</w:t>
      </w:r>
      <w:r>
        <w:rPr>
          <w:noProof/>
        </w:rPr>
        <w:fldChar w:fldCharType="end"/>
      </w:r>
    </w:p>
    <w:p w14:paraId="189B0F64" w14:textId="7342866E"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_Toc215062936 \h </w:instrText>
      </w:r>
      <w:r>
        <w:rPr>
          <w:noProof/>
        </w:rPr>
      </w:r>
      <w:r>
        <w:rPr>
          <w:noProof/>
        </w:rPr>
        <w:fldChar w:fldCharType="separate"/>
      </w:r>
      <w:r>
        <w:rPr>
          <w:noProof/>
        </w:rPr>
        <w:t>92</w:t>
      </w:r>
      <w:r>
        <w:rPr>
          <w:noProof/>
        </w:rPr>
        <w:fldChar w:fldCharType="end"/>
      </w:r>
    </w:p>
    <w:p w14:paraId="0FAA1CD0" w14:textId="7D3DFC7C" w:rsidR="00811AEB" w:rsidRDefault="00811AEB">
      <w:pPr>
        <w:pStyle w:val="TOC5"/>
        <w:rPr>
          <w:rFonts w:asciiTheme="minorHAnsi" w:eastAsiaTheme="minorEastAsia" w:hAnsiTheme="minorHAnsi" w:cstheme="minorBidi"/>
          <w:noProof/>
          <w:sz w:val="22"/>
          <w:szCs w:val="22"/>
          <w:lang w:val="en-IN" w:eastAsia="en-IN"/>
        </w:rPr>
      </w:pPr>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_Toc215062937 \h </w:instrText>
      </w:r>
      <w:r>
        <w:rPr>
          <w:noProof/>
        </w:rPr>
      </w:r>
      <w:r>
        <w:rPr>
          <w:noProof/>
        </w:rPr>
        <w:fldChar w:fldCharType="separate"/>
      </w:r>
      <w:r>
        <w:rPr>
          <w:noProof/>
        </w:rPr>
        <w:t>92</w:t>
      </w:r>
      <w:r>
        <w:rPr>
          <w:noProof/>
        </w:rPr>
        <w:fldChar w:fldCharType="end"/>
      </w:r>
    </w:p>
    <w:p w14:paraId="0C2014DB" w14:textId="42361026" w:rsidR="00811AEB" w:rsidRDefault="00811AEB">
      <w:pPr>
        <w:pStyle w:val="TOC5"/>
        <w:rPr>
          <w:rFonts w:asciiTheme="minorHAnsi" w:eastAsiaTheme="minorEastAsia" w:hAnsiTheme="minorHAnsi" w:cstheme="minorBidi"/>
          <w:noProof/>
          <w:sz w:val="22"/>
          <w:szCs w:val="22"/>
          <w:lang w:val="en-IN" w:eastAsia="en-IN"/>
        </w:rPr>
      </w:pPr>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_Toc215062938 \h </w:instrText>
      </w:r>
      <w:r>
        <w:rPr>
          <w:noProof/>
        </w:rPr>
      </w:r>
      <w:r>
        <w:rPr>
          <w:noProof/>
        </w:rPr>
        <w:fldChar w:fldCharType="separate"/>
      </w:r>
      <w:r>
        <w:rPr>
          <w:noProof/>
        </w:rPr>
        <w:t>93</w:t>
      </w:r>
      <w:r>
        <w:rPr>
          <w:noProof/>
        </w:rPr>
        <w:fldChar w:fldCharType="end"/>
      </w:r>
    </w:p>
    <w:p w14:paraId="45CCDF5D" w14:textId="27F4A62E" w:rsidR="00811AEB" w:rsidRDefault="00811AEB">
      <w:pPr>
        <w:pStyle w:val="TOC3"/>
        <w:rPr>
          <w:rFonts w:asciiTheme="minorHAnsi" w:eastAsiaTheme="minorEastAsia" w:hAnsiTheme="minorHAnsi" w:cstheme="minorBidi"/>
          <w:noProof/>
          <w:sz w:val="22"/>
          <w:szCs w:val="22"/>
          <w:lang w:val="en-IN" w:eastAsia="en-IN"/>
        </w:rPr>
      </w:pPr>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_Toc215062939 \h </w:instrText>
      </w:r>
      <w:r>
        <w:rPr>
          <w:noProof/>
        </w:rPr>
      </w:r>
      <w:r>
        <w:rPr>
          <w:noProof/>
        </w:rPr>
        <w:fldChar w:fldCharType="separate"/>
      </w:r>
      <w:r>
        <w:rPr>
          <w:noProof/>
        </w:rPr>
        <w:t>93</w:t>
      </w:r>
      <w:r>
        <w:rPr>
          <w:noProof/>
        </w:rPr>
        <w:fldChar w:fldCharType="end"/>
      </w:r>
    </w:p>
    <w:p w14:paraId="5FA1C967" w14:textId="3C3F3E5B" w:rsidR="00811AEB" w:rsidRDefault="00811AEB">
      <w:pPr>
        <w:pStyle w:val="TOC3"/>
        <w:rPr>
          <w:rFonts w:asciiTheme="minorHAnsi" w:eastAsiaTheme="minorEastAsia" w:hAnsiTheme="minorHAnsi" w:cstheme="minorBidi"/>
          <w:noProof/>
          <w:sz w:val="22"/>
          <w:szCs w:val="22"/>
          <w:lang w:val="en-IN" w:eastAsia="en-IN"/>
        </w:rPr>
      </w:pPr>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_Toc215062940 \h </w:instrText>
      </w:r>
      <w:r>
        <w:rPr>
          <w:noProof/>
        </w:rPr>
      </w:r>
      <w:r>
        <w:rPr>
          <w:noProof/>
        </w:rPr>
        <w:fldChar w:fldCharType="separate"/>
      </w:r>
      <w:r>
        <w:rPr>
          <w:noProof/>
        </w:rPr>
        <w:t>93</w:t>
      </w:r>
      <w:r>
        <w:rPr>
          <w:noProof/>
        </w:rPr>
        <w:fldChar w:fldCharType="end"/>
      </w:r>
    </w:p>
    <w:p w14:paraId="5CB84D5B" w14:textId="6BBB78C0" w:rsidR="00811AEB" w:rsidRDefault="00811AEB">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_Toc215062941 \h </w:instrText>
      </w:r>
      <w:r>
        <w:rPr>
          <w:noProof/>
        </w:rPr>
      </w:r>
      <w:r>
        <w:rPr>
          <w:noProof/>
        </w:rPr>
        <w:fldChar w:fldCharType="separate"/>
      </w:r>
      <w:r>
        <w:rPr>
          <w:noProof/>
        </w:rPr>
        <w:t>93</w:t>
      </w:r>
      <w:r>
        <w:rPr>
          <w:noProof/>
        </w:rPr>
        <w:fldChar w:fldCharType="end"/>
      </w:r>
    </w:p>
    <w:p w14:paraId="257C8D34" w14:textId="238A34C2" w:rsidR="00811AEB" w:rsidRDefault="00811AEB">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_Toc215062942 \h </w:instrText>
      </w:r>
      <w:r>
        <w:rPr>
          <w:noProof/>
        </w:rPr>
      </w:r>
      <w:r>
        <w:rPr>
          <w:noProof/>
        </w:rPr>
        <w:fldChar w:fldCharType="separate"/>
      </w:r>
      <w:r>
        <w:rPr>
          <w:noProof/>
        </w:rPr>
        <w:t>93</w:t>
      </w:r>
      <w:r>
        <w:rPr>
          <w:noProof/>
        </w:rPr>
        <w:fldChar w:fldCharType="end"/>
      </w:r>
    </w:p>
    <w:p w14:paraId="3641C202" w14:textId="2A8531A1" w:rsidR="00811AEB" w:rsidRDefault="00811AEB">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_Toc215062943 \h </w:instrText>
      </w:r>
      <w:r>
        <w:rPr>
          <w:noProof/>
        </w:rPr>
      </w:r>
      <w:r>
        <w:rPr>
          <w:noProof/>
        </w:rPr>
        <w:fldChar w:fldCharType="separate"/>
      </w:r>
      <w:r>
        <w:rPr>
          <w:noProof/>
        </w:rPr>
        <w:t>94</w:t>
      </w:r>
      <w:r>
        <w:rPr>
          <w:noProof/>
        </w:rPr>
        <w:fldChar w:fldCharType="end"/>
      </w:r>
    </w:p>
    <w:p w14:paraId="13BC9076" w14:textId="729CC770" w:rsidR="00811AEB" w:rsidRDefault="00811AEB">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_Toc215062944 \h </w:instrText>
      </w:r>
      <w:r>
        <w:rPr>
          <w:noProof/>
        </w:rPr>
      </w:r>
      <w:r>
        <w:rPr>
          <w:noProof/>
        </w:rPr>
        <w:fldChar w:fldCharType="separate"/>
      </w:r>
      <w:r>
        <w:rPr>
          <w:noProof/>
        </w:rPr>
        <w:t>94</w:t>
      </w:r>
      <w:r>
        <w:rPr>
          <w:noProof/>
        </w:rPr>
        <w:fldChar w:fldCharType="end"/>
      </w:r>
    </w:p>
    <w:p w14:paraId="43FEA827" w14:textId="29ED45F5" w:rsidR="00811AEB" w:rsidRDefault="00811AEB">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_Toc215062945 \h </w:instrText>
      </w:r>
      <w:r>
        <w:rPr>
          <w:noProof/>
        </w:rPr>
      </w:r>
      <w:r>
        <w:rPr>
          <w:noProof/>
        </w:rPr>
        <w:fldChar w:fldCharType="separate"/>
      </w:r>
      <w:r>
        <w:rPr>
          <w:noProof/>
        </w:rPr>
        <w:t>94</w:t>
      </w:r>
      <w:r>
        <w:rPr>
          <w:noProof/>
        </w:rPr>
        <w:fldChar w:fldCharType="end"/>
      </w:r>
    </w:p>
    <w:p w14:paraId="1B85BD3B" w14:textId="5D0335CC" w:rsidR="00811AEB" w:rsidRDefault="00811AEB">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_Toc215062946 \h </w:instrText>
      </w:r>
      <w:r>
        <w:rPr>
          <w:noProof/>
        </w:rPr>
      </w:r>
      <w:r>
        <w:rPr>
          <w:noProof/>
        </w:rPr>
        <w:fldChar w:fldCharType="separate"/>
      </w:r>
      <w:r>
        <w:rPr>
          <w:noProof/>
        </w:rPr>
        <w:t>94</w:t>
      </w:r>
      <w:r>
        <w:rPr>
          <w:noProof/>
        </w:rPr>
        <w:fldChar w:fldCharType="end"/>
      </w:r>
    </w:p>
    <w:p w14:paraId="74B94AD6" w14:textId="273B595A" w:rsidR="00811AEB" w:rsidRDefault="00811AEB">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_Toc215062947 \h </w:instrText>
      </w:r>
      <w:r>
        <w:rPr>
          <w:noProof/>
        </w:rPr>
      </w:r>
      <w:r>
        <w:rPr>
          <w:noProof/>
        </w:rPr>
        <w:fldChar w:fldCharType="separate"/>
      </w:r>
      <w:r>
        <w:rPr>
          <w:noProof/>
        </w:rPr>
        <w:t>94</w:t>
      </w:r>
      <w:r>
        <w:rPr>
          <w:noProof/>
        </w:rPr>
        <w:fldChar w:fldCharType="end"/>
      </w:r>
    </w:p>
    <w:p w14:paraId="0378DBBF" w14:textId="0C65F0C1" w:rsidR="00811AEB" w:rsidRDefault="00811AEB">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_Toc215062948 \h </w:instrText>
      </w:r>
      <w:r>
        <w:rPr>
          <w:noProof/>
        </w:rPr>
      </w:r>
      <w:r>
        <w:rPr>
          <w:noProof/>
        </w:rPr>
        <w:fldChar w:fldCharType="separate"/>
      </w:r>
      <w:r>
        <w:rPr>
          <w:noProof/>
        </w:rPr>
        <w:t>94</w:t>
      </w:r>
      <w:r>
        <w:rPr>
          <w:noProof/>
        </w:rPr>
        <w:fldChar w:fldCharType="end"/>
      </w:r>
    </w:p>
    <w:p w14:paraId="4E92E65C" w14:textId="322881F3" w:rsidR="00811AEB" w:rsidRDefault="00811AEB">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_Toc215062949 \h </w:instrText>
      </w:r>
      <w:r>
        <w:rPr>
          <w:noProof/>
        </w:rPr>
      </w:r>
      <w:r>
        <w:rPr>
          <w:noProof/>
        </w:rPr>
        <w:fldChar w:fldCharType="separate"/>
      </w:r>
      <w:r>
        <w:rPr>
          <w:noProof/>
        </w:rPr>
        <w:t>94</w:t>
      </w:r>
      <w:r>
        <w:rPr>
          <w:noProof/>
        </w:rPr>
        <w:fldChar w:fldCharType="end"/>
      </w:r>
    </w:p>
    <w:p w14:paraId="749C2532" w14:textId="1B7E04F4" w:rsidR="00811AEB" w:rsidRDefault="00811AEB">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_Toc215062950 \h </w:instrText>
      </w:r>
      <w:r>
        <w:rPr>
          <w:noProof/>
        </w:rPr>
      </w:r>
      <w:r>
        <w:rPr>
          <w:noProof/>
        </w:rPr>
        <w:fldChar w:fldCharType="separate"/>
      </w:r>
      <w:r>
        <w:rPr>
          <w:noProof/>
        </w:rPr>
        <w:t>96</w:t>
      </w:r>
      <w:r>
        <w:rPr>
          <w:noProof/>
        </w:rPr>
        <w:fldChar w:fldCharType="end"/>
      </w:r>
    </w:p>
    <w:p w14:paraId="254BDDD6" w14:textId="1A4C150B" w:rsidR="00811AEB" w:rsidRDefault="00811AEB">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_Toc215062951 \h </w:instrText>
      </w:r>
      <w:r>
        <w:rPr>
          <w:noProof/>
        </w:rPr>
      </w:r>
      <w:r>
        <w:rPr>
          <w:noProof/>
        </w:rPr>
        <w:fldChar w:fldCharType="separate"/>
      </w:r>
      <w:r>
        <w:rPr>
          <w:noProof/>
        </w:rPr>
        <w:t>96</w:t>
      </w:r>
      <w:r>
        <w:rPr>
          <w:noProof/>
        </w:rPr>
        <w:fldChar w:fldCharType="end"/>
      </w:r>
    </w:p>
    <w:p w14:paraId="6A8A1928" w14:textId="0D528B08" w:rsidR="00811AEB" w:rsidRDefault="00811AEB">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_Toc215062952 \h </w:instrText>
      </w:r>
      <w:r>
        <w:rPr>
          <w:noProof/>
        </w:rPr>
      </w:r>
      <w:r>
        <w:rPr>
          <w:noProof/>
        </w:rPr>
        <w:fldChar w:fldCharType="separate"/>
      </w:r>
      <w:r>
        <w:rPr>
          <w:noProof/>
        </w:rPr>
        <w:t>96</w:t>
      </w:r>
      <w:r>
        <w:rPr>
          <w:noProof/>
        </w:rPr>
        <w:fldChar w:fldCharType="end"/>
      </w:r>
    </w:p>
    <w:p w14:paraId="4EF3F922" w14:textId="4EAE536E" w:rsidR="00811AEB" w:rsidRDefault="00811AEB">
      <w:pPr>
        <w:pStyle w:val="TOC4"/>
        <w:rPr>
          <w:rFonts w:asciiTheme="minorHAnsi" w:eastAsiaTheme="minorEastAsia" w:hAnsiTheme="minorHAnsi" w:cstheme="minorBidi"/>
          <w:noProof/>
          <w:sz w:val="22"/>
          <w:szCs w:val="22"/>
          <w:lang w:val="en-IN" w:eastAsia="en-IN"/>
        </w:rPr>
      </w:pPr>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_Toc215062953 \h </w:instrText>
      </w:r>
      <w:r>
        <w:rPr>
          <w:noProof/>
        </w:rPr>
      </w:r>
      <w:r>
        <w:rPr>
          <w:noProof/>
        </w:rPr>
        <w:fldChar w:fldCharType="separate"/>
      </w:r>
      <w:r>
        <w:rPr>
          <w:noProof/>
        </w:rPr>
        <w:t>97</w:t>
      </w:r>
      <w:r>
        <w:rPr>
          <w:noProof/>
        </w:rPr>
        <w:fldChar w:fldCharType="end"/>
      </w:r>
    </w:p>
    <w:p w14:paraId="00A972E2" w14:textId="7067E2D4" w:rsidR="00811AEB" w:rsidRDefault="00811AEB">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_Toc215062954 \h </w:instrText>
      </w:r>
      <w:r>
        <w:rPr>
          <w:noProof/>
        </w:rPr>
      </w:r>
      <w:r>
        <w:rPr>
          <w:noProof/>
        </w:rPr>
        <w:fldChar w:fldCharType="separate"/>
      </w:r>
      <w:r>
        <w:rPr>
          <w:noProof/>
        </w:rPr>
        <w:t>97</w:t>
      </w:r>
      <w:r>
        <w:rPr>
          <w:noProof/>
        </w:rPr>
        <w:fldChar w:fldCharType="end"/>
      </w:r>
    </w:p>
    <w:p w14:paraId="7FA9004B" w14:textId="52530ACA" w:rsidR="00811AEB" w:rsidRDefault="00811AEB">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_Toc215062955 \h </w:instrText>
      </w:r>
      <w:r>
        <w:rPr>
          <w:noProof/>
        </w:rPr>
      </w:r>
      <w:r>
        <w:rPr>
          <w:noProof/>
        </w:rPr>
        <w:fldChar w:fldCharType="separate"/>
      </w:r>
      <w:r>
        <w:rPr>
          <w:noProof/>
        </w:rPr>
        <w:t>97</w:t>
      </w:r>
      <w:r>
        <w:rPr>
          <w:noProof/>
        </w:rPr>
        <w:fldChar w:fldCharType="end"/>
      </w:r>
    </w:p>
    <w:p w14:paraId="117D464B" w14:textId="208E395A" w:rsidR="00811AEB" w:rsidRDefault="00811AEB">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_Toc215062956 \h </w:instrText>
      </w:r>
      <w:r>
        <w:rPr>
          <w:noProof/>
        </w:rPr>
      </w:r>
      <w:r>
        <w:rPr>
          <w:noProof/>
        </w:rPr>
        <w:fldChar w:fldCharType="separate"/>
      </w:r>
      <w:r>
        <w:rPr>
          <w:noProof/>
        </w:rPr>
        <w:t>98</w:t>
      </w:r>
      <w:r>
        <w:rPr>
          <w:noProof/>
        </w:rPr>
        <w:fldChar w:fldCharType="end"/>
      </w:r>
    </w:p>
    <w:p w14:paraId="0DFE72CE" w14:textId="2ABC43FB" w:rsidR="00811AEB" w:rsidRDefault="00811AEB">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_Toc215062957 \h </w:instrText>
      </w:r>
      <w:r>
        <w:rPr>
          <w:noProof/>
        </w:rPr>
      </w:r>
      <w:r>
        <w:rPr>
          <w:noProof/>
        </w:rPr>
        <w:fldChar w:fldCharType="separate"/>
      </w:r>
      <w:r>
        <w:rPr>
          <w:noProof/>
        </w:rPr>
        <w:t>98</w:t>
      </w:r>
      <w:r>
        <w:rPr>
          <w:noProof/>
        </w:rPr>
        <w:fldChar w:fldCharType="end"/>
      </w:r>
    </w:p>
    <w:p w14:paraId="75870E37" w14:textId="08EAC246" w:rsidR="00811AEB" w:rsidRDefault="00811AEB">
      <w:pPr>
        <w:pStyle w:val="TOC5"/>
        <w:rPr>
          <w:rFonts w:asciiTheme="minorHAnsi" w:eastAsiaTheme="minorEastAsia" w:hAnsiTheme="minorHAnsi" w:cstheme="minorBidi"/>
          <w:noProof/>
          <w:sz w:val="22"/>
          <w:szCs w:val="22"/>
          <w:lang w:val="en-IN" w:eastAsia="en-IN"/>
        </w:rPr>
      </w:pPr>
      <w:r>
        <w:rPr>
          <w:noProof/>
        </w:rPr>
        <w:lastRenderedPageBreak/>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_Toc215062958 \h </w:instrText>
      </w:r>
      <w:r>
        <w:rPr>
          <w:noProof/>
        </w:rPr>
      </w:r>
      <w:r>
        <w:rPr>
          <w:noProof/>
        </w:rPr>
        <w:fldChar w:fldCharType="separate"/>
      </w:r>
      <w:r>
        <w:rPr>
          <w:noProof/>
        </w:rPr>
        <w:t>98</w:t>
      </w:r>
      <w:r>
        <w:rPr>
          <w:noProof/>
        </w:rPr>
        <w:fldChar w:fldCharType="end"/>
      </w:r>
    </w:p>
    <w:p w14:paraId="59395BD3" w14:textId="2BC60390" w:rsidR="00811AEB" w:rsidRDefault="00811AEB">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1D09AC">
        <w:rPr>
          <w:noProof/>
          <w:lang w:val="en-IN"/>
        </w:rPr>
        <w:t>Eecs_ServiceProvisioning_Unsubscribe</w:t>
      </w:r>
      <w:r>
        <w:rPr>
          <w:noProof/>
        </w:rPr>
        <w:tab/>
      </w:r>
      <w:r>
        <w:rPr>
          <w:noProof/>
        </w:rPr>
        <w:fldChar w:fldCharType="begin"/>
      </w:r>
      <w:r>
        <w:rPr>
          <w:noProof/>
        </w:rPr>
        <w:instrText xml:space="preserve"> PAGEREF _Toc215062959 \h </w:instrText>
      </w:r>
      <w:r>
        <w:rPr>
          <w:noProof/>
        </w:rPr>
      </w:r>
      <w:r>
        <w:rPr>
          <w:noProof/>
        </w:rPr>
        <w:fldChar w:fldCharType="separate"/>
      </w:r>
      <w:r>
        <w:rPr>
          <w:noProof/>
        </w:rPr>
        <w:t>98</w:t>
      </w:r>
      <w:r>
        <w:rPr>
          <w:noProof/>
        </w:rPr>
        <w:fldChar w:fldCharType="end"/>
      </w:r>
    </w:p>
    <w:p w14:paraId="088493A2" w14:textId="257B9DBD" w:rsidR="00811AEB" w:rsidRDefault="00811AEB">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_Toc215062960 \h </w:instrText>
      </w:r>
      <w:r>
        <w:rPr>
          <w:noProof/>
        </w:rPr>
      </w:r>
      <w:r>
        <w:rPr>
          <w:noProof/>
        </w:rPr>
        <w:fldChar w:fldCharType="separate"/>
      </w:r>
      <w:r>
        <w:rPr>
          <w:noProof/>
        </w:rPr>
        <w:t>98</w:t>
      </w:r>
      <w:r>
        <w:rPr>
          <w:noProof/>
        </w:rPr>
        <w:fldChar w:fldCharType="end"/>
      </w:r>
    </w:p>
    <w:p w14:paraId="6120697E" w14:textId="628A2490" w:rsidR="00811AEB" w:rsidRDefault="00811AEB">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1D09AC">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_Toc215062961 \h </w:instrText>
      </w:r>
      <w:r>
        <w:rPr>
          <w:noProof/>
        </w:rPr>
      </w:r>
      <w:r>
        <w:rPr>
          <w:noProof/>
        </w:rPr>
        <w:fldChar w:fldCharType="separate"/>
      </w:r>
      <w:r>
        <w:rPr>
          <w:noProof/>
        </w:rPr>
        <w:t>99</w:t>
      </w:r>
      <w:r>
        <w:rPr>
          <w:noProof/>
        </w:rPr>
        <w:fldChar w:fldCharType="end"/>
      </w:r>
    </w:p>
    <w:p w14:paraId="337BF718" w14:textId="0B91FA7A" w:rsidR="00811AEB" w:rsidRDefault="00811AEB">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_Toc215062962 \h </w:instrText>
      </w:r>
      <w:r>
        <w:rPr>
          <w:noProof/>
        </w:rPr>
      </w:r>
      <w:r>
        <w:rPr>
          <w:noProof/>
        </w:rPr>
        <w:fldChar w:fldCharType="separate"/>
      </w:r>
      <w:r>
        <w:rPr>
          <w:noProof/>
        </w:rPr>
        <w:t>99</w:t>
      </w:r>
      <w:r>
        <w:rPr>
          <w:noProof/>
        </w:rPr>
        <w:fldChar w:fldCharType="end"/>
      </w:r>
    </w:p>
    <w:p w14:paraId="35C311E9" w14:textId="6A724AEA" w:rsidR="00811AEB" w:rsidRDefault="00811AEB">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_Toc215062963 \h </w:instrText>
      </w:r>
      <w:r>
        <w:rPr>
          <w:noProof/>
        </w:rPr>
      </w:r>
      <w:r>
        <w:rPr>
          <w:noProof/>
        </w:rPr>
        <w:fldChar w:fldCharType="separate"/>
      </w:r>
      <w:r>
        <w:rPr>
          <w:noProof/>
        </w:rPr>
        <w:t>99</w:t>
      </w:r>
      <w:r>
        <w:rPr>
          <w:noProof/>
        </w:rPr>
        <w:fldChar w:fldCharType="end"/>
      </w:r>
    </w:p>
    <w:p w14:paraId="1792E858" w14:textId="56F5E4ED" w:rsidR="00811AEB" w:rsidRDefault="00811AEB">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_Toc215062964 \h </w:instrText>
      </w:r>
      <w:r>
        <w:rPr>
          <w:noProof/>
        </w:rPr>
      </w:r>
      <w:r>
        <w:rPr>
          <w:noProof/>
        </w:rPr>
        <w:fldChar w:fldCharType="separate"/>
      </w:r>
      <w:r>
        <w:rPr>
          <w:noProof/>
        </w:rPr>
        <w:t>99</w:t>
      </w:r>
      <w:r>
        <w:rPr>
          <w:noProof/>
        </w:rPr>
        <w:fldChar w:fldCharType="end"/>
      </w:r>
    </w:p>
    <w:p w14:paraId="79E8437E" w14:textId="3F17348F" w:rsidR="00811AEB" w:rsidRDefault="00811AEB">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_Toc215062965 \h </w:instrText>
      </w:r>
      <w:r>
        <w:rPr>
          <w:noProof/>
        </w:rPr>
      </w:r>
      <w:r>
        <w:rPr>
          <w:noProof/>
        </w:rPr>
        <w:fldChar w:fldCharType="separate"/>
      </w:r>
      <w:r>
        <w:rPr>
          <w:noProof/>
        </w:rPr>
        <w:t>99</w:t>
      </w:r>
      <w:r>
        <w:rPr>
          <w:noProof/>
        </w:rPr>
        <w:fldChar w:fldCharType="end"/>
      </w:r>
    </w:p>
    <w:p w14:paraId="5E723C92" w14:textId="0D21E6C0" w:rsidR="00811AEB" w:rsidRDefault="00811AEB">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_Toc215062966 \h </w:instrText>
      </w:r>
      <w:r>
        <w:rPr>
          <w:noProof/>
        </w:rPr>
      </w:r>
      <w:r>
        <w:rPr>
          <w:noProof/>
        </w:rPr>
        <w:fldChar w:fldCharType="separate"/>
      </w:r>
      <w:r>
        <w:rPr>
          <w:noProof/>
        </w:rPr>
        <w:t>99</w:t>
      </w:r>
      <w:r>
        <w:rPr>
          <w:noProof/>
        </w:rPr>
        <w:fldChar w:fldCharType="end"/>
      </w:r>
    </w:p>
    <w:p w14:paraId="5F8A9A5C" w14:textId="794CF0F0" w:rsidR="00811AEB" w:rsidRDefault="00811AEB">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_Toc215062967 \h </w:instrText>
      </w:r>
      <w:r>
        <w:rPr>
          <w:noProof/>
        </w:rPr>
      </w:r>
      <w:r>
        <w:rPr>
          <w:noProof/>
        </w:rPr>
        <w:fldChar w:fldCharType="separate"/>
      </w:r>
      <w:r>
        <w:rPr>
          <w:noProof/>
        </w:rPr>
        <w:t>100</w:t>
      </w:r>
      <w:r>
        <w:rPr>
          <w:noProof/>
        </w:rPr>
        <w:fldChar w:fldCharType="end"/>
      </w:r>
    </w:p>
    <w:p w14:paraId="635095C9" w14:textId="6A49471E" w:rsidR="00811AEB" w:rsidRDefault="00811AEB">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_Toc215062968 \h </w:instrText>
      </w:r>
      <w:r>
        <w:rPr>
          <w:noProof/>
        </w:rPr>
      </w:r>
      <w:r>
        <w:rPr>
          <w:noProof/>
        </w:rPr>
        <w:fldChar w:fldCharType="separate"/>
      </w:r>
      <w:r>
        <w:rPr>
          <w:noProof/>
        </w:rPr>
        <w:t>100</w:t>
      </w:r>
      <w:r>
        <w:rPr>
          <w:noProof/>
        </w:rPr>
        <w:fldChar w:fldCharType="end"/>
      </w:r>
    </w:p>
    <w:p w14:paraId="258F1C1C" w14:textId="49A4A530" w:rsidR="00811AEB" w:rsidRDefault="00811AEB">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_Toc215062969 \h </w:instrText>
      </w:r>
      <w:r>
        <w:rPr>
          <w:noProof/>
        </w:rPr>
      </w:r>
      <w:r>
        <w:rPr>
          <w:noProof/>
        </w:rPr>
        <w:fldChar w:fldCharType="separate"/>
      </w:r>
      <w:r>
        <w:rPr>
          <w:noProof/>
        </w:rPr>
        <w:t>100</w:t>
      </w:r>
      <w:r>
        <w:rPr>
          <w:noProof/>
        </w:rPr>
        <w:fldChar w:fldCharType="end"/>
      </w:r>
    </w:p>
    <w:p w14:paraId="7E361AB6" w14:textId="18B6161B" w:rsidR="00811AEB" w:rsidRDefault="00811AEB">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_Toc215062970 \h </w:instrText>
      </w:r>
      <w:r>
        <w:rPr>
          <w:noProof/>
        </w:rPr>
      </w:r>
      <w:r>
        <w:rPr>
          <w:noProof/>
        </w:rPr>
        <w:fldChar w:fldCharType="separate"/>
      </w:r>
      <w:r>
        <w:rPr>
          <w:noProof/>
        </w:rPr>
        <w:t>100</w:t>
      </w:r>
      <w:r>
        <w:rPr>
          <w:noProof/>
        </w:rPr>
        <w:fldChar w:fldCharType="end"/>
      </w:r>
    </w:p>
    <w:p w14:paraId="7CABAF53" w14:textId="7037EF92" w:rsidR="00811AEB" w:rsidRDefault="00811AEB">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_Toc215062971 \h </w:instrText>
      </w:r>
      <w:r>
        <w:rPr>
          <w:noProof/>
        </w:rPr>
      </w:r>
      <w:r>
        <w:rPr>
          <w:noProof/>
        </w:rPr>
        <w:fldChar w:fldCharType="separate"/>
      </w:r>
      <w:r>
        <w:rPr>
          <w:noProof/>
        </w:rPr>
        <w:t>101</w:t>
      </w:r>
      <w:r>
        <w:rPr>
          <w:noProof/>
        </w:rPr>
        <w:fldChar w:fldCharType="end"/>
      </w:r>
    </w:p>
    <w:p w14:paraId="6172030E" w14:textId="0B54875F" w:rsidR="00811AEB" w:rsidRDefault="00811AEB">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_Toc215062972 \h </w:instrText>
      </w:r>
      <w:r>
        <w:rPr>
          <w:noProof/>
        </w:rPr>
      </w:r>
      <w:r>
        <w:rPr>
          <w:noProof/>
        </w:rPr>
        <w:fldChar w:fldCharType="separate"/>
      </w:r>
      <w:r>
        <w:rPr>
          <w:noProof/>
        </w:rPr>
        <w:t>101</w:t>
      </w:r>
      <w:r>
        <w:rPr>
          <w:noProof/>
        </w:rPr>
        <w:fldChar w:fldCharType="end"/>
      </w:r>
    </w:p>
    <w:p w14:paraId="6DEC0C52" w14:textId="037AD89C" w:rsidR="00811AEB" w:rsidRDefault="00811AEB">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_Toc215062973 \h </w:instrText>
      </w:r>
      <w:r>
        <w:rPr>
          <w:noProof/>
        </w:rPr>
      </w:r>
      <w:r>
        <w:rPr>
          <w:noProof/>
        </w:rPr>
        <w:fldChar w:fldCharType="separate"/>
      </w:r>
      <w:r>
        <w:rPr>
          <w:noProof/>
        </w:rPr>
        <w:t>101</w:t>
      </w:r>
      <w:r>
        <w:rPr>
          <w:noProof/>
        </w:rPr>
        <w:fldChar w:fldCharType="end"/>
      </w:r>
    </w:p>
    <w:p w14:paraId="13A196A2" w14:textId="5206BC04" w:rsidR="00811AEB" w:rsidRDefault="00811AEB">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_Toc215062974 \h </w:instrText>
      </w:r>
      <w:r>
        <w:rPr>
          <w:noProof/>
        </w:rPr>
      </w:r>
      <w:r>
        <w:rPr>
          <w:noProof/>
        </w:rPr>
        <w:fldChar w:fldCharType="separate"/>
      </w:r>
      <w:r>
        <w:rPr>
          <w:noProof/>
        </w:rPr>
        <w:t>101</w:t>
      </w:r>
      <w:r>
        <w:rPr>
          <w:noProof/>
        </w:rPr>
        <w:fldChar w:fldCharType="end"/>
      </w:r>
    </w:p>
    <w:p w14:paraId="391C8D9C" w14:textId="1AF50549" w:rsidR="00811AEB" w:rsidRDefault="00811AEB">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_Toc215062975 \h </w:instrText>
      </w:r>
      <w:r>
        <w:rPr>
          <w:noProof/>
        </w:rPr>
      </w:r>
      <w:r>
        <w:rPr>
          <w:noProof/>
        </w:rPr>
        <w:fldChar w:fldCharType="separate"/>
      </w:r>
      <w:r>
        <w:rPr>
          <w:noProof/>
        </w:rPr>
        <w:t>101</w:t>
      </w:r>
      <w:r>
        <w:rPr>
          <w:noProof/>
        </w:rPr>
        <w:fldChar w:fldCharType="end"/>
      </w:r>
    </w:p>
    <w:p w14:paraId="17715B76" w14:textId="245F4CA1" w:rsidR="00811AEB" w:rsidRDefault="00811AEB">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_Toc215062976 \h </w:instrText>
      </w:r>
      <w:r>
        <w:rPr>
          <w:noProof/>
        </w:rPr>
      </w:r>
      <w:r>
        <w:rPr>
          <w:noProof/>
        </w:rPr>
        <w:fldChar w:fldCharType="separate"/>
      </w:r>
      <w:r>
        <w:rPr>
          <w:noProof/>
        </w:rPr>
        <w:t>104</w:t>
      </w:r>
      <w:r>
        <w:rPr>
          <w:noProof/>
        </w:rPr>
        <w:fldChar w:fldCharType="end"/>
      </w:r>
    </w:p>
    <w:p w14:paraId="72CE83C6" w14:textId="2B180E80" w:rsidR="00811AEB" w:rsidRDefault="00811AEB">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_Toc215062977 \h </w:instrText>
      </w:r>
      <w:r>
        <w:rPr>
          <w:noProof/>
        </w:rPr>
      </w:r>
      <w:r>
        <w:rPr>
          <w:noProof/>
        </w:rPr>
        <w:fldChar w:fldCharType="separate"/>
      </w:r>
      <w:r>
        <w:rPr>
          <w:noProof/>
        </w:rPr>
        <w:t>104</w:t>
      </w:r>
      <w:r>
        <w:rPr>
          <w:noProof/>
        </w:rPr>
        <w:fldChar w:fldCharType="end"/>
      </w:r>
    </w:p>
    <w:p w14:paraId="77A22ED3" w14:textId="5E6E9903" w:rsidR="00811AEB" w:rsidRDefault="00811AEB">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_Toc215062978 \h </w:instrText>
      </w:r>
      <w:r>
        <w:rPr>
          <w:noProof/>
        </w:rPr>
      </w:r>
      <w:r>
        <w:rPr>
          <w:noProof/>
        </w:rPr>
        <w:fldChar w:fldCharType="separate"/>
      </w:r>
      <w:r>
        <w:rPr>
          <w:noProof/>
        </w:rPr>
        <w:t>105</w:t>
      </w:r>
      <w:r>
        <w:rPr>
          <w:noProof/>
        </w:rPr>
        <w:fldChar w:fldCharType="end"/>
      </w:r>
    </w:p>
    <w:p w14:paraId="23EB4413" w14:textId="7C9483D5" w:rsidR="00811AEB" w:rsidRDefault="00811AEB">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_Toc215062979 \h </w:instrText>
      </w:r>
      <w:r>
        <w:rPr>
          <w:noProof/>
        </w:rPr>
      </w:r>
      <w:r>
        <w:rPr>
          <w:noProof/>
        </w:rPr>
        <w:fldChar w:fldCharType="separate"/>
      </w:r>
      <w:r>
        <w:rPr>
          <w:noProof/>
        </w:rPr>
        <w:t>105</w:t>
      </w:r>
      <w:r>
        <w:rPr>
          <w:noProof/>
        </w:rPr>
        <w:fldChar w:fldCharType="end"/>
      </w:r>
    </w:p>
    <w:p w14:paraId="139F4447" w14:textId="23130905" w:rsidR="00811AEB" w:rsidRDefault="00811AEB">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_Toc215062980 \h </w:instrText>
      </w:r>
      <w:r>
        <w:rPr>
          <w:noProof/>
        </w:rPr>
      </w:r>
      <w:r>
        <w:rPr>
          <w:noProof/>
        </w:rPr>
        <w:fldChar w:fldCharType="separate"/>
      </w:r>
      <w:r>
        <w:rPr>
          <w:noProof/>
        </w:rPr>
        <w:t>105</w:t>
      </w:r>
      <w:r>
        <w:rPr>
          <w:noProof/>
        </w:rPr>
        <w:fldChar w:fldCharType="end"/>
      </w:r>
    </w:p>
    <w:p w14:paraId="600B142F" w14:textId="6E885FDC" w:rsidR="00811AEB" w:rsidRDefault="00811AEB">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_Toc215062981 \h </w:instrText>
      </w:r>
      <w:r>
        <w:rPr>
          <w:noProof/>
        </w:rPr>
      </w:r>
      <w:r>
        <w:rPr>
          <w:noProof/>
        </w:rPr>
        <w:fldChar w:fldCharType="separate"/>
      </w:r>
      <w:r>
        <w:rPr>
          <w:noProof/>
        </w:rPr>
        <w:t>106</w:t>
      </w:r>
      <w:r>
        <w:rPr>
          <w:noProof/>
        </w:rPr>
        <w:fldChar w:fldCharType="end"/>
      </w:r>
    </w:p>
    <w:p w14:paraId="2412385A" w14:textId="54EAB12A" w:rsidR="00811AEB" w:rsidRDefault="00811AEB">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_Toc215062982 \h </w:instrText>
      </w:r>
      <w:r>
        <w:rPr>
          <w:noProof/>
        </w:rPr>
      </w:r>
      <w:r>
        <w:rPr>
          <w:noProof/>
        </w:rPr>
        <w:fldChar w:fldCharType="separate"/>
      </w:r>
      <w:r>
        <w:rPr>
          <w:noProof/>
        </w:rPr>
        <w:t>106</w:t>
      </w:r>
      <w:r>
        <w:rPr>
          <w:noProof/>
        </w:rPr>
        <w:fldChar w:fldCharType="end"/>
      </w:r>
    </w:p>
    <w:p w14:paraId="6A089009" w14:textId="1B3E62C0" w:rsidR="00811AEB" w:rsidRDefault="00811AEB">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_Toc215062983 \h </w:instrText>
      </w:r>
      <w:r>
        <w:rPr>
          <w:noProof/>
        </w:rPr>
      </w:r>
      <w:r>
        <w:rPr>
          <w:noProof/>
        </w:rPr>
        <w:fldChar w:fldCharType="separate"/>
      </w:r>
      <w:r>
        <w:rPr>
          <w:noProof/>
        </w:rPr>
        <w:t>106</w:t>
      </w:r>
      <w:r>
        <w:rPr>
          <w:noProof/>
        </w:rPr>
        <w:fldChar w:fldCharType="end"/>
      </w:r>
    </w:p>
    <w:p w14:paraId="658AA413" w14:textId="15AFDEE9" w:rsidR="00811AEB" w:rsidRDefault="00811AEB">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_Toc215062984 \h </w:instrText>
      </w:r>
      <w:r>
        <w:rPr>
          <w:noProof/>
        </w:rPr>
      </w:r>
      <w:r>
        <w:rPr>
          <w:noProof/>
        </w:rPr>
        <w:fldChar w:fldCharType="separate"/>
      </w:r>
      <w:r>
        <w:rPr>
          <w:noProof/>
        </w:rPr>
        <w:t>106</w:t>
      </w:r>
      <w:r>
        <w:rPr>
          <w:noProof/>
        </w:rPr>
        <w:fldChar w:fldCharType="end"/>
      </w:r>
    </w:p>
    <w:p w14:paraId="12C561F2" w14:textId="415E4499" w:rsidR="00811AEB" w:rsidRDefault="00811AEB">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_Toc215062985 \h </w:instrText>
      </w:r>
      <w:r>
        <w:rPr>
          <w:noProof/>
        </w:rPr>
      </w:r>
      <w:r>
        <w:rPr>
          <w:noProof/>
        </w:rPr>
        <w:fldChar w:fldCharType="separate"/>
      </w:r>
      <w:r>
        <w:rPr>
          <w:noProof/>
        </w:rPr>
        <w:t>106</w:t>
      </w:r>
      <w:r>
        <w:rPr>
          <w:noProof/>
        </w:rPr>
        <w:fldChar w:fldCharType="end"/>
      </w:r>
    </w:p>
    <w:p w14:paraId="394B29C0" w14:textId="47773D7F" w:rsidR="00811AEB" w:rsidRDefault="00811AEB">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_Toc215062986 \h </w:instrText>
      </w:r>
      <w:r>
        <w:rPr>
          <w:noProof/>
        </w:rPr>
      </w:r>
      <w:r>
        <w:rPr>
          <w:noProof/>
        </w:rPr>
        <w:fldChar w:fldCharType="separate"/>
      </w:r>
      <w:r>
        <w:rPr>
          <w:noProof/>
        </w:rPr>
        <w:t>107</w:t>
      </w:r>
      <w:r>
        <w:rPr>
          <w:noProof/>
        </w:rPr>
        <w:fldChar w:fldCharType="end"/>
      </w:r>
    </w:p>
    <w:p w14:paraId="138D845E" w14:textId="65CC7C08" w:rsidR="00811AEB" w:rsidRDefault="00811AEB">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_Toc215062987 \h </w:instrText>
      </w:r>
      <w:r>
        <w:rPr>
          <w:noProof/>
        </w:rPr>
      </w:r>
      <w:r>
        <w:rPr>
          <w:noProof/>
        </w:rPr>
        <w:fldChar w:fldCharType="separate"/>
      </w:r>
      <w:r>
        <w:rPr>
          <w:noProof/>
        </w:rPr>
        <w:t>107</w:t>
      </w:r>
      <w:r>
        <w:rPr>
          <w:noProof/>
        </w:rPr>
        <w:fldChar w:fldCharType="end"/>
      </w:r>
    </w:p>
    <w:p w14:paraId="371BC6EB" w14:textId="0CA12B41" w:rsidR="00811AEB" w:rsidRDefault="00811AEB">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_Toc215062988 \h </w:instrText>
      </w:r>
      <w:r>
        <w:rPr>
          <w:noProof/>
        </w:rPr>
      </w:r>
      <w:r>
        <w:rPr>
          <w:noProof/>
        </w:rPr>
        <w:fldChar w:fldCharType="separate"/>
      </w:r>
      <w:r>
        <w:rPr>
          <w:noProof/>
        </w:rPr>
        <w:t>108</w:t>
      </w:r>
      <w:r>
        <w:rPr>
          <w:noProof/>
        </w:rPr>
        <w:fldChar w:fldCharType="end"/>
      </w:r>
    </w:p>
    <w:p w14:paraId="3FAAE4C3" w14:textId="4A56413D" w:rsidR="00811AEB" w:rsidRDefault="00811AEB">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_Toc215062989 \h </w:instrText>
      </w:r>
      <w:r>
        <w:rPr>
          <w:noProof/>
        </w:rPr>
      </w:r>
      <w:r>
        <w:rPr>
          <w:noProof/>
        </w:rPr>
        <w:fldChar w:fldCharType="separate"/>
      </w:r>
      <w:r>
        <w:rPr>
          <w:noProof/>
        </w:rPr>
        <w:t>108</w:t>
      </w:r>
      <w:r>
        <w:rPr>
          <w:noProof/>
        </w:rPr>
        <w:fldChar w:fldCharType="end"/>
      </w:r>
    </w:p>
    <w:p w14:paraId="1A16D9F2" w14:textId="0E922766" w:rsidR="00811AEB" w:rsidRDefault="00811AEB">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_Toc215062990 \h </w:instrText>
      </w:r>
      <w:r>
        <w:rPr>
          <w:noProof/>
        </w:rPr>
      </w:r>
      <w:r>
        <w:rPr>
          <w:noProof/>
        </w:rPr>
        <w:fldChar w:fldCharType="separate"/>
      </w:r>
      <w:r>
        <w:rPr>
          <w:noProof/>
        </w:rPr>
        <w:t>108</w:t>
      </w:r>
      <w:r>
        <w:rPr>
          <w:noProof/>
        </w:rPr>
        <w:fldChar w:fldCharType="end"/>
      </w:r>
    </w:p>
    <w:p w14:paraId="79B3C8DD" w14:textId="22FE9F32" w:rsidR="00811AEB" w:rsidRDefault="00811AEB">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_Toc215062991 \h </w:instrText>
      </w:r>
      <w:r>
        <w:rPr>
          <w:noProof/>
        </w:rPr>
      </w:r>
      <w:r>
        <w:rPr>
          <w:noProof/>
        </w:rPr>
        <w:fldChar w:fldCharType="separate"/>
      </w:r>
      <w:r>
        <w:rPr>
          <w:noProof/>
        </w:rPr>
        <w:t>109</w:t>
      </w:r>
      <w:r>
        <w:rPr>
          <w:noProof/>
        </w:rPr>
        <w:fldChar w:fldCharType="end"/>
      </w:r>
    </w:p>
    <w:p w14:paraId="012DD015" w14:textId="7638F341" w:rsidR="00811AEB" w:rsidRDefault="00811AEB">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_Toc215062992 \h </w:instrText>
      </w:r>
      <w:r>
        <w:rPr>
          <w:noProof/>
        </w:rPr>
      </w:r>
      <w:r>
        <w:rPr>
          <w:noProof/>
        </w:rPr>
        <w:fldChar w:fldCharType="separate"/>
      </w:r>
      <w:r>
        <w:rPr>
          <w:noProof/>
        </w:rPr>
        <w:t>110</w:t>
      </w:r>
      <w:r>
        <w:rPr>
          <w:noProof/>
        </w:rPr>
        <w:fldChar w:fldCharType="end"/>
      </w:r>
    </w:p>
    <w:p w14:paraId="55946A9A" w14:textId="1D1F08D8" w:rsidR="00811AEB" w:rsidRDefault="00811AEB">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_Toc215062993 \h </w:instrText>
      </w:r>
      <w:r>
        <w:rPr>
          <w:noProof/>
        </w:rPr>
      </w:r>
      <w:r>
        <w:rPr>
          <w:noProof/>
        </w:rPr>
        <w:fldChar w:fldCharType="separate"/>
      </w:r>
      <w:r>
        <w:rPr>
          <w:noProof/>
        </w:rPr>
        <w:t>111</w:t>
      </w:r>
      <w:r>
        <w:rPr>
          <w:noProof/>
        </w:rPr>
        <w:fldChar w:fldCharType="end"/>
      </w:r>
    </w:p>
    <w:p w14:paraId="39CA7FE5" w14:textId="63A46A2C" w:rsidR="00811AEB" w:rsidRDefault="00811AEB">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_Toc215062994 \h </w:instrText>
      </w:r>
      <w:r>
        <w:rPr>
          <w:noProof/>
        </w:rPr>
      </w:r>
      <w:r>
        <w:rPr>
          <w:noProof/>
        </w:rPr>
        <w:fldChar w:fldCharType="separate"/>
      </w:r>
      <w:r>
        <w:rPr>
          <w:noProof/>
        </w:rPr>
        <w:t>111</w:t>
      </w:r>
      <w:r>
        <w:rPr>
          <w:noProof/>
        </w:rPr>
        <w:fldChar w:fldCharType="end"/>
      </w:r>
    </w:p>
    <w:p w14:paraId="2899535A" w14:textId="6C6546CD" w:rsidR="00811AEB" w:rsidRDefault="00811AEB">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_Toc215062995 \h </w:instrText>
      </w:r>
      <w:r>
        <w:rPr>
          <w:noProof/>
        </w:rPr>
      </w:r>
      <w:r>
        <w:rPr>
          <w:noProof/>
        </w:rPr>
        <w:fldChar w:fldCharType="separate"/>
      </w:r>
      <w:r>
        <w:rPr>
          <w:noProof/>
        </w:rPr>
        <w:t>111</w:t>
      </w:r>
      <w:r>
        <w:rPr>
          <w:noProof/>
        </w:rPr>
        <w:fldChar w:fldCharType="end"/>
      </w:r>
    </w:p>
    <w:p w14:paraId="1D1F7166" w14:textId="7632B9E5" w:rsidR="00811AEB" w:rsidRDefault="00811AEB">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_Toc215062996 \h </w:instrText>
      </w:r>
      <w:r>
        <w:rPr>
          <w:noProof/>
        </w:rPr>
      </w:r>
      <w:r>
        <w:rPr>
          <w:noProof/>
        </w:rPr>
        <w:fldChar w:fldCharType="separate"/>
      </w:r>
      <w:r>
        <w:rPr>
          <w:noProof/>
        </w:rPr>
        <w:t>111</w:t>
      </w:r>
      <w:r>
        <w:rPr>
          <w:noProof/>
        </w:rPr>
        <w:fldChar w:fldCharType="end"/>
      </w:r>
    </w:p>
    <w:p w14:paraId="5A4E1764" w14:textId="33992D01" w:rsidR="00811AEB" w:rsidRDefault="00811AEB">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_Toc215062997 \h </w:instrText>
      </w:r>
      <w:r>
        <w:rPr>
          <w:noProof/>
        </w:rPr>
      </w:r>
      <w:r>
        <w:rPr>
          <w:noProof/>
        </w:rPr>
        <w:fldChar w:fldCharType="separate"/>
      </w:r>
      <w:r>
        <w:rPr>
          <w:noProof/>
        </w:rPr>
        <w:t>112</w:t>
      </w:r>
      <w:r>
        <w:rPr>
          <w:noProof/>
        </w:rPr>
        <w:fldChar w:fldCharType="end"/>
      </w:r>
    </w:p>
    <w:p w14:paraId="00E44028" w14:textId="2707C784" w:rsidR="00811AEB" w:rsidRDefault="00811AEB">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_Toc215062998 \h </w:instrText>
      </w:r>
      <w:r>
        <w:rPr>
          <w:noProof/>
        </w:rPr>
      </w:r>
      <w:r>
        <w:rPr>
          <w:noProof/>
        </w:rPr>
        <w:fldChar w:fldCharType="separate"/>
      </w:r>
      <w:r>
        <w:rPr>
          <w:noProof/>
        </w:rPr>
        <w:t>112</w:t>
      </w:r>
      <w:r>
        <w:rPr>
          <w:noProof/>
        </w:rPr>
        <w:fldChar w:fldCharType="end"/>
      </w:r>
    </w:p>
    <w:p w14:paraId="4F7DF66D" w14:textId="39D53A56" w:rsidR="00811AEB" w:rsidRDefault="00811AEB">
      <w:pPr>
        <w:pStyle w:val="TOC5"/>
        <w:rPr>
          <w:rFonts w:asciiTheme="minorHAnsi" w:eastAsiaTheme="minorEastAsia" w:hAnsiTheme="minorHAnsi" w:cstheme="minorBidi"/>
          <w:noProof/>
          <w:sz w:val="22"/>
          <w:szCs w:val="22"/>
          <w:lang w:val="en-IN" w:eastAsia="en-IN"/>
        </w:rPr>
      </w:pPr>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_Toc215062999 \h </w:instrText>
      </w:r>
      <w:r>
        <w:rPr>
          <w:noProof/>
        </w:rPr>
      </w:r>
      <w:r>
        <w:rPr>
          <w:noProof/>
        </w:rPr>
        <w:fldChar w:fldCharType="separate"/>
      </w:r>
      <w:r>
        <w:rPr>
          <w:noProof/>
        </w:rPr>
        <w:t>112</w:t>
      </w:r>
      <w:r>
        <w:rPr>
          <w:noProof/>
        </w:rPr>
        <w:fldChar w:fldCharType="end"/>
      </w:r>
    </w:p>
    <w:p w14:paraId="2E63A0C5" w14:textId="6E4F8F39" w:rsidR="00811AEB" w:rsidRDefault="00811AEB">
      <w:pPr>
        <w:pStyle w:val="TOC5"/>
        <w:rPr>
          <w:rFonts w:asciiTheme="minorHAnsi" w:eastAsiaTheme="minorEastAsia" w:hAnsiTheme="minorHAnsi" w:cstheme="minorBidi"/>
          <w:noProof/>
          <w:sz w:val="22"/>
          <w:szCs w:val="22"/>
          <w:lang w:val="en-IN" w:eastAsia="en-IN"/>
        </w:rPr>
      </w:pPr>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_Toc215063000 \h </w:instrText>
      </w:r>
      <w:r>
        <w:rPr>
          <w:noProof/>
        </w:rPr>
      </w:r>
      <w:r>
        <w:rPr>
          <w:noProof/>
        </w:rPr>
        <w:fldChar w:fldCharType="separate"/>
      </w:r>
      <w:r>
        <w:rPr>
          <w:noProof/>
        </w:rPr>
        <w:t>113</w:t>
      </w:r>
      <w:r>
        <w:rPr>
          <w:noProof/>
        </w:rPr>
        <w:fldChar w:fldCharType="end"/>
      </w:r>
    </w:p>
    <w:p w14:paraId="3F1B7D75" w14:textId="1F9DFA02" w:rsidR="00811AEB" w:rsidRDefault="00811AEB">
      <w:pPr>
        <w:pStyle w:val="TOC5"/>
        <w:rPr>
          <w:rFonts w:asciiTheme="minorHAnsi" w:eastAsiaTheme="minorEastAsia" w:hAnsiTheme="minorHAnsi" w:cstheme="minorBidi"/>
          <w:noProof/>
          <w:sz w:val="22"/>
          <w:szCs w:val="22"/>
          <w:lang w:val="en-IN" w:eastAsia="en-IN"/>
        </w:rPr>
      </w:pPr>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_Toc215063001 \h </w:instrText>
      </w:r>
      <w:r>
        <w:rPr>
          <w:noProof/>
        </w:rPr>
      </w:r>
      <w:r>
        <w:rPr>
          <w:noProof/>
        </w:rPr>
        <w:fldChar w:fldCharType="separate"/>
      </w:r>
      <w:r>
        <w:rPr>
          <w:noProof/>
        </w:rPr>
        <w:t>113</w:t>
      </w:r>
      <w:r>
        <w:rPr>
          <w:noProof/>
        </w:rPr>
        <w:fldChar w:fldCharType="end"/>
      </w:r>
    </w:p>
    <w:p w14:paraId="1CA8CDD1" w14:textId="67D383C3" w:rsidR="00811AEB" w:rsidRDefault="00811AEB">
      <w:pPr>
        <w:pStyle w:val="TOC5"/>
        <w:rPr>
          <w:rFonts w:asciiTheme="minorHAnsi" w:eastAsiaTheme="minorEastAsia" w:hAnsiTheme="minorHAnsi" w:cstheme="minorBidi"/>
          <w:noProof/>
          <w:sz w:val="22"/>
          <w:szCs w:val="22"/>
          <w:lang w:val="en-IN" w:eastAsia="en-IN"/>
        </w:rPr>
      </w:pPr>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_Toc215063002 \h </w:instrText>
      </w:r>
      <w:r>
        <w:rPr>
          <w:noProof/>
        </w:rPr>
      </w:r>
      <w:r>
        <w:rPr>
          <w:noProof/>
        </w:rPr>
        <w:fldChar w:fldCharType="separate"/>
      </w:r>
      <w:r>
        <w:rPr>
          <w:noProof/>
        </w:rPr>
        <w:t>113</w:t>
      </w:r>
      <w:r>
        <w:rPr>
          <w:noProof/>
        </w:rPr>
        <w:fldChar w:fldCharType="end"/>
      </w:r>
    </w:p>
    <w:p w14:paraId="12EC9C60" w14:textId="420D6FAE" w:rsidR="00811AEB" w:rsidRDefault="00811AEB">
      <w:pPr>
        <w:pStyle w:val="TOC5"/>
        <w:rPr>
          <w:rFonts w:asciiTheme="minorHAnsi" w:eastAsiaTheme="minorEastAsia" w:hAnsiTheme="minorHAnsi" w:cstheme="minorBidi"/>
          <w:noProof/>
          <w:sz w:val="22"/>
          <w:szCs w:val="22"/>
          <w:lang w:val="en-IN" w:eastAsia="en-IN"/>
        </w:rPr>
      </w:pPr>
      <w:r>
        <w:rPr>
          <w:noProof/>
          <w:lang w:eastAsia="zh-CN"/>
        </w:rPr>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_Toc215063003 \h </w:instrText>
      </w:r>
      <w:r>
        <w:rPr>
          <w:noProof/>
        </w:rPr>
      </w:r>
      <w:r>
        <w:rPr>
          <w:noProof/>
        </w:rPr>
        <w:fldChar w:fldCharType="separate"/>
      </w:r>
      <w:r>
        <w:rPr>
          <w:noProof/>
        </w:rPr>
        <w:t>114</w:t>
      </w:r>
      <w:r>
        <w:rPr>
          <w:noProof/>
        </w:rPr>
        <w:fldChar w:fldCharType="end"/>
      </w:r>
    </w:p>
    <w:p w14:paraId="1A37D35D" w14:textId="47F652F9" w:rsidR="00811AEB" w:rsidRDefault="00811AEB">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_Toc215063004 \h </w:instrText>
      </w:r>
      <w:r>
        <w:rPr>
          <w:noProof/>
        </w:rPr>
      </w:r>
      <w:r>
        <w:rPr>
          <w:noProof/>
        </w:rPr>
        <w:fldChar w:fldCharType="separate"/>
      </w:r>
      <w:r>
        <w:rPr>
          <w:noProof/>
        </w:rPr>
        <w:t>114</w:t>
      </w:r>
      <w:r>
        <w:rPr>
          <w:noProof/>
        </w:rPr>
        <w:fldChar w:fldCharType="end"/>
      </w:r>
    </w:p>
    <w:p w14:paraId="6AB44B02" w14:textId="6CC7C9F5" w:rsidR="00811AEB" w:rsidRDefault="00811AEB">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_Toc215063005 \h </w:instrText>
      </w:r>
      <w:r>
        <w:rPr>
          <w:noProof/>
        </w:rPr>
      </w:r>
      <w:r>
        <w:rPr>
          <w:noProof/>
        </w:rPr>
        <w:fldChar w:fldCharType="separate"/>
      </w:r>
      <w:r>
        <w:rPr>
          <w:noProof/>
        </w:rPr>
        <w:t>114</w:t>
      </w:r>
      <w:r>
        <w:rPr>
          <w:noProof/>
        </w:rPr>
        <w:fldChar w:fldCharType="end"/>
      </w:r>
    </w:p>
    <w:p w14:paraId="21AE7CB8" w14:textId="3364A739" w:rsidR="00811AEB" w:rsidRDefault="00811AEB">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_Toc215063006 \h </w:instrText>
      </w:r>
      <w:r>
        <w:rPr>
          <w:noProof/>
        </w:rPr>
      </w:r>
      <w:r>
        <w:rPr>
          <w:noProof/>
        </w:rPr>
        <w:fldChar w:fldCharType="separate"/>
      </w:r>
      <w:r>
        <w:rPr>
          <w:noProof/>
        </w:rPr>
        <w:t>114</w:t>
      </w:r>
      <w:r>
        <w:rPr>
          <w:noProof/>
        </w:rPr>
        <w:fldChar w:fldCharType="end"/>
      </w:r>
    </w:p>
    <w:p w14:paraId="3DF37563" w14:textId="2B613C21" w:rsidR="00811AEB" w:rsidRDefault="00811AEB">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_Toc215063007 \h </w:instrText>
      </w:r>
      <w:r>
        <w:rPr>
          <w:noProof/>
        </w:rPr>
      </w:r>
      <w:r>
        <w:rPr>
          <w:noProof/>
        </w:rPr>
        <w:fldChar w:fldCharType="separate"/>
      </w:r>
      <w:r>
        <w:rPr>
          <w:noProof/>
        </w:rPr>
        <w:t>114</w:t>
      </w:r>
      <w:r>
        <w:rPr>
          <w:noProof/>
        </w:rPr>
        <w:fldChar w:fldCharType="end"/>
      </w:r>
    </w:p>
    <w:p w14:paraId="3FEB28F0" w14:textId="4B3F18FE" w:rsidR="00811AEB" w:rsidRDefault="00811AEB">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_Toc215063008 \h </w:instrText>
      </w:r>
      <w:r>
        <w:rPr>
          <w:noProof/>
        </w:rPr>
      </w:r>
      <w:r>
        <w:rPr>
          <w:noProof/>
        </w:rPr>
        <w:fldChar w:fldCharType="separate"/>
      </w:r>
      <w:r>
        <w:rPr>
          <w:noProof/>
        </w:rPr>
        <w:t>115</w:t>
      </w:r>
      <w:r>
        <w:rPr>
          <w:noProof/>
        </w:rPr>
        <w:fldChar w:fldCharType="end"/>
      </w:r>
    </w:p>
    <w:p w14:paraId="3B8E4E16" w14:textId="525CCEF4" w:rsidR="00811AEB" w:rsidRDefault="00811AEB">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_Toc215063009 \h </w:instrText>
      </w:r>
      <w:r>
        <w:rPr>
          <w:noProof/>
        </w:rPr>
      </w:r>
      <w:r>
        <w:rPr>
          <w:noProof/>
        </w:rPr>
        <w:fldChar w:fldCharType="separate"/>
      </w:r>
      <w:r>
        <w:rPr>
          <w:noProof/>
        </w:rPr>
        <w:t>115</w:t>
      </w:r>
      <w:r>
        <w:rPr>
          <w:noProof/>
        </w:rPr>
        <w:fldChar w:fldCharType="end"/>
      </w:r>
    </w:p>
    <w:p w14:paraId="5D568618" w14:textId="026F78F8" w:rsidR="00811AEB" w:rsidRDefault="00811AEB">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_Toc215063010 \h </w:instrText>
      </w:r>
      <w:r>
        <w:rPr>
          <w:noProof/>
        </w:rPr>
      </w:r>
      <w:r>
        <w:rPr>
          <w:noProof/>
        </w:rPr>
        <w:fldChar w:fldCharType="separate"/>
      </w:r>
      <w:r>
        <w:rPr>
          <w:noProof/>
        </w:rPr>
        <w:t>115</w:t>
      </w:r>
      <w:r>
        <w:rPr>
          <w:noProof/>
        </w:rPr>
        <w:fldChar w:fldCharType="end"/>
      </w:r>
    </w:p>
    <w:p w14:paraId="5B633A55" w14:textId="66280F05" w:rsidR="00811AEB" w:rsidRDefault="00811AEB">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_Toc215063011 \h </w:instrText>
      </w:r>
      <w:r>
        <w:rPr>
          <w:noProof/>
        </w:rPr>
      </w:r>
      <w:r>
        <w:rPr>
          <w:noProof/>
        </w:rPr>
        <w:fldChar w:fldCharType="separate"/>
      </w:r>
      <w:r>
        <w:rPr>
          <w:noProof/>
        </w:rPr>
        <w:t>115</w:t>
      </w:r>
      <w:r>
        <w:rPr>
          <w:noProof/>
        </w:rPr>
        <w:fldChar w:fldCharType="end"/>
      </w:r>
    </w:p>
    <w:p w14:paraId="08C1B323" w14:textId="50E375F4" w:rsidR="00811AEB" w:rsidRDefault="00811AEB">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_Toc215063012 \h </w:instrText>
      </w:r>
      <w:r>
        <w:rPr>
          <w:noProof/>
        </w:rPr>
      </w:r>
      <w:r>
        <w:rPr>
          <w:noProof/>
        </w:rPr>
        <w:fldChar w:fldCharType="separate"/>
      </w:r>
      <w:r>
        <w:rPr>
          <w:noProof/>
        </w:rPr>
        <w:t>121</w:t>
      </w:r>
      <w:r>
        <w:rPr>
          <w:noProof/>
        </w:rPr>
        <w:fldChar w:fldCharType="end"/>
      </w:r>
    </w:p>
    <w:p w14:paraId="0A01FA8B" w14:textId="055225CE" w:rsidR="00811AEB" w:rsidRDefault="00811AEB">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1D09AC">
        <w:rPr>
          <w:noProof/>
          <w:lang w:val="en-US"/>
        </w:rPr>
        <w:t>Eees_ACREvents</w:t>
      </w:r>
      <w:r>
        <w:rPr>
          <w:noProof/>
        </w:rPr>
        <w:t xml:space="preserve"> API</w:t>
      </w:r>
      <w:r>
        <w:rPr>
          <w:noProof/>
        </w:rPr>
        <w:tab/>
      </w:r>
      <w:r>
        <w:rPr>
          <w:noProof/>
        </w:rPr>
        <w:fldChar w:fldCharType="begin"/>
      </w:r>
      <w:r>
        <w:rPr>
          <w:noProof/>
        </w:rPr>
        <w:instrText xml:space="preserve"> PAGEREF _Toc215063013 \h </w:instrText>
      </w:r>
      <w:r>
        <w:rPr>
          <w:noProof/>
        </w:rPr>
      </w:r>
      <w:r>
        <w:rPr>
          <w:noProof/>
        </w:rPr>
        <w:fldChar w:fldCharType="separate"/>
      </w:r>
      <w:r>
        <w:rPr>
          <w:noProof/>
        </w:rPr>
        <w:t>130</w:t>
      </w:r>
      <w:r>
        <w:rPr>
          <w:noProof/>
        </w:rPr>
        <w:fldChar w:fldCharType="end"/>
      </w:r>
    </w:p>
    <w:p w14:paraId="08F55C26" w14:textId="6C460959" w:rsidR="00811AEB" w:rsidRDefault="00811AEB">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_Toc215063014 \h </w:instrText>
      </w:r>
      <w:r>
        <w:rPr>
          <w:noProof/>
        </w:rPr>
      </w:r>
      <w:r>
        <w:rPr>
          <w:noProof/>
        </w:rPr>
        <w:fldChar w:fldCharType="separate"/>
      </w:r>
      <w:r>
        <w:rPr>
          <w:noProof/>
        </w:rPr>
        <w:t>136</w:t>
      </w:r>
      <w:r>
        <w:rPr>
          <w:noProof/>
        </w:rPr>
        <w:fldChar w:fldCharType="end"/>
      </w:r>
    </w:p>
    <w:p w14:paraId="47DCD361" w14:textId="4F1E409F" w:rsidR="00811AEB" w:rsidRDefault="00811AEB">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_Toc215063015 \h </w:instrText>
      </w:r>
      <w:r>
        <w:rPr>
          <w:noProof/>
        </w:rPr>
      </w:r>
      <w:r>
        <w:rPr>
          <w:noProof/>
        </w:rPr>
        <w:fldChar w:fldCharType="separate"/>
      </w:r>
      <w:r>
        <w:rPr>
          <w:noProof/>
        </w:rPr>
        <w:t>140</w:t>
      </w:r>
      <w:r>
        <w:rPr>
          <w:noProof/>
        </w:rPr>
        <w:fldChar w:fldCharType="end"/>
      </w:r>
    </w:p>
    <w:p w14:paraId="7DA60534" w14:textId="15D48952" w:rsidR="00811AEB" w:rsidRDefault="00811AEB">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_Toc215063016 \h </w:instrText>
      </w:r>
      <w:r>
        <w:rPr>
          <w:noProof/>
        </w:rPr>
      </w:r>
      <w:r>
        <w:rPr>
          <w:noProof/>
        </w:rPr>
        <w:fldChar w:fldCharType="separate"/>
      </w:r>
      <w:r>
        <w:rPr>
          <w:noProof/>
        </w:rPr>
        <w:t>143</w:t>
      </w:r>
      <w:r>
        <w:rPr>
          <w:noProof/>
        </w:rPr>
        <w:fldChar w:fldCharType="end"/>
      </w:r>
    </w:p>
    <w:p w14:paraId="65229B57" w14:textId="0545A1E0" w:rsidR="00811AEB" w:rsidRDefault="00811AEB">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_Toc215063017 \h </w:instrText>
      </w:r>
      <w:r>
        <w:rPr>
          <w:noProof/>
        </w:rPr>
      </w:r>
      <w:r>
        <w:rPr>
          <w:noProof/>
        </w:rPr>
        <w:fldChar w:fldCharType="separate"/>
      </w:r>
      <w:r>
        <w:rPr>
          <w:noProof/>
        </w:rPr>
        <w:t>143</w:t>
      </w:r>
      <w:r>
        <w:rPr>
          <w:noProof/>
        </w:rPr>
        <w:fldChar w:fldCharType="end"/>
      </w:r>
    </w:p>
    <w:p w14:paraId="7BAE57C1" w14:textId="5E971E0B" w:rsidR="00811AEB" w:rsidRDefault="00811AEB">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_Toc215063018 \h </w:instrText>
      </w:r>
      <w:r>
        <w:rPr>
          <w:noProof/>
        </w:rPr>
      </w:r>
      <w:r>
        <w:rPr>
          <w:noProof/>
        </w:rPr>
        <w:fldChar w:fldCharType="separate"/>
      </w:r>
      <w:r>
        <w:rPr>
          <w:noProof/>
        </w:rPr>
        <w:t>152</w:t>
      </w:r>
      <w:r>
        <w:rPr>
          <w:noProof/>
        </w:rPr>
        <w:fldChar w:fldCharType="end"/>
      </w:r>
    </w:p>
    <w:p w14:paraId="6A6990AE" w14:textId="303CB1DD" w:rsidR="00811AEB" w:rsidRDefault="00811AEB">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_Toc215063019 \h </w:instrText>
      </w:r>
      <w:r>
        <w:rPr>
          <w:noProof/>
        </w:rPr>
      </w:r>
      <w:r>
        <w:rPr>
          <w:noProof/>
        </w:rPr>
        <w:fldChar w:fldCharType="separate"/>
      </w:r>
      <w:r>
        <w:rPr>
          <w:noProof/>
        </w:rPr>
        <w:t>153</w:t>
      </w:r>
      <w:r>
        <w:rPr>
          <w:noProof/>
        </w:rPr>
        <w:fldChar w:fldCharType="end"/>
      </w:r>
    </w:p>
    <w:p w14:paraId="0B9E3498" w14:textId="4BC83D1F" w:rsidR="00080512" w:rsidRPr="004D3578" w:rsidRDefault="00AF39E5">
      <w: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43871190"/>
      <w:bookmarkStart w:id="19" w:name="_Toc144134686"/>
      <w:bookmarkStart w:id="20" w:name="_Toc160609148"/>
      <w:bookmarkStart w:id="21" w:name="_Toc215062670"/>
      <w:bookmarkEnd w:id="16"/>
      <w:r w:rsidRPr="004D3578">
        <w:lastRenderedPageBreak/>
        <w:t>Foreword</w:t>
      </w:r>
      <w:bookmarkEnd w:id="17"/>
      <w:bookmarkEnd w:id="18"/>
      <w:bookmarkEnd w:id="19"/>
      <w:bookmarkEnd w:id="20"/>
      <w:bookmarkEnd w:id="21"/>
    </w:p>
    <w:p w14:paraId="2511FBFA" w14:textId="3ACBF617" w:rsidR="00080512" w:rsidRPr="004D3578" w:rsidRDefault="00080512">
      <w:r w:rsidRPr="004D3578">
        <w:t>This Technic</w:t>
      </w:r>
      <w:r w:rsidRPr="009E5347">
        <w:t xml:space="preserve">al </w:t>
      </w:r>
      <w:bookmarkStart w:id="22" w:name="spectype3"/>
      <w:r w:rsidRPr="009E5347">
        <w:t>Specification</w:t>
      </w:r>
      <w:bookmarkEnd w:id="2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3" w:name="introduction"/>
      <w:bookmarkStart w:id="24" w:name="_Toc65746292"/>
      <w:bookmarkStart w:id="25" w:name="_Toc101529222"/>
      <w:bookmarkStart w:id="26" w:name="_Toc114864048"/>
      <w:bookmarkStart w:id="27" w:name="_Toc143871191"/>
      <w:bookmarkStart w:id="28" w:name="_Toc144134687"/>
      <w:bookmarkStart w:id="29" w:name="_Toc160609149"/>
      <w:bookmarkStart w:id="30" w:name="_Toc215062671"/>
      <w:bookmarkEnd w:id="23"/>
      <w:r w:rsidRPr="004D3578">
        <w:t>1</w:t>
      </w:r>
      <w:r w:rsidRPr="004D3578">
        <w:tab/>
        <w:t>Scope</w:t>
      </w:r>
      <w:bookmarkEnd w:id="24"/>
      <w:bookmarkEnd w:id="25"/>
      <w:bookmarkEnd w:id="26"/>
      <w:bookmarkEnd w:id="27"/>
      <w:bookmarkEnd w:id="28"/>
      <w:bookmarkEnd w:id="29"/>
      <w:bookmarkEnd w:id="30"/>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1" w:name="references"/>
      <w:bookmarkStart w:id="32" w:name="_Toc65746293"/>
      <w:bookmarkStart w:id="33" w:name="_Toc101529223"/>
      <w:bookmarkStart w:id="34" w:name="_Toc114864049"/>
      <w:bookmarkStart w:id="35" w:name="_Toc143871192"/>
      <w:bookmarkStart w:id="36" w:name="_Toc144134688"/>
      <w:bookmarkStart w:id="37" w:name="_Toc160609150"/>
      <w:bookmarkStart w:id="38" w:name="_Toc215062672"/>
      <w:bookmarkEnd w:id="31"/>
      <w:r w:rsidRPr="004D3578">
        <w:t>2</w:t>
      </w:r>
      <w:r w:rsidRPr="004D3578">
        <w:tab/>
        <w:t>References</w:t>
      </w:r>
      <w:bookmarkEnd w:id="32"/>
      <w:bookmarkEnd w:id="33"/>
      <w:bookmarkEnd w:id="34"/>
      <w:bookmarkEnd w:id="35"/>
      <w:bookmarkEnd w:id="36"/>
      <w:bookmarkEnd w:id="37"/>
      <w:bookmarkEnd w:id="3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9" w:name="_Hlk115430469"/>
      <w:r w:rsidRPr="00E04BE0">
        <w:t>Functional architecture and information flows for Application Data Analytics Enablement Service</w:t>
      </w:r>
      <w:bookmarkEnd w:id="39"/>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0" w:name="definitions"/>
      <w:bookmarkStart w:id="41" w:name="_Toc65746294"/>
      <w:bookmarkStart w:id="42" w:name="_Toc101529224"/>
      <w:bookmarkStart w:id="43" w:name="_Toc114864050"/>
      <w:bookmarkStart w:id="44" w:name="_Toc143871193"/>
      <w:bookmarkStart w:id="45" w:name="_Toc144134689"/>
      <w:bookmarkStart w:id="46" w:name="_Toc160609151"/>
      <w:bookmarkStart w:id="47" w:name="_Toc215062673"/>
      <w:bookmarkEnd w:id="40"/>
      <w:r w:rsidRPr="004D3578">
        <w:lastRenderedPageBreak/>
        <w:t>3</w:t>
      </w:r>
      <w:r w:rsidRPr="004D3578">
        <w:tab/>
        <w:t>Definitions</w:t>
      </w:r>
      <w:r>
        <w:t xml:space="preserve"> of terms, symbols and abbreviations</w:t>
      </w:r>
      <w:bookmarkEnd w:id="41"/>
      <w:bookmarkEnd w:id="42"/>
      <w:bookmarkEnd w:id="43"/>
      <w:bookmarkEnd w:id="44"/>
      <w:bookmarkEnd w:id="45"/>
      <w:bookmarkEnd w:id="46"/>
      <w:bookmarkEnd w:id="47"/>
    </w:p>
    <w:p w14:paraId="24509F16" w14:textId="77777777" w:rsidR="009E5347" w:rsidRPr="004D3578" w:rsidRDefault="009E5347" w:rsidP="009E5347">
      <w:pPr>
        <w:pStyle w:val="Heading2"/>
      </w:pPr>
      <w:bookmarkStart w:id="48" w:name="_Toc65746295"/>
      <w:bookmarkStart w:id="49" w:name="_Toc101529225"/>
      <w:bookmarkStart w:id="50" w:name="_Toc114864051"/>
      <w:bookmarkStart w:id="51" w:name="_Toc143871194"/>
      <w:bookmarkStart w:id="52" w:name="_Toc144134690"/>
      <w:bookmarkStart w:id="53" w:name="_Toc160609152"/>
      <w:bookmarkStart w:id="54" w:name="_Toc215062674"/>
      <w:r w:rsidRPr="004D3578">
        <w:t>3.1</w:t>
      </w:r>
      <w:r w:rsidRPr="004D3578">
        <w:tab/>
      </w:r>
      <w:r>
        <w:t>Terms</w:t>
      </w:r>
      <w:bookmarkEnd w:id="48"/>
      <w:bookmarkEnd w:id="49"/>
      <w:bookmarkEnd w:id="50"/>
      <w:bookmarkEnd w:id="51"/>
      <w:bookmarkEnd w:id="52"/>
      <w:bookmarkEnd w:id="53"/>
      <w:bookmarkEnd w:id="54"/>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5" w:name="_Toc65746296"/>
      <w:bookmarkStart w:id="56" w:name="_Toc101529226"/>
      <w:bookmarkStart w:id="57" w:name="_Toc114864052"/>
      <w:bookmarkStart w:id="58" w:name="_Toc143871195"/>
      <w:bookmarkStart w:id="59" w:name="_Toc144134691"/>
      <w:bookmarkStart w:id="60" w:name="_Toc160609153"/>
      <w:bookmarkStart w:id="61" w:name="_Toc215062675"/>
      <w:r w:rsidRPr="004D3578">
        <w:t>3.2</w:t>
      </w:r>
      <w:r w:rsidRPr="004D3578">
        <w:tab/>
        <w:t>Symbols</w:t>
      </w:r>
      <w:bookmarkEnd w:id="55"/>
      <w:bookmarkEnd w:id="56"/>
      <w:bookmarkEnd w:id="57"/>
      <w:bookmarkEnd w:id="58"/>
      <w:bookmarkEnd w:id="59"/>
      <w:bookmarkEnd w:id="60"/>
      <w:bookmarkEnd w:id="6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2" w:name="_Toc65746297"/>
      <w:bookmarkStart w:id="63" w:name="_Toc101529227"/>
      <w:bookmarkStart w:id="64" w:name="_Toc114864053"/>
      <w:bookmarkStart w:id="65" w:name="_Toc143871196"/>
      <w:bookmarkStart w:id="66" w:name="_Toc144134692"/>
      <w:bookmarkStart w:id="67" w:name="_Toc160609154"/>
      <w:bookmarkStart w:id="68" w:name="_Toc215062676"/>
      <w:r w:rsidRPr="004D3578">
        <w:t>3.3</w:t>
      </w:r>
      <w:r w:rsidRPr="004D3578">
        <w:tab/>
        <w:t>Abbreviations</w:t>
      </w:r>
      <w:bookmarkEnd w:id="62"/>
      <w:bookmarkEnd w:id="63"/>
      <w:bookmarkEnd w:id="64"/>
      <w:bookmarkEnd w:id="65"/>
      <w:bookmarkEnd w:id="66"/>
      <w:bookmarkEnd w:id="67"/>
      <w:bookmarkEnd w:id="68"/>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9" w:name="_Hlk16691621"/>
      <w:r>
        <w:rPr>
          <w:noProof/>
          <w:lang w:eastAsia="zh-CN"/>
        </w:rPr>
        <w:t>NID</w:t>
      </w:r>
      <w:r>
        <w:rPr>
          <w:noProof/>
          <w:lang w:eastAsia="zh-CN"/>
        </w:rPr>
        <w:tab/>
        <w:t>Network Identifier</w:t>
      </w:r>
    </w:p>
    <w:bookmarkEnd w:id="69"/>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0" w:name="_Toc65746298"/>
      <w:bookmarkStart w:id="71" w:name="_Toc101529228"/>
      <w:bookmarkStart w:id="72" w:name="_Toc114864054"/>
      <w:bookmarkStart w:id="73" w:name="_Toc143871197"/>
      <w:bookmarkStart w:id="74" w:name="_Toc144134693"/>
      <w:bookmarkStart w:id="75" w:name="_Toc160609155"/>
      <w:bookmarkStart w:id="76" w:name="_Toc215062677"/>
      <w:r>
        <w:t>4</w:t>
      </w:r>
      <w:r>
        <w:tab/>
        <w:t>Overview</w:t>
      </w:r>
      <w:bookmarkEnd w:id="70"/>
      <w:bookmarkEnd w:id="71"/>
      <w:bookmarkEnd w:id="72"/>
      <w:bookmarkEnd w:id="73"/>
      <w:bookmarkEnd w:id="74"/>
      <w:bookmarkEnd w:id="75"/>
      <w:bookmarkEnd w:id="76"/>
    </w:p>
    <w:p w14:paraId="281DA05D" w14:textId="77777777" w:rsidR="007D4CAD" w:rsidRDefault="007D4CAD" w:rsidP="007D4CAD">
      <w:pPr>
        <w:pStyle w:val="Heading2"/>
      </w:pPr>
      <w:bookmarkStart w:id="77" w:name="_Toc160609156"/>
      <w:bookmarkStart w:id="78" w:name="_Toc215062678"/>
      <w:r>
        <w:t>4.0</w:t>
      </w:r>
      <w:r>
        <w:tab/>
        <w:t>General</w:t>
      </w:r>
      <w:bookmarkEnd w:id="77"/>
      <w:bookmarkEnd w:id="7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9" w:name="_Toc104651150"/>
      <w:bookmarkStart w:id="80" w:name="_Toc143871198"/>
      <w:bookmarkStart w:id="81" w:name="_Toc144134694"/>
      <w:bookmarkStart w:id="82" w:name="_Toc160609157"/>
      <w:bookmarkStart w:id="83" w:name="_Toc215062679"/>
      <w:r>
        <w:rPr>
          <w:rFonts w:hint="eastAsia"/>
          <w:lang w:eastAsia="ja-JP"/>
        </w:rPr>
        <w:t>4</w:t>
      </w:r>
      <w:r>
        <w:t>.1</w:t>
      </w:r>
      <w:r>
        <w:tab/>
      </w:r>
      <w:bookmarkEnd w:id="79"/>
      <w:r>
        <w:rPr>
          <w:rFonts w:cs="Arial"/>
        </w:rPr>
        <w:t>Information applicable to APIs over EDGE-1 and EDGE-4</w:t>
      </w:r>
      <w:bookmarkEnd w:id="80"/>
      <w:bookmarkEnd w:id="81"/>
      <w:bookmarkEnd w:id="82"/>
      <w:bookmarkEnd w:id="83"/>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4" w:name="_Toc61651627"/>
      <w:bookmarkStart w:id="85" w:name="_Toc65746299"/>
      <w:bookmarkStart w:id="86" w:name="_Toc101529229"/>
      <w:bookmarkStart w:id="87" w:name="_Toc114864055"/>
      <w:bookmarkStart w:id="88" w:name="_Toc143871199"/>
      <w:bookmarkStart w:id="89" w:name="_Toc144134695"/>
      <w:bookmarkStart w:id="90" w:name="_Toc160609158"/>
      <w:bookmarkStart w:id="91" w:name="_Toc215062680"/>
      <w:r>
        <w:t>5</w:t>
      </w:r>
      <w:r>
        <w:tab/>
        <w:t xml:space="preserve">Services offered by </w:t>
      </w:r>
      <w:bookmarkEnd w:id="84"/>
      <w:r>
        <w:t>Edge Enabler Server</w:t>
      </w:r>
      <w:bookmarkEnd w:id="85"/>
      <w:bookmarkEnd w:id="86"/>
      <w:bookmarkEnd w:id="87"/>
      <w:bookmarkEnd w:id="88"/>
      <w:bookmarkEnd w:id="89"/>
      <w:bookmarkEnd w:id="90"/>
      <w:bookmarkEnd w:id="91"/>
    </w:p>
    <w:p w14:paraId="02DDB145" w14:textId="77777777" w:rsidR="009E5347" w:rsidRDefault="009E5347" w:rsidP="009E5347">
      <w:pPr>
        <w:pStyle w:val="Heading2"/>
      </w:pPr>
      <w:bookmarkStart w:id="92" w:name="_Toc65746300"/>
      <w:bookmarkStart w:id="93" w:name="_Toc101529230"/>
      <w:bookmarkStart w:id="94" w:name="_Toc114864056"/>
      <w:bookmarkStart w:id="95" w:name="_Toc143871200"/>
      <w:bookmarkStart w:id="96" w:name="_Toc144134696"/>
      <w:bookmarkStart w:id="97" w:name="_Toc160609159"/>
      <w:bookmarkStart w:id="98" w:name="_Toc215062681"/>
      <w:bookmarkStart w:id="99" w:name="_Toc61651628"/>
      <w:r>
        <w:t>5.1</w:t>
      </w:r>
      <w:r>
        <w:tab/>
        <w:t>Introduction</w:t>
      </w:r>
      <w:bookmarkEnd w:id="92"/>
      <w:bookmarkEnd w:id="93"/>
      <w:bookmarkEnd w:id="94"/>
      <w:bookmarkEnd w:id="95"/>
      <w:bookmarkEnd w:id="96"/>
      <w:bookmarkEnd w:id="97"/>
      <w:bookmarkEnd w:id="98"/>
      <w:r>
        <w:t xml:space="preserve"> </w:t>
      </w:r>
      <w:bookmarkEnd w:id="9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B63356">
            <w:pPr>
              <w:pStyle w:val="TAL"/>
            </w:pPr>
            <w:r w:rsidRPr="00B32063">
              <w:rPr>
                <w:noProof/>
                <w:lang w:val="en-US"/>
              </w:rPr>
              <w:t>Eees_ACREvents</w:t>
            </w:r>
          </w:p>
        </w:tc>
        <w:tc>
          <w:tcPr>
            <w:tcW w:w="2268" w:type="dxa"/>
            <w:shd w:val="clear" w:color="auto" w:fill="auto"/>
          </w:tcPr>
          <w:p w14:paraId="604B85CE" w14:textId="77777777" w:rsidR="00507260" w:rsidRDefault="00507260" w:rsidP="00B63356">
            <w:pPr>
              <w:pStyle w:val="TAL"/>
            </w:pPr>
            <w:r>
              <w:t>Subscribe</w:t>
            </w:r>
          </w:p>
        </w:tc>
        <w:tc>
          <w:tcPr>
            <w:tcW w:w="2016" w:type="dxa"/>
            <w:vMerge w:val="restart"/>
          </w:tcPr>
          <w:p w14:paraId="4C5914C4" w14:textId="77777777" w:rsidR="00507260" w:rsidRDefault="00507260" w:rsidP="00B63356">
            <w:pPr>
              <w:pStyle w:val="TAL"/>
            </w:pPr>
            <w:r>
              <w:t>Subscribe/Notify</w:t>
            </w:r>
          </w:p>
        </w:tc>
        <w:tc>
          <w:tcPr>
            <w:tcW w:w="2185" w:type="dxa"/>
            <w:shd w:val="clear" w:color="auto" w:fill="auto"/>
          </w:tcPr>
          <w:p w14:paraId="107E7062" w14:textId="77777777" w:rsidR="00507260" w:rsidRDefault="00507260" w:rsidP="00B63356">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B63356">
            <w:pPr>
              <w:pStyle w:val="TAL"/>
            </w:pPr>
          </w:p>
        </w:tc>
        <w:tc>
          <w:tcPr>
            <w:tcW w:w="2268" w:type="dxa"/>
            <w:shd w:val="clear" w:color="auto" w:fill="auto"/>
          </w:tcPr>
          <w:p w14:paraId="6106528C" w14:textId="77777777" w:rsidR="00507260" w:rsidRDefault="00507260" w:rsidP="00B63356">
            <w:pPr>
              <w:pStyle w:val="TAL"/>
            </w:pPr>
            <w:r>
              <w:t>Notify</w:t>
            </w:r>
          </w:p>
        </w:tc>
        <w:tc>
          <w:tcPr>
            <w:tcW w:w="2016" w:type="dxa"/>
            <w:vMerge/>
          </w:tcPr>
          <w:p w14:paraId="4A99A451" w14:textId="77777777" w:rsidR="00507260" w:rsidRDefault="00507260" w:rsidP="00B63356">
            <w:pPr>
              <w:pStyle w:val="TAL"/>
            </w:pPr>
          </w:p>
        </w:tc>
        <w:tc>
          <w:tcPr>
            <w:tcW w:w="2185" w:type="dxa"/>
            <w:shd w:val="clear" w:color="auto" w:fill="auto"/>
          </w:tcPr>
          <w:p w14:paraId="0341A101" w14:textId="77777777" w:rsidR="00507260" w:rsidRDefault="00507260" w:rsidP="00B63356">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B63356">
            <w:pPr>
              <w:pStyle w:val="TAL"/>
            </w:pPr>
          </w:p>
        </w:tc>
        <w:tc>
          <w:tcPr>
            <w:tcW w:w="2268" w:type="dxa"/>
            <w:shd w:val="clear" w:color="auto" w:fill="auto"/>
          </w:tcPr>
          <w:p w14:paraId="3F981381" w14:textId="77777777" w:rsidR="00507260" w:rsidRDefault="00507260" w:rsidP="00B63356">
            <w:pPr>
              <w:pStyle w:val="TAL"/>
            </w:pPr>
            <w:r w:rsidRPr="00BE10F1">
              <w:t>UpdateSubscription</w:t>
            </w:r>
          </w:p>
        </w:tc>
        <w:tc>
          <w:tcPr>
            <w:tcW w:w="2016" w:type="dxa"/>
          </w:tcPr>
          <w:p w14:paraId="48310B10" w14:textId="77777777" w:rsidR="00507260" w:rsidRDefault="00507260" w:rsidP="00B63356">
            <w:pPr>
              <w:pStyle w:val="TAL"/>
            </w:pPr>
            <w:r>
              <w:t>Subscribe/Notify</w:t>
            </w:r>
          </w:p>
        </w:tc>
        <w:tc>
          <w:tcPr>
            <w:tcW w:w="2185" w:type="dxa"/>
            <w:shd w:val="clear" w:color="auto" w:fill="auto"/>
          </w:tcPr>
          <w:p w14:paraId="1C823E6E" w14:textId="77777777" w:rsidR="00507260" w:rsidRDefault="00507260" w:rsidP="00B63356">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B63356">
            <w:pPr>
              <w:pStyle w:val="TAL"/>
            </w:pPr>
          </w:p>
        </w:tc>
        <w:tc>
          <w:tcPr>
            <w:tcW w:w="2268" w:type="dxa"/>
            <w:shd w:val="clear" w:color="auto" w:fill="auto"/>
          </w:tcPr>
          <w:p w14:paraId="136AFC42" w14:textId="77777777" w:rsidR="00507260" w:rsidRDefault="00507260" w:rsidP="00B63356">
            <w:pPr>
              <w:pStyle w:val="TAL"/>
            </w:pPr>
            <w:r>
              <w:t>Unsubscribe</w:t>
            </w:r>
          </w:p>
        </w:tc>
        <w:tc>
          <w:tcPr>
            <w:tcW w:w="2016" w:type="dxa"/>
          </w:tcPr>
          <w:p w14:paraId="0A5C1FEF" w14:textId="77777777" w:rsidR="00507260" w:rsidRDefault="00507260" w:rsidP="00B63356">
            <w:pPr>
              <w:pStyle w:val="TAL"/>
            </w:pPr>
            <w:r>
              <w:t>Subscribe/Notify</w:t>
            </w:r>
          </w:p>
        </w:tc>
        <w:tc>
          <w:tcPr>
            <w:tcW w:w="2185" w:type="dxa"/>
            <w:shd w:val="clear" w:color="auto" w:fill="auto"/>
          </w:tcPr>
          <w:p w14:paraId="0B41D0E5" w14:textId="77777777" w:rsidR="00507260" w:rsidRDefault="00507260" w:rsidP="00B63356">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00" w:name="_Toc101529231"/>
      <w:bookmarkStart w:id="101" w:name="_Toc114864057"/>
      <w:bookmarkStart w:id="102" w:name="_Toc143871201"/>
      <w:bookmarkStart w:id="103" w:name="_Toc144134697"/>
      <w:bookmarkStart w:id="104" w:name="_Toc160609160"/>
      <w:bookmarkStart w:id="105" w:name="_Toc215062682"/>
      <w:r>
        <w:t>5.2</w:t>
      </w:r>
      <w:r>
        <w:tab/>
      </w:r>
      <w:r w:rsidRPr="00D82297">
        <w:rPr>
          <w:noProof/>
        </w:rPr>
        <w:t xml:space="preserve">Eees_EECRegistration </w:t>
      </w:r>
      <w:r>
        <w:t>Service</w:t>
      </w:r>
      <w:bookmarkEnd w:id="100"/>
      <w:bookmarkEnd w:id="101"/>
      <w:bookmarkEnd w:id="102"/>
      <w:bookmarkEnd w:id="103"/>
      <w:bookmarkEnd w:id="104"/>
      <w:bookmarkEnd w:id="105"/>
    </w:p>
    <w:p w14:paraId="7C81718D" w14:textId="77777777" w:rsidR="009E5347" w:rsidRDefault="009E5347" w:rsidP="009E5347">
      <w:pPr>
        <w:pStyle w:val="Heading3"/>
      </w:pPr>
      <w:bookmarkStart w:id="106" w:name="_Toc101529232"/>
      <w:bookmarkStart w:id="107" w:name="_Toc114864058"/>
      <w:bookmarkStart w:id="108" w:name="_Toc143871202"/>
      <w:bookmarkStart w:id="109" w:name="_Toc144134698"/>
      <w:bookmarkStart w:id="110" w:name="_Toc160609161"/>
      <w:bookmarkStart w:id="111" w:name="_Toc215062683"/>
      <w:r>
        <w:t>5.2.1</w:t>
      </w:r>
      <w:r>
        <w:tab/>
        <w:t>Service Description</w:t>
      </w:r>
      <w:bookmarkEnd w:id="106"/>
      <w:bookmarkEnd w:id="107"/>
      <w:bookmarkEnd w:id="108"/>
      <w:bookmarkEnd w:id="109"/>
      <w:bookmarkEnd w:id="110"/>
      <w:bookmarkEnd w:id="111"/>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2" w:name="_Toc101529233"/>
      <w:bookmarkStart w:id="113" w:name="_Toc114864059"/>
      <w:bookmarkStart w:id="114" w:name="_Toc143871203"/>
      <w:bookmarkStart w:id="115" w:name="_Toc144134699"/>
      <w:bookmarkStart w:id="116" w:name="_Toc160609162"/>
      <w:bookmarkStart w:id="117" w:name="_Toc215062684"/>
      <w:r>
        <w:t>5.2.2</w:t>
      </w:r>
      <w:r>
        <w:tab/>
        <w:t>Service Operations</w:t>
      </w:r>
      <w:bookmarkEnd w:id="112"/>
      <w:bookmarkEnd w:id="113"/>
      <w:bookmarkEnd w:id="114"/>
      <w:bookmarkEnd w:id="115"/>
      <w:bookmarkEnd w:id="116"/>
      <w:bookmarkEnd w:id="117"/>
    </w:p>
    <w:p w14:paraId="7F82A16C" w14:textId="77777777" w:rsidR="009E5347" w:rsidRDefault="009E5347" w:rsidP="009E5347">
      <w:pPr>
        <w:pStyle w:val="Heading4"/>
      </w:pPr>
      <w:bookmarkStart w:id="118" w:name="_Toc101529234"/>
      <w:bookmarkStart w:id="119" w:name="_Toc114864060"/>
      <w:bookmarkStart w:id="120" w:name="_Toc143871204"/>
      <w:bookmarkStart w:id="121" w:name="_Toc144134700"/>
      <w:bookmarkStart w:id="122" w:name="_Toc160609163"/>
      <w:bookmarkStart w:id="123" w:name="_Toc215062685"/>
      <w:r>
        <w:t>5.2.2.1</w:t>
      </w:r>
      <w:r>
        <w:tab/>
        <w:t>Introduction</w:t>
      </w:r>
      <w:bookmarkEnd w:id="118"/>
      <w:bookmarkEnd w:id="119"/>
      <w:bookmarkEnd w:id="120"/>
      <w:bookmarkEnd w:id="121"/>
      <w:bookmarkEnd w:id="122"/>
      <w:bookmarkEnd w:id="123"/>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4" w:name="_Toc101529235"/>
      <w:bookmarkStart w:id="125" w:name="_Toc114864061"/>
      <w:bookmarkStart w:id="126" w:name="_Toc143871205"/>
      <w:bookmarkStart w:id="127" w:name="_Toc144134701"/>
      <w:bookmarkStart w:id="128" w:name="_Toc160609164"/>
      <w:bookmarkStart w:id="129" w:name="_Toc215062686"/>
      <w:r>
        <w:t>5.2.2.2</w:t>
      </w:r>
      <w:r>
        <w:tab/>
      </w:r>
      <w:r w:rsidRPr="00AA7C0B">
        <w:t>Eees_EECRegistration_Request</w:t>
      </w:r>
      <w:bookmarkEnd w:id="124"/>
      <w:bookmarkEnd w:id="125"/>
      <w:bookmarkEnd w:id="126"/>
      <w:bookmarkEnd w:id="127"/>
      <w:bookmarkEnd w:id="128"/>
      <w:bookmarkEnd w:id="129"/>
    </w:p>
    <w:p w14:paraId="613A09E5" w14:textId="77777777" w:rsidR="009E5347" w:rsidRDefault="009E5347" w:rsidP="009E5347">
      <w:pPr>
        <w:pStyle w:val="Heading5"/>
      </w:pPr>
      <w:bookmarkStart w:id="130" w:name="_Toc101529236"/>
      <w:bookmarkStart w:id="131" w:name="_Toc114864062"/>
      <w:bookmarkStart w:id="132" w:name="_Toc143871206"/>
      <w:bookmarkStart w:id="133" w:name="_Toc144134702"/>
      <w:bookmarkStart w:id="134" w:name="_Toc160609165"/>
      <w:bookmarkStart w:id="135" w:name="_Toc215062687"/>
      <w:r>
        <w:t>5.2.2.2.1</w:t>
      </w:r>
      <w:r>
        <w:tab/>
        <w:t>General</w:t>
      </w:r>
      <w:bookmarkEnd w:id="130"/>
      <w:bookmarkEnd w:id="131"/>
      <w:bookmarkEnd w:id="132"/>
      <w:bookmarkEnd w:id="133"/>
      <w:bookmarkEnd w:id="134"/>
      <w:bookmarkEnd w:id="13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6" w:name="_Toc101529237"/>
      <w:bookmarkStart w:id="137" w:name="_Toc114864063"/>
      <w:bookmarkStart w:id="138" w:name="_Toc143871207"/>
      <w:bookmarkStart w:id="139" w:name="_Toc144134703"/>
      <w:bookmarkStart w:id="140" w:name="_Toc160609166"/>
      <w:bookmarkStart w:id="141" w:name="_Toc215062688"/>
      <w:r>
        <w:t>5.2.2.2.2</w:t>
      </w:r>
      <w:r>
        <w:tab/>
        <w:t xml:space="preserve">EEC registering to EES using </w:t>
      </w:r>
      <w:r w:rsidRPr="00AA7C0B">
        <w:t>Eees_EECRegistration_Request</w:t>
      </w:r>
      <w:r>
        <w:t xml:space="preserve"> operation</w:t>
      </w:r>
      <w:bookmarkEnd w:id="136"/>
      <w:bookmarkEnd w:id="137"/>
      <w:bookmarkEnd w:id="138"/>
      <w:bookmarkEnd w:id="139"/>
      <w:bookmarkEnd w:id="140"/>
      <w:bookmarkEnd w:id="14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2" w:name="_Hlk72407321"/>
      <w:r>
        <w:t>EES creates a new resource with the EEC registration information</w:t>
      </w:r>
      <w:bookmarkEnd w:id="14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3" w:name="_Toc101529238"/>
      <w:bookmarkStart w:id="144" w:name="_Toc114864064"/>
      <w:bookmarkStart w:id="145" w:name="_Toc143871208"/>
      <w:bookmarkStart w:id="146" w:name="_Toc144134704"/>
      <w:bookmarkStart w:id="147" w:name="_Toc160609167"/>
      <w:bookmarkStart w:id="148" w:name="_Toc215062689"/>
      <w:r>
        <w:t>5.2.2.3</w:t>
      </w:r>
      <w:r>
        <w:tab/>
      </w:r>
      <w:r w:rsidRPr="00AA7C0B">
        <w:t>Eees_EECRegistration_</w:t>
      </w:r>
      <w:r w:rsidRPr="00395EB0">
        <w:t>Update</w:t>
      </w:r>
      <w:bookmarkEnd w:id="143"/>
      <w:bookmarkEnd w:id="144"/>
      <w:bookmarkEnd w:id="145"/>
      <w:bookmarkEnd w:id="146"/>
      <w:bookmarkEnd w:id="147"/>
      <w:bookmarkEnd w:id="148"/>
    </w:p>
    <w:p w14:paraId="33BE038D" w14:textId="77777777" w:rsidR="009E5347" w:rsidRDefault="009E5347" w:rsidP="009E5347">
      <w:pPr>
        <w:pStyle w:val="Heading5"/>
      </w:pPr>
      <w:bookmarkStart w:id="149" w:name="_Toc101529239"/>
      <w:bookmarkStart w:id="150" w:name="_Toc114864065"/>
      <w:bookmarkStart w:id="151" w:name="_Toc143871209"/>
      <w:bookmarkStart w:id="152" w:name="_Toc144134705"/>
      <w:bookmarkStart w:id="153" w:name="_Toc160609168"/>
      <w:bookmarkStart w:id="154" w:name="_Toc215062690"/>
      <w:r>
        <w:t>5.2.2.3.1</w:t>
      </w:r>
      <w:r>
        <w:tab/>
        <w:t>General</w:t>
      </w:r>
      <w:bookmarkEnd w:id="149"/>
      <w:bookmarkEnd w:id="150"/>
      <w:bookmarkEnd w:id="151"/>
      <w:bookmarkEnd w:id="152"/>
      <w:bookmarkEnd w:id="153"/>
      <w:bookmarkEnd w:id="154"/>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5" w:name="_Toc101529240"/>
      <w:bookmarkStart w:id="156" w:name="_Toc114864066"/>
      <w:bookmarkStart w:id="157" w:name="_Toc143871210"/>
      <w:bookmarkStart w:id="158" w:name="_Toc144134706"/>
      <w:bookmarkStart w:id="159" w:name="_Toc160609169"/>
      <w:bookmarkStart w:id="160" w:name="_Toc215062691"/>
      <w:r>
        <w:t>5.2.2.3.2</w:t>
      </w:r>
      <w:r>
        <w:tab/>
        <w:t xml:space="preserve">EEC updating registration information using </w:t>
      </w:r>
      <w:r w:rsidRPr="00AA7C0B">
        <w:t>Eees_EECRegistration_</w:t>
      </w:r>
      <w:r>
        <w:t>Update operation</w:t>
      </w:r>
      <w:bookmarkEnd w:id="155"/>
      <w:bookmarkEnd w:id="156"/>
      <w:bookmarkEnd w:id="157"/>
      <w:bookmarkEnd w:id="158"/>
      <w:bookmarkEnd w:id="159"/>
      <w:bookmarkEnd w:id="16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1" w:name="_Toc101529241"/>
      <w:bookmarkStart w:id="162" w:name="_Toc114864067"/>
      <w:bookmarkStart w:id="163" w:name="_Toc143871211"/>
      <w:bookmarkStart w:id="164" w:name="_Toc144134707"/>
      <w:bookmarkStart w:id="165" w:name="_Toc160609170"/>
      <w:bookmarkStart w:id="166" w:name="_Toc215062692"/>
      <w:r>
        <w:t>5.2.2.4</w:t>
      </w:r>
      <w:r>
        <w:tab/>
      </w:r>
      <w:r w:rsidRPr="00AA7C0B">
        <w:t>Eees_EECRegistration_</w:t>
      </w:r>
      <w:r w:rsidRPr="00395EB0">
        <w:t>Deregister</w:t>
      </w:r>
      <w:bookmarkEnd w:id="161"/>
      <w:bookmarkEnd w:id="162"/>
      <w:bookmarkEnd w:id="163"/>
      <w:bookmarkEnd w:id="164"/>
      <w:bookmarkEnd w:id="165"/>
      <w:bookmarkEnd w:id="166"/>
    </w:p>
    <w:p w14:paraId="0B9A7E97" w14:textId="77777777" w:rsidR="009E5347" w:rsidRDefault="009E5347" w:rsidP="009E5347">
      <w:pPr>
        <w:pStyle w:val="Heading5"/>
      </w:pPr>
      <w:bookmarkStart w:id="167" w:name="_Toc101529242"/>
      <w:bookmarkStart w:id="168" w:name="_Toc114864068"/>
      <w:bookmarkStart w:id="169" w:name="_Toc143871212"/>
      <w:bookmarkStart w:id="170" w:name="_Toc144134708"/>
      <w:bookmarkStart w:id="171" w:name="_Toc160609171"/>
      <w:bookmarkStart w:id="172" w:name="_Toc215062693"/>
      <w:r>
        <w:t>5.2.2.4.1</w:t>
      </w:r>
      <w:r>
        <w:tab/>
        <w:t>General</w:t>
      </w:r>
      <w:bookmarkEnd w:id="167"/>
      <w:bookmarkEnd w:id="168"/>
      <w:bookmarkEnd w:id="169"/>
      <w:bookmarkEnd w:id="170"/>
      <w:bookmarkEnd w:id="171"/>
      <w:bookmarkEnd w:id="17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3" w:name="_Toc101529243"/>
      <w:bookmarkStart w:id="174" w:name="_Toc114864069"/>
      <w:bookmarkStart w:id="175" w:name="_Toc143871213"/>
      <w:bookmarkStart w:id="176" w:name="_Toc144134709"/>
      <w:bookmarkStart w:id="177" w:name="_Toc160609172"/>
      <w:bookmarkStart w:id="178" w:name="_Toc215062694"/>
      <w:r>
        <w:t>5.2.2.4.2</w:t>
      </w:r>
      <w:r>
        <w:tab/>
        <w:t>EEC deregistering from EES using Eees_EECRegistration_</w:t>
      </w:r>
      <w:r w:rsidRPr="00395EB0">
        <w:t>Deregister</w:t>
      </w:r>
      <w:r>
        <w:t xml:space="preserve"> operation</w:t>
      </w:r>
      <w:bookmarkEnd w:id="173"/>
      <w:bookmarkEnd w:id="174"/>
      <w:bookmarkEnd w:id="175"/>
      <w:bookmarkEnd w:id="176"/>
      <w:bookmarkEnd w:id="177"/>
      <w:bookmarkEnd w:id="178"/>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9" w:name="_Toc101529244"/>
      <w:bookmarkStart w:id="180" w:name="_Toc114864070"/>
      <w:bookmarkStart w:id="181" w:name="_Toc143871214"/>
      <w:bookmarkStart w:id="182" w:name="_Toc144134710"/>
      <w:bookmarkStart w:id="183" w:name="_Toc160609173"/>
      <w:bookmarkStart w:id="184" w:name="_Toc215062695"/>
      <w:r>
        <w:lastRenderedPageBreak/>
        <w:t>5.3</w:t>
      </w:r>
      <w:r>
        <w:tab/>
      </w:r>
      <w:bookmarkStart w:id="185" w:name="_Toc81588612"/>
      <w:r w:rsidRPr="00550FAB">
        <w:t xml:space="preserve">Eees_EASDiscovery </w:t>
      </w:r>
      <w:r>
        <w:t>service</w:t>
      </w:r>
      <w:bookmarkEnd w:id="179"/>
      <w:bookmarkEnd w:id="180"/>
      <w:bookmarkEnd w:id="181"/>
      <w:bookmarkEnd w:id="182"/>
      <w:bookmarkEnd w:id="183"/>
      <w:bookmarkEnd w:id="184"/>
      <w:bookmarkEnd w:id="185"/>
    </w:p>
    <w:p w14:paraId="56D52876" w14:textId="77777777" w:rsidR="009E5347" w:rsidRDefault="009E5347" w:rsidP="009E5347">
      <w:pPr>
        <w:pStyle w:val="Heading3"/>
      </w:pPr>
      <w:bookmarkStart w:id="186" w:name="_Toc101529245"/>
      <w:bookmarkStart w:id="187" w:name="_Toc114864071"/>
      <w:bookmarkStart w:id="188" w:name="_Toc143871215"/>
      <w:bookmarkStart w:id="189" w:name="_Toc144134711"/>
      <w:bookmarkStart w:id="190" w:name="_Toc160609174"/>
      <w:bookmarkStart w:id="191" w:name="_Toc215062696"/>
      <w:r>
        <w:rPr>
          <w:lang w:val="en-US"/>
        </w:rPr>
        <w:t>5.3.1</w:t>
      </w:r>
      <w:r>
        <w:rPr>
          <w:lang w:val="en-US"/>
        </w:rPr>
        <w:tab/>
      </w:r>
      <w:r>
        <w:t>Service Description</w:t>
      </w:r>
      <w:bookmarkEnd w:id="186"/>
      <w:bookmarkEnd w:id="187"/>
      <w:bookmarkEnd w:id="188"/>
      <w:bookmarkEnd w:id="189"/>
      <w:bookmarkEnd w:id="190"/>
      <w:bookmarkEnd w:id="19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2" w:name="_Toc101529246"/>
      <w:bookmarkStart w:id="193" w:name="_Toc114864072"/>
      <w:bookmarkStart w:id="194" w:name="_Toc143871216"/>
      <w:bookmarkStart w:id="195" w:name="_Toc144134712"/>
      <w:bookmarkStart w:id="196" w:name="_Toc160609175"/>
      <w:bookmarkStart w:id="197" w:name="_Toc215062697"/>
      <w:r>
        <w:rPr>
          <w:lang w:val="en-US"/>
        </w:rPr>
        <w:t>5.3.2</w:t>
      </w:r>
      <w:r>
        <w:rPr>
          <w:lang w:val="en-US"/>
        </w:rPr>
        <w:tab/>
      </w:r>
      <w:r>
        <w:t>Service Operations</w:t>
      </w:r>
      <w:bookmarkEnd w:id="192"/>
      <w:bookmarkEnd w:id="193"/>
      <w:bookmarkEnd w:id="194"/>
      <w:bookmarkEnd w:id="195"/>
      <w:bookmarkEnd w:id="196"/>
      <w:bookmarkEnd w:id="197"/>
    </w:p>
    <w:p w14:paraId="4B3FF24B" w14:textId="77777777" w:rsidR="009E5347" w:rsidRDefault="009E5347" w:rsidP="009E5347">
      <w:pPr>
        <w:pStyle w:val="Heading4"/>
      </w:pPr>
      <w:bookmarkStart w:id="198" w:name="_Toc101529247"/>
      <w:bookmarkStart w:id="199" w:name="_Toc114864073"/>
      <w:bookmarkStart w:id="200" w:name="_Toc143871217"/>
      <w:bookmarkStart w:id="201" w:name="_Toc144134713"/>
      <w:bookmarkStart w:id="202" w:name="_Toc160609176"/>
      <w:bookmarkStart w:id="203" w:name="_Toc215062698"/>
      <w:r>
        <w:t>5.3.2.1</w:t>
      </w:r>
      <w:r>
        <w:tab/>
        <w:t>Introduction</w:t>
      </w:r>
      <w:bookmarkEnd w:id="198"/>
      <w:bookmarkEnd w:id="199"/>
      <w:bookmarkEnd w:id="200"/>
      <w:bookmarkEnd w:id="201"/>
      <w:bookmarkEnd w:id="202"/>
      <w:bookmarkEnd w:id="20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4" w:name="_Toc101529248"/>
      <w:bookmarkStart w:id="205" w:name="_Toc114864074"/>
      <w:bookmarkStart w:id="206" w:name="_Toc143871218"/>
      <w:bookmarkStart w:id="207" w:name="_Toc144134714"/>
      <w:bookmarkStart w:id="208" w:name="_Toc160609177"/>
      <w:bookmarkStart w:id="209" w:name="_Toc215062699"/>
      <w:r>
        <w:t>5.3.2.2</w:t>
      </w:r>
      <w:r>
        <w:tab/>
      </w:r>
      <w:r w:rsidRPr="00F477AF">
        <w:t>Eees_EASDiscovery_</w:t>
      </w:r>
      <w:r>
        <w:t>EasDisc</w:t>
      </w:r>
      <w:r w:rsidRPr="00F477AF">
        <w:t>Request</w:t>
      </w:r>
      <w:bookmarkEnd w:id="204"/>
      <w:bookmarkEnd w:id="205"/>
      <w:bookmarkEnd w:id="206"/>
      <w:bookmarkEnd w:id="207"/>
      <w:bookmarkEnd w:id="208"/>
      <w:bookmarkEnd w:id="209"/>
    </w:p>
    <w:p w14:paraId="3769F776" w14:textId="77777777" w:rsidR="009E5347" w:rsidRDefault="009E5347" w:rsidP="009E5347">
      <w:pPr>
        <w:pStyle w:val="Heading5"/>
      </w:pPr>
      <w:bookmarkStart w:id="210" w:name="_Toc101529249"/>
      <w:bookmarkStart w:id="211" w:name="_Toc114864075"/>
      <w:bookmarkStart w:id="212" w:name="_Toc143871219"/>
      <w:bookmarkStart w:id="213" w:name="_Toc144134715"/>
      <w:bookmarkStart w:id="214" w:name="_Toc160609178"/>
      <w:bookmarkStart w:id="215" w:name="_Toc215062700"/>
      <w:r>
        <w:t>5.3.2.2.1</w:t>
      </w:r>
      <w:r>
        <w:tab/>
        <w:t>General</w:t>
      </w:r>
      <w:bookmarkEnd w:id="210"/>
      <w:bookmarkEnd w:id="211"/>
      <w:bookmarkEnd w:id="212"/>
      <w:bookmarkEnd w:id="213"/>
      <w:bookmarkEnd w:id="214"/>
      <w:bookmarkEnd w:id="21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6" w:name="_Toc101529250"/>
      <w:bookmarkStart w:id="217" w:name="_Toc114864076"/>
      <w:bookmarkStart w:id="218" w:name="_Toc143871220"/>
      <w:bookmarkStart w:id="219" w:name="_Toc144134716"/>
      <w:bookmarkStart w:id="220" w:name="_Toc160609179"/>
      <w:bookmarkStart w:id="221" w:name="_Toc215062701"/>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6"/>
      <w:bookmarkEnd w:id="217"/>
      <w:bookmarkEnd w:id="218"/>
      <w:bookmarkEnd w:id="219"/>
      <w:bookmarkEnd w:id="220"/>
      <w:bookmarkEnd w:id="22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2A377D6C"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w:t>
      </w:r>
      <w:r w:rsidR="00AB4EC9">
        <w:t>"l</w:t>
      </w:r>
      <w:r w:rsidRPr="00F477AF">
        <w:t>ifetime</w:t>
      </w:r>
      <w:r w:rsidR="00AB4EC9">
        <w:t>"</w:t>
      </w:r>
      <w:r w:rsidRPr="00F477AF">
        <w:t xml:space="preserv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2" w:name="_Toc101529251"/>
      <w:bookmarkStart w:id="223" w:name="_Toc114864077"/>
      <w:bookmarkStart w:id="224" w:name="_Toc143871221"/>
      <w:bookmarkStart w:id="225" w:name="_Toc144134717"/>
      <w:bookmarkStart w:id="226" w:name="_Toc160609180"/>
      <w:bookmarkStart w:id="227" w:name="_Toc215062702"/>
      <w:r>
        <w:t>5.3.2.3</w:t>
      </w:r>
      <w:r>
        <w:tab/>
      </w:r>
      <w:r w:rsidRPr="00F477AF">
        <w:t>Eees_EASDiscovery_Subscribe</w:t>
      </w:r>
      <w:bookmarkEnd w:id="222"/>
      <w:bookmarkEnd w:id="223"/>
      <w:bookmarkEnd w:id="224"/>
      <w:bookmarkEnd w:id="225"/>
      <w:bookmarkEnd w:id="226"/>
      <w:bookmarkEnd w:id="227"/>
    </w:p>
    <w:p w14:paraId="6B1E014E" w14:textId="77777777" w:rsidR="009E5347" w:rsidRDefault="009E5347" w:rsidP="009E5347">
      <w:pPr>
        <w:pStyle w:val="Heading5"/>
      </w:pPr>
      <w:bookmarkStart w:id="228" w:name="_Toc101529252"/>
      <w:bookmarkStart w:id="229" w:name="_Toc114864078"/>
      <w:bookmarkStart w:id="230" w:name="_Toc143871222"/>
      <w:bookmarkStart w:id="231" w:name="_Toc144134718"/>
      <w:bookmarkStart w:id="232" w:name="_Toc160609181"/>
      <w:bookmarkStart w:id="233" w:name="_Toc215062703"/>
      <w:r>
        <w:t>5.3.2.3.1</w:t>
      </w:r>
      <w:r>
        <w:tab/>
        <w:t>General</w:t>
      </w:r>
      <w:bookmarkEnd w:id="228"/>
      <w:bookmarkEnd w:id="229"/>
      <w:bookmarkEnd w:id="230"/>
      <w:bookmarkEnd w:id="231"/>
      <w:bookmarkEnd w:id="232"/>
      <w:bookmarkEnd w:id="233"/>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4" w:name="_Toc101529253"/>
      <w:bookmarkStart w:id="235" w:name="_Toc114864079"/>
      <w:bookmarkStart w:id="236" w:name="_Toc143871223"/>
      <w:bookmarkStart w:id="237" w:name="_Toc144134719"/>
      <w:bookmarkStart w:id="238" w:name="_Toc160609182"/>
      <w:bookmarkStart w:id="239" w:name="_Toc215062704"/>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4"/>
      <w:bookmarkEnd w:id="235"/>
      <w:bookmarkEnd w:id="236"/>
      <w:bookmarkEnd w:id="237"/>
      <w:bookmarkEnd w:id="238"/>
      <w:bookmarkEnd w:id="239"/>
    </w:p>
    <w:p w14:paraId="3C8C7590" w14:textId="2DD35C45"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the E</w:t>
      </w:r>
      <w:r w:rsidR="00C65EE8">
        <w:t>as</w:t>
      </w:r>
      <w:r w:rsidRPr="00375AE9">
        <w:t xml:space="preserve">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0" w:name="_Toc101529254"/>
      <w:bookmarkStart w:id="241" w:name="_Toc114864080"/>
      <w:bookmarkStart w:id="242" w:name="_Toc143871224"/>
      <w:bookmarkStart w:id="243" w:name="_Toc144134720"/>
      <w:bookmarkStart w:id="244" w:name="_Toc160609183"/>
      <w:bookmarkStart w:id="245" w:name="_Toc215062705"/>
      <w:r>
        <w:t>5.3.2.4</w:t>
      </w:r>
      <w:r>
        <w:tab/>
      </w:r>
      <w:r w:rsidRPr="00BA6771">
        <w:t>Eees_EASDiscovery_Notify</w:t>
      </w:r>
      <w:bookmarkEnd w:id="240"/>
      <w:bookmarkEnd w:id="241"/>
      <w:bookmarkEnd w:id="242"/>
      <w:bookmarkEnd w:id="243"/>
      <w:bookmarkEnd w:id="244"/>
      <w:bookmarkEnd w:id="245"/>
    </w:p>
    <w:p w14:paraId="13B2BCF3" w14:textId="77777777" w:rsidR="009E5347" w:rsidRDefault="009E5347" w:rsidP="009E5347">
      <w:pPr>
        <w:pStyle w:val="Heading5"/>
      </w:pPr>
      <w:bookmarkStart w:id="246" w:name="_Toc101529255"/>
      <w:bookmarkStart w:id="247" w:name="_Toc114864081"/>
      <w:bookmarkStart w:id="248" w:name="_Toc143871225"/>
      <w:bookmarkStart w:id="249" w:name="_Toc144134721"/>
      <w:bookmarkStart w:id="250" w:name="_Toc160609184"/>
      <w:bookmarkStart w:id="251" w:name="_Toc215062706"/>
      <w:r>
        <w:t>5.3.2.4.1</w:t>
      </w:r>
      <w:r>
        <w:tab/>
        <w:t>General</w:t>
      </w:r>
      <w:bookmarkEnd w:id="246"/>
      <w:bookmarkEnd w:id="247"/>
      <w:bookmarkEnd w:id="248"/>
      <w:bookmarkEnd w:id="249"/>
      <w:bookmarkEnd w:id="250"/>
      <w:bookmarkEnd w:id="25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2" w:name="_Toc101529256"/>
      <w:bookmarkStart w:id="253" w:name="_Toc114864082"/>
      <w:bookmarkStart w:id="254" w:name="_Toc143871226"/>
      <w:bookmarkStart w:id="255" w:name="_Toc144134722"/>
      <w:bookmarkStart w:id="256" w:name="_Toc160609185"/>
      <w:bookmarkStart w:id="257" w:name="_Toc215062707"/>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2"/>
      <w:bookmarkEnd w:id="253"/>
      <w:bookmarkEnd w:id="254"/>
      <w:bookmarkEnd w:id="255"/>
      <w:bookmarkEnd w:id="256"/>
      <w:bookmarkEnd w:id="25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8" w:name="_Toc101529257"/>
      <w:bookmarkStart w:id="259" w:name="_Toc114864083"/>
      <w:bookmarkStart w:id="260" w:name="_Toc143871227"/>
      <w:bookmarkStart w:id="261"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2" w:name="_Toc160609186"/>
      <w:bookmarkStart w:id="263" w:name="_Toc215062708"/>
      <w:r>
        <w:t>5.3.2.5</w:t>
      </w:r>
      <w:r>
        <w:tab/>
      </w:r>
      <w:r w:rsidRPr="00F477AF">
        <w:t>Eees_EASDiscovery_UpdateSubscription</w:t>
      </w:r>
      <w:bookmarkEnd w:id="258"/>
      <w:bookmarkEnd w:id="259"/>
      <w:bookmarkEnd w:id="260"/>
      <w:bookmarkEnd w:id="261"/>
      <w:bookmarkEnd w:id="262"/>
      <w:bookmarkEnd w:id="263"/>
    </w:p>
    <w:p w14:paraId="5A3F5566" w14:textId="77777777" w:rsidR="009E5347" w:rsidRDefault="009E5347" w:rsidP="009E5347">
      <w:pPr>
        <w:pStyle w:val="Heading5"/>
      </w:pPr>
      <w:bookmarkStart w:id="264" w:name="_Toc101529258"/>
      <w:bookmarkStart w:id="265" w:name="_Toc114864084"/>
      <w:bookmarkStart w:id="266" w:name="_Toc143871228"/>
      <w:bookmarkStart w:id="267" w:name="_Toc144134724"/>
      <w:bookmarkStart w:id="268" w:name="_Toc160609187"/>
      <w:bookmarkStart w:id="269" w:name="_Toc215062709"/>
      <w:r>
        <w:t>5.3.2.5.1</w:t>
      </w:r>
      <w:r>
        <w:tab/>
        <w:t>General</w:t>
      </w:r>
      <w:bookmarkEnd w:id="264"/>
      <w:bookmarkEnd w:id="265"/>
      <w:bookmarkEnd w:id="266"/>
      <w:bookmarkEnd w:id="267"/>
      <w:bookmarkEnd w:id="268"/>
      <w:bookmarkEnd w:id="269"/>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0" w:name="_Toc101529259"/>
      <w:bookmarkStart w:id="271" w:name="_Toc114864085"/>
      <w:bookmarkStart w:id="272" w:name="_Toc143871229"/>
      <w:bookmarkStart w:id="273" w:name="_Toc144134725"/>
      <w:bookmarkStart w:id="274" w:name="_Toc160609188"/>
      <w:bookmarkStart w:id="275" w:name="_Toc215062710"/>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70"/>
      <w:bookmarkEnd w:id="271"/>
      <w:bookmarkEnd w:id="272"/>
      <w:bookmarkEnd w:id="273"/>
      <w:bookmarkEnd w:id="274"/>
      <w:bookmarkEnd w:id="275"/>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20879A36" w:rsidR="009E5347" w:rsidRDefault="009E5347" w:rsidP="009E5347">
      <w:r>
        <w:t xml:space="preserve">The PUT message shall replace all properties of the existing resource with the EAS Discovery subscription information in the request. The values of the </w:t>
      </w:r>
      <w:r w:rsidR="006152E2">
        <w:t>"</w:t>
      </w:r>
      <w:r>
        <w:t>e</w:t>
      </w:r>
      <w:r w:rsidR="006152E2">
        <w:t>ec</w:t>
      </w:r>
      <w:r>
        <w:t>Id</w:t>
      </w:r>
      <w:r w:rsidR="006152E2">
        <w:t>"</w:t>
      </w:r>
      <w:r>
        <w:t xml:space="preserve"> and </w:t>
      </w:r>
      <w:r w:rsidR="006152E2">
        <w:t>"</w:t>
      </w:r>
      <w:r>
        <w:t>ueId</w:t>
      </w:r>
      <w:r w:rsidR="006152E2">
        <w:t>"</w:t>
      </w:r>
      <w:r>
        <w:t xml:space="preserve">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6" w:name="_Toc101529260"/>
      <w:bookmarkStart w:id="277" w:name="_Toc114864086"/>
      <w:bookmarkStart w:id="278" w:name="_Toc143871230"/>
      <w:bookmarkStart w:id="279" w:name="_Toc144134726"/>
      <w:bookmarkStart w:id="280" w:name="_Toc160609189"/>
      <w:bookmarkStart w:id="281" w:name="_Toc215062711"/>
      <w:r>
        <w:t>5.3.2.6</w:t>
      </w:r>
      <w:r>
        <w:tab/>
      </w:r>
      <w:r w:rsidRPr="00F477AF">
        <w:t>Eees_EASDiscovery_Unsubscribe</w:t>
      </w:r>
      <w:bookmarkEnd w:id="276"/>
      <w:bookmarkEnd w:id="277"/>
      <w:bookmarkEnd w:id="278"/>
      <w:bookmarkEnd w:id="279"/>
      <w:bookmarkEnd w:id="280"/>
      <w:bookmarkEnd w:id="281"/>
    </w:p>
    <w:p w14:paraId="1932EAE2" w14:textId="77777777" w:rsidR="009E5347" w:rsidRDefault="009E5347" w:rsidP="009E5347">
      <w:pPr>
        <w:pStyle w:val="Heading5"/>
      </w:pPr>
      <w:bookmarkStart w:id="282" w:name="_Toc101529261"/>
      <w:bookmarkStart w:id="283" w:name="_Toc114864087"/>
      <w:bookmarkStart w:id="284" w:name="_Toc143871231"/>
      <w:bookmarkStart w:id="285" w:name="_Toc144134727"/>
      <w:bookmarkStart w:id="286" w:name="_Toc160609190"/>
      <w:bookmarkStart w:id="287" w:name="_Toc215062712"/>
      <w:r>
        <w:t>5.3.2.6.1</w:t>
      </w:r>
      <w:r>
        <w:tab/>
        <w:t>General</w:t>
      </w:r>
      <w:bookmarkEnd w:id="282"/>
      <w:bookmarkEnd w:id="283"/>
      <w:bookmarkEnd w:id="284"/>
      <w:bookmarkEnd w:id="285"/>
      <w:bookmarkEnd w:id="286"/>
      <w:bookmarkEnd w:id="28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8" w:name="_Toc101529262"/>
      <w:bookmarkStart w:id="289" w:name="_Toc114864088"/>
      <w:bookmarkStart w:id="290" w:name="_Toc143871232"/>
      <w:bookmarkStart w:id="291" w:name="_Toc144134728"/>
      <w:bookmarkStart w:id="292" w:name="_Toc160609191"/>
      <w:bookmarkStart w:id="293" w:name="_Toc215062713"/>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8"/>
      <w:bookmarkEnd w:id="289"/>
      <w:bookmarkEnd w:id="290"/>
      <w:bookmarkEnd w:id="291"/>
      <w:bookmarkEnd w:id="292"/>
      <w:bookmarkEnd w:id="293"/>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165722F8" w:rsidR="009E5347" w:rsidRDefault="009E5347" w:rsidP="009E5347">
      <w:pPr>
        <w:pStyle w:val="B1"/>
      </w:pPr>
      <w:r>
        <w:t>b)</w:t>
      </w:r>
      <w:r>
        <w:tab/>
      </w:r>
      <w:r w:rsidRPr="004F3686">
        <w:t xml:space="preserve">if the EEC is authorized to perform the operation, then the EES shall delete the </w:t>
      </w:r>
      <w:r w:rsidR="002B3DF5">
        <w:t>"I</w:t>
      </w:r>
      <w:r w:rsidRPr="004F3686">
        <w:t xml:space="preserve">ndividual EAS Discovery </w:t>
      </w:r>
      <w:r w:rsidR="002B3DF5">
        <w:t>S</w:t>
      </w:r>
      <w:r w:rsidRPr="004F3686">
        <w:t>ubscriptio</w:t>
      </w:r>
      <w:r>
        <w:t>n</w:t>
      </w:r>
      <w:r w:rsidR="002B3DF5">
        <w:t>"</w:t>
      </w:r>
      <w:r>
        <w:t xml:space="preserve">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4" w:name="_Toc101529263"/>
      <w:bookmarkStart w:id="295" w:name="_Toc114864089"/>
      <w:bookmarkStart w:id="296" w:name="_Toc143871233"/>
      <w:bookmarkStart w:id="297" w:name="_Toc144134729"/>
      <w:bookmarkStart w:id="298" w:name="_Toc160609192"/>
      <w:bookmarkStart w:id="299" w:name="_Toc215062714"/>
      <w:r>
        <w:t>5.4</w:t>
      </w:r>
      <w:r>
        <w:tab/>
      </w:r>
      <w:r w:rsidRPr="00B32063">
        <w:rPr>
          <w:noProof/>
          <w:lang w:val="en-US"/>
        </w:rPr>
        <w:t>Eees_ACREvents</w:t>
      </w:r>
      <w:r>
        <w:t xml:space="preserve"> Service</w:t>
      </w:r>
      <w:bookmarkEnd w:id="294"/>
      <w:bookmarkEnd w:id="295"/>
      <w:bookmarkEnd w:id="296"/>
      <w:bookmarkEnd w:id="297"/>
      <w:bookmarkEnd w:id="298"/>
      <w:bookmarkEnd w:id="299"/>
    </w:p>
    <w:p w14:paraId="2F198589" w14:textId="77777777" w:rsidR="009E5347" w:rsidRDefault="009E5347" w:rsidP="009E5347">
      <w:pPr>
        <w:pStyle w:val="Heading3"/>
      </w:pPr>
      <w:bookmarkStart w:id="300" w:name="_Toc101529264"/>
      <w:bookmarkStart w:id="301" w:name="_Toc114864090"/>
      <w:bookmarkStart w:id="302" w:name="_Toc143871234"/>
      <w:bookmarkStart w:id="303" w:name="_Toc144134730"/>
      <w:bookmarkStart w:id="304" w:name="_Toc160609193"/>
      <w:bookmarkStart w:id="305" w:name="_Toc215062715"/>
      <w:r>
        <w:t>5.4.1</w:t>
      </w:r>
      <w:r>
        <w:tab/>
        <w:t>Service Description</w:t>
      </w:r>
      <w:bookmarkEnd w:id="300"/>
      <w:bookmarkEnd w:id="301"/>
      <w:bookmarkEnd w:id="302"/>
      <w:bookmarkEnd w:id="303"/>
      <w:bookmarkEnd w:id="304"/>
      <w:bookmarkEnd w:id="30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6" w:name="_Toc101529265"/>
      <w:bookmarkStart w:id="307" w:name="_Toc114864091"/>
      <w:bookmarkStart w:id="308" w:name="_Toc143871235"/>
      <w:bookmarkStart w:id="309" w:name="_Toc144134731"/>
      <w:bookmarkStart w:id="310" w:name="_Toc160609194"/>
      <w:bookmarkStart w:id="311" w:name="_Toc215062716"/>
      <w:r>
        <w:t>5.4.2</w:t>
      </w:r>
      <w:r>
        <w:tab/>
        <w:t>Service Operations</w:t>
      </w:r>
      <w:bookmarkEnd w:id="306"/>
      <w:bookmarkEnd w:id="307"/>
      <w:bookmarkEnd w:id="308"/>
      <w:bookmarkEnd w:id="309"/>
      <w:bookmarkEnd w:id="310"/>
      <w:bookmarkEnd w:id="311"/>
    </w:p>
    <w:p w14:paraId="49844107" w14:textId="77777777" w:rsidR="009E5347" w:rsidRDefault="009E5347" w:rsidP="009E5347">
      <w:pPr>
        <w:pStyle w:val="Heading4"/>
      </w:pPr>
      <w:bookmarkStart w:id="312" w:name="_Toc101529266"/>
      <w:bookmarkStart w:id="313" w:name="_Toc114864092"/>
      <w:bookmarkStart w:id="314" w:name="_Toc143871236"/>
      <w:bookmarkStart w:id="315" w:name="_Toc144134732"/>
      <w:bookmarkStart w:id="316" w:name="_Toc160609195"/>
      <w:bookmarkStart w:id="317" w:name="_Toc215062717"/>
      <w:r>
        <w:t>5.4.2.1</w:t>
      </w:r>
      <w:r>
        <w:tab/>
        <w:t>Introduction</w:t>
      </w:r>
      <w:bookmarkEnd w:id="312"/>
      <w:bookmarkEnd w:id="313"/>
      <w:bookmarkEnd w:id="314"/>
      <w:bookmarkEnd w:id="315"/>
      <w:bookmarkEnd w:id="316"/>
      <w:bookmarkEnd w:id="31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8" w:name="_Toc101529267"/>
      <w:bookmarkStart w:id="319" w:name="_Toc114864093"/>
      <w:bookmarkStart w:id="320" w:name="_Toc143871237"/>
      <w:bookmarkStart w:id="321" w:name="_Toc144134733"/>
      <w:bookmarkStart w:id="322" w:name="_Toc160609196"/>
      <w:bookmarkStart w:id="323" w:name="_Toc215062718"/>
      <w:r>
        <w:t>5.4.2.2</w:t>
      </w:r>
      <w:r>
        <w:tab/>
        <w:t>Eees_ACREvents</w:t>
      </w:r>
      <w:r w:rsidRPr="00317891">
        <w:t>_Subscribe</w:t>
      </w:r>
      <w:bookmarkEnd w:id="318"/>
      <w:bookmarkEnd w:id="319"/>
      <w:bookmarkEnd w:id="320"/>
      <w:bookmarkEnd w:id="321"/>
      <w:bookmarkEnd w:id="322"/>
      <w:bookmarkEnd w:id="323"/>
    </w:p>
    <w:p w14:paraId="22BE62AB" w14:textId="77777777" w:rsidR="009E5347" w:rsidRDefault="009E5347" w:rsidP="009E5347">
      <w:pPr>
        <w:pStyle w:val="Heading5"/>
      </w:pPr>
      <w:bookmarkStart w:id="324" w:name="_Toc101529268"/>
      <w:bookmarkStart w:id="325" w:name="_Toc114864094"/>
      <w:bookmarkStart w:id="326" w:name="_Toc143871238"/>
      <w:bookmarkStart w:id="327" w:name="_Toc144134734"/>
      <w:bookmarkStart w:id="328" w:name="_Toc160609197"/>
      <w:bookmarkStart w:id="329" w:name="_Toc215062719"/>
      <w:r>
        <w:t>5.4.2.2.1</w:t>
      </w:r>
      <w:r>
        <w:tab/>
        <w:t>General</w:t>
      </w:r>
      <w:bookmarkEnd w:id="324"/>
      <w:bookmarkEnd w:id="325"/>
      <w:bookmarkEnd w:id="326"/>
      <w:bookmarkEnd w:id="327"/>
      <w:bookmarkEnd w:id="328"/>
      <w:bookmarkEnd w:id="329"/>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0" w:name="_Toc101529269"/>
      <w:bookmarkStart w:id="331" w:name="_Toc114864095"/>
      <w:bookmarkStart w:id="332" w:name="_Toc143871239"/>
      <w:bookmarkStart w:id="333" w:name="_Toc144134735"/>
      <w:bookmarkStart w:id="334" w:name="_Toc160609198"/>
      <w:bookmarkStart w:id="335" w:name="_Toc215062720"/>
      <w:r>
        <w:lastRenderedPageBreak/>
        <w:t>5.4.2.2.2</w:t>
      </w:r>
      <w:r>
        <w:tab/>
        <w:t>EEC subscribing to ACR information from EES using Eees_ACREvents</w:t>
      </w:r>
      <w:r w:rsidRPr="00317891">
        <w:t>_Subscribe</w:t>
      </w:r>
      <w:r>
        <w:t xml:space="preserve"> operation</w:t>
      </w:r>
      <w:bookmarkEnd w:id="330"/>
      <w:bookmarkEnd w:id="331"/>
      <w:bookmarkEnd w:id="332"/>
      <w:bookmarkEnd w:id="333"/>
      <w:bookmarkEnd w:id="334"/>
      <w:bookmarkEnd w:id="335"/>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6" w:name="_Toc101529270"/>
      <w:bookmarkStart w:id="337" w:name="_Toc114864096"/>
      <w:bookmarkStart w:id="338" w:name="_Toc143871240"/>
      <w:bookmarkStart w:id="339" w:name="_Toc144134736"/>
      <w:bookmarkStart w:id="340" w:name="_Toc160609199"/>
      <w:bookmarkStart w:id="341" w:name="_Toc215062721"/>
      <w:r>
        <w:t>5.4.2.3</w:t>
      </w:r>
      <w:r>
        <w:tab/>
        <w:t>Eees_ACREvents</w:t>
      </w:r>
      <w:r w:rsidRPr="00317891">
        <w:t>_Notify</w:t>
      </w:r>
      <w:bookmarkEnd w:id="336"/>
      <w:bookmarkEnd w:id="337"/>
      <w:bookmarkEnd w:id="338"/>
      <w:bookmarkEnd w:id="339"/>
      <w:bookmarkEnd w:id="340"/>
      <w:bookmarkEnd w:id="341"/>
    </w:p>
    <w:p w14:paraId="6888A417" w14:textId="77777777" w:rsidR="009E5347" w:rsidRDefault="009E5347" w:rsidP="009E5347">
      <w:pPr>
        <w:pStyle w:val="Heading5"/>
      </w:pPr>
      <w:bookmarkStart w:id="342" w:name="_Toc101529271"/>
      <w:bookmarkStart w:id="343" w:name="_Toc114864097"/>
      <w:bookmarkStart w:id="344" w:name="_Toc143871241"/>
      <w:bookmarkStart w:id="345" w:name="_Toc144134737"/>
      <w:bookmarkStart w:id="346" w:name="_Toc160609200"/>
      <w:bookmarkStart w:id="347" w:name="_Toc215062722"/>
      <w:r>
        <w:t>5.4.2.3.1</w:t>
      </w:r>
      <w:r>
        <w:tab/>
        <w:t>General</w:t>
      </w:r>
      <w:bookmarkEnd w:id="342"/>
      <w:bookmarkEnd w:id="343"/>
      <w:bookmarkEnd w:id="344"/>
      <w:bookmarkEnd w:id="345"/>
      <w:bookmarkEnd w:id="346"/>
      <w:bookmarkEnd w:id="34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8" w:name="_Toc101529272"/>
      <w:bookmarkStart w:id="349" w:name="_Toc114864098"/>
      <w:bookmarkStart w:id="350" w:name="_Toc143871242"/>
      <w:bookmarkStart w:id="351" w:name="_Toc144134738"/>
      <w:bookmarkStart w:id="352" w:name="_Toc160609201"/>
      <w:bookmarkStart w:id="353" w:name="_Toc215062723"/>
      <w:r>
        <w:t>5.4.2.3.2</w:t>
      </w:r>
      <w:r>
        <w:tab/>
        <w:t>EES notifying the ACR information to EEC using Eees_ACREvents</w:t>
      </w:r>
      <w:r w:rsidRPr="00317891">
        <w:t xml:space="preserve">_Notify </w:t>
      </w:r>
      <w:r>
        <w:t>operation</w:t>
      </w:r>
      <w:bookmarkEnd w:id="348"/>
      <w:bookmarkEnd w:id="349"/>
      <w:bookmarkEnd w:id="350"/>
      <w:bookmarkEnd w:id="351"/>
      <w:bookmarkEnd w:id="352"/>
      <w:bookmarkEnd w:id="35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4" w:name="_Toc101529273"/>
      <w:bookmarkStart w:id="355" w:name="_Toc114864099"/>
      <w:bookmarkStart w:id="356" w:name="_Toc143871243"/>
      <w:bookmarkStart w:id="357" w:name="_Toc144134739"/>
      <w:bookmarkStart w:id="358" w:name="_Toc160609202"/>
      <w:bookmarkStart w:id="359" w:name="_Toc215062724"/>
      <w:r>
        <w:t>5.4.2.4</w:t>
      </w:r>
      <w:r>
        <w:tab/>
        <w:t>Eees_ACREvents</w:t>
      </w:r>
      <w:r w:rsidRPr="00317891">
        <w:t>_UpdateSubscription</w:t>
      </w:r>
      <w:bookmarkEnd w:id="354"/>
      <w:bookmarkEnd w:id="355"/>
      <w:bookmarkEnd w:id="356"/>
      <w:bookmarkEnd w:id="357"/>
      <w:bookmarkEnd w:id="358"/>
      <w:bookmarkEnd w:id="359"/>
    </w:p>
    <w:p w14:paraId="1444B4F4" w14:textId="77777777" w:rsidR="009E5347" w:rsidRDefault="009E5347" w:rsidP="009E5347">
      <w:pPr>
        <w:pStyle w:val="Heading5"/>
      </w:pPr>
      <w:bookmarkStart w:id="360" w:name="_Toc101529274"/>
      <w:bookmarkStart w:id="361" w:name="_Toc114864100"/>
      <w:bookmarkStart w:id="362" w:name="_Toc143871244"/>
      <w:bookmarkStart w:id="363" w:name="_Toc144134740"/>
      <w:bookmarkStart w:id="364" w:name="_Toc160609203"/>
      <w:bookmarkStart w:id="365" w:name="_Toc215062725"/>
      <w:r>
        <w:t>5.4.2.4.1</w:t>
      </w:r>
      <w:r>
        <w:tab/>
        <w:t>General</w:t>
      </w:r>
      <w:bookmarkEnd w:id="360"/>
      <w:bookmarkEnd w:id="361"/>
      <w:bookmarkEnd w:id="362"/>
      <w:bookmarkEnd w:id="363"/>
      <w:bookmarkEnd w:id="364"/>
      <w:bookmarkEnd w:id="36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6" w:name="_Toc101529275"/>
      <w:bookmarkStart w:id="367" w:name="_Toc114864101"/>
      <w:bookmarkStart w:id="368" w:name="_Toc143871245"/>
      <w:bookmarkStart w:id="369" w:name="_Toc144134741"/>
      <w:bookmarkStart w:id="370" w:name="_Toc160609204"/>
      <w:bookmarkStart w:id="371" w:name="_Toc215062726"/>
      <w:r>
        <w:t>5.4.2.4.3</w:t>
      </w:r>
      <w:r>
        <w:tab/>
        <w:t>EEC updating ACR information subscription at EES using Eees_ACREvents</w:t>
      </w:r>
      <w:r w:rsidRPr="00317891">
        <w:t>_UpdateSubscription</w:t>
      </w:r>
      <w:r>
        <w:t xml:space="preserve"> operation</w:t>
      </w:r>
      <w:bookmarkEnd w:id="366"/>
      <w:bookmarkEnd w:id="367"/>
      <w:bookmarkEnd w:id="368"/>
      <w:bookmarkEnd w:id="369"/>
      <w:bookmarkEnd w:id="370"/>
      <w:bookmarkEnd w:id="37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2" w:name="_Toc101529276"/>
      <w:bookmarkStart w:id="373" w:name="_Toc114864102"/>
      <w:bookmarkStart w:id="374" w:name="_Toc143871246"/>
      <w:bookmarkStart w:id="375" w:name="_Toc144134742"/>
      <w:bookmarkStart w:id="376" w:name="_Toc160609205"/>
      <w:bookmarkStart w:id="377" w:name="_Toc215062727"/>
      <w:r>
        <w:lastRenderedPageBreak/>
        <w:t>5.4.2.5</w:t>
      </w:r>
      <w:r>
        <w:tab/>
      </w:r>
      <w:r>
        <w:rPr>
          <w:lang w:val="en-IN"/>
        </w:rPr>
        <w:t>Eees_ACREvents</w:t>
      </w:r>
      <w:r w:rsidRPr="00317891">
        <w:rPr>
          <w:lang w:val="en-IN"/>
        </w:rPr>
        <w:t>_Unsubscribe</w:t>
      </w:r>
      <w:bookmarkEnd w:id="372"/>
      <w:bookmarkEnd w:id="373"/>
      <w:bookmarkEnd w:id="374"/>
      <w:bookmarkEnd w:id="375"/>
      <w:bookmarkEnd w:id="376"/>
      <w:bookmarkEnd w:id="377"/>
    </w:p>
    <w:p w14:paraId="0103A84D" w14:textId="77777777" w:rsidR="009E5347" w:rsidRDefault="009E5347" w:rsidP="009E5347">
      <w:pPr>
        <w:pStyle w:val="Heading5"/>
      </w:pPr>
      <w:bookmarkStart w:id="378" w:name="_Toc101529277"/>
      <w:bookmarkStart w:id="379" w:name="_Toc114864103"/>
      <w:bookmarkStart w:id="380" w:name="_Toc143871247"/>
      <w:bookmarkStart w:id="381" w:name="_Toc144134743"/>
      <w:bookmarkStart w:id="382" w:name="_Toc160609206"/>
      <w:bookmarkStart w:id="383" w:name="_Toc215062728"/>
      <w:r>
        <w:t>5.4.2.5.1</w:t>
      </w:r>
      <w:r>
        <w:tab/>
        <w:t>General</w:t>
      </w:r>
      <w:bookmarkEnd w:id="378"/>
      <w:bookmarkEnd w:id="379"/>
      <w:bookmarkEnd w:id="380"/>
      <w:bookmarkEnd w:id="381"/>
      <w:bookmarkEnd w:id="382"/>
      <w:bookmarkEnd w:id="38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4" w:name="_Toc101529278"/>
      <w:bookmarkStart w:id="385" w:name="_Toc114864104"/>
      <w:bookmarkStart w:id="386" w:name="_Toc143871248"/>
      <w:bookmarkStart w:id="387" w:name="_Toc144134744"/>
      <w:bookmarkStart w:id="388" w:name="_Toc160609207"/>
      <w:bookmarkStart w:id="389" w:name="_Toc215062729"/>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4"/>
      <w:bookmarkEnd w:id="385"/>
      <w:bookmarkEnd w:id="386"/>
      <w:bookmarkEnd w:id="387"/>
      <w:bookmarkEnd w:id="388"/>
      <w:bookmarkEnd w:id="389"/>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0" w:name="_Toc89095730"/>
      <w:bookmarkStart w:id="391" w:name="_Toc101529279"/>
      <w:bookmarkStart w:id="392" w:name="_Toc114864105"/>
      <w:bookmarkStart w:id="393" w:name="_Toc143871249"/>
      <w:bookmarkStart w:id="394" w:name="_Toc144134745"/>
      <w:bookmarkStart w:id="395" w:name="_Toc160609208"/>
      <w:bookmarkStart w:id="396" w:name="_Toc215062730"/>
      <w:r w:rsidRPr="00D82297">
        <w:t>5.5</w:t>
      </w:r>
      <w:r w:rsidRPr="00D82297">
        <w:tab/>
        <w:t>Eees_AppContextRelocation Service</w:t>
      </w:r>
      <w:bookmarkEnd w:id="390"/>
      <w:bookmarkEnd w:id="391"/>
      <w:bookmarkEnd w:id="392"/>
      <w:bookmarkEnd w:id="393"/>
      <w:bookmarkEnd w:id="394"/>
      <w:bookmarkEnd w:id="395"/>
      <w:bookmarkEnd w:id="396"/>
    </w:p>
    <w:p w14:paraId="2A1C01F9" w14:textId="77777777" w:rsidR="009E5347" w:rsidRPr="00D82297" w:rsidRDefault="009E5347" w:rsidP="009E5347">
      <w:pPr>
        <w:pStyle w:val="Heading3"/>
      </w:pPr>
      <w:bookmarkStart w:id="397" w:name="_Toc89095731"/>
      <w:bookmarkStart w:id="398" w:name="_Toc101529280"/>
      <w:bookmarkStart w:id="399" w:name="_Toc114864106"/>
      <w:bookmarkStart w:id="400" w:name="_Toc143871250"/>
      <w:bookmarkStart w:id="401" w:name="_Toc144134746"/>
      <w:bookmarkStart w:id="402" w:name="_Toc160609209"/>
      <w:bookmarkStart w:id="403" w:name="_Toc215062731"/>
      <w:r w:rsidRPr="00D82297">
        <w:t>5.5.1</w:t>
      </w:r>
      <w:r w:rsidRPr="00D82297">
        <w:tab/>
        <w:t>Service Description</w:t>
      </w:r>
      <w:bookmarkEnd w:id="397"/>
      <w:bookmarkEnd w:id="398"/>
      <w:bookmarkEnd w:id="399"/>
      <w:bookmarkEnd w:id="400"/>
      <w:bookmarkEnd w:id="401"/>
      <w:bookmarkEnd w:id="402"/>
      <w:bookmarkEnd w:id="40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4" w:name="_Toc89095732"/>
      <w:bookmarkStart w:id="405" w:name="_Toc101529281"/>
      <w:bookmarkStart w:id="406" w:name="_Toc114864107"/>
      <w:bookmarkStart w:id="407" w:name="_Toc143871251"/>
      <w:bookmarkStart w:id="408" w:name="_Toc144134747"/>
      <w:bookmarkStart w:id="409" w:name="_Toc160609210"/>
      <w:bookmarkStart w:id="410" w:name="_Toc215062732"/>
      <w:r w:rsidRPr="00CD4014">
        <w:t>5.</w:t>
      </w:r>
      <w:r>
        <w:t>5</w:t>
      </w:r>
      <w:r w:rsidRPr="00CD4014">
        <w:t>.2</w:t>
      </w:r>
      <w:r w:rsidRPr="00CD4014">
        <w:tab/>
        <w:t>Service Operations</w:t>
      </w:r>
      <w:bookmarkEnd w:id="404"/>
      <w:bookmarkEnd w:id="405"/>
      <w:bookmarkEnd w:id="406"/>
      <w:bookmarkEnd w:id="407"/>
      <w:bookmarkEnd w:id="408"/>
      <w:bookmarkEnd w:id="409"/>
      <w:bookmarkEnd w:id="410"/>
    </w:p>
    <w:p w14:paraId="2B8F2E19" w14:textId="77777777" w:rsidR="009E5347" w:rsidRPr="00CD4014" w:rsidRDefault="009E5347" w:rsidP="009E5347">
      <w:pPr>
        <w:pStyle w:val="Heading4"/>
      </w:pPr>
      <w:bookmarkStart w:id="411" w:name="_Toc89095733"/>
      <w:bookmarkStart w:id="412" w:name="_Toc101529282"/>
      <w:bookmarkStart w:id="413" w:name="_Toc114864108"/>
      <w:bookmarkStart w:id="414" w:name="_Toc143871252"/>
      <w:bookmarkStart w:id="415" w:name="_Toc144134748"/>
      <w:bookmarkStart w:id="416" w:name="_Toc160609211"/>
      <w:bookmarkStart w:id="417" w:name="_Toc215062733"/>
      <w:r w:rsidRPr="00CD4014">
        <w:t>5.</w:t>
      </w:r>
      <w:r>
        <w:t>5</w:t>
      </w:r>
      <w:r w:rsidRPr="00CD4014">
        <w:t>.2.1</w:t>
      </w:r>
      <w:r w:rsidRPr="00CD4014">
        <w:tab/>
        <w:t>Introduction</w:t>
      </w:r>
      <w:bookmarkEnd w:id="411"/>
      <w:bookmarkEnd w:id="412"/>
      <w:bookmarkEnd w:id="413"/>
      <w:bookmarkEnd w:id="414"/>
      <w:bookmarkEnd w:id="415"/>
      <w:bookmarkEnd w:id="416"/>
      <w:bookmarkEnd w:id="41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8" w:name="_Toc89095734"/>
    </w:p>
    <w:p w14:paraId="27F600F8" w14:textId="77777777" w:rsidR="009E5347" w:rsidRPr="00CD4014" w:rsidRDefault="009E5347" w:rsidP="009E5347">
      <w:pPr>
        <w:pStyle w:val="Heading4"/>
      </w:pPr>
      <w:bookmarkStart w:id="419" w:name="_Toc101529283"/>
      <w:bookmarkStart w:id="420" w:name="_Toc114864109"/>
      <w:bookmarkStart w:id="421" w:name="_Toc143871253"/>
      <w:bookmarkStart w:id="422" w:name="_Toc144134749"/>
      <w:bookmarkStart w:id="423" w:name="_Toc160609212"/>
      <w:bookmarkStart w:id="424" w:name="_Toc215062734"/>
      <w:r w:rsidRPr="00CD4014">
        <w:t>5.</w:t>
      </w:r>
      <w:r>
        <w:t>5</w:t>
      </w:r>
      <w:r w:rsidRPr="00CD4014">
        <w:t>.2.2</w:t>
      </w:r>
      <w:r w:rsidRPr="00CD4014">
        <w:tab/>
      </w:r>
      <w:bookmarkEnd w:id="418"/>
      <w:r w:rsidRPr="00387CBB">
        <w:t>Eees_AppContextRelocation_Determine</w:t>
      </w:r>
      <w:bookmarkEnd w:id="419"/>
      <w:bookmarkEnd w:id="420"/>
      <w:bookmarkEnd w:id="421"/>
      <w:bookmarkEnd w:id="422"/>
      <w:bookmarkEnd w:id="423"/>
      <w:bookmarkEnd w:id="424"/>
    </w:p>
    <w:p w14:paraId="238FFAB8" w14:textId="77777777" w:rsidR="009E5347" w:rsidRPr="00CD4014" w:rsidRDefault="009E5347" w:rsidP="009E5347">
      <w:pPr>
        <w:pStyle w:val="Heading5"/>
      </w:pPr>
      <w:bookmarkStart w:id="425" w:name="_Toc89095735"/>
      <w:bookmarkStart w:id="426" w:name="_Toc101529284"/>
      <w:bookmarkStart w:id="427" w:name="_Toc114864110"/>
      <w:bookmarkStart w:id="428" w:name="_Toc143871254"/>
      <w:bookmarkStart w:id="429" w:name="_Toc144134750"/>
      <w:bookmarkStart w:id="430" w:name="_Toc160609213"/>
      <w:bookmarkStart w:id="431" w:name="_Toc215062735"/>
      <w:r w:rsidRPr="00CD4014">
        <w:t>5.</w:t>
      </w:r>
      <w:r>
        <w:t>5</w:t>
      </w:r>
      <w:r w:rsidRPr="00CD4014">
        <w:t>.2.2.1</w:t>
      </w:r>
      <w:r w:rsidRPr="00CD4014">
        <w:tab/>
        <w:t>General</w:t>
      </w:r>
      <w:bookmarkEnd w:id="425"/>
      <w:bookmarkEnd w:id="426"/>
      <w:bookmarkEnd w:id="427"/>
      <w:bookmarkEnd w:id="428"/>
      <w:bookmarkEnd w:id="429"/>
      <w:bookmarkEnd w:id="430"/>
      <w:bookmarkEnd w:id="431"/>
    </w:p>
    <w:p w14:paraId="65922967" w14:textId="77777777" w:rsidR="009E5347" w:rsidRPr="00CD4014" w:rsidRDefault="009E5347" w:rsidP="009E5347">
      <w:bookmarkStart w:id="4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3" w:name="_Toc101529285"/>
      <w:bookmarkStart w:id="434" w:name="_Toc114864111"/>
      <w:bookmarkStart w:id="435" w:name="_Toc143871255"/>
      <w:bookmarkStart w:id="436" w:name="_Toc144134751"/>
      <w:bookmarkStart w:id="437" w:name="_Toc160609214"/>
      <w:bookmarkStart w:id="438" w:name="_Toc215062736"/>
      <w:r w:rsidRPr="00CD4014">
        <w:t>5.</w:t>
      </w:r>
      <w:r>
        <w:t>5</w:t>
      </w:r>
      <w:r w:rsidRPr="00CD4014">
        <w:t>.2.2.2</w:t>
      </w:r>
      <w:r w:rsidRPr="00CD4014">
        <w:tab/>
        <w:t>ACR Determination</w:t>
      </w:r>
      <w:bookmarkEnd w:id="432"/>
      <w:bookmarkEnd w:id="433"/>
      <w:bookmarkEnd w:id="434"/>
      <w:bookmarkEnd w:id="435"/>
      <w:bookmarkEnd w:id="436"/>
      <w:bookmarkEnd w:id="437"/>
      <w:bookmarkEnd w:id="438"/>
    </w:p>
    <w:p w14:paraId="1EE2F7C7" w14:textId="27E544D5" w:rsidR="009E5347" w:rsidRDefault="009E5347" w:rsidP="009E5347">
      <w:bookmarkStart w:id="43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w:t>
      </w:r>
      <w:r w:rsidR="00F7638A">
        <w:t>cr</w:t>
      </w:r>
      <w:r w:rsidRPr="00CD4014">
        <w:t>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0" w:name="_Toc101529286"/>
      <w:bookmarkStart w:id="441" w:name="_Toc114864112"/>
      <w:bookmarkStart w:id="442" w:name="_Toc143871256"/>
      <w:bookmarkStart w:id="443" w:name="_Toc144134752"/>
      <w:bookmarkStart w:id="444" w:name="_Toc160609215"/>
      <w:bookmarkStart w:id="445" w:name="_Toc215062737"/>
      <w:r w:rsidRPr="00CD4014">
        <w:t>5.</w:t>
      </w:r>
      <w:r>
        <w:t>5</w:t>
      </w:r>
      <w:r w:rsidRPr="00CD4014">
        <w:t>.2.3</w:t>
      </w:r>
      <w:r w:rsidRPr="00CD4014">
        <w:tab/>
      </w:r>
      <w:bookmarkEnd w:id="439"/>
      <w:r w:rsidRPr="00387CBB">
        <w:t>Eees_AppContextRelocation_Initiate</w:t>
      </w:r>
      <w:bookmarkEnd w:id="440"/>
      <w:bookmarkEnd w:id="441"/>
      <w:bookmarkEnd w:id="442"/>
      <w:bookmarkEnd w:id="443"/>
      <w:bookmarkEnd w:id="444"/>
      <w:bookmarkEnd w:id="445"/>
    </w:p>
    <w:p w14:paraId="0CEAD1D1" w14:textId="77777777" w:rsidR="009E5347" w:rsidRPr="00CD4014" w:rsidRDefault="009E5347" w:rsidP="009E5347">
      <w:pPr>
        <w:pStyle w:val="Heading5"/>
      </w:pPr>
      <w:bookmarkStart w:id="446" w:name="_Toc101529287"/>
      <w:bookmarkStart w:id="447" w:name="_Toc114864113"/>
      <w:bookmarkStart w:id="448" w:name="_Toc143871257"/>
      <w:bookmarkStart w:id="449" w:name="_Toc144134753"/>
      <w:bookmarkStart w:id="450" w:name="_Toc160609216"/>
      <w:bookmarkStart w:id="451" w:name="_Toc215062738"/>
      <w:r w:rsidRPr="00CD4014">
        <w:t>5.</w:t>
      </w:r>
      <w:r>
        <w:t>5</w:t>
      </w:r>
      <w:r w:rsidRPr="00CD4014">
        <w:t>.2.3.1</w:t>
      </w:r>
      <w:r w:rsidRPr="00CD4014">
        <w:tab/>
        <w:t>General</w:t>
      </w:r>
      <w:bookmarkEnd w:id="446"/>
      <w:bookmarkEnd w:id="447"/>
      <w:bookmarkEnd w:id="448"/>
      <w:bookmarkEnd w:id="449"/>
      <w:bookmarkEnd w:id="450"/>
      <w:bookmarkEnd w:id="45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2" w:name="_Toc101529288"/>
      <w:bookmarkStart w:id="453" w:name="_Toc114864114"/>
      <w:bookmarkStart w:id="454" w:name="_Toc143871258"/>
      <w:bookmarkStart w:id="455" w:name="_Toc144134754"/>
      <w:bookmarkStart w:id="456" w:name="_Toc160609217"/>
      <w:bookmarkStart w:id="457" w:name="_Toc215062739"/>
      <w:r w:rsidRPr="00CD4014">
        <w:t>5.</w:t>
      </w:r>
      <w:r>
        <w:t>5</w:t>
      </w:r>
      <w:r w:rsidRPr="00CD4014">
        <w:t>.2.3.2</w:t>
      </w:r>
      <w:r w:rsidRPr="00CD4014">
        <w:tab/>
        <w:t>ACR Initiation</w:t>
      </w:r>
      <w:bookmarkEnd w:id="452"/>
      <w:bookmarkEnd w:id="453"/>
      <w:bookmarkEnd w:id="454"/>
      <w:bookmarkEnd w:id="455"/>
      <w:bookmarkEnd w:id="456"/>
      <w:bookmarkEnd w:id="457"/>
    </w:p>
    <w:p w14:paraId="69CC80E6" w14:textId="0CD55ABD"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w:t>
      </w:r>
      <w:r w:rsidR="00CE4114">
        <w:t>cr</w:t>
      </w:r>
      <w:r w:rsidRPr="00CD4014">
        <w:t>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006A9F9" w:rsidR="00774501" w:rsidRDefault="00774501" w:rsidP="00774501">
      <w:pPr>
        <w:pStyle w:val="B3"/>
      </w:pPr>
      <w:r>
        <w:t>iii)</w:t>
      </w:r>
      <w:r>
        <w:tab/>
        <w:t>if the ACR request is for modifying the existing ACR identified by the "ac</w:t>
      </w:r>
      <w:r w:rsidR="00DC68F5">
        <w:t>I</w:t>
      </w:r>
      <w:r>
        <w:t>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8" w:name="_Toc160609218"/>
      <w:bookmarkStart w:id="459" w:name="_Toc215062740"/>
      <w:bookmarkStart w:id="460" w:name="_Toc85734092"/>
      <w:bookmarkStart w:id="461" w:name="_Toc89431391"/>
      <w:bookmarkStart w:id="462" w:name="_Toc97042183"/>
      <w:bookmarkStart w:id="463" w:name="_Toc97045327"/>
      <w:bookmarkStart w:id="464" w:name="_Toc97155072"/>
      <w:bookmarkStart w:id="465" w:name="_Toc101521222"/>
      <w:bookmarkStart w:id="466" w:name="_Toc129169420"/>
      <w:bookmarkStart w:id="467" w:name="_Toc85734259"/>
      <w:bookmarkStart w:id="468" w:name="_Toc89431558"/>
      <w:bookmarkStart w:id="469" w:name="_Toc97042370"/>
      <w:bookmarkStart w:id="470" w:name="_Toc97045514"/>
      <w:bookmarkStart w:id="471" w:name="_Toc97155259"/>
      <w:bookmarkStart w:id="472" w:name="_Toc101521396"/>
      <w:bookmarkStart w:id="473" w:name="_Toc129169597"/>
      <w:r w:rsidRPr="00D82297">
        <w:t>5.6</w:t>
      </w:r>
      <w:r w:rsidRPr="00D82297">
        <w:tab/>
        <w:t>Eees_UEIdentifier Service</w:t>
      </w:r>
      <w:bookmarkEnd w:id="458"/>
      <w:bookmarkEnd w:id="459"/>
    </w:p>
    <w:p w14:paraId="5BF0DF38" w14:textId="77777777" w:rsidR="002944BF" w:rsidRPr="00D82297" w:rsidRDefault="002944BF" w:rsidP="002944BF">
      <w:pPr>
        <w:pStyle w:val="Heading3"/>
      </w:pPr>
      <w:bookmarkStart w:id="474" w:name="_Toc160609219"/>
      <w:bookmarkStart w:id="475" w:name="_Toc215062741"/>
      <w:r w:rsidRPr="00D82297">
        <w:t>5.6.1</w:t>
      </w:r>
      <w:r w:rsidRPr="00D82297">
        <w:tab/>
        <w:t>Service Description</w:t>
      </w:r>
      <w:bookmarkEnd w:id="474"/>
      <w:bookmarkEnd w:id="475"/>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6" w:name="_Toc160609220"/>
      <w:bookmarkStart w:id="477" w:name="_Toc215062742"/>
      <w:r w:rsidRPr="00CD4014">
        <w:t>5.</w:t>
      </w:r>
      <w:r>
        <w:t>6</w:t>
      </w:r>
      <w:r w:rsidRPr="00CD4014">
        <w:t>.2</w:t>
      </w:r>
      <w:r w:rsidRPr="00CD4014">
        <w:tab/>
        <w:t>Service Operations</w:t>
      </w:r>
      <w:bookmarkEnd w:id="476"/>
      <w:bookmarkEnd w:id="477"/>
    </w:p>
    <w:p w14:paraId="2BE4554D" w14:textId="77777777" w:rsidR="002944BF" w:rsidRPr="00CD4014" w:rsidRDefault="002944BF" w:rsidP="002944BF">
      <w:pPr>
        <w:pStyle w:val="Heading4"/>
      </w:pPr>
      <w:bookmarkStart w:id="478" w:name="_Toc160609221"/>
      <w:bookmarkStart w:id="479" w:name="_Toc215062743"/>
      <w:r w:rsidRPr="00CD4014">
        <w:t>5.</w:t>
      </w:r>
      <w:r>
        <w:t>6</w:t>
      </w:r>
      <w:r w:rsidRPr="00CD4014">
        <w:t>.2.1</w:t>
      </w:r>
      <w:r w:rsidRPr="00CD4014">
        <w:tab/>
        <w:t>Introduction</w:t>
      </w:r>
      <w:bookmarkEnd w:id="478"/>
      <w:bookmarkEnd w:id="479"/>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0" w:name="_Toc160609222"/>
      <w:bookmarkStart w:id="481" w:name="_Toc215062744"/>
      <w:r w:rsidRPr="00CD4014">
        <w:t>5.</w:t>
      </w:r>
      <w:r>
        <w:t>6</w:t>
      </w:r>
      <w:r w:rsidRPr="00CD4014">
        <w:t>.2.2</w:t>
      </w:r>
      <w:r w:rsidRPr="00CD4014">
        <w:tab/>
      </w:r>
      <w:r w:rsidRPr="00387CBB">
        <w:t>Eees_</w:t>
      </w:r>
      <w:r>
        <w:t>UEIdentifier</w:t>
      </w:r>
      <w:r w:rsidRPr="00387CBB">
        <w:t>_</w:t>
      </w:r>
      <w:r>
        <w:t>Get</w:t>
      </w:r>
      <w:bookmarkEnd w:id="480"/>
      <w:bookmarkEnd w:id="481"/>
    </w:p>
    <w:p w14:paraId="0F3B0B22" w14:textId="77777777" w:rsidR="002944BF" w:rsidRPr="00CD4014" w:rsidRDefault="002944BF" w:rsidP="002944BF">
      <w:pPr>
        <w:pStyle w:val="Heading5"/>
      </w:pPr>
      <w:bookmarkStart w:id="482" w:name="_Toc160609223"/>
      <w:bookmarkStart w:id="483" w:name="_Toc215062745"/>
      <w:r w:rsidRPr="00CD4014">
        <w:t>5.</w:t>
      </w:r>
      <w:r>
        <w:t>6</w:t>
      </w:r>
      <w:r w:rsidRPr="00CD4014">
        <w:t>.2.2.1</w:t>
      </w:r>
      <w:r w:rsidRPr="00CD4014">
        <w:tab/>
        <w:t>General</w:t>
      </w:r>
      <w:bookmarkEnd w:id="482"/>
      <w:bookmarkEnd w:id="483"/>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4" w:name="_Toc160609224"/>
      <w:bookmarkStart w:id="485" w:name="_Toc215062746"/>
      <w:r w:rsidRPr="00CD4014">
        <w:t>5.</w:t>
      </w:r>
      <w:r>
        <w:t>6</w:t>
      </w:r>
      <w:r w:rsidRPr="00CD4014">
        <w:t>.2.2.2</w:t>
      </w:r>
      <w:r w:rsidRPr="00CD4014">
        <w:tab/>
      </w:r>
      <w:r>
        <w:t>Retrieve UE identifier</w:t>
      </w:r>
      <w:bookmarkEnd w:id="484"/>
      <w:bookmarkEnd w:id="485"/>
    </w:p>
    <w:p w14:paraId="0FBCB8A0" w14:textId="77777777" w:rsidR="002944BF" w:rsidRDefault="002944BF" w:rsidP="002944BF">
      <w:r w:rsidRPr="00CD4014">
        <w:t xml:space="preserve">In order to </w:t>
      </w:r>
      <w:r>
        <w:t xml:space="preserve">obtain an identifier of a UE from </w:t>
      </w:r>
      <w:bookmarkStart w:id="486" w:name="_Hlk146553276"/>
      <w:r>
        <w:t>the</w:t>
      </w:r>
      <w:bookmarkEnd w:id="486"/>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7" w:name="_Toc136427550"/>
      <w:bookmarkStart w:id="488" w:name="_Toc160609225"/>
      <w:bookmarkStart w:id="489" w:name="_Toc215062747"/>
      <w:r w:rsidRPr="00EE5843">
        <w:rPr>
          <w:lang w:val="en-US"/>
        </w:rPr>
        <w:t>5.</w:t>
      </w:r>
      <w:r w:rsidR="00B62FE5">
        <w:rPr>
          <w:lang w:val="en-US"/>
        </w:rPr>
        <w:t>7</w:t>
      </w:r>
      <w:r w:rsidRPr="00EE5843">
        <w:rPr>
          <w:lang w:val="en-US"/>
        </w:rPr>
        <w:tab/>
        <w:t>Eees_EASInformationProvisioning Service</w:t>
      </w:r>
      <w:bookmarkEnd w:id="487"/>
      <w:bookmarkEnd w:id="488"/>
      <w:bookmarkEnd w:id="489"/>
    </w:p>
    <w:p w14:paraId="21185F4C" w14:textId="3403E839" w:rsidR="00951567" w:rsidRPr="00EE5843" w:rsidRDefault="00951567" w:rsidP="00951567">
      <w:pPr>
        <w:pStyle w:val="Heading3"/>
        <w:rPr>
          <w:lang w:val="en-US"/>
        </w:rPr>
      </w:pPr>
      <w:bookmarkStart w:id="490" w:name="_Toc136427551"/>
      <w:bookmarkStart w:id="491" w:name="_Toc160609226"/>
      <w:bookmarkStart w:id="492" w:name="_Toc215062748"/>
      <w:r w:rsidRPr="00EE5843">
        <w:rPr>
          <w:lang w:val="en-US"/>
        </w:rPr>
        <w:t>5.</w:t>
      </w:r>
      <w:r w:rsidR="00B62FE5">
        <w:rPr>
          <w:lang w:val="en-US"/>
        </w:rPr>
        <w:t>7</w:t>
      </w:r>
      <w:r w:rsidRPr="00EE5843">
        <w:rPr>
          <w:lang w:val="en-US"/>
        </w:rPr>
        <w:t>.1</w:t>
      </w:r>
      <w:r w:rsidRPr="00EE5843">
        <w:rPr>
          <w:lang w:val="en-US"/>
        </w:rPr>
        <w:tab/>
        <w:t>Service Description</w:t>
      </w:r>
      <w:bookmarkEnd w:id="490"/>
      <w:bookmarkEnd w:id="491"/>
      <w:bookmarkEnd w:id="492"/>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3" w:name="_Toc136427552"/>
      <w:bookmarkStart w:id="494" w:name="_Toc160609227"/>
      <w:bookmarkStart w:id="495" w:name="_Toc215062749"/>
      <w:r w:rsidRPr="00CD4014">
        <w:t>5.</w:t>
      </w:r>
      <w:r w:rsidR="00B62FE5">
        <w:t>7</w:t>
      </w:r>
      <w:r w:rsidRPr="00CD4014">
        <w:t>.2</w:t>
      </w:r>
      <w:r w:rsidRPr="00CD4014">
        <w:tab/>
        <w:t>Service Operations</w:t>
      </w:r>
      <w:bookmarkEnd w:id="493"/>
      <w:bookmarkEnd w:id="494"/>
      <w:bookmarkEnd w:id="495"/>
    </w:p>
    <w:p w14:paraId="0CE239FA" w14:textId="71BD0484" w:rsidR="00951567" w:rsidRPr="00CD4014" w:rsidRDefault="00951567" w:rsidP="00951567">
      <w:pPr>
        <w:pStyle w:val="Heading4"/>
      </w:pPr>
      <w:bookmarkStart w:id="496" w:name="_Toc136427553"/>
      <w:bookmarkStart w:id="497" w:name="_Toc160609228"/>
      <w:bookmarkStart w:id="498" w:name="_Toc215062750"/>
      <w:r w:rsidRPr="00CD4014">
        <w:t>5.</w:t>
      </w:r>
      <w:r w:rsidR="00B62FE5">
        <w:t>7</w:t>
      </w:r>
      <w:r w:rsidRPr="00CD4014">
        <w:t>.2.1</w:t>
      </w:r>
      <w:r w:rsidRPr="00CD4014">
        <w:tab/>
        <w:t>Introduction</w:t>
      </w:r>
      <w:bookmarkEnd w:id="496"/>
      <w:bookmarkEnd w:id="497"/>
      <w:bookmarkEnd w:id="498"/>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9" w:name="_Toc136427554"/>
      <w:bookmarkStart w:id="500" w:name="_Toc160609229"/>
      <w:bookmarkStart w:id="501" w:name="_Toc215062751"/>
      <w:r w:rsidRPr="00CD4014">
        <w:t>5.</w:t>
      </w:r>
      <w:r w:rsidR="00B62FE5">
        <w:t>7</w:t>
      </w:r>
      <w:r w:rsidRPr="00CD4014">
        <w:t>.2.2</w:t>
      </w:r>
      <w:r w:rsidRPr="00CD4014">
        <w:tab/>
        <w:t>Eees_</w:t>
      </w:r>
      <w:r>
        <w:t>EASInformationProvisioning_Declare</w:t>
      </w:r>
      <w:bookmarkEnd w:id="499"/>
      <w:bookmarkEnd w:id="500"/>
      <w:bookmarkEnd w:id="501"/>
    </w:p>
    <w:p w14:paraId="15136307" w14:textId="5A9F2615" w:rsidR="00951567" w:rsidRPr="00CD4014" w:rsidRDefault="00951567" w:rsidP="00951567">
      <w:pPr>
        <w:pStyle w:val="Heading5"/>
      </w:pPr>
      <w:bookmarkStart w:id="502" w:name="_Toc136427555"/>
      <w:bookmarkStart w:id="503" w:name="_Toc160609230"/>
      <w:bookmarkStart w:id="504" w:name="_Toc215062752"/>
      <w:r w:rsidRPr="00CD4014">
        <w:t>5.</w:t>
      </w:r>
      <w:r w:rsidR="00B62FE5">
        <w:t>7</w:t>
      </w:r>
      <w:r w:rsidRPr="00CD4014">
        <w:t>.2.2.1</w:t>
      </w:r>
      <w:r w:rsidRPr="00CD4014">
        <w:tab/>
        <w:t>General</w:t>
      </w:r>
      <w:bookmarkEnd w:id="502"/>
      <w:bookmarkEnd w:id="503"/>
      <w:bookmarkEnd w:id="504"/>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5" w:name="_Toc160609231"/>
      <w:bookmarkStart w:id="506" w:name="_Toc215062753"/>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5"/>
      <w:bookmarkEnd w:id="506"/>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7" w:name="_Toc61651642"/>
      <w:bookmarkStart w:id="508" w:name="_Toc65746309"/>
      <w:bookmarkStart w:id="509" w:name="_Toc101529289"/>
      <w:bookmarkStart w:id="510" w:name="_Toc114864115"/>
      <w:bookmarkStart w:id="511" w:name="_Toc143871259"/>
      <w:bookmarkStart w:id="512" w:name="_Toc144134755"/>
      <w:bookmarkStart w:id="513" w:name="_Toc160609232"/>
      <w:bookmarkStart w:id="514" w:name="_Toc215062754"/>
      <w:r>
        <w:t>6</w:t>
      </w:r>
      <w:r>
        <w:tab/>
        <w:t>Edge Enabler Server API Definitions</w:t>
      </w:r>
      <w:bookmarkEnd w:id="507"/>
      <w:bookmarkEnd w:id="508"/>
      <w:bookmarkEnd w:id="509"/>
      <w:bookmarkEnd w:id="510"/>
      <w:bookmarkEnd w:id="511"/>
      <w:bookmarkEnd w:id="512"/>
      <w:bookmarkEnd w:id="513"/>
      <w:bookmarkEnd w:id="514"/>
    </w:p>
    <w:p w14:paraId="34285C56" w14:textId="7CAFD23D" w:rsidR="009E5347" w:rsidRDefault="009E5347" w:rsidP="009E5347">
      <w:pPr>
        <w:pStyle w:val="Heading2"/>
      </w:pPr>
      <w:bookmarkStart w:id="515" w:name="_Toc65746310"/>
      <w:bookmarkStart w:id="516" w:name="_Toc101529290"/>
      <w:bookmarkStart w:id="517" w:name="_Toc114864116"/>
      <w:bookmarkStart w:id="518" w:name="_Toc143871260"/>
      <w:bookmarkStart w:id="519" w:name="_Toc144134756"/>
      <w:bookmarkStart w:id="520" w:name="_Toc160609233"/>
      <w:bookmarkStart w:id="521" w:name="_Toc215062755"/>
      <w:r>
        <w:t>6.1</w:t>
      </w:r>
      <w:r>
        <w:tab/>
      </w:r>
      <w:r w:rsidR="00874470">
        <w:t>Void</w:t>
      </w:r>
      <w:bookmarkEnd w:id="515"/>
      <w:bookmarkEnd w:id="516"/>
      <w:bookmarkEnd w:id="517"/>
      <w:bookmarkEnd w:id="518"/>
      <w:bookmarkEnd w:id="519"/>
      <w:bookmarkEnd w:id="520"/>
      <w:bookmarkEnd w:id="521"/>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2" w:name="_Toc101529291"/>
      <w:bookmarkStart w:id="523" w:name="_Toc114864117"/>
      <w:bookmarkStart w:id="524" w:name="_Toc143871261"/>
      <w:bookmarkStart w:id="525" w:name="_Toc144134757"/>
      <w:bookmarkStart w:id="526" w:name="_Toc160609234"/>
      <w:bookmarkStart w:id="527" w:name="_Toc215062756"/>
      <w:r w:rsidRPr="00F35F4A">
        <w:t>6.</w:t>
      </w:r>
      <w:r>
        <w:t>2</w:t>
      </w:r>
      <w:r w:rsidRPr="00F35F4A">
        <w:tab/>
      </w:r>
      <w:r w:rsidRPr="00F35F4A">
        <w:rPr>
          <w:lang w:val="en-IN"/>
        </w:rPr>
        <w:t>Eees_EECRegistration</w:t>
      </w:r>
      <w:r w:rsidRPr="00F35F4A">
        <w:t xml:space="preserve"> API</w:t>
      </w:r>
      <w:bookmarkEnd w:id="522"/>
      <w:bookmarkEnd w:id="523"/>
      <w:bookmarkEnd w:id="524"/>
      <w:bookmarkEnd w:id="525"/>
      <w:bookmarkEnd w:id="526"/>
      <w:bookmarkEnd w:id="527"/>
    </w:p>
    <w:p w14:paraId="2D383BE3" w14:textId="77777777" w:rsidR="009E5347" w:rsidRPr="00F35F4A" w:rsidRDefault="009E5347" w:rsidP="009E5347">
      <w:pPr>
        <w:pStyle w:val="Heading3"/>
      </w:pPr>
      <w:bookmarkStart w:id="528" w:name="_Toc28009796"/>
      <w:bookmarkStart w:id="529" w:name="_Toc101529292"/>
      <w:bookmarkStart w:id="530" w:name="_Toc114864118"/>
      <w:bookmarkStart w:id="531" w:name="_Toc143871262"/>
      <w:bookmarkStart w:id="532" w:name="_Toc144134758"/>
      <w:bookmarkStart w:id="533" w:name="_Toc160609235"/>
      <w:bookmarkStart w:id="534" w:name="_Toc215062757"/>
      <w:r w:rsidRPr="00F35F4A">
        <w:t>6.</w:t>
      </w:r>
      <w:r>
        <w:t>2</w:t>
      </w:r>
      <w:r w:rsidRPr="00F35F4A">
        <w:t>.1</w:t>
      </w:r>
      <w:r w:rsidRPr="00F35F4A">
        <w:tab/>
        <w:t>API URI</w:t>
      </w:r>
      <w:bookmarkEnd w:id="528"/>
      <w:bookmarkEnd w:id="529"/>
      <w:bookmarkEnd w:id="530"/>
      <w:bookmarkEnd w:id="531"/>
      <w:bookmarkEnd w:id="532"/>
      <w:bookmarkEnd w:id="533"/>
      <w:bookmarkEnd w:id="534"/>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5" w:name="_Toc101529293"/>
      <w:bookmarkStart w:id="536" w:name="_Toc114864119"/>
      <w:bookmarkStart w:id="537" w:name="_Toc143871263"/>
      <w:bookmarkStart w:id="538" w:name="_Toc144134759"/>
      <w:bookmarkStart w:id="539" w:name="_Toc160609236"/>
      <w:bookmarkStart w:id="540" w:name="_Toc215062758"/>
      <w:r w:rsidRPr="00F35F4A">
        <w:lastRenderedPageBreak/>
        <w:t>6.</w:t>
      </w:r>
      <w:r>
        <w:t>2</w:t>
      </w:r>
      <w:r w:rsidRPr="00F35F4A">
        <w:t>.2</w:t>
      </w:r>
      <w:r w:rsidRPr="00F35F4A">
        <w:tab/>
        <w:t>Resources</w:t>
      </w:r>
      <w:bookmarkEnd w:id="535"/>
      <w:bookmarkEnd w:id="536"/>
      <w:bookmarkEnd w:id="537"/>
      <w:bookmarkEnd w:id="538"/>
      <w:bookmarkEnd w:id="539"/>
      <w:bookmarkEnd w:id="540"/>
    </w:p>
    <w:p w14:paraId="4E4C7FEB" w14:textId="77777777" w:rsidR="009E5347" w:rsidRPr="00F35F4A" w:rsidRDefault="009E5347" w:rsidP="009E5347">
      <w:pPr>
        <w:pStyle w:val="Heading4"/>
      </w:pPr>
      <w:bookmarkStart w:id="541" w:name="_Toc101529294"/>
      <w:bookmarkStart w:id="542" w:name="_Toc114864120"/>
      <w:bookmarkStart w:id="543" w:name="_Toc143871264"/>
      <w:bookmarkStart w:id="544" w:name="_Toc144134760"/>
      <w:bookmarkStart w:id="545" w:name="_Toc160609237"/>
      <w:bookmarkStart w:id="546" w:name="_Toc215062759"/>
      <w:r w:rsidRPr="00F35F4A">
        <w:t>6.</w:t>
      </w:r>
      <w:r>
        <w:t>2</w:t>
      </w:r>
      <w:r w:rsidRPr="00F35F4A">
        <w:t>.2.1</w:t>
      </w:r>
      <w:r w:rsidRPr="00F35F4A">
        <w:tab/>
        <w:t>Overview</w:t>
      </w:r>
      <w:bookmarkEnd w:id="541"/>
      <w:bookmarkEnd w:id="542"/>
      <w:bookmarkEnd w:id="543"/>
      <w:bookmarkEnd w:id="544"/>
      <w:bookmarkEnd w:id="545"/>
      <w:bookmarkEnd w:id="546"/>
    </w:p>
    <w:p w14:paraId="67D4267F" w14:textId="77777777" w:rsidR="009E5347" w:rsidRPr="00F35F4A" w:rsidRDefault="009E5347" w:rsidP="009E5347">
      <w:pPr>
        <w:pStyle w:val="TH"/>
      </w:pPr>
      <w:r w:rsidRPr="00F35F4A">
        <w:object w:dxaOrig="7168" w:dyaOrig="4643" w14:anchorId="3D9ED25A">
          <v:shape id="_x0000_i1026" type="#_x0000_t75" style="width:318pt;height:161.25pt" o:ole="">
            <v:imagedata r:id="rId12" o:title="" croptop="10541f" cropbottom="-7027f" cropright="-14046f"/>
          </v:shape>
          <o:OLEObject Type="Embed" ProgID="Visio.Drawing.11" ShapeID="_x0000_i1026" DrawAspect="Content" ObjectID="_1825676782"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7" w:name="_Toc101529295"/>
      <w:bookmarkStart w:id="548" w:name="_Toc114864121"/>
      <w:bookmarkStart w:id="549" w:name="_Toc143871265"/>
      <w:bookmarkStart w:id="550" w:name="_Toc144134761"/>
      <w:bookmarkStart w:id="551" w:name="_Toc160609238"/>
      <w:bookmarkStart w:id="552" w:name="_Toc215062760"/>
      <w:r w:rsidRPr="00F35F4A">
        <w:t>6.</w:t>
      </w:r>
      <w:r>
        <w:t>2</w:t>
      </w:r>
      <w:r w:rsidRPr="00F35F4A">
        <w:t>.2.2</w:t>
      </w:r>
      <w:r w:rsidRPr="00F35F4A">
        <w:tab/>
        <w:t>Resource: EEC Registrations</w:t>
      </w:r>
      <w:bookmarkEnd w:id="547"/>
      <w:bookmarkEnd w:id="548"/>
      <w:bookmarkEnd w:id="549"/>
      <w:bookmarkEnd w:id="550"/>
      <w:bookmarkEnd w:id="551"/>
      <w:bookmarkEnd w:id="552"/>
    </w:p>
    <w:p w14:paraId="30D4E03C" w14:textId="77777777" w:rsidR="009E5347" w:rsidRPr="00F35F4A" w:rsidRDefault="009E5347" w:rsidP="009E5347">
      <w:pPr>
        <w:pStyle w:val="Heading5"/>
        <w:rPr>
          <w:lang w:eastAsia="zh-CN"/>
        </w:rPr>
      </w:pPr>
      <w:bookmarkStart w:id="553" w:name="_Toc101529296"/>
      <w:bookmarkStart w:id="554" w:name="_Toc114864122"/>
      <w:bookmarkStart w:id="555" w:name="_Toc143871266"/>
      <w:bookmarkStart w:id="556" w:name="_Toc144134762"/>
      <w:bookmarkStart w:id="557" w:name="_Toc160609239"/>
      <w:bookmarkStart w:id="558" w:name="_Toc215062761"/>
      <w:r w:rsidRPr="00F35F4A">
        <w:rPr>
          <w:lang w:eastAsia="zh-CN"/>
        </w:rPr>
        <w:t>6.</w:t>
      </w:r>
      <w:r>
        <w:rPr>
          <w:lang w:eastAsia="zh-CN"/>
        </w:rPr>
        <w:t>2</w:t>
      </w:r>
      <w:r w:rsidRPr="00F35F4A">
        <w:rPr>
          <w:lang w:eastAsia="zh-CN"/>
        </w:rPr>
        <w:t>.2.2.1</w:t>
      </w:r>
      <w:r w:rsidRPr="00F35F4A">
        <w:rPr>
          <w:lang w:eastAsia="zh-CN"/>
        </w:rPr>
        <w:tab/>
        <w:t>Description</w:t>
      </w:r>
      <w:bookmarkEnd w:id="553"/>
      <w:bookmarkEnd w:id="554"/>
      <w:bookmarkEnd w:id="555"/>
      <w:bookmarkEnd w:id="556"/>
      <w:bookmarkEnd w:id="557"/>
      <w:bookmarkEnd w:id="558"/>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9" w:name="_Toc101529297"/>
      <w:bookmarkStart w:id="560" w:name="_Toc114864123"/>
      <w:bookmarkStart w:id="561" w:name="_Toc143871267"/>
      <w:bookmarkStart w:id="562" w:name="_Toc144134763"/>
      <w:bookmarkStart w:id="563" w:name="_Toc160609240"/>
      <w:bookmarkStart w:id="564" w:name="_Toc215062762"/>
      <w:r w:rsidRPr="00F35F4A">
        <w:rPr>
          <w:lang w:eastAsia="zh-CN"/>
        </w:rPr>
        <w:t>6.</w:t>
      </w:r>
      <w:r>
        <w:rPr>
          <w:lang w:eastAsia="zh-CN"/>
        </w:rPr>
        <w:t>2</w:t>
      </w:r>
      <w:r w:rsidRPr="00F35F4A">
        <w:rPr>
          <w:lang w:eastAsia="zh-CN"/>
        </w:rPr>
        <w:t>.2.2.2</w:t>
      </w:r>
      <w:r w:rsidRPr="00F35F4A">
        <w:rPr>
          <w:lang w:eastAsia="zh-CN"/>
        </w:rPr>
        <w:tab/>
        <w:t>Resource Definition</w:t>
      </w:r>
      <w:bookmarkEnd w:id="559"/>
      <w:bookmarkEnd w:id="560"/>
      <w:bookmarkEnd w:id="561"/>
      <w:bookmarkEnd w:id="562"/>
      <w:bookmarkEnd w:id="563"/>
      <w:bookmarkEnd w:id="56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5" w:name="_Toc101529298"/>
      <w:bookmarkStart w:id="566" w:name="_Toc114864124"/>
      <w:bookmarkStart w:id="567" w:name="_Toc143871268"/>
      <w:bookmarkStart w:id="568" w:name="_Toc144134764"/>
      <w:bookmarkStart w:id="569" w:name="_Toc160609241"/>
      <w:bookmarkStart w:id="570" w:name="_Toc215062763"/>
      <w:r w:rsidRPr="00F35F4A">
        <w:rPr>
          <w:lang w:eastAsia="zh-CN"/>
        </w:rPr>
        <w:t>6.</w:t>
      </w:r>
      <w:r>
        <w:rPr>
          <w:lang w:eastAsia="zh-CN"/>
        </w:rPr>
        <w:t>2</w:t>
      </w:r>
      <w:r w:rsidRPr="00F35F4A">
        <w:rPr>
          <w:lang w:eastAsia="zh-CN"/>
        </w:rPr>
        <w:t>.2.2.3</w:t>
      </w:r>
      <w:r w:rsidRPr="00F35F4A">
        <w:rPr>
          <w:lang w:eastAsia="zh-CN"/>
        </w:rPr>
        <w:tab/>
        <w:t>Resource Standard Methods</w:t>
      </w:r>
      <w:bookmarkEnd w:id="565"/>
      <w:bookmarkEnd w:id="566"/>
      <w:bookmarkEnd w:id="567"/>
      <w:bookmarkEnd w:id="568"/>
      <w:bookmarkEnd w:id="569"/>
      <w:bookmarkEnd w:id="57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1" w:name="_Toc101529299"/>
      <w:bookmarkStart w:id="572" w:name="_Toc114864125"/>
      <w:bookmarkStart w:id="573" w:name="_Toc143871269"/>
      <w:bookmarkStart w:id="574" w:name="_Toc144134765"/>
      <w:bookmarkStart w:id="575" w:name="_Toc160609242"/>
      <w:bookmarkStart w:id="576" w:name="_Toc215062764"/>
      <w:r w:rsidRPr="00F35F4A">
        <w:rPr>
          <w:lang w:eastAsia="zh-CN"/>
        </w:rPr>
        <w:t>6.</w:t>
      </w:r>
      <w:r>
        <w:rPr>
          <w:lang w:eastAsia="zh-CN"/>
        </w:rPr>
        <w:t>2</w:t>
      </w:r>
      <w:r w:rsidRPr="00F35F4A">
        <w:rPr>
          <w:lang w:eastAsia="zh-CN"/>
        </w:rPr>
        <w:t>.2.2.4</w:t>
      </w:r>
      <w:r w:rsidRPr="00F35F4A">
        <w:rPr>
          <w:lang w:eastAsia="zh-CN"/>
        </w:rPr>
        <w:tab/>
        <w:t>Resource Custom Operations</w:t>
      </w:r>
      <w:bookmarkEnd w:id="571"/>
      <w:bookmarkEnd w:id="572"/>
      <w:bookmarkEnd w:id="573"/>
      <w:bookmarkEnd w:id="574"/>
      <w:bookmarkEnd w:id="575"/>
      <w:bookmarkEnd w:id="57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7" w:name="_Toc101529300"/>
      <w:bookmarkStart w:id="578" w:name="_Toc114864126"/>
      <w:bookmarkStart w:id="579" w:name="_Toc143871270"/>
      <w:bookmarkStart w:id="580" w:name="_Toc144134766"/>
      <w:bookmarkStart w:id="581" w:name="_Toc160609243"/>
      <w:bookmarkStart w:id="582" w:name="_Toc215062765"/>
      <w:r w:rsidRPr="00F35F4A">
        <w:t>6.</w:t>
      </w:r>
      <w:r>
        <w:t>2</w:t>
      </w:r>
      <w:r w:rsidRPr="00F35F4A">
        <w:t>.2.3</w:t>
      </w:r>
      <w:r w:rsidRPr="00F35F4A">
        <w:tab/>
        <w:t>Resource: Individual EEC registration</w:t>
      </w:r>
      <w:bookmarkEnd w:id="577"/>
      <w:bookmarkEnd w:id="578"/>
      <w:bookmarkEnd w:id="579"/>
      <w:bookmarkEnd w:id="580"/>
      <w:bookmarkEnd w:id="581"/>
      <w:bookmarkEnd w:id="582"/>
    </w:p>
    <w:p w14:paraId="322D3051" w14:textId="77777777" w:rsidR="009E5347" w:rsidRPr="00F35F4A" w:rsidRDefault="009E5347" w:rsidP="009E5347">
      <w:pPr>
        <w:pStyle w:val="Heading5"/>
        <w:rPr>
          <w:lang w:eastAsia="zh-CN"/>
        </w:rPr>
      </w:pPr>
      <w:bookmarkStart w:id="583" w:name="_Toc101529301"/>
      <w:bookmarkStart w:id="584" w:name="_Toc114864127"/>
      <w:bookmarkStart w:id="585" w:name="_Toc143871271"/>
      <w:bookmarkStart w:id="586" w:name="_Toc144134767"/>
      <w:bookmarkStart w:id="587" w:name="_Toc160609244"/>
      <w:bookmarkStart w:id="588" w:name="_Toc215062766"/>
      <w:r w:rsidRPr="00F35F4A">
        <w:rPr>
          <w:lang w:eastAsia="zh-CN"/>
        </w:rPr>
        <w:t>6.</w:t>
      </w:r>
      <w:r>
        <w:rPr>
          <w:lang w:eastAsia="zh-CN"/>
        </w:rPr>
        <w:t>2</w:t>
      </w:r>
      <w:r w:rsidRPr="00F35F4A">
        <w:rPr>
          <w:lang w:eastAsia="zh-CN"/>
        </w:rPr>
        <w:t>.2.3.1</w:t>
      </w:r>
      <w:r w:rsidRPr="00F35F4A">
        <w:rPr>
          <w:lang w:eastAsia="zh-CN"/>
        </w:rPr>
        <w:tab/>
        <w:t>Description</w:t>
      </w:r>
      <w:bookmarkEnd w:id="583"/>
      <w:bookmarkEnd w:id="584"/>
      <w:bookmarkEnd w:id="585"/>
      <w:bookmarkEnd w:id="586"/>
      <w:bookmarkEnd w:id="587"/>
      <w:bookmarkEnd w:id="5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9" w:name="_Toc101529302"/>
      <w:bookmarkStart w:id="590" w:name="_Toc114864128"/>
      <w:bookmarkStart w:id="591" w:name="_Toc143871272"/>
      <w:bookmarkStart w:id="592" w:name="_Toc144134768"/>
      <w:bookmarkStart w:id="593" w:name="_Toc160609245"/>
      <w:bookmarkStart w:id="594" w:name="_Toc215062767"/>
      <w:r w:rsidRPr="00F35F4A">
        <w:rPr>
          <w:lang w:eastAsia="zh-CN"/>
        </w:rPr>
        <w:t>6.</w:t>
      </w:r>
      <w:r>
        <w:rPr>
          <w:lang w:eastAsia="zh-CN"/>
        </w:rPr>
        <w:t>2</w:t>
      </w:r>
      <w:r w:rsidRPr="00F35F4A">
        <w:rPr>
          <w:lang w:eastAsia="zh-CN"/>
        </w:rPr>
        <w:t>.2.3.2</w:t>
      </w:r>
      <w:r w:rsidRPr="00F35F4A">
        <w:rPr>
          <w:lang w:eastAsia="zh-CN"/>
        </w:rPr>
        <w:tab/>
        <w:t>Resource Definition</w:t>
      </w:r>
      <w:bookmarkEnd w:id="589"/>
      <w:bookmarkEnd w:id="590"/>
      <w:bookmarkEnd w:id="591"/>
      <w:bookmarkEnd w:id="592"/>
      <w:bookmarkEnd w:id="593"/>
      <w:bookmarkEnd w:id="59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5" w:name="_Toc101529303"/>
      <w:bookmarkStart w:id="596" w:name="_Toc114864129"/>
      <w:bookmarkStart w:id="597" w:name="_Toc143871273"/>
      <w:bookmarkStart w:id="598" w:name="_Toc144134769"/>
      <w:bookmarkStart w:id="599" w:name="_Toc160609246"/>
      <w:bookmarkStart w:id="600" w:name="_Toc215062768"/>
      <w:r w:rsidRPr="00F35F4A">
        <w:rPr>
          <w:lang w:eastAsia="zh-CN"/>
        </w:rPr>
        <w:t>6.</w:t>
      </w:r>
      <w:r>
        <w:rPr>
          <w:lang w:eastAsia="zh-CN"/>
        </w:rPr>
        <w:t>2</w:t>
      </w:r>
      <w:r w:rsidRPr="00F35F4A">
        <w:rPr>
          <w:lang w:eastAsia="zh-CN"/>
        </w:rPr>
        <w:t>.2.3.3</w:t>
      </w:r>
      <w:r w:rsidRPr="00F35F4A">
        <w:rPr>
          <w:lang w:eastAsia="zh-CN"/>
        </w:rPr>
        <w:tab/>
        <w:t>Resource Standard Methods</w:t>
      </w:r>
      <w:bookmarkEnd w:id="595"/>
      <w:bookmarkEnd w:id="596"/>
      <w:bookmarkEnd w:id="597"/>
      <w:bookmarkEnd w:id="598"/>
      <w:bookmarkEnd w:id="599"/>
      <w:bookmarkEnd w:id="600"/>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1" w:name="_Toc101529304"/>
      <w:bookmarkStart w:id="602" w:name="_Toc114864130"/>
      <w:bookmarkStart w:id="603" w:name="_Toc143871274"/>
      <w:bookmarkStart w:id="604" w:name="_Toc144134770"/>
      <w:bookmarkStart w:id="605" w:name="_Toc160609247"/>
      <w:bookmarkStart w:id="606" w:name="_Toc215062769"/>
      <w:r w:rsidRPr="00F35F4A">
        <w:rPr>
          <w:lang w:eastAsia="zh-CN"/>
        </w:rPr>
        <w:t>6.</w:t>
      </w:r>
      <w:r>
        <w:rPr>
          <w:lang w:eastAsia="zh-CN"/>
        </w:rPr>
        <w:t>2</w:t>
      </w:r>
      <w:r w:rsidRPr="00F35F4A">
        <w:rPr>
          <w:lang w:eastAsia="zh-CN"/>
        </w:rPr>
        <w:t>.2.3.4</w:t>
      </w:r>
      <w:r w:rsidRPr="00F35F4A">
        <w:rPr>
          <w:lang w:eastAsia="zh-CN"/>
        </w:rPr>
        <w:tab/>
        <w:t>Resource Custom Operations</w:t>
      </w:r>
      <w:bookmarkEnd w:id="601"/>
      <w:bookmarkEnd w:id="602"/>
      <w:bookmarkEnd w:id="603"/>
      <w:bookmarkEnd w:id="604"/>
      <w:bookmarkEnd w:id="605"/>
      <w:bookmarkEnd w:id="606"/>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7" w:name="_Toc101529305"/>
      <w:bookmarkStart w:id="608" w:name="_Toc114864131"/>
      <w:bookmarkStart w:id="609" w:name="_Toc143871275"/>
      <w:bookmarkStart w:id="610" w:name="_Toc144134771"/>
      <w:bookmarkStart w:id="611" w:name="_Toc160609248"/>
      <w:bookmarkStart w:id="612" w:name="_Toc215062770"/>
      <w:r w:rsidRPr="00F35F4A">
        <w:t>6.</w:t>
      </w:r>
      <w:r>
        <w:t>2</w:t>
      </w:r>
      <w:r w:rsidRPr="00F35F4A">
        <w:t>.3</w:t>
      </w:r>
      <w:r w:rsidRPr="00F35F4A">
        <w:tab/>
        <w:t>Custom Operations without associated resources</w:t>
      </w:r>
      <w:bookmarkEnd w:id="607"/>
      <w:bookmarkEnd w:id="608"/>
      <w:bookmarkEnd w:id="609"/>
      <w:bookmarkEnd w:id="610"/>
      <w:bookmarkEnd w:id="611"/>
      <w:bookmarkEnd w:id="612"/>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3" w:name="_Toc101529306"/>
      <w:bookmarkStart w:id="614" w:name="_Toc114864132"/>
      <w:bookmarkStart w:id="615" w:name="_Toc143871276"/>
      <w:bookmarkStart w:id="616" w:name="_Toc144134772"/>
      <w:bookmarkStart w:id="617" w:name="_Toc160609249"/>
      <w:bookmarkStart w:id="618" w:name="_Toc215062771"/>
      <w:r w:rsidRPr="00F35F4A">
        <w:t>6.</w:t>
      </w:r>
      <w:r>
        <w:t>2</w:t>
      </w:r>
      <w:r w:rsidRPr="00F35F4A">
        <w:t>.4</w:t>
      </w:r>
      <w:r w:rsidRPr="00F35F4A">
        <w:tab/>
        <w:t>Notifications</w:t>
      </w:r>
      <w:bookmarkEnd w:id="613"/>
      <w:bookmarkEnd w:id="614"/>
      <w:bookmarkEnd w:id="615"/>
      <w:bookmarkEnd w:id="616"/>
      <w:bookmarkEnd w:id="617"/>
      <w:bookmarkEnd w:id="618"/>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9" w:name="_Toc101529307"/>
      <w:bookmarkStart w:id="620" w:name="_Toc114864133"/>
      <w:bookmarkStart w:id="621" w:name="_Toc143871277"/>
      <w:bookmarkStart w:id="622" w:name="_Toc144134773"/>
      <w:bookmarkStart w:id="623" w:name="_Toc160609250"/>
      <w:bookmarkStart w:id="624" w:name="_Toc215062772"/>
      <w:r w:rsidRPr="00F35F4A">
        <w:t>6.</w:t>
      </w:r>
      <w:r>
        <w:t>2</w:t>
      </w:r>
      <w:r w:rsidRPr="00F35F4A">
        <w:t>.5</w:t>
      </w:r>
      <w:r w:rsidRPr="00F35F4A">
        <w:tab/>
        <w:t>Data Model</w:t>
      </w:r>
      <w:bookmarkEnd w:id="619"/>
      <w:bookmarkEnd w:id="620"/>
      <w:bookmarkEnd w:id="621"/>
      <w:bookmarkEnd w:id="622"/>
      <w:bookmarkEnd w:id="623"/>
      <w:bookmarkEnd w:id="624"/>
    </w:p>
    <w:p w14:paraId="6F20816B" w14:textId="77777777" w:rsidR="009E5347" w:rsidRPr="00F35F4A" w:rsidRDefault="009E5347" w:rsidP="009E5347">
      <w:pPr>
        <w:pStyle w:val="Heading4"/>
        <w:rPr>
          <w:lang w:eastAsia="zh-CN"/>
        </w:rPr>
      </w:pPr>
      <w:bookmarkStart w:id="625" w:name="_Toc101529308"/>
      <w:bookmarkStart w:id="626" w:name="_Toc114864134"/>
      <w:bookmarkStart w:id="627" w:name="_Toc143871278"/>
      <w:bookmarkStart w:id="628" w:name="_Toc144134774"/>
      <w:bookmarkStart w:id="629" w:name="_Toc160609251"/>
      <w:bookmarkStart w:id="630" w:name="_Toc215062773"/>
      <w:r w:rsidRPr="00F35F4A">
        <w:rPr>
          <w:lang w:eastAsia="zh-CN"/>
        </w:rPr>
        <w:t>6.</w:t>
      </w:r>
      <w:r>
        <w:rPr>
          <w:lang w:eastAsia="zh-CN"/>
        </w:rPr>
        <w:t>2</w:t>
      </w:r>
      <w:bookmarkStart w:id="631" w:name="_Toc64278363"/>
      <w:r w:rsidRPr="00F35F4A">
        <w:rPr>
          <w:lang w:eastAsia="zh-CN"/>
        </w:rPr>
        <w:t>.5.1</w:t>
      </w:r>
      <w:r w:rsidRPr="00F35F4A">
        <w:rPr>
          <w:lang w:eastAsia="zh-CN"/>
        </w:rPr>
        <w:tab/>
        <w:t>General</w:t>
      </w:r>
      <w:bookmarkEnd w:id="625"/>
      <w:bookmarkEnd w:id="626"/>
      <w:bookmarkEnd w:id="627"/>
      <w:bookmarkEnd w:id="628"/>
      <w:bookmarkEnd w:id="629"/>
      <w:bookmarkEnd w:id="630"/>
      <w:bookmarkEnd w:id="63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2"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3" w:name="_Toc101529309"/>
      <w:bookmarkStart w:id="634" w:name="_Toc114864135"/>
      <w:bookmarkStart w:id="635" w:name="_Toc143871279"/>
      <w:bookmarkStart w:id="636" w:name="_Toc144134775"/>
      <w:bookmarkStart w:id="637" w:name="_Toc160609252"/>
      <w:bookmarkStart w:id="638" w:name="_Toc215062774"/>
      <w:r w:rsidRPr="00F35F4A">
        <w:rPr>
          <w:lang w:eastAsia="zh-CN"/>
        </w:rPr>
        <w:t>6.</w:t>
      </w:r>
      <w:r>
        <w:rPr>
          <w:lang w:eastAsia="zh-CN"/>
        </w:rPr>
        <w:t>2</w:t>
      </w:r>
      <w:r w:rsidRPr="00F35F4A">
        <w:rPr>
          <w:lang w:eastAsia="zh-CN"/>
        </w:rPr>
        <w:t>.5.2</w:t>
      </w:r>
      <w:r w:rsidRPr="00F35F4A">
        <w:rPr>
          <w:lang w:eastAsia="zh-CN"/>
        </w:rPr>
        <w:tab/>
        <w:t>Structured data types</w:t>
      </w:r>
      <w:bookmarkEnd w:id="632"/>
      <w:bookmarkEnd w:id="633"/>
      <w:bookmarkEnd w:id="634"/>
      <w:bookmarkEnd w:id="635"/>
      <w:bookmarkEnd w:id="636"/>
      <w:bookmarkEnd w:id="637"/>
      <w:bookmarkEnd w:id="638"/>
    </w:p>
    <w:p w14:paraId="3BB63808" w14:textId="77777777" w:rsidR="009E5347" w:rsidRPr="00F35F4A" w:rsidRDefault="009E5347" w:rsidP="009E5347">
      <w:pPr>
        <w:pStyle w:val="Heading5"/>
        <w:rPr>
          <w:lang w:eastAsia="zh-CN"/>
        </w:rPr>
      </w:pPr>
      <w:bookmarkStart w:id="639" w:name="_Toc64278365"/>
      <w:bookmarkStart w:id="640" w:name="_Toc101529310"/>
      <w:bookmarkStart w:id="641" w:name="_Toc114864136"/>
      <w:bookmarkStart w:id="642" w:name="_Toc143871280"/>
      <w:bookmarkStart w:id="643" w:name="_Toc144134776"/>
      <w:bookmarkStart w:id="644" w:name="_Toc160609253"/>
      <w:bookmarkStart w:id="645" w:name="_Toc215062775"/>
      <w:r w:rsidRPr="00F35F4A">
        <w:rPr>
          <w:lang w:eastAsia="zh-CN"/>
        </w:rPr>
        <w:t>6.</w:t>
      </w:r>
      <w:r>
        <w:rPr>
          <w:lang w:eastAsia="zh-CN"/>
        </w:rPr>
        <w:t>2</w:t>
      </w:r>
      <w:r w:rsidRPr="00F35F4A">
        <w:rPr>
          <w:lang w:eastAsia="zh-CN"/>
        </w:rPr>
        <w:t>.5.2.1</w:t>
      </w:r>
      <w:r w:rsidRPr="00F35F4A">
        <w:rPr>
          <w:lang w:eastAsia="zh-CN"/>
        </w:rPr>
        <w:tab/>
        <w:t>Introduction</w:t>
      </w:r>
      <w:bookmarkEnd w:id="639"/>
      <w:bookmarkEnd w:id="640"/>
      <w:bookmarkEnd w:id="641"/>
      <w:bookmarkEnd w:id="642"/>
      <w:bookmarkEnd w:id="643"/>
      <w:bookmarkEnd w:id="644"/>
      <w:bookmarkEnd w:id="645"/>
    </w:p>
    <w:p w14:paraId="48B44F63" w14:textId="77777777" w:rsidR="00656F55" w:rsidRPr="00506C7D" w:rsidRDefault="00656F55" w:rsidP="00656F55">
      <w:bookmarkStart w:id="646" w:name="_Toc64278366"/>
      <w:bookmarkStart w:id="647" w:name="_Toc101529311"/>
      <w:bookmarkStart w:id="648" w:name="_Toc114864137"/>
      <w:bookmarkStart w:id="649" w:name="_Toc143871281"/>
      <w:bookmarkStart w:id="650" w:name="_Toc144134777"/>
      <w:bookmarkStart w:id="651"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2" w:name="_Toc215062776"/>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6"/>
      <w:r w:rsidRPr="00F35F4A">
        <w:t>EecRegistration</w:t>
      </w:r>
      <w:bookmarkEnd w:id="647"/>
      <w:bookmarkEnd w:id="648"/>
      <w:bookmarkEnd w:id="649"/>
      <w:bookmarkEnd w:id="650"/>
      <w:bookmarkEnd w:id="651"/>
      <w:bookmarkEnd w:id="65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3" w:name="_Toc101529312"/>
      <w:bookmarkStart w:id="654" w:name="_Toc114864138"/>
      <w:bookmarkStart w:id="655" w:name="_Toc143871282"/>
      <w:bookmarkStart w:id="656" w:name="_Toc144134778"/>
      <w:bookmarkStart w:id="657" w:name="_Toc160609255"/>
      <w:bookmarkStart w:id="658" w:name="_Toc215062777"/>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3"/>
      <w:bookmarkEnd w:id="654"/>
      <w:bookmarkEnd w:id="655"/>
      <w:bookmarkEnd w:id="656"/>
      <w:bookmarkEnd w:id="657"/>
      <w:bookmarkEnd w:id="658"/>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9" w:name="_Toc101529313"/>
      <w:bookmarkStart w:id="660" w:name="_Toc114864139"/>
      <w:bookmarkStart w:id="661" w:name="_Toc143871283"/>
      <w:bookmarkStart w:id="662" w:name="_Toc144134779"/>
      <w:bookmarkStart w:id="663" w:name="_Toc160609256"/>
      <w:bookmarkStart w:id="664" w:name="_Toc215062778"/>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9"/>
      <w:bookmarkEnd w:id="660"/>
      <w:bookmarkEnd w:id="661"/>
      <w:bookmarkEnd w:id="662"/>
      <w:bookmarkEnd w:id="663"/>
      <w:bookmarkEnd w:id="664"/>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5" w:name="_Toc101529314"/>
      <w:bookmarkStart w:id="666" w:name="_Toc114864140"/>
      <w:bookmarkStart w:id="667" w:name="_Toc143871284"/>
      <w:bookmarkStart w:id="668" w:name="_Toc144134780"/>
      <w:bookmarkStart w:id="669" w:name="_Toc160609257"/>
      <w:bookmarkStart w:id="670" w:name="_Toc215062779"/>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5"/>
      <w:bookmarkEnd w:id="666"/>
      <w:bookmarkEnd w:id="667"/>
      <w:bookmarkEnd w:id="668"/>
      <w:bookmarkEnd w:id="669"/>
      <w:bookmarkEnd w:id="670"/>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1" w:name="_Toc101529315"/>
      <w:bookmarkStart w:id="672" w:name="_Toc114864141"/>
      <w:bookmarkStart w:id="673" w:name="_Toc143871285"/>
      <w:bookmarkStart w:id="674" w:name="_Toc144134781"/>
      <w:bookmarkStart w:id="675" w:name="_Toc160609258"/>
      <w:bookmarkStart w:id="676" w:name="_Toc215062780"/>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1"/>
      <w:bookmarkEnd w:id="672"/>
      <w:bookmarkEnd w:id="673"/>
      <w:bookmarkEnd w:id="674"/>
      <w:bookmarkEnd w:id="675"/>
      <w:bookmarkEnd w:id="676"/>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7" w:name="_Toc114864142"/>
      <w:bookmarkStart w:id="678" w:name="_Toc143871286"/>
      <w:bookmarkStart w:id="679" w:name="_Toc144134782"/>
      <w:bookmarkStart w:id="680" w:name="_Toc160609259"/>
      <w:bookmarkStart w:id="681" w:name="_Toc215062781"/>
      <w:r>
        <w:rPr>
          <w:lang w:val="en-US"/>
        </w:rPr>
        <w:t>6.2.5.2.7</w:t>
      </w:r>
      <w:r>
        <w:rPr>
          <w:lang w:val="en-US"/>
        </w:rPr>
        <w:tab/>
        <w:t xml:space="preserve">Type: </w:t>
      </w:r>
      <w:r w:rsidRPr="00750BD1">
        <w:rPr>
          <w:lang w:val="en-US"/>
        </w:rPr>
        <w:t>UnfulfilledAcProfile</w:t>
      </w:r>
      <w:bookmarkEnd w:id="677"/>
      <w:bookmarkEnd w:id="678"/>
      <w:bookmarkEnd w:id="679"/>
      <w:bookmarkEnd w:id="680"/>
      <w:bookmarkEnd w:id="681"/>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444E426B"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2" w:name="_Toc114864143"/>
      <w:bookmarkStart w:id="683" w:name="_Toc143871287"/>
      <w:bookmarkStart w:id="684" w:name="_Toc144134783"/>
      <w:bookmarkStart w:id="685" w:name="_Toc160609260"/>
      <w:bookmarkStart w:id="686" w:name="_Toc215062782"/>
      <w:r>
        <w:rPr>
          <w:lang w:eastAsia="zh-CN"/>
        </w:rPr>
        <w:lastRenderedPageBreak/>
        <w:t>6.2.5.3</w:t>
      </w:r>
      <w:r>
        <w:rPr>
          <w:lang w:eastAsia="zh-CN"/>
        </w:rPr>
        <w:tab/>
        <w:t>Simple data types and enumerations</w:t>
      </w:r>
      <w:bookmarkEnd w:id="682"/>
      <w:bookmarkEnd w:id="683"/>
      <w:bookmarkEnd w:id="684"/>
      <w:bookmarkEnd w:id="685"/>
      <w:bookmarkEnd w:id="686"/>
    </w:p>
    <w:p w14:paraId="20C38C61" w14:textId="77777777" w:rsidR="009E5347" w:rsidRPr="00384E92" w:rsidRDefault="009E5347" w:rsidP="009E5347">
      <w:pPr>
        <w:pStyle w:val="Heading5"/>
      </w:pPr>
      <w:bookmarkStart w:id="687" w:name="_Toc114864144"/>
      <w:bookmarkStart w:id="688" w:name="_Toc143871288"/>
      <w:bookmarkStart w:id="689" w:name="_Toc144134784"/>
      <w:bookmarkStart w:id="690" w:name="_Toc160609261"/>
      <w:bookmarkStart w:id="691" w:name="_Toc215062783"/>
      <w:r>
        <w:rPr>
          <w:lang w:eastAsia="zh-CN"/>
        </w:rPr>
        <w:t>6.2</w:t>
      </w:r>
      <w:r>
        <w:t>.5.3.1</w:t>
      </w:r>
      <w:r w:rsidRPr="00384E92">
        <w:tab/>
        <w:t>Introduction</w:t>
      </w:r>
      <w:bookmarkEnd w:id="687"/>
      <w:bookmarkEnd w:id="688"/>
      <w:bookmarkEnd w:id="689"/>
      <w:bookmarkEnd w:id="690"/>
      <w:bookmarkEnd w:id="69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2" w:name="_Toc114864145"/>
      <w:bookmarkStart w:id="693" w:name="_Toc143871289"/>
      <w:bookmarkStart w:id="694" w:name="_Toc144134785"/>
      <w:bookmarkStart w:id="695" w:name="_Toc160609262"/>
      <w:bookmarkStart w:id="696" w:name="_Toc215062784"/>
      <w:r>
        <w:rPr>
          <w:lang w:eastAsia="zh-CN"/>
        </w:rPr>
        <w:t>6.2</w:t>
      </w:r>
      <w:r>
        <w:t>.5.3.2</w:t>
      </w:r>
      <w:r w:rsidRPr="00384E92">
        <w:tab/>
        <w:t>Simple data types</w:t>
      </w:r>
      <w:bookmarkEnd w:id="692"/>
      <w:bookmarkEnd w:id="693"/>
      <w:bookmarkEnd w:id="694"/>
      <w:bookmarkEnd w:id="695"/>
      <w:bookmarkEnd w:id="696"/>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7" w:name="_Toc114864146"/>
      <w:bookmarkStart w:id="698" w:name="_Toc143871290"/>
      <w:bookmarkStart w:id="699" w:name="_Toc144134786"/>
      <w:bookmarkStart w:id="700" w:name="_Toc160609263"/>
      <w:bookmarkStart w:id="701" w:name="_Toc215062785"/>
      <w:r>
        <w:rPr>
          <w:lang w:eastAsia="zh-CN"/>
        </w:rPr>
        <w:t>6.2</w:t>
      </w:r>
      <w:r>
        <w:t>.5.3.3</w:t>
      </w:r>
      <w:r w:rsidRPr="00BC662F">
        <w:tab/>
        <w:t xml:space="preserve">Enumeration: </w:t>
      </w:r>
      <w:r>
        <w:t>UnfulfillACProfRsn</w:t>
      </w:r>
      <w:bookmarkEnd w:id="697"/>
      <w:bookmarkEnd w:id="698"/>
      <w:bookmarkEnd w:id="699"/>
      <w:bookmarkEnd w:id="700"/>
      <w:bookmarkEnd w:id="701"/>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2" w:name="_Toc143871291"/>
      <w:bookmarkStart w:id="703" w:name="_Toc144134787"/>
      <w:bookmarkStart w:id="704" w:name="_Toc160609264"/>
      <w:bookmarkStart w:id="705" w:name="_Toc215062786"/>
      <w:r>
        <w:rPr>
          <w:lang w:eastAsia="zh-CN"/>
        </w:rPr>
        <w:t>6.2</w:t>
      </w:r>
      <w:r>
        <w:t>.5.3.4</w:t>
      </w:r>
      <w:r w:rsidRPr="00BC662F">
        <w:tab/>
        <w:t xml:space="preserve">Enumeration: </w:t>
      </w:r>
      <w:r>
        <w:t>DeviceType</w:t>
      </w:r>
      <w:bookmarkEnd w:id="702"/>
      <w:bookmarkEnd w:id="703"/>
      <w:bookmarkEnd w:id="704"/>
      <w:bookmarkEnd w:id="705"/>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6" w:name="_Toc101529316"/>
      <w:bookmarkStart w:id="707" w:name="_Toc114864147"/>
      <w:bookmarkStart w:id="708" w:name="_Toc143871292"/>
      <w:bookmarkStart w:id="709" w:name="_Toc144134788"/>
      <w:bookmarkStart w:id="710" w:name="_Toc160609265"/>
      <w:bookmarkStart w:id="711" w:name="_Toc215062787"/>
      <w:r w:rsidRPr="00F35F4A">
        <w:t>6.</w:t>
      </w:r>
      <w:r>
        <w:t>2</w:t>
      </w:r>
      <w:r w:rsidRPr="00F35F4A">
        <w:t>.6</w:t>
      </w:r>
      <w:r w:rsidRPr="00F35F4A">
        <w:tab/>
        <w:t>Error Handling</w:t>
      </w:r>
      <w:bookmarkEnd w:id="706"/>
      <w:bookmarkEnd w:id="707"/>
      <w:bookmarkEnd w:id="708"/>
      <w:bookmarkEnd w:id="709"/>
      <w:bookmarkEnd w:id="710"/>
      <w:bookmarkEnd w:id="711"/>
    </w:p>
    <w:p w14:paraId="2B983CDC" w14:textId="77777777" w:rsidR="000205F9" w:rsidRPr="00C57B60" w:rsidRDefault="000205F9" w:rsidP="000205F9">
      <w:pPr>
        <w:pStyle w:val="Heading4"/>
      </w:pPr>
      <w:bookmarkStart w:id="712" w:name="_Toc160609266"/>
      <w:bookmarkStart w:id="713" w:name="_Toc215062788"/>
      <w:r w:rsidRPr="00C57B60">
        <w:t>6.2.6.0</w:t>
      </w:r>
      <w:r w:rsidRPr="00C57B60">
        <w:tab/>
        <w:t>General</w:t>
      </w:r>
      <w:bookmarkEnd w:id="712"/>
      <w:bookmarkEnd w:id="713"/>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4" w:name="_Toc35971446"/>
      <w:bookmarkStart w:id="715" w:name="_Toc67903563"/>
      <w:bookmarkStart w:id="716" w:name="_Toc101529317"/>
      <w:bookmarkStart w:id="717" w:name="_Toc114864148"/>
      <w:bookmarkStart w:id="718" w:name="_Toc143871293"/>
      <w:bookmarkStart w:id="719" w:name="_Toc144134789"/>
      <w:bookmarkStart w:id="720" w:name="_Toc160609267"/>
      <w:bookmarkStart w:id="721" w:name="_Toc215062789"/>
      <w:r>
        <w:t>6.2.6.1</w:t>
      </w:r>
      <w:r>
        <w:tab/>
        <w:t>Application Errors</w:t>
      </w:r>
      <w:bookmarkEnd w:id="714"/>
      <w:bookmarkEnd w:id="715"/>
      <w:bookmarkEnd w:id="716"/>
      <w:bookmarkEnd w:id="717"/>
      <w:bookmarkEnd w:id="718"/>
      <w:bookmarkEnd w:id="719"/>
      <w:bookmarkEnd w:id="720"/>
      <w:bookmarkEnd w:id="721"/>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2" w:name="_Toc101529318"/>
      <w:bookmarkStart w:id="723" w:name="_Toc114864149"/>
      <w:bookmarkStart w:id="724" w:name="_Toc143871294"/>
      <w:bookmarkStart w:id="725" w:name="_Toc144134790"/>
      <w:bookmarkStart w:id="726" w:name="_Toc160609268"/>
      <w:bookmarkStart w:id="727" w:name="_Toc215062790"/>
      <w:r w:rsidRPr="00F35F4A">
        <w:lastRenderedPageBreak/>
        <w:t>6.</w:t>
      </w:r>
      <w:r>
        <w:t>2</w:t>
      </w:r>
      <w:r w:rsidRPr="00F35F4A">
        <w:t>.7</w:t>
      </w:r>
      <w:r w:rsidRPr="00F35F4A">
        <w:tab/>
        <w:t>Feature negotiation</w:t>
      </w:r>
      <w:bookmarkEnd w:id="722"/>
      <w:bookmarkEnd w:id="723"/>
      <w:bookmarkEnd w:id="724"/>
      <w:bookmarkEnd w:id="725"/>
      <w:bookmarkEnd w:id="726"/>
      <w:bookmarkEnd w:id="727"/>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8" w:name="_Toc101529319"/>
      <w:bookmarkStart w:id="729" w:name="_Toc114864150"/>
      <w:bookmarkStart w:id="730" w:name="_Toc143871295"/>
      <w:bookmarkStart w:id="731" w:name="_Toc144134791"/>
      <w:bookmarkStart w:id="732" w:name="_Toc160609269"/>
      <w:bookmarkStart w:id="733" w:name="_Toc215062791"/>
      <w:r>
        <w:t>6.3</w:t>
      </w:r>
      <w:r>
        <w:tab/>
      </w:r>
      <w:r w:rsidRPr="00931880">
        <w:t>Eees_EASDiscovery</w:t>
      </w:r>
      <w:r>
        <w:t xml:space="preserve"> API</w:t>
      </w:r>
      <w:bookmarkEnd w:id="728"/>
      <w:bookmarkEnd w:id="729"/>
      <w:bookmarkEnd w:id="730"/>
      <w:bookmarkEnd w:id="731"/>
      <w:bookmarkEnd w:id="732"/>
      <w:bookmarkEnd w:id="733"/>
    </w:p>
    <w:p w14:paraId="4CD9E8C9" w14:textId="77777777" w:rsidR="009E5347" w:rsidRDefault="009E5347" w:rsidP="009E5347">
      <w:pPr>
        <w:pStyle w:val="Heading3"/>
      </w:pPr>
      <w:bookmarkStart w:id="734" w:name="_Toc64278338"/>
      <w:bookmarkStart w:id="735" w:name="_Toc101529320"/>
      <w:bookmarkStart w:id="736" w:name="_Toc114864151"/>
      <w:bookmarkStart w:id="737" w:name="_Toc143871296"/>
      <w:bookmarkStart w:id="738" w:name="_Toc144134792"/>
      <w:bookmarkStart w:id="739" w:name="_Toc160609270"/>
      <w:bookmarkStart w:id="740" w:name="_Toc215062792"/>
      <w:r>
        <w:t>6.3.1</w:t>
      </w:r>
      <w:r>
        <w:tab/>
        <w:t>API URI</w:t>
      </w:r>
      <w:bookmarkEnd w:id="734"/>
      <w:bookmarkEnd w:id="735"/>
      <w:bookmarkEnd w:id="736"/>
      <w:bookmarkEnd w:id="737"/>
      <w:bookmarkEnd w:id="738"/>
      <w:bookmarkEnd w:id="739"/>
      <w:bookmarkEnd w:id="740"/>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1" w:name="_Toc64278339"/>
      <w:bookmarkStart w:id="742" w:name="_Toc101529321"/>
      <w:bookmarkStart w:id="743" w:name="_Toc114864152"/>
      <w:bookmarkStart w:id="744" w:name="_Toc143871297"/>
      <w:bookmarkStart w:id="745" w:name="_Toc144134793"/>
      <w:bookmarkStart w:id="746" w:name="_Toc160609271"/>
      <w:bookmarkStart w:id="747" w:name="_Toc215062793"/>
      <w:r>
        <w:lastRenderedPageBreak/>
        <w:t>6.3.2</w:t>
      </w:r>
      <w:r>
        <w:tab/>
        <w:t>Resources</w:t>
      </w:r>
      <w:bookmarkEnd w:id="741"/>
      <w:bookmarkEnd w:id="742"/>
      <w:bookmarkEnd w:id="743"/>
      <w:bookmarkEnd w:id="744"/>
      <w:bookmarkEnd w:id="745"/>
      <w:bookmarkEnd w:id="746"/>
      <w:bookmarkEnd w:id="747"/>
    </w:p>
    <w:p w14:paraId="6527599A" w14:textId="77777777" w:rsidR="009E5347" w:rsidRDefault="009E5347" w:rsidP="009E5347">
      <w:pPr>
        <w:pStyle w:val="Heading4"/>
      </w:pPr>
      <w:bookmarkStart w:id="748" w:name="_Toc101529322"/>
      <w:bookmarkStart w:id="749" w:name="_Toc114864153"/>
      <w:bookmarkStart w:id="750" w:name="_Toc143871298"/>
      <w:bookmarkStart w:id="751" w:name="_Toc144134794"/>
      <w:bookmarkStart w:id="752" w:name="_Toc160609272"/>
      <w:bookmarkStart w:id="753" w:name="_Toc215062794"/>
      <w:bookmarkStart w:id="754" w:name="_Toc64278351"/>
      <w:r w:rsidRPr="00F35F4A">
        <w:t>6</w:t>
      </w:r>
      <w:r>
        <w:t>.3</w:t>
      </w:r>
      <w:r w:rsidRPr="00F35F4A">
        <w:t>.2.1</w:t>
      </w:r>
      <w:r w:rsidRPr="00F35F4A">
        <w:tab/>
        <w:t>Overview</w:t>
      </w:r>
      <w:bookmarkEnd w:id="748"/>
      <w:bookmarkEnd w:id="749"/>
      <w:bookmarkEnd w:id="750"/>
      <w:bookmarkEnd w:id="751"/>
      <w:bookmarkEnd w:id="752"/>
      <w:bookmarkEnd w:id="753"/>
    </w:p>
    <w:p w14:paraId="31A55EF5" w14:textId="77777777" w:rsidR="009E5347" w:rsidRPr="00F35F4A" w:rsidRDefault="009E5347" w:rsidP="009E5347">
      <w:pPr>
        <w:pStyle w:val="TH"/>
      </w:pPr>
      <w:r>
        <w:object w:dxaOrig="5365" w:dyaOrig="5113" w14:anchorId="10F8AC73">
          <v:shape id="_x0000_i1027" type="#_x0000_t75" style="width:268.9pt;height:258.75pt" o:ole="">
            <v:imagedata r:id="rId14" o:title=""/>
          </v:shape>
          <o:OLEObject Type="Embed" ProgID="Visio.Drawing.15" ShapeID="_x0000_i1027" DrawAspect="Content" ObjectID="_1825676783"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5" w:name="_Toc101529323"/>
      <w:bookmarkStart w:id="756" w:name="_Toc114864154"/>
      <w:bookmarkStart w:id="757" w:name="_Toc143871299"/>
      <w:bookmarkStart w:id="758" w:name="_Toc144134795"/>
      <w:bookmarkStart w:id="759" w:name="_Toc160609273"/>
      <w:bookmarkStart w:id="760" w:name="_Toc215062795"/>
      <w:r w:rsidRPr="00F35F4A">
        <w:lastRenderedPageBreak/>
        <w:t>6</w:t>
      </w:r>
      <w:r>
        <w:t>.3</w:t>
      </w:r>
      <w:r w:rsidRPr="00F35F4A">
        <w:t>.2.2</w:t>
      </w:r>
      <w:r w:rsidRPr="00F35F4A">
        <w:tab/>
        <w:t xml:space="preserve">Resource: </w:t>
      </w:r>
      <w:r>
        <w:t>EAS Discovery Subscriptions</w:t>
      </w:r>
      <w:bookmarkEnd w:id="755"/>
      <w:bookmarkEnd w:id="756"/>
      <w:bookmarkEnd w:id="757"/>
      <w:bookmarkEnd w:id="758"/>
      <w:bookmarkEnd w:id="759"/>
      <w:bookmarkEnd w:id="760"/>
    </w:p>
    <w:p w14:paraId="6DFCD1E5" w14:textId="77777777" w:rsidR="009E5347" w:rsidRPr="00F35F4A" w:rsidRDefault="009E5347" w:rsidP="009E5347">
      <w:pPr>
        <w:pStyle w:val="Heading5"/>
        <w:rPr>
          <w:lang w:eastAsia="zh-CN"/>
        </w:rPr>
      </w:pPr>
      <w:bookmarkStart w:id="761" w:name="_Toc101529324"/>
      <w:bookmarkStart w:id="762" w:name="_Toc114864155"/>
      <w:bookmarkStart w:id="763" w:name="_Toc143871300"/>
      <w:bookmarkStart w:id="764" w:name="_Toc144134796"/>
      <w:bookmarkStart w:id="765" w:name="_Toc160609274"/>
      <w:bookmarkStart w:id="766" w:name="_Toc215062796"/>
      <w:r w:rsidRPr="00F35F4A">
        <w:rPr>
          <w:lang w:eastAsia="zh-CN"/>
        </w:rPr>
        <w:t>6</w:t>
      </w:r>
      <w:r>
        <w:rPr>
          <w:lang w:eastAsia="zh-CN"/>
        </w:rPr>
        <w:t>.3</w:t>
      </w:r>
      <w:r w:rsidRPr="00F35F4A">
        <w:rPr>
          <w:lang w:eastAsia="zh-CN"/>
        </w:rPr>
        <w:t>.2.2.1</w:t>
      </w:r>
      <w:r w:rsidRPr="00F35F4A">
        <w:rPr>
          <w:lang w:eastAsia="zh-CN"/>
        </w:rPr>
        <w:tab/>
        <w:t>Description</w:t>
      </w:r>
      <w:bookmarkEnd w:id="761"/>
      <w:bookmarkEnd w:id="762"/>
      <w:bookmarkEnd w:id="763"/>
      <w:bookmarkEnd w:id="764"/>
      <w:bookmarkEnd w:id="765"/>
      <w:bookmarkEnd w:id="76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7" w:name="_Toc101529325"/>
      <w:bookmarkStart w:id="768" w:name="_Toc114864156"/>
      <w:bookmarkStart w:id="769" w:name="_Toc143871301"/>
      <w:bookmarkStart w:id="770" w:name="_Toc144134797"/>
      <w:bookmarkStart w:id="771" w:name="_Toc160609275"/>
      <w:bookmarkStart w:id="772" w:name="_Toc215062797"/>
      <w:r w:rsidRPr="00F35F4A">
        <w:rPr>
          <w:lang w:eastAsia="zh-CN"/>
        </w:rPr>
        <w:t>6</w:t>
      </w:r>
      <w:r>
        <w:rPr>
          <w:lang w:eastAsia="zh-CN"/>
        </w:rPr>
        <w:t>.3</w:t>
      </w:r>
      <w:r w:rsidRPr="00F35F4A">
        <w:rPr>
          <w:lang w:eastAsia="zh-CN"/>
        </w:rPr>
        <w:t>.2.2.2</w:t>
      </w:r>
      <w:r w:rsidRPr="00F35F4A">
        <w:rPr>
          <w:lang w:eastAsia="zh-CN"/>
        </w:rPr>
        <w:tab/>
        <w:t>Resource Definition</w:t>
      </w:r>
      <w:bookmarkEnd w:id="767"/>
      <w:bookmarkEnd w:id="768"/>
      <w:bookmarkEnd w:id="769"/>
      <w:bookmarkEnd w:id="770"/>
      <w:bookmarkEnd w:id="771"/>
      <w:bookmarkEnd w:id="772"/>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3" w:name="_Toc101529326"/>
      <w:bookmarkStart w:id="774" w:name="_Toc114864157"/>
      <w:bookmarkStart w:id="775" w:name="_Toc143871302"/>
      <w:bookmarkStart w:id="776" w:name="_Toc144134798"/>
      <w:bookmarkStart w:id="777" w:name="_Toc160609276"/>
      <w:bookmarkStart w:id="778" w:name="_Toc215062798"/>
      <w:r w:rsidRPr="00F35F4A">
        <w:rPr>
          <w:lang w:eastAsia="zh-CN"/>
        </w:rPr>
        <w:t>6</w:t>
      </w:r>
      <w:r>
        <w:rPr>
          <w:lang w:eastAsia="zh-CN"/>
        </w:rPr>
        <w:t>.3</w:t>
      </w:r>
      <w:r w:rsidRPr="00F35F4A">
        <w:rPr>
          <w:lang w:eastAsia="zh-CN"/>
        </w:rPr>
        <w:t>.2.2.3</w:t>
      </w:r>
      <w:r w:rsidRPr="00F35F4A">
        <w:rPr>
          <w:lang w:eastAsia="zh-CN"/>
        </w:rPr>
        <w:tab/>
        <w:t>Resource Standard Methods</w:t>
      </w:r>
      <w:bookmarkEnd w:id="773"/>
      <w:bookmarkEnd w:id="774"/>
      <w:bookmarkEnd w:id="775"/>
      <w:bookmarkEnd w:id="776"/>
      <w:bookmarkEnd w:id="777"/>
      <w:bookmarkEnd w:id="778"/>
    </w:p>
    <w:p w14:paraId="2E2B14B4" w14:textId="77777777" w:rsidR="009E5347" w:rsidRPr="00F35F4A" w:rsidRDefault="009E5347" w:rsidP="005E5C48">
      <w:pPr>
        <w:pStyle w:val="Heading6"/>
      </w:pPr>
      <w:bookmarkStart w:id="779" w:name="_Toc215062799"/>
      <w:r w:rsidRPr="00F35F4A">
        <w:rPr>
          <w:lang w:eastAsia="zh-CN"/>
        </w:rPr>
        <w:t>6</w:t>
      </w:r>
      <w:r>
        <w:rPr>
          <w:lang w:eastAsia="zh-CN"/>
        </w:rPr>
        <w:t>.3</w:t>
      </w:r>
      <w:r w:rsidRPr="00F35F4A">
        <w:rPr>
          <w:lang w:eastAsia="zh-CN"/>
        </w:rPr>
        <w:t>.2.2.3.1</w:t>
      </w:r>
      <w:r w:rsidRPr="00F35F4A">
        <w:rPr>
          <w:lang w:eastAsia="zh-CN"/>
        </w:rPr>
        <w:tab/>
        <w:t>POST</w:t>
      </w:r>
      <w:bookmarkEnd w:id="779"/>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4AB3A0D4" w:rsidR="009E5347" w:rsidRPr="00E17A7A" w:rsidRDefault="009E5347" w:rsidP="004C4FBA">
            <w:pPr>
              <w:pStyle w:val="TAL"/>
            </w:pPr>
            <w:r w:rsidRPr="00E17A7A">
              <w:t>E</w:t>
            </w:r>
            <w:r w:rsidR="00990D3B">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682DCA17" w:rsidR="009E5347" w:rsidRPr="00E17A7A" w:rsidRDefault="009E5347" w:rsidP="004C4FBA">
            <w:pPr>
              <w:pStyle w:val="TAL"/>
            </w:pPr>
            <w:r w:rsidRPr="00E17A7A">
              <w:t>E</w:t>
            </w:r>
            <w:r w:rsidR="00CD5407">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80" w:name="_Toc101529327"/>
      <w:bookmarkStart w:id="781" w:name="_Toc114864158"/>
      <w:bookmarkStart w:id="782" w:name="_Toc143871303"/>
      <w:bookmarkStart w:id="783" w:name="_Toc144134799"/>
      <w:bookmarkStart w:id="784" w:name="_Toc160609277"/>
      <w:bookmarkStart w:id="785" w:name="_Toc215062800"/>
      <w:r>
        <w:rPr>
          <w:lang w:eastAsia="zh-CN"/>
        </w:rPr>
        <w:lastRenderedPageBreak/>
        <w:t>6.3.2.2.4</w:t>
      </w:r>
      <w:r>
        <w:rPr>
          <w:lang w:eastAsia="zh-CN"/>
        </w:rPr>
        <w:tab/>
      </w:r>
      <w:r w:rsidRPr="00F35F4A">
        <w:rPr>
          <w:lang w:eastAsia="zh-CN"/>
        </w:rPr>
        <w:t>Resource Custom Operations</w:t>
      </w:r>
      <w:bookmarkEnd w:id="780"/>
      <w:bookmarkEnd w:id="781"/>
      <w:bookmarkEnd w:id="782"/>
      <w:bookmarkEnd w:id="783"/>
      <w:bookmarkEnd w:id="784"/>
      <w:bookmarkEnd w:id="78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6" w:name="_Toc101529328"/>
      <w:bookmarkStart w:id="787" w:name="_Toc114864159"/>
      <w:bookmarkStart w:id="788" w:name="_Toc143871304"/>
      <w:bookmarkStart w:id="789" w:name="_Toc144134800"/>
      <w:bookmarkStart w:id="790" w:name="_Toc160609278"/>
      <w:bookmarkStart w:id="791" w:name="_Toc215062801"/>
      <w:r w:rsidRPr="00F35F4A">
        <w:t>6</w:t>
      </w:r>
      <w:r>
        <w:t>.3</w:t>
      </w:r>
      <w:r w:rsidRPr="00F35F4A">
        <w:t>.2.3</w:t>
      </w:r>
      <w:r w:rsidRPr="00F35F4A">
        <w:tab/>
        <w:t xml:space="preserve">Resource: Individual </w:t>
      </w:r>
      <w:r>
        <w:t>EAS Discovery Subscription</w:t>
      </w:r>
      <w:bookmarkEnd w:id="786"/>
      <w:bookmarkEnd w:id="787"/>
      <w:bookmarkEnd w:id="788"/>
      <w:bookmarkEnd w:id="789"/>
      <w:bookmarkEnd w:id="790"/>
      <w:bookmarkEnd w:id="791"/>
    </w:p>
    <w:p w14:paraId="24BC9500" w14:textId="77777777" w:rsidR="009E5347" w:rsidRPr="00F35F4A" w:rsidRDefault="009E5347" w:rsidP="009E5347">
      <w:pPr>
        <w:pStyle w:val="Heading5"/>
        <w:rPr>
          <w:lang w:eastAsia="zh-CN"/>
        </w:rPr>
      </w:pPr>
      <w:bookmarkStart w:id="792" w:name="_Toc101529329"/>
      <w:bookmarkStart w:id="793" w:name="_Toc114864160"/>
      <w:bookmarkStart w:id="794" w:name="_Toc143871305"/>
      <w:bookmarkStart w:id="795" w:name="_Toc144134801"/>
      <w:bookmarkStart w:id="796" w:name="_Toc160609279"/>
      <w:bookmarkStart w:id="797" w:name="_Toc215062802"/>
      <w:r w:rsidRPr="00F35F4A">
        <w:rPr>
          <w:lang w:eastAsia="zh-CN"/>
        </w:rPr>
        <w:t>6</w:t>
      </w:r>
      <w:r>
        <w:rPr>
          <w:lang w:eastAsia="zh-CN"/>
        </w:rPr>
        <w:t>.3</w:t>
      </w:r>
      <w:r w:rsidRPr="00F35F4A">
        <w:rPr>
          <w:lang w:eastAsia="zh-CN"/>
        </w:rPr>
        <w:t>.2.3.1</w:t>
      </w:r>
      <w:r w:rsidRPr="00F35F4A">
        <w:rPr>
          <w:lang w:eastAsia="zh-CN"/>
        </w:rPr>
        <w:tab/>
        <w:t>Description</w:t>
      </w:r>
      <w:bookmarkEnd w:id="792"/>
      <w:bookmarkEnd w:id="793"/>
      <w:bookmarkEnd w:id="794"/>
      <w:bookmarkEnd w:id="795"/>
      <w:bookmarkEnd w:id="796"/>
      <w:bookmarkEnd w:id="797"/>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8" w:name="_Toc101529330"/>
      <w:bookmarkStart w:id="799" w:name="_Toc114864161"/>
      <w:bookmarkStart w:id="800" w:name="_Toc143871306"/>
      <w:bookmarkStart w:id="801" w:name="_Toc144134802"/>
      <w:bookmarkStart w:id="802" w:name="_Toc160609280"/>
      <w:bookmarkStart w:id="803" w:name="_Toc215062803"/>
      <w:r w:rsidRPr="00F35F4A">
        <w:rPr>
          <w:lang w:eastAsia="zh-CN"/>
        </w:rPr>
        <w:t>6</w:t>
      </w:r>
      <w:r>
        <w:rPr>
          <w:lang w:eastAsia="zh-CN"/>
        </w:rPr>
        <w:t>.3</w:t>
      </w:r>
      <w:r w:rsidRPr="00F35F4A">
        <w:rPr>
          <w:lang w:eastAsia="zh-CN"/>
        </w:rPr>
        <w:t>.2.3.2</w:t>
      </w:r>
      <w:r w:rsidRPr="00F35F4A">
        <w:rPr>
          <w:lang w:eastAsia="zh-CN"/>
        </w:rPr>
        <w:tab/>
        <w:t>Resource Definition</w:t>
      </w:r>
      <w:bookmarkEnd w:id="798"/>
      <w:bookmarkEnd w:id="799"/>
      <w:bookmarkEnd w:id="800"/>
      <w:bookmarkEnd w:id="801"/>
      <w:bookmarkEnd w:id="802"/>
      <w:bookmarkEnd w:id="803"/>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4" w:name="_Toc101529331"/>
      <w:bookmarkStart w:id="805" w:name="_Toc114864162"/>
      <w:bookmarkStart w:id="806" w:name="_Toc143871307"/>
      <w:bookmarkStart w:id="807" w:name="_Toc144134803"/>
      <w:bookmarkStart w:id="808" w:name="_Toc160609281"/>
      <w:bookmarkStart w:id="809" w:name="_Toc215062804"/>
      <w:r w:rsidRPr="00F35F4A">
        <w:rPr>
          <w:lang w:eastAsia="zh-CN"/>
        </w:rPr>
        <w:t>6</w:t>
      </w:r>
      <w:r>
        <w:rPr>
          <w:lang w:eastAsia="zh-CN"/>
        </w:rPr>
        <w:t>.3</w:t>
      </w:r>
      <w:r w:rsidRPr="00F35F4A">
        <w:rPr>
          <w:lang w:eastAsia="zh-CN"/>
        </w:rPr>
        <w:t>.2.3.3</w:t>
      </w:r>
      <w:r w:rsidRPr="00F35F4A">
        <w:rPr>
          <w:lang w:eastAsia="zh-CN"/>
        </w:rPr>
        <w:tab/>
        <w:t>Resource Standard Methods</w:t>
      </w:r>
      <w:bookmarkEnd w:id="804"/>
      <w:bookmarkEnd w:id="805"/>
      <w:bookmarkEnd w:id="806"/>
      <w:bookmarkEnd w:id="807"/>
      <w:bookmarkEnd w:id="808"/>
      <w:bookmarkEnd w:id="809"/>
    </w:p>
    <w:p w14:paraId="3D4D9BF2" w14:textId="77777777" w:rsidR="009E5347" w:rsidRPr="00F35F4A" w:rsidRDefault="009E5347" w:rsidP="005E5C48">
      <w:pPr>
        <w:pStyle w:val="Heading6"/>
      </w:pPr>
      <w:bookmarkStart w:id="810" w:name="_Toc215062805"/>
      <w:r w:rsidRPr="00F35F4A">
        <w:rPr>
          <w:lang w:eastAsia="zh-CN"/>
        </w:rPr>
        <w:t>6</w:t>
      </w:r>
      <w:r>
        <w:rPr>
          <w:lang w:eastAsia="zh-CN"/>
        </w:rPr>
        <w:t>.3</w:t>
      </w:r>
      <w:r w:rsidRPr="00F35F4A">
        <w:rPr>
          <w:lang w:eastAsia="zh-CN"/>
        </w:rPr>
        <w:t>.2.3.3.1</w:t>
      </w:r>
      <w:r w:rsidRPr="00F35F4A">
        <w:rPr>
          <w:lang w:eastAsia="zh-CN"/>
        </w:rPr>
        <w:tab/>
        <w:t>PUT</w:t>
      </w:r>
      <w:bookmarkEnd w:id="810"/>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3FAED5D5" w:rsidR="009E5347" w:rsidRPr="00E17A7A" w:rsidRDefault="009E5347" w:rsidP="004C4FBA">
            <w:pPr>
              <w:pStyle w:val="TAL"/>
            </w:pPr>
            <w:r w:rsidRPr="00E17A7A">
              <w:t>E</w:t>
            </w:r>
            <w:r w:rsidR="00D7686E">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314E216C" w:rsidR="009E5347" w:rsidRPr="0029518D" w:rsidRDefault="009E5347" w:rsidP="0029518D">
            <w:pPr>
              <w:pStyle w:val="TAL"/>
            </w:pPr>
            <w:r w:rsidRPr="0029518D">
              <w:t>E</w:t>
            </w:r>
            <w:r w:rsidR="00103F14">
              <w:t>as</w:t>
            </w:r>
            <w:r w:rsidRPr="0029518D">
              <w:t>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11" w:name="_Toc85734432"/>
      <w:bookmarkStart w:id="812"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11"/>
      <w:bookmarkEnd w:id="812"/>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3" w:name="_Toc101529332"/>
      <w:bookmarkStart w:id="814" w:name="_Toc114864163"/>
      <w:bookmarkStart w:id="815" w:name="_Toc143871308"/>
      <w:bookmarkStart w:id="816" w:name="_Toc144134804"/>
      <w:bookmarkStart w:id="817" w:name="_Toc160609282"/>
      <w:bookmarkStart w:id="818" w:name="_Toc215062806"/>
      <w:r>
        <w:rPr>
          <w:lang w:eastAsia="zh-CN"/>
        </w:rPr>
        <w:t>6.3.2.3.4</w:t>
      </w:r>
      <w:r>
        <w:rPr>
          <w:lang w:eastAsia="zh-CN"/>
        </w:rPr>
        <w:tab/>
      </w:r>
      <w:r w:rsidRPr="00F35F4A">
        <w:rPr>
          <w:lang w:eastAsia="zh-CN"/>
        </w:rPr>
        <w:t>Resource Custom Operations</w:t>
      </w:r>
      <w:bookmarkEnd w:id="813"/>
      <w:bookmarkEnd w:id="814"/>
      <w:bookmarkEnd w:id="815"/>
      <w:bookmarkEnd w:id="816"/>
      <w:bookmarkEnd w:id="817"/>
      <w:bookmarkEnd w:id="818"/>
    </w:p>
    <w:p w14:paraId="1F12E074" w14:textId="77777777" w:rsidR="009E5347" w:rsidRDefault="009E5347" w:rsidP="009E5347">
      <w:r>
        <w:t>None.</w:t>
      </w:r>
    </w:p>
    <w:p w14:paraId="323985E1" w14:textId="77777777" w:rsidR="009E5347" w:rsidRDefault="009E5347" w:rsidP="009E5347">
      <w:pPr>
        <w:pStyle w:val="Heading4"/>
      </w:pPr>
      <w:bookmarkStart w:id="819" w:name="_Toc101529333"/>
      <w:bookmarkStart w:id="820" w:name="_Toc114864164"/>
      <w:bookmarkStart w:id="821" w:name="_Toc143871309"/>
      <w:bookmarkStart w:id="822" w:name="_Toc144134805"/>
      <w:bookmarkStart w:id="823" w:name="_Toc160609283"/>
      <w:bookmarkStart w:id="824" w:name="_Toc215062807"/>
      <w:r w:rsidRPr="00F35F4A">
        <w:t>6.</w:t>
      </w:r>
      <w:r>
        <w:t>3</w:t>
      </w:r>
      <w:r w:rsidRPr="00F35F4A">
        <w:t>.2.</w:t>
      </w:r>
      <w:r>
        <w:t>4</w:t>
      </w:r>
      <w:r w:rsidRPr="00F35F4A">
        <w:tab/>
        <w:t xml:space="preserve">Resource: </w:t>
      </w:r>
      <w:r>
        <w:t>EAS Profiles</w:t>
      </w:r>
      <w:bookmarkEnd w:id="819"/>
      <w:bookmarkEnd w:id="820"/>
      <w:bookmarkEnd w:id="821"/>
      <w:bookmarkEnd w:id="822"/>
      <w:bookmarkEnd w:id="823"/>
      <w:bookmarkEnd w:id="824"/>
    </w:p>
    <w:p w14:paraId="63D1C401" w14:textId="77777777" w:rsidR="009E5347" w:rsidRPr="00F35F4A" w:rsidRDefault="009E5347" w:rsidP="009E5347">
      <w:pPr>
        <w:pStyle w:val="Heading5"/>
        <w:rPr>
          <w:lang w:eastAsia="zh-CN"/>
        </w:rPr>
      </w:pPr>
      <w:bookmarkStart w:id="825" w:name="_Toc101529334"/>
      <w:bookmarkStart w:id="826" w:name="_Toc114864165"/>
      <w:bookmarkStart w:id="827" w:name="_Toc143871310"/>
      <w:bookmarkStart w:id="828" w:name="_Toc144134806"/>
      <w:bookmarkStart w:id="829" w:name="_Toc160609284"/>
      <w:bookmarkStart w:id="830" w:name="_Toc21506280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5"/>
      <w:bookmarkEnd w:id="826"/>
      <w:bookmarkEnd w:id="827"/>
      <w:bookmarkEnd w:id="828"/>
      <w:bookmarkEnd w:id="829"/>
      <w:bookmarkEnd w:id="830"/>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31" w:name="_Toc101529335"/>
      <w:bookmarkStart w:id="832" w:name="_Toc114864166"/>
      <w:bookmarkStart w:id="833" w:name="_Toc143871311"/>
      <w:bookmarkStart w:id="834" w:name="_Toc144134807"/>
      <w:bookmarkStart w:id="835" w:name="_Toc160609285"/>
      <w:bookmarkStart w:id="836" w:name="_Toc21506280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31"/>
      <w:bookmarkEnd w:id="832"/>
      <w:bookmarkEnd w:id="833"/>
      <w:bookmarkEnd w:id="834"/>
      <w:bookmarkEnd w:id="835"/>
      <w:bookmarkEnd w:id="836"/>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7" w:name="_Toc70534735"/>
      <w:bookmarkStart w:id="838" w:name="_Toc101529336"/>
      <w:bookmarkStart w:id="839" w:name="_Toc114864167"/>
      <w:bookmarkStart w:id="840" w:name="_Toc143871312"/>
      <w:bookmarkStart w:id="841" w:name="_Toc144134808"/>
      <w:bookmarkStart w:id="842" w:name="_Toc160609286"/>
      <w:bookmarkStart w:id="843" w:name="_Toc215062810"/>
      <w:r>
        <w:lastRenderedPageBreak/>
        <w:t>6</w:t>
      </w:r>
      <w:r>
        <w:rPr>
          <w:lang w:eastAsia="zh-CN"/>
        </w:rPr>
        <w:t>.3.2.4.3</w:t>
      </w:r>
      <w:r>
        <w:rPr>
          <w:lang w:eastAsia="zh-CN"/>
        </w:rPr>
        <w:tab/>
        <w:t>Resource Standard Methods</w:t>
      </w:r>
      <w:bookmarkEnd w:id="837"/>
      <w:bookmarkEnd w:id="838"/>
      <w:bookmarkEnd w:id="839"/>
      <w:bookmarkEnd w:id="840"/>
      <w:bookmarkEnd w:id="841"/>
      <w:bookmarkEnd w:id="842"/>
      <w:bookmarkEnd w:id="843"/>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4" w:name="_Toc101529337"/>
      <w:bookmarkStart w:id="845" w:name="_Toc114864168"/>
      <w:bookmarkStart w:id="846" w:name="_Toc143871313"/>
      <w:bookmarkStart w:id="847" w:name="_Toc144134809"/>
      <w:bookmarkStart w:id="848" w:name="_Toc160609287"/>
      <w:bookmarkStart w:id="849" w:name="_Toc215062811"/>
      <w:r>
        <w:t>6</w:t>
      </w:r>
      <w:r>
        <w:rPr>
          <w:lang w:eastAsia="zh-CN"/>
        </w:rPr>
        <w:t>.3.2.4.4</w:t>
      </w:r>
      <w:r>
        <w:rPr>
          <w:lang w:eastAsia="zh-CN"/>
        </w:rPr>
        <w:tab/>
        <w:t>Resource Custom Operations</w:t>
      </w:r>
      <w:bookmarkEnd w:id="844"/>
      <w:bookmarkEnd w:id="845"/>
      <w:bookmarkEnd w:id="846"/>
      <w:bookmarkEnd w:id="847"/>
      <w:bookmarkEnd w:id="848"/>
      <w:bookmarkEnd w:id="849"/>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50" w:name="_Toc101529338"/>
      <w:bookmarkStart w:id="851" w:name="_Toc114864169"/>
      <w:bookmarkStart w:id="852" w:name="_Toc143871314"/>
      <w:bookmarkStart w:id="853" w:name="_Toc144134810"/>
      <w:bookmarkStart w:id="854" w:name="_Toc160609288"/>
      <w:bookmarkStart w:id="855" w:name="_Toc215062812"/>
      <w:r>
        <w:t>6.3.3</w:t>
      </w:r>
      <w:r>
        <w:tab/>
        <w:t>Custom operations without associated resources</w:t>
      </w:r>
      <w:bookmarkEnd w:id="754"/>
      <w:bookmarkEnd w:id="850"/>
      <w:bookmarkEnd w:id="851"/>
      <w:bookmarkEnd w:id="852"/>
      <w:bookmarkEnd w:id="853"/>
      <w:bookmarkEnd w:id="854"/>
      <w:bookmarkEnd w:id="855"/>
    </w:p>
    <w:p w14:paraId="0AC75264" w14:textId="77777777" w:rsidR="009E5347" w:rsidRPr="003874CF" w:rsidRDefault="009E5347" w:rsidP="009E5347">
      <w:bookmarkStart w:id="856" w:name="_Toc510696608"/>
      <w:bookmarkStart w:id="857" w:name="_Toc35971399"/>
      <w:bookmarkStart w:id="858" w:name="_Toc64278357"/>
      <w:r>
        <w:t>There are no custom operations without associated resources defined for this API in this release of the specification.</w:t>
      </w:r>
      <w:bookmarkEnd w:id="856"/>
      <w:bookmarkEnd w:id="857"/>
    </w:p>
    <w:p w14:paraId="1BB07875" w14:textId="77777777" w:rsidR="009E5347" w:rsidRDefault="009E5347" w:rsidP="009E5347">
      <w:pPr>
        <w:pStyle w:val="Heading3"/>
      </w:pPr>
      <w:bookmarkStart w:id="859" w:name="_Toc101529340"/>
      <w:bookmarkStart w:id="860" w:name="_Toc114864170"/>
      <w:bookmarkStart w:id="861" w:name="_Toc143871315"/>
      <w:bookmarkStart w:id="862" w:name="_Toc144134811"/>
      <w:bookmarkStart w:id="863" w:name="_Toc160609289"/>
      <w:bookmarkStart w:id="864" w:name="_Toc215062813"/>
      <w:r>
        <w:t>6.3.4</w:t>
      </w:r>
      <w:r>
        <w:tab/>
        <w:t>Notifications</w:t>
      </w:r>
      <w:bookmarkEnd w:id="858"/>
      <w:bookmarkEnd w:id="859"/>
      <w:bookmarkEnd w:id="860"/>
      <w:bookmarkEnd w:id="861"/>
      <w:bookmarkEnd w:id="862"/>
      <w:bookmarkEnd w:id="863"/>
      <w:bookmarkEnd w:id="864"/>
    </w:p>
    <w:p w14:paraId="5C09E7D6" w14:textId="77777777" w:rsidR="009E5347" w:rsidRPr="00AF7276" w:rsidRDefault="009E5347" w:rsidP="009E5347">
      <w:pPr>
        <w:pStyle w:val="Heading4"/>
      </w:pPr>
      <w:bookmarkStart w:id="865" w:name="_Toc70160827"/>
      <w:bookmarkStart w:id="866" w:name="_Toc101529341"/>
      <w:bookmarkStart w:id="867" w:name="_Toc114864171"/>
      <w:bookmarkStart w:id="868" w:name="_Toc143871316"/>
      <w:bookmarkStart w:id="869" w:name="_Toc144134812"/>
      <w:bookmarkStart w:id="870" w:name="_Toc160609290"/>
      <w:bookmarkStart w:id="871" w:name="_Toc215062814"/>
      <w:bookmarkStart w:id="872" w:name="_Toc64278362"/>
      <w:r>
        <w:t>6.3</w:t>
      </w:r>
      <w:r w:rsidRPr="00AF7276">
        <w:t>.</w:t>
      </w:r>
      <w:r>
        <w:t>4.</w:t>
      </w:r>
      <w:r w:rsidRPr="00AF7276">
        <w:t>1</w:t>
      </w:r>
      <w:r w:rsidRPr="00AF7276">
        <w:tab/>
        <w:t>General</w:t>
      </w:r>
      <w:bookmarkEnd w:id="865"/>
      <w:bookmarkEnd w:id="866"/>
      <w:bookmarkEnd w:id="867"/>
      <w:bookmarkEnd w:id="868"/>
      <w:bookmarkEnd w:id="869"/>
      <w:bookmarkEnd w:id="870"/>
      <w:bookmarkEnd w:id="871"/>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3" w:name="_Toc70160828"/>
      <w:bookmarkStart w:id="874" w:name="_Toc101529342"/>
      <w:bookmarkStart w:id="875" w:name="_Toc114864172"/>
      <w:bookmarkStart w:id="876" w:name="_Toc143871317"/>
      <w:bookmarkStart w:id="877" w:name="_Toc144134813"/>
      <w:bookmarkStart w:id="878" w:name="_Toc160609291"/>
      <w:bookmarkStart w:id="879" w:name="_Toc215062815"/>
      <w:r>
        <w:rPr>
          <w:lang w:eastAsia="zh-CN"/>
        </w:rPr>
        <w:lastRenderedPageBreak/>
        <w:t>6.3.4.2</w:t>
      </w:r>
      <w:r>
        <w:rPr>
          <w:lang w:eastAsia="zh-CN"/>
        </w:rPr>
        <w:tab/>
      </w:r>
      <w:bookmarkEnd w:id="873"/>
      <w:r>
        <w:rPr>
          <w:lang w:eastAsia="zh-CN"/>
        </w:rPr>
        <w:t xml:space="preserve">EAS Discovery </w:t>
      </w:r>
      <w:r w:rsidRPr="00A15F2C">
        <w:t>Notification</w:t>
      </w:r>
      <w:bookmarkEnd w:id="874"/>
      <w:bookmarkEnd w:id="875"/>
      <w:bookmarkEnd w:id="876"/>
      <w:bookmarkEnd w:id="877"/>
      <w:bookmarkEnd w:id="878"/>
      <w:bookmarkEnd w:id="879"/>
    </w:p>
    <w:p w14:paraId="6EE8E103" w14:textId="77777777" w:rsidR="009E5347" w:rsidRDefault="009E5347" w:rsidP="009E5347">
      <w:pPr>
        <w:pStyle w:val="Heading5"/>
        <w:rPr>
          <w:lang w:eastAsia="zh-CN"/>
        </w:rPr>
      </w:pPr>
      <w:bookmarkStart w:id="880" w:name="_Toc70160829"/>
      <w:bookmarkStart w:id="881" w:name="_Toc101529343"/>
      <w:bookmarkStart w:id="882" w:name="_Toc114864173"/>
      <w:bookmarkStart w:id="883" w:name="_Toc143871318"/>
      <w:bookmarkStart w:id="884" w:name="_Toc144134814"/>
      <w:bookmarkStart w:id="885" w:name="_Toc160609292"/>
      <w:bookmarkStart w:id="886" w:name="_Toc215062816"/>
      <w:r>
        <w:rPr>
          <w:lang w:eastAsia="zh-CN"/>
        </w:rPr>
        <w:t>6.3.4.2.1</w:t>
      </w:r>
      <w:r>
        <w:rPr>
          <w:lang w:eastAsia="zh-CN"/>
        </w:rPr>
        <w:tab/>
        <w:t>Description</w:t>
      </w:r>
      <w:bookmarkEnd w:id="880"/>
      <w:bookmarkEnd w:id="881"/>
      <w:bookmarkEnd w:id="882"/>
      <w:bookmarkEnd w:id="883"/>
      <w:bookmarkEnd w:id="884"/>
      <w:bookmarkEnd w:id="885"/>
      <w:bookmarkEnd w:id="886"/>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7" w:name="_Toc70160830"/>
      <w:bookmarkStart w:id="888" w:name="_Toc101529344"/>
      <w:bookmarkStart w:id="889" w:name="_Toc114864174"/>
      <w:bookmarkStart w:id="890" w:name="_Toc143871319"/>
      <w:bookmarkStart w:id="891" w:name="_Toc144134815"/>
      <w:bookmarkStart w:id="892" w:name="_Toc160609293"/>
      <w:bookmarkStart w:id="893" w:name="_Toc215062817"/>
      <w:r>
        <w:rPr>
          <w:lang w:eastAsia="zh-CN"/>
        </w:rPr>
        <w:t>6.3.4.2.2</w:t>
      </w:r>
      <w:r>
        <w:rPr>
          <w:lang w:eastAsia="zh-CN"/>
        </w:rPr>
        <w:tab/>
        <w:t>Target URI</w:t>
      </w:r>
      <w:bookmarkEnd w:id="887"/>
      <w:bookmarkEnd w:id="888"/>
      <w:bookmarkEnd w:id="889"/>
      <w:bookmarkEnd w:id="890"/>
      <w:bookmarkEnd w:id="891"/>
      <w:bookmarkEnd w:id="892"/>
      <w:bookmarkEnd w:id="893"/>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4" w:name="_Toc532994457"/>
      <w:bookmarkStart w:id="895" w:name="_Toc35971424"/>
      <w:bookmarkStart w:id="896" w:name="_Toc67903541"/>
      <w:bookmarkStart w:id="897" w:name="_Toc114864175"/>
      <w:bookmarkStart w:id="898" w:name="_Toc143871320"/>
      <w:bookmarkStart w:id="899" w:name="_Toc144134816"/>
      <w:bookmarkStart w:id="900" w:name="_Toc160609294"/>
      <w:bookmarkStart w:id="901" w:name="_Toc215062818"/>
      <w:r>
        <w:rPr>
          <w:lang w:eastAsia="zh-CN"/>
        </w:rPr>
        <w:t>6.3.4.2</w:t>
      </w:r>
      <w:r w:rsidRPr="00986E88">
        <w:rPr>
          <w:noProof/>
        </w:rPr>
        <w:t>.3</w:t>
      </w:r>
      <w:r w:rsidRPr="00986E88">
        <w:rPr>
          <w:noProof/>
        </w:rPr>
        <w:tab/>
        <w:t>Standard Methods</w:t>
      </w:r>
      <w:bookmarkEnd w:id="894"/>
      <w:bookmarkEnd w:id="895"/>
      <w:bookmarkEnd w:id="896"/>
      <w:bookmarkEnd w:id="897"/>
      <w:bookmarkEnd w:id="898"/>
      <w:bookmarkEnd w:id="899"/>
      <w:bookmarkEnd w:id="900"/>
      <w:bookmarkEnd w:id="901"/>
    </w:p>
    <w:p w14:paraId="36F5276B" w14:textId="77777777" w:rsidR="009E5347" w:rsidRPr="00986E88" w:rsidRDefault="009E5347" w:rsidP="009E5347">
      <w:pPr>
        <w:pStyle w:val="H6"/>
        <w:rPr>
          <w:noProof/>
        </w:rPr>
      </w:pPr>
      <w:bookmarkStart w:id="902" w:name="_Toc532994458"/>
      <w:bookmarkStart w:id="903" w:name="_Toc35971425"/>
      <w:r>
        <w:rPr>
          <w:lang w:eastAsia="zh-CN"/>
        </w:rPr>
        <w:t>6.3.4.2</w:t>
      </w:r>
      <w:r w:rsidRPr="00986E88">
        <w:rPr>
          <w:noProof/>
        </w:rPr>
        <w:t>.3.1</w:t>
      </w:r>
      <w:r w:rsidRPr="00986E88">
        <w:rPr>
          <w:noProof/>
        </w:rPr>
        <w:tab/>
        <w:t>POST</w:t>
      </w:r>
      <w:bookmarkEnd w:id="902"/>
      <w:bookmarkEnd w:id="903"/>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4" w:name="_Toc101529345"/>
      <w:bookmarkStart w:id="905" w:name="_Toc114864176"/>
      <w:bookmarkStart w:id="906" w:name="_Toc143871321"/>
      <w:bookmarkStart w:id="907" w:name="_Toc144134817"/>
      <w:bookmarkStart w:id="908" w:name="_Toc160609295"/>
      <w:bookmarkStart w:id="909" w:name="_Toc215062819"/>
      <w:r>
        <w:t>6.3.5</w:t>
      </w:r>
      <w:r>
        <w:tab/>
        <w:t>Data Model</w:t>
      </w:r>
      <w:bookmarkEnd w:id="872"/>
      <w:bookmarkEnd w:id="904"/>
      <w:bookmarkEnd w:id="905"/>
      <w:bookmarkEnd w:id="906"/>
      <w:bookmarkEnd w:id="907"/>
      <w:bookmarkEnd w:id="908"/>
      <w:bookmarkEnd w:id="909"/>
    </w:p>
    <w:p w14:paraId="741C1FA3" w14:textId="77777777" w:rsidR="009E5347" w:rsidRPr="00F35F4A" w:rsidRDefault="009E5347" w:rsidP="009E5347">
      <w:pPr>
        <w:pStyle w:val="Heading4"/>
        <w:rPr>
          <w:lang w:eastAsia="zh-CN"/>
        </w:rPr>
      </w:pPr>
      <w:bookmarkStart w:id="910" w:name="_Toc101529346"/>
      <w:bookmarkStart w:id="911" w:name="_Toc114864177"/>
      <w:bookmarkStart w:id="912" w:name="_Toc143871322"/>
      <w:bookmarkStart w:id="913" w:name="_Toc144134818"/>
      <w:bookmarkStart w:id="914" w:name="_Toc160609296"/>
      <w:bookmarkStart w:id="915" w:name="_Toc215062820"/>
      <w:r w:rsidRPr="00F35F4A">
        <w:rPr>
          <w:lang w:eastAsia="zh-CN"/>
        </w:rPr>
        <w:t>6</w:t>
      </w:r>
      <w:r>
        <w:rPr>
          <w:lang w:eastAsia="zh-CN"/>
        </w:rPr>
        <w:t>.3</w:t>
      </w:r>
      <w:r w:rsidRPr="00F35F4A">
        <w:rPr>
          <w:lang w:eastAsia="zh-CN"/>
        </w:rPr>
        <w:t>.5.1</w:t>
      </w:r>
      <w:r w:rsidRPr="00F35F4A">
        <w:rPr>
          <w:lang w:eastAsia="zh-CN"/>
        </w:rPr>
        <w:tab/>
        <w:t>General</w:t>
      </w:r>
      <w:bookmarkEnd w:id="910"/>
      <w:bookmarkEnd w:id="911"/>
      <w:bookmarkEnd w:id="912"/>
      <w:bookmarkEnd w:id="913"/>
      <w:bookmarkEnd w:id="914"/>
      <w:bookmarkEnd w:id="915"/>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6" w:name="_Toc101529347"/>
      <w:bookmarkStart w:id="917" w:name="_Toc114864178"/>
      <w:bookmarkStart w:id="918" w:name="_Toc143871323"/>
      <w:bookmarkStart w:id="919" w:name="_Toc144134819"/>
      <w:bookmarkStart w:id="920" w:name="_Toc160609297"/>
      <w:bookmarkStart w:id="921" w:name="_Toc215062821"/>
      <w:r w:rsidRPr="00F35F4A">
        <w:rPr>
          <w:lang w:eastAsia="zh-CN"/>
        </w:rPr>
        <w:t>6</w:t>
      </w:r>
      <w:r>
        <w:rPr>
          <w:lang w:eastAsia="zh-CN"/>
        </w:rPr>
        <w:t>.3</w:t>
      </w:r>
      <w:r w:rsidRPr="00F35F4A">
        <w:rPr>
          <w:lang w:eastAsia="zh-CN"/>
        </w:rPr>
        <w:t>.5.2</w:t>
      </w:r>
      <w:r w:rsidRPr="00F35F4A">
        <w:rPr>
          <w:lang w:eastAsia="zh-CN"/>
        </w:rPr>
        <w:tab/>
        <w:t>Structured data types</w:t>
      </w:r>
      <w:bookmarkEnd w:id="916"/>
      <w:bookmarkEnd w:id="917"/>
      <w:bookmarkEnd w:id="918"/>
      <w:bookmarkEnd w:id="919"/>
      <w:bookmarkEnd w:id="920"/>
      <w:bookmarkEnd w:id="921"/>
    </w:p>
    <w:p w14:paraId="17835EE0" w14:textId="77777777" w:rsidR="009E5347" w:rsidRDefault="009E5347" w:rsidP="009E5347">
      <w:pPr>
        <w:pStyle w:val="Heading5"/>
        <w:rPr>
          <w:lang w:eastAsia="zh-CN"/>
        </w:rPr>
      </w:pPr>
      <w:bookmarkStart w:id="922" w:name="_Toc101529348"/>
      <w:bookmarkStart w:id="923" w:name="_Toc114864179"/>
      <w:bookmarkStart w:id="924" w:name="_Toc143871324"/>
      <w:bookmarkStart w:id="925" w:name="_Toc144134820"/>
      <w:bookmarkStart w:id="926" w:name="_Toc160609298"/>
      <w:bookmarkStart w:id="927" w:name="_Toc215062822"/>
      <w:r w:rsidRPr="00F35F4A">
        <w:rPr>
          <w:lang w:eastAsia="zh-CN"/>
        </w:rPr>
        <w:t>6</w:t>
      </w:r>
      <w:r>
        <w:rPr>
          <w:lang w:eastAsia="zh-CN"/>
        </w:rPr>
        <w:t>.3</w:t>
      </w:r>
      <w:r w:rsidRPr="00F35F4A">
        <w:rPr>
          <w:lang w:eastAsia="zh-CN"/>
        </w:rPr>
        <w:t>.5.2.1</w:t>
      </w:r>
      <w:r w:rsidRPr="00F35F4A">
        <w:rPr>
          <w:lang w:eastAsia="zh-CN"/>
        </w:rPr>
        <w:tab/>
        <w:t>Introduction</w:t>
      </w:r>
      <w:bookmarkEnd w:id="922"/>
      <w:bookmarkEnd w:id="923"/>
      <w:bookmarkEnd w:id="924"/>
      <w:bookmarkEnd w:id="925"/>
      <w:bookmarkEnd w:id="926"/>
      <w:bookmarkEnd w:id="927"/>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8" w:name="_Toc101529349"/>
      <w:bookmarkStart w:id="929" w:name="_Toc114864180"/>
      <w:bookmarkStart w:id="930" w:name="_Toc143871325"/>
      <w:bookmarkStart w:id="931" w:name="_Toc144134821"/>
      <w:bookmarkStart w:id="932" w:name="_Toc160609299"/>
      <w:bookmarkStart w:id="933" w:name="_Toc215062823"/>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8"/>
      <w:bookmarkEnd w:id="929"/>
      <w:bookmarkEnd w:id="930"/>
      <w:bookmarkEnd w:id="931"/>
      <w:bookmarkEnd w:id="932"/>
      <w:bookmarkEnd w:id="933"/>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4" w:name="_Toc101529350"/>
      <w:bookmarkStart w:id="935" w:name="_Toc114864181"/>
      <w:bookmarkStart w:id="936" w:name="_Toc143871326"/>
      <w:bookmarkStart w:id="937" w:name="_Toc144134822"/>
      <w:bookmarkStart w:id="938" w:name="_Toc160609300"/>
      <w:bookmarkStart w:id="939" w:name="_Toc21506282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4"/>
      <w:bookmarkEnd w:id="935"/>
      <w:bookmarkEnd w:id="936"/>
      <w:bookmarkEnd w:id="937"/>
      <w:bookmarkEnd w:id="938"/>
      <w:bookmarkEnd w:id="93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40" w:name="_Toc101529351"/>
      <w:bookmarkStart w:id="941" w:name="_Toc114864182"/>
      <w:bookmarkStart w:id="942" w:name="_Toc143871327"/>
      <w:bookmarkStart w:id="943" w:name="_Toc144134823"/>
      <w:bookmarkStart w:id="944" w:name="_Toc160609301"/>
      <w:bookmarkStart w:id="945" w:name="_Toc215062825"/>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40"/>
      <w:bookmarkEnd w:id="941"/>
      <w:bookmarkEnd w:id="942"/>
      <w:bookmarkEnd w:id="943"/>
      <w:bookmarkEnd w:id="944"/>
      <w:bookmarkEnd w:id="945"/>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6" w:name="_Toc101529352"/>
      <w:bookmarkStart w:id="947" w:name="_Toc114864183"/>
      <w:bookmarkStart w:id="948" w:name="_Toc143871328"/>
      <w:bookmarkStart w:id="949" w:name="_Toc144134824"/>
      <w:bookmarkStart w:id="950" w:name="_Toc160609302"/>
      <w:bookmarkStart w:id="951" w:name="_Toc215062826"/>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6"/>
      <w:bookmarkEnd w:id="947"/>
      <w:bookmarkEnd w:id="948"/>
      <w:bookmarkEnd w:id="949"/>
      <w:bookmarkEnd w:id="950"/>
      <w:bookmarkEnd w:id="951"/>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52" w:name="_Toc101529353"/>
      <w:bookmarkStart w:id="953" w:name="_Toc114864184"/>
      <w:bookmarkStart w:id="954" w:name="_Toc143871329"/>
      <w:bookmarkStart w:id="955" w:name="_Toc144134825"/>
      <w:bookmarkStart w:id="956" w:name="_Toc160609303"/>
      <w:bookmarkStart w:id="957" w:name="_Toc21506282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52"/>
      <w:bookmarkEnd w:id="953"/>
      <w:bookmarkEnd w:id="954"/>
      <w:bookmarkEnd w:id="955"/>
      <w:bookmarkEnd w:id="956"/>
      <w:bookmarkEnd w:id="957"/>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8" w:name="_Toc101529354"/>
      <w:bookmarkStart w:id="959" w:name="_Toc114864185"/>
      <w:bookmarkStart w:id="960" w:name="_Toc143871330"/>
      <w:bookmarkStart w:id="961" w:name="_Toc144134826"/>
      <w:bookmarkStart w:id="962" w:name="_Toc160609304"/>
      <w:bookmarkStart w:id="963" w:name="_Toc21506282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8"/>
      <w:bookmarkEnd w:id="959"/>
      <w:bookmarkEnd w:id="960"/>
      <w:bookmarkEnd w:id="961"/>
      <w:bookmarkEnd w:id="962"/>
      <w:bookmarkEnd w:id="963"/>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4" w:name="_Toc70160838"/>
      <w:bookmarkStart w:id="965" w:name="_Toc101529355"/>
      <w:bookmarkStart w:id="966" w:name="_Toc114864186"/>
      <w:bookmarkStart w:id="967" w:name="_Toc143871331"/>
      <w:bookmarkStart w:id="968" w:name="_Toc144134827"/>
      <w:bookmarkStart w:id="969" w:name="_Toc160609305"/>
      <w:bookmarkStart w:id="970" w:name="_Toc215062829"/>
      <w:r>
        <w:rPr>
          <w:lang w:eastAsia="zh-CN"/>
        </w:rPr>
        <w:t>6.3.5.2.8</w:t>
      </w:r>
      <w:r>
        <w:rPr>
          <w:lang w:eastAsia="zh-CN"/>
        </w:rPr>
        <w:tab/>
        <w:t xml:space="preserve">Type: </w:t>
      </w:r>
      <w:bookmarkEnd w:id="964"/>
      <w:r>
        <w:rPr>
          <w:lang w:eastAsia="ko-KR"/>
        </w:rPr>
        <w:t>D</w:t>
      </w:r>
      <w:r w:rsidRPr="00E844C8">
        <w:rPr>
          <w:lang w:eastAsia="ko-KR"/>
        </w:rPr>
        <w:t>iscoveredEas</w:t>
      </w:r>
      <w:bookmarkEnd w:id="965"/>
      <w:bookmarkEnd w:id="966"/>
      <w:bookmarkEnd w:id="967"/>
      <w:bookmarkEnd w:id="968"/>
      <w:bookmarkEnd w:id="969"/>
      <w:bookmarkEnd w:id="970"/>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71" w:name="_Toc101529356"/>
      <w:bookmarkStart w:id="972" w:name="_Toc114864187"/>
      <w:bookmarkStart w:id="973" w:name="_Toc143871332"/>
      <w:bookmarkStart w:id="974" w:name="_Toc144134828"/>
      <w:bookmarkStart w:id="975" w:name="_Toc160609306"/>
      <w:bookmarkStart w:id="976" w:name="_Toc215062830"/>
      <w:r>
        <w:rPr>
          <w:lang w:eastAsia="zh-CN"/>
        </w:rPr>
        <w:t>6.3.5.2.9</w:t>
      </w:r>
      <w:r>
        <w:rPr>
          <w:lang w:eastAsia="zh-CN"/>
        </w:rPr>
        <w:tab/>
        <w:t xml:space="preserve">Type: </w:t>
      </w:r>
      <w:r w:rsidRPr="00FD4B16">
        <w:rPr>
          <w:lang w:eastAsia="zh-CN"/>
        </w:rPr>
        <w:t>EasDynamicInfoFilter</w:t>
      </w:r>
      <w:bookmarkEnd w:id="971"/>
      <w:bookmarkEnd w:id="972"/>
      <w:bookmarkEnd w:id="973"/>
      <w:bookmarkEnd w:id="974"/>
      <w:bookmarkEnd w:id="975"/>
      <w:bookmarkEnd w:id="976"/>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7" w:name="_Toc101529357"/>
      <w:bookmarkStart w:id="978" w:name="_Toc114864188"/>
      <w:bookmarkStart w:id="979" w:name="_Toc143871333"/>
      <w:bookmarkStart w:id="980" w:name="_Toc144134829"/>
      <w:bookmarkStart w:id="981" w:name="_Toc160609307"/>
      <w:bookmarkStart w:id="982" w:name="_Toc215062831"/>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7"/>
      <w:bookmarkEnd w:id="978"/>
      <w:bookmarkEnd w:id="979"/>
      <w:bookmarkEnd w:id="980"/>
      <w:bookmarkEnd w:id="981"/>
      <w:bookmarkEnd w:id="982"/>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485D50A0" w14:textId="3C4A8782" w:rsidR="003C1BE2" w:rsidRDefault="00A928FF" w:rsidP="003C1BE2">
            <w:pPr>
              <w:pStyle w:val="TAL"/>
            </w:pPr>
            <w:r>
              <w:t xml:space="preserve">The application identifier of the </w:t>
            </w:r>
            <w:r w:rsidR="009E5347">
              <w:t>EAS</w:t>
            </w:r>
            <w:r>
              <w:t>, e.g. FQDN, URI.</w:t>
            </w:r>
          </w:p>
          <w:p w14:paraId="3EEAECA8" w14:textId="77777777" w:rsidR="003C1BE2" w:rsidRDefault="003C1BE2" w:rsidP="003C1BE2">
            <w:pPr>
              <w:pStyle w:val="TAL"/>
            </w:pPr>
          </w:p>
          <w:p w14:paraId="6B869FFA" w14:textId="5585BD66" w:rsidR="009E5347" w:rsidRPr="0016361A" w:rsidRDefault="003C1BE2" w:rsidP="003C1BE2">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FC9825B" w14:textId="4B35533B" w:rsidR="00C849A7" w:rsidRDefault="009E5347" w:rsidP="00C849A7">
            <w:pPr>
              <w:pStyle w:val="TAL"/>
              <w:rPr>
                <w:lang w:val="en-US"/>
              </w:rPr>
            </w:pPr>
            <w:r>
              <w:rPr>
                <w:lang w:val="en-US"/>
              </w:rPr>
              <w:t xml:space="preserve">Notify </w:t>
            </w:r>
            <w:r w:rsidR="00C4277E">
              <w:rPr>
                <w:lang w:val="en-US"/>
              </w:rPr>
              <w:t xml:space="preserve">whether the </w:t>
            </w:r>
            <w:r>
              <w:rPr>
                <w:lang w:val="en-US"/>
              </w:rPr>
              <w:t xml:space="preserve">EAS status </w:t>
            </w:r>
            <w:r w:rsidR="00C849A7">
              <w:rPr>
                <w:lang w:val="en-US"/>
              </w:rPr>
              <w:t xml:space="preserve">is </w:t>
            </w:r>
            <w:r>
              <w:rPr>
                <w:lang w:val="en-US"/>
              </w:rPr>
              <w:t>changed</w:t>
            </w:r>
            <w:r w:rsidR="00C849A7">
              <w:rPr>
                <w:lang w:val="en-US"/>
              </w:rPr>
              <w:t xml:space="preserve"> or not.</w:t>
            </w:r>
          </w:p>
          <w:p w14:paraId="409A9AE0"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06345799"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2111425B" w:rsidR="009E5347"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1817E50" w14:textId="57C6E0AA" w:rsidR="00C849A7" w:rsidRDefault="009E5347" w:rsidP="00C849A7">
            <w:pPr>
              <w:pStyle w:val="TAL"/>
            </w:pPr>
            <w:r>
              <w:t xml:space="preserve">Notify </w:t>
            </w:r>
            <w:r w:rsidR="00C4277E">
              <w:rPr>
                <w:lang w:val="en-US"/>
              </w:rPr>
              <w:t xml:space="preserve">whether the </w:t>
            </w:r>
            <w:r>
              <w:t xml:space="preserve">list of AC identifiers </w:t>
            </w:r>
            <w:r w:rsidR="00C849A7">
              <w:t xml:space="preserve">is </w:t>
            </w:r>
            <w:r>
              <w:t>changed</w:t>
            </w:r>
            <w:r w:rsidR="00C849A7">
              <w:t xml:space="preserve"> or not.</w:t>
            </w:r>
          </w:p>
          <w:p w14:paraId="6FD7ADD5"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p>
          <w:p w14:paraId="4034BE5D"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t>AC identifiers</w:t>
            </w:r>
            <w:r>
              <w:rPr>
                <w:rFonts w:cs="Arial"/>
                <w:szCs w:val="18"/>
              </w:rPr>
              <w:t xml:space="preserve"> is not changed.</w:t>
            </w:r>
          </w:p>
          <w:p w14:paraId="74019C80" w14:textId="4277C489" w:rsidR="009E5347"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A372CD7" w14:textId="03A5B89F" w:rsidR="00C849A7" w:rsidRDefault="009E5347" w:rsidP="00C849A7">
            <w:pPr>
              <w:pStyle w:val="TAL"/>
            </w:pPr>
            <w:r>
              <w:t xml:space="preserve">Notify </w:t>
            </w:r>
            <w:r w:rsidR="00C4277E">
              <w:rPr>
                <w:lang w:val="en-US"/>
              </w:rPr>
              <w:t xml:space="preserve">whether the </w:t>
            </w:r>
            <w:r>
              <w:t xml:space="preserve">EAS description </w:t>
            </w:r>
            <w:r w:rsidR="00C849A7">
              <w:t xml:space="preserve">is </w:t>
            </w:r>
            <w:r>
              <w:t>changed</w:t>
            </w:r>
            <w:r w:rsidR="00C849A7">
              <w:t xml:space="preserve"> or not.</w:t>
            </w:r>
          </w:p>
          <w:p w14:paraId="31C02EEA"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34D495C2"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5A8209A5" w:rsidR="009E5347" w:rsidRPr="00931880"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E90AC08" w14:textId="611B3BAD" w:rsidR="006161AC" w:rsidRDefault="009E5347" w:rsidP="006161AC">
            <w:pPr>
              <w:pStyle w:val="TAL"/>
            </w:pPr>
            <w:r>
              <w:t xml:space="preserve">Notify </w:t>
            </w:r>
            <w:r w:rsidR="00C4277E">
              <w:rPr>
                <w:lang w:val="en-US"/>
              </w:rPr>
              <w:t xml:space="preserve">whether the </w:t>
            </w:r>
            <w:r>
              <w:t>EAS e</w:t>
            </w:r>
            <w:r w:rsidRPr="00931880">
              <w:t xml:space="preserve">ndpoint </w:t>
            </w:r>
            <w:r w:rsidR="006161AC">
              <w:t xml:space="preserve">is </w:t>
            </w:r>
            <w:r>
              <w:t>changed</w:t>
            </w:r>
            <w:r w:rsidR="006161AC">
              <w:t xml:space="preserve"> or not.</w:t>
            </w:r>
          </w:p>
          <w:p w14:paraId="3F24903D" w14:textId="77777777" w:rsidR="006161AC" w:rsidRDefault="006161AC" w:rsidP="006161A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78BE4C33" w14:textId="77777777" w:rsidR="006161AC" w:rsidRDefault="006161AC" w:rsidP="006161A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377E2AC7" w:rsidR="009E5347" w:rsidRPr="00931880" w:rsidRDefault="006161AC" w:rsidP="006161A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7BE2336" w14:textId="6CCD432C" w:rsidR="00D850B4" w:rsidRDefault="009E5347" w:rsidP="00D850B4">
            <w:pPr>
              <w:pStyle w:val="TAL"/>
            </w:pPr>
            <w:r>
              <w:t xml:space="preserve">Notify </w:t>
            </w:r>
            <w:r w:rsidR="00C4277E">
              <w:rPr>
                <w:lang w:val="en-US"/>
              </w:rPr>
              <w:t xml:space="preserve">whether the </w:t>
            </w:r>
            <w:r>
              <w:t xml:space="preserve">EAS feature </w:t>
            </w:r>
            <w:r w:rsidR="00D850B4">
              <w:t xml:space="preserve">is </w:t>
            </w:r>
            <w:r>
              <w:t>changed</w:t>
            </w:r>
            <w:r w:rsidR="00D850B4">
              <w:t xml:space="preserve"> or not.</w:t>
            </w:r>
          </w:p>
          <w:p w14:paraId="14598EAF"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4AC38EA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4B44E759" w:rsidR="009E5347" w:rsidRPr="00FD4B16" w:rsidRDefault="00D850B4" w:rsidP="00D850B4">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3136FA0A" w14:textId="1996DB55"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schedule </w:t>
            </w:r>
            <w:r w:rsidR="00D850B4">
              <w:rPr>
                <w:lang w:val="en-US"/>
              </w:rPr>
              <w:t xml:space="preserve">is </w:t>
            </w:r>
            <w:r>
              <w:rPr>
                <w:lang w:val="en-US"/>
              </w:rPr>
              <w:t>changed</w:t>
            </w:r>
            <w:r w:rsidR="00D850B4">
              <w:rPr>
                <w:lang w:val="en-US"/>
              </w:rPr>
              <w:t xml:space="preserve"> or not.</w:t>
            </w:r>
          </w:p>
          <w:p w14:paraId="25232687"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5089DB2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53A9B718"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8BE4365" w14:textId="4B691888"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service area </w:t>
            </w:r>
            <w:r w:rsidR="00D850B4">
              <w:rPr>
                <w:lang w:val="en-US"/>
              </w:rPr>
              <w:t xml:space="preserve">is </w:t>
            </w:r>
            <w:r>
              <w:rPr>
                <w:lang w:val="en-US"/>
              </w:rPr>
              <w:t>changed</w:t>
            </w:r>
            <w:r w:rsidR="00D850B4">
              <w:rPr>
                <w:lang w:val="en-US"/>
              </w:rPr>
              <w:t xml:space="preserve"> or not.</w:t>
            </w:r>
          </w:p>
          <w:p w14:paraId="462C60A5"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2F846373"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04E7ED86"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A95A257" w14:textId="19DEEC48"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KPIs </w:t>
            </w:r>
            <w:r w:rsidR="00D850B4">
              <w:rPr>
                <w:lang w:val="en-US"/>
              </w:rPr>
              <w:t xml:space="preserve">is </w:t>
            </w:r>
            <w:r>
              <w:rPr>
                <w:lang w:val="en-US"/>
              </w:rPr>
              <w:t>changed</w:t>
            </w:r>
            <w:r w:rsidR="00D850B4">
              <w:rPr>
                <w:lang w:val="en-US"/>
              </w:rPr>
              <w:t xml:space="preserve"> or not.</w:t>
            </w:r>
          </w:p>
          <w:p w14:paraId="5981DBB7"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65D6DBE9"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EBF7114"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596F132" w14:textId="181B3597" w:rsidR="00D850B4" w:rsidRDefault="009E5347" w:rsidP="00D850B4">
            <w:pPr>
              <w:pStyle w:val="TAL"/>
              <w:rPr>
                <w:lang w:val="en-US"/>
              </w:rPr>
            </w:pPr>
            <w:r>
              <w:rPr>
                <w:lang w:val="en-US"/>
              </w:rPr>
              <w:t xml:space="preserve">Notify </w:t>
            </w:r>
            <w:r w:rsidR="00C4277E">
              <w:rPr>
                <w:lang w:val="en-US"/>
              </w:rPr>
              <w:t xml:space="preserve">whether the </w:t>
            </w:r>
            <w:r>
              <w:rPr>
                <w:lang w:val="en-US"/>
              </w:rPr>
              <w:t>EAS supported ACR changed</w:t>
            </w:r>
            <w:r w:rsidR="00D850B4">
              <w:rPr>
                <w:lang w:val="en-US"/>
              </w:rPr>
              <w:t xml:space="preserve"> or not.</w:t>
            </w:r>
          </w:p>
          <w:p w14:paraId="0AAFB6D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120678B4"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1D514B03"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D850B4" w:rsidRPr="00507DCC" w14:paraId="26E25ED1"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1524266A" w14:textId="77777777" w:rsidR="00D850B4" w:rsidRPr="00507DCC" w:rsidRDefault="00D850B4" w:rsidP="00E6403D">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3" w:name="_Toc101529358"/>
      <w:bookmarkStart w:id="984" w:name="_Toc114864189"/>
      <w:bookmarkStart w:id="985" w:name="_Toc143871334"/>
      <w:bookmarkStart w:id="986" w:name="_Toc144134830"/>
      <w:bookmarkStart w:id="987" w:name="_Toc160609308"/>
      <w:bookmarkStart w:id="988" w:name="_Toc21506283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3"/>
      <w:bookmarkEnd w:id="984"/>
      <w:bookmarkEnd w:id="985"/>
      <w:bookmarkEnd w:id="986"/>
      <w:bookmarkEnd w:id="987"/>
      <w:bookmarkEnd w:id="988"/>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9" w:name="_Toc101529359"/>
      <w:bookmarkStart w:id="990" w:name="_Toc114864190"/>
      <w:bookmarkStart w:id="991" w:name="_Toc143871335"/>
      <w:bookmarkStart w:id="992" w:name="_Toc144134831"/>
      <w:bookmarkStart w:id="993" w:name="_Toc160609309"/>
      <w:bookmarkStart w:id="994" w:name="_Toc21506283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9"/>
      <w:bookmarkEnd w:id="990"/>
      <w:bookmarkEnd w:id="991"/>
      <w:bookmarkEnd w:id="992"/>
      <w:bookmarkEnd w:id="993"/>
      <w:bookmarkEnd w:id="994"/>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5" w:name="_Toc114864191"/>
      <w:bookmarkStart w:id="996" w:name="_Toc143871336"/>
      <w:bookmarkStart w:id="997" w:name="_Toc144134832"/>
      <w:bookmarkStart w:id="998" w:name="_Toc160609310"/>
      <w:bookmarkStart w:id="999" w:name="_Toc215062834"/>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5"/>
      <w:bookmarkEnd w:id="996"/>
      <w:bookmarkEnd w:id="997"/>
      <w:bookmarkEnd w:id="998"/>
      <w:bookmarkEnd w:id="999"/>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1000" w:name="_Toc143871337"/>
      <w:bookmarkStart w:id="1001" w:name="_Toc144134833"/>
      <w:bookmarkStart w:id="1002" w:name="_Toc160609311"/>
      <w:bookmarkStart w:id="1003" w:name="_Toc215062835"/>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1000"/>
      <w:bookmarkEnd w:id="1001"/>
      <w:bookmarkEnd w:id="1002"/>
      <w:bookmarkEnd w:id="1003"/>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4" w:name="_Toc143871338"/>
      <w:bookmarkStart w:id="1005" w:name="_Toc144134834"/>
      <w:bookmarkStart w:id="1006" w:name="_Toc160609312"/>
      <w:bookmarkStart w:id="1007" w:name="_Toc215062836"/>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4"/>
      <w:bookmarkEnd w:id="1005"/>
      <w:bookmarkEnd w:id="1006"/>
      <w:bookmarkEnd w:id="1007"/>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8" w:name="_Toc143871339"/>
      <w:bookmarkStart w:id="1009" w:name="_Toc144134835"/>
      <w:bookmarkStart w:id="1010" w:name="_Toc160609313"/>
      <w:bookmarkStart w:id="1011" w:name="_Toc215062837"/>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8"/>
      <w:bookmarkEnd w:id="1009"/>
      <w:bookmarkEnd w:id="1010"/>
      <w:bookmarkEnd w:id="1011"/>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12" w:name="_Toc85557983"/>
      <w:bookmarkStart w:id="1013" w:name="_Toc101529360"/>
      <w:bookmarkStart w:id="1014" w:name="_Toc114864192"/>
      <w:bookmarkStart w:id="1015" w:name="_Toc143871340"/>
      <w:bookmarkStart w:id="1016" w:name="_Toc144134836"/>
      <w:bookmarkStart w:id="1017" w:name="_Toc160609314"/>
      <w:bookmarkStart w:id="1018" w:name="_Toc215062838"/>
      <w:r>
        <w:rPr>
          <w:lang w:eastAsia="zh-CN"/>
        </w:rPr>
        <w:t>6.3.5.3</w:t>
      </w:r>
      <w:r>
        <w:rPr>
          <w:lang w:eastAsia="zh-CN"/>
        </w:rPr>
        <w:tab/>
        <w:t>Simple data types and enumerations</w:t>
      </w:r>
      <w:bookmarkEnd w:id="1012"/>
      <w:bookmarkEnd w:id="1013"/>
      <w:bookmarkEnd w:id="1014"/>
      <w:bookmarkEnd w:id="1015"/>
      <w:bookmarkEnd w:id="1016"/>
      <w:bookmarkEnd w:id="1017"/>
      <w:bookmarkEnd w:id="1018"/>
    </w:p>
    <w:p w14:paraId="45DBE9A7" w14:textId="77777777" w:rsidR="009E5347" w:rsidRPr="00384E92" w:rsidRDefault="009E5347" w:rsidP="009E5347">
      <w:pPr>
        <w:pStyle w:val="Heading5"/>
      </w:pPr>
      <w:bookmarkStart w:id="1019" w:name="_Toc85557984"/>
      <w:bookmarkStart w:id="1020" w:name="_Toc101529361"/>
      <w:bookmarkStart w:id="1021" w:name="_Toc114864193"/>
      <w:bookmarkStart w:id="1022" w:name="_Toc143871341"/>
      <w:bookmarkStart w:id="1023" w:name="_Toc144134837"/>
      <w:bookmarkStart w:id="1024" w:name="_Toc160609315"/>
      <w:bookmarkStart w:id="1025" w:name="_Toc215062839"/>
      <w:r>
        <w:rPr>
          <w:lang w:eastAsia="zh-CN"/>
        </w:rPr>
        <w:t>6.3</w:t>
      </w:r>
      <w:r>
        <w:t>.5.3.1</w:t>
      </w:r>
      <w:r w:rsidRPr="00384E92">
        <w:tab/>
        <w:t>Introduction</w:t>
      </w:r>
      <w:bookmarkEnd w:id="1019"/>
      <w:bookmarkEnd w:id="1020"/>
      <w:bookmarkEnd w:id="1021"/>
      <w:bookmarkEnd w:id="1022"/>
      <w:bookmarkEnd w:id="1023"/>
      <w:bookmarkEnd w:id="1024"/>
      <w:bookmarkEnd w:id="1025"/>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6" w:name="_Toc85557985"/>
      <w:bookmarkStart w:id="1027" w:name="_Toc101529362"/>
      <w:bookmarkStart w:id="1028" w:name="_Toc114864194"/>
      <w:bookmarkStart w:id="1029" w:name="_Toc143871342"/>
      <w:bookmarkStart w:id="1030" w:name="_Toc144134838"/>
      <w:bookmarkStart w:id="1031" w:name="_Toc160609316"/>
      <w:bookmarkStart w:id="1032" w:name="_Toc215062840"/>
      <w:r>
        <w:rPr>
          <w:lang w:eastAsia="zh-CN"/>
        </w:rPr>
        <w:t>6.3</w:t>
      </w:r>
      <w:r>
        <w:t>.5.3.2</w:t>
      </w:r>
      <w:r w:rsidRPr="00384E92">
        <w:tab/>
        <w:t>Simple data types</w:t>
      </w:r>
      <w:bookmarkEnd w:id="1026"/>
      <w:bookmarkEnd w:id="1027"/>
      <w:bookmarkEnd w:id="1028"/>
      <w:bookmarkEnd w:id="1029"/>
      <w:bookmarkEnd w:id="1030"/>
      <w:bookmarkEnd w:id="1031"/>
      <w:bookmarkEnd w:id="1032"/>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3" w:name="_Toc85557986"/>
      <w:bookmarkStart w:id="1034" w:name="_Toc101529363"/>
      <w:bookmarkStart w:id="1035" w:name="_Toc114864195"/>
      <w:bookmarkStart w:id="1036" w:name="_Toc143871343"/>
      <w:bookmarkStart w:id="1037" w:name="_Toc144134839"/>
      <w:bookmarkStart w:id="1038" w:name="_Toc160609317"/>
      <w:bookmarkStart w:id="1039" w:name="_Toc215062841"/>
      <w:r>
        <w:rPr>
          <w:lang w:eastAsia="zh-CN"/>
        </w:rPr>
        <w:lastRenderedPageBreak/>
        <w:t>6.3</w:t>
      </w:r>
      <w:r>
        <w:t>.5.3.3</w:t>
      </w:r>
      <w:r w:rsidRPr="00BC662F">
        <w:tab/>
        <w:t xml:space="preserve">Enumeration: </w:t>
      </w:r>
      <w:r>
        <w:t>EASDiscEventIDs</w:t>
      </w:r>
      <w:bookmarkEnd w:id="1033"/>
      <w:bookmarkEnd w:id="1034"/>
      <w:bookmarkEnd w:id="1035"/>
      <w:bookmarkEnd w:id="1036"/>
      <w:bookmarkEnd w:id="1037"/>
      <w:bookmarkEnd w:id="1038"/>
      <w:bookmarkEnd w:id="1039"/>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40" w:name="_Toc101529364"/>
      <w:bookmarkStart w:id="1041" w:name="_Toc114864196"/>
      <w:bookmarkStart w:id="1042" w:name="_Toc143871344"/>
      <w:bookmarkStart w:id="1043" w:name="_Toc144134840"/>
      <w:bookmarkStart w:id="1044" w:name="_Toc160609318"/>
      <w:bookmarkStart w:id="1045" w:name="_Toc215062842"/>
      <w:r>
        <w:t>6.3.6</w:t>
      </w:r>
      <w:r>
        <w:tab/>
        <w:t>Error Handling</w:t>
      </w:r>
      <w:bookmarkEnd w:id="1040"/>
      <w:bookmarkEnd w:id="1041"/>
      <w:bookmarkEnd w:id="1042"/>
      <w:bookmarkEnd w:id="1043"/>
      <w:bookmarkEnd w:id="1044"/>
      <w:bookmarkEnd w:id="1045"/>
    </w:p>
    <w:p w14:paraId="653B592A" w14:textId="77777777" w:rsidR="009E5347" w:rsidRDefault="009E5347" w:rsidP="009E5347">
      <w:pPr>
        <w:pStyle w:val="Heading4"/>
      </w:pPr>
      <w:bookmarkStart w:id="1046" w:name="_Toc101529365"/>
      <w:bookmarkStart w:id="1047" w:name="_Toc114864197"/>
      <w:bookmarkStart w:id="1048" w:name="_Toc143871345"/>
      <w:bookmarkStart w:id="1049" w:name="_Toc144134841"/>
      <w:bookmarkStart w:id="1050" w:name="_Toc160609319"/>
      <w:bookmarkStart w:id="1051" w:name="_Toc215062843"/>
      <w:r>
        <w:t>6.3.6.1</w:t>
      </w:r>
      <w:r>
        <w:tab/>
        <w:t>General</w:t>
      </w:r>
      <w:bookmarkEnd w:id="1046"/>
      <w:bookmarkEnd w:id="1047"/>
      <w:bookmarkEnd w:id="1048"/>
      <w:bookmarkEnd w:id="1049"/>
      <w:bookmarkEnd w:id="1050"/>
      <w:bookmarkEnd w:id="1051"/>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52" w:name="_Toc94194968"/>
      <w:bookmarkStart w:id="1053" w:name="_Toc101529366"/>
      <w:bookmarkStart w:id="1054" w:name="_Toc114864198"/>
      <w:bookmarkStart w:id="1055" w:name="_Toc143871346"/>
      <w:bookmarkStart w:id="1056" w:name="_Toc144134842"/>
      <w:bookmarkStart w:id="1057" w:name="_Toc160609320"/>
      <w:bookmarkStart w:id="1058" w:name="_Toc215062844"/>
      <w:r>
        <w:t>6.3.6.2</w:t>
      </w:r>
      <w:r>
        <w:tab/>
        <w:t>Protocol Errors</w:t>
      </w:r>
      <w:bookmarkEnd w:id="1052"/>
      <w:bookmarkEnd w:id="1053"/>
      <w:bookmarkEnd w:id="1054"/>
      <w:bookmarkEnd w:id="1055"/>
      <w:bookmarkEnd w:id="1056"/>
      <w:bookmarkEnd w:id="1057"/>
      <w:bookmarkEnd w:id="1058"/>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9" w:name="_Toc101529367"/>
      <w:bookmarkStart w:id="1060" w:name="_Toc114864199"/>
      <w:bookmarkStart w:id="1061" w:name="_Toc143871347"/>
      <w:bookmarkStart w:id="1062" w:name="_Toc144134843"/>
      <w:bookmarkStart w:id="1063" w:name="_Toc160609321"/>
      <w:bookmarkStart w:id="1064" w:name="_Toc215062845"/>
      <w:r>
        <w:t>6.3.6.3</w:t>
      </w:r>
      <w:r>
        <w:tab/>
        <w:t>Application Errors</w:t>
      </w:r>
      <w:bookmarkEnd w:id="1059"/>
      <w:bookmarkEnd w:id="1060"/>
      <w:bookmarkEnd w:id="1061"/>
      <w:bookmarkEnd w:id="1062"/>
      <w:bookmarkEnd w:id="1063"/>
      <w:bookmarkEnd w:id="1064"/>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5" w:name="_Toc101529368"/>
      <w:bookmarkStart w:id="1066" w:name="_Toc114864200"/>
      <w:bookmarkStart w:id="1067" w:name="_Toc143871348"/>
      <w:bookmarkStart w:id="1068" w:name="_Toc144134844"/>
      <w:bookmarkStart w:id="1069" w:name="_Toc160609322"/>
      <w:bookmarkStart w:id="1070" w:name="_Toc215062846"/>
      <w:r>
        <w:t>6.3.7</w:t>
      </w:r>
      <w:r>
        <w:tab/>
        <w:t>Feature negotiation</w:t>
      </w:r>
      <w:bookmarkEnd w:id="1065"/>
      <w:bookmarkEnd w:id="1066"/>
      <w:bookmarkEnd w:id="1067"/>
      <w:bookmarkEnd w:id="1068"/>
      <w:bookmarkEnd w:id="1069"/>
      <w:bookmarkEnd w:id="1070"/>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71" w:name="_Toc101529369"/>
      <w:bookmarkStart w:id="1072" w:name="_Toc114864201"/>
      <w:bookmarkStart w:id="1073" w:name="_Toc143871349"/>
      <w:bookmarkStart w:id="1074" w:name="_Toc144134845"/>
      <w:bookmarkStart w:id="1075" w:name="_Toc160609323"/>
      <w:bookmarkStart w:id="1076" w:name="_Toc215062847"/>
      <w:r>
        <w:t>6.4</w:t>
      </w:r>
      <w:r>
        <w:tab/>
      </w:r>
      <w:r w:rsidRPr="00B32063">
        <w:rPr>
          <w:noProof/>
          <w:lang w:val="en-US"/>
        </w:rPr>
        <w:t>Eees_ACREvents</w:t>
      </w:r>
      <w:r>
        <w:t xml:space="preserve"> API</w:t>
      </w:r>
      <w:bookmarkEnd w:id="1071"/>
      <w:bookmarkEnd w:id="1072"/>
      <w:bookmarkEnd w:id="1073"/>
      <w:bookmarkEnd w:id="1074"/>
      <w:bookmarkEnd w:id="1075"/>
      <w:bookmarkEnd w:id="1076"/>
    </w:p>
    <w:p w14:paraId="43488AA5" w14:textId="77777777" w:rsidR="009E5347" w:rsidRDefault="009E5347" w:rsidP="009E5347">
      <w:pPr>
        <w:pStyle w:val="Heading3"/>
      </w:pPr>
      <w:bookmarkStart w:id="1077" w:name="_Toc101529370"/>
      <w:bookmarkStart w:id="1078" w:name="_Toc114864202"/>
      <w:bookmarkStart w:id="1079" w:name="_Toc143871350"/>
      <w:bookmarkStart w:id="1080" w:name="_Toc144134846"/>
      <w:bookmarkStart w:id="1081" w:name="_Toc160609324"/>
      <w:bookmarkStart w:id="1082" w:name="_Toc215062848"/>
      <w:r>
        <w:t>6.4.1</w:t>
      </w:r>
      <w:r>
        <w:tab/>
        <w:t>API URI</w:t>
      </w:r>
      <w:bookmarkEnd w:id="1077"/>
      <w:bookmarkEnd w:id="1078"/>
      <w:bookmarkEnd w:id="1079"/>
      <w:bookmarkEnd w:id="1080"/>
      <w:bookmarkEnd w:id="1081"/>
      <w:bookmarkEnd w:id="1082"/>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3" w:name="_Toc101529371"/>
      <w:bookmarkStart w:id="1084" w:name="_Toc114864203"/>
      <w:bookmarkStart w:id="1085" w:name="_Toc143871351"/>
      <w:bookmarkStart w:id="1086" w:name="_Toc144134847"/>
      <w:bookmarkStart w:id="1087" w:name="_Toc160609325"/>
      <w:bookmarkStart w:id="1088" w:name="_Toc215062849"/>
      <w:r>
        <w:t>6.4.2</w:t>
      </w:r>
      <w:r>
        <w:tab/>
        <w:t>Resources</w:t>
      </w:r>
      <w:bookmarkEnd w:id="1083"/>
      <w:bookmarkEnd w:id="1084"/>
      <w:bookmarkEnd w:id="1085"/>
      <w:bookmarkEnd w:id="1086"/>
      <w:bookmarkEnd w:id="1087"/>
      <w:bookmarkEnd w:id="1088"/>
    </w:p>
    <w:p w14:paraId="29836E29" w14:textId="77777777" w:rsidR="009E5347" w:rsidRPr="00F35F4A" w:rsidRDefault="009E5347" w:rsidP="009E5347">
      <w:pPr>
        <w:pStyle w:val="Heading4"/>
      </w:pPr>
      <w:bookmarkStart w:id="1089" w:name="_Toc101529372"/>
      <w:bookmarkStart w:id="1090" w:name="_Toc114864204"/>
      <w:bookmarkStart w:id="1091" w:name="_Toc143871352"/>
      <w:bookmarkStart w:id="1092" w:name="_Toc144134848"/>
      <w:bookmarkStart w:id="1093" w:name="_Toc160609326"/>
      <w:bookmarkStart w:id="1094" w:name="_Toc215062850"/>
      <w:r>
        <w:t>6.4.</w:t>
      </w:r>
      <w:r w:rsidRPr="00F35F4A">
        <w:t>2.1</w:t>
      </w:r>
      <w:r w:rsidRPr="00F35F4A">
        <w:tab/>
        <w:t>Overview</w:t>
      </w:r>
      <w:bookmarkEnd w:id="1089"/>
      <w:bookmarkEnd w:id="1090"/>
      <w:bookmarkEnd w:id="1091"/>
      <w:bookmarkEnd w:id="1092"/>
      <w:bookmarkEnd w:id="1093"/>
      <w:bookmarkEnd w:id="1094"/>
    </w:p>
    <w:p w14:paraId="3225EE71" w14:textId="77777777" w:rsidR="009E5347" w:rsidRPr="00F35F4A" w:rsidRDefault="009E5347" w:rsidP="009E5347">
      <w:pPr>
        <w:pStyle w:val="TH"/>
      </w:pPr>
      <w:r>
        <w:object w:dxaOrig="5356" w:dyaOrig="3255" w14:anchorId="2EFC84E1">
          <v:shape id="_x0000_i1028" type="#_x0000_t75" style="width:266.65pt;height:162.75pt" o:ole="">
            <v:imagedata r:id="rId16" o:title=""/>
          </v:shape>
          <o:OLEObject Type="Embed" ProgID="Visio.Drawing.15" ShapeID="_x0000_i1028" DrawAspect="Content" ObjectID="_1825676784"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5" w:name="_Toc101529373"/>
      <w:bookmarkStart w:id="1096" w:name="_Toc114864205"/>
      <w:bookmarkStart w:id="1097" w:name="_Toc143871353"/>
      <w:bookmarkStart w:id="1098" w:name="_Toc144134849"/>
      <w:bookmarkStart w:id="1099" w:name="_Toc160609327"/>
      <w:bookmarkStart w:id="1100" w:name="_Toc215062851"/>
      <w:r>
        <w:t>6.4.</w:t>
      </w:r>
      <w:r w:rsidRPr="00F35F4A">
        <w:t>2.2</w:t>
      </w:r>
      <w:r w:rsidRPr="00F35F4A">
        <w:tab/>
        <w:t xml:space="preserve">Resource: </w:t>
      </w:r>
      <w:r>
        <w:t>ACR events subscriptions</w:t>
      </w:r>
      <w:bookmarkEnd w:id="1095"/>
      <w:bookmarkEnd w:id="1096"/>
      <w:bookmarkEnd w:id="1097"/>
      <w:bookmarkEnd w:id="1098"/>
      <w:bookmarkEnd w:id="1099"/>
      <w:bookmarkEnd w:id="1100"/>
    </w:p>
    <w:p w14:paraId="7FB6573B" w14:textId="77777777" w:rsidR="009E5347" w:rsidRPr="00F35F4A" w:rsidRDefault="009E5347" w:rsidP="009E5347">
      <w:pPr>
        <w:pStyle w:val="Heading5"/>
        <w:rPr>
          <w:lang w:eastAsia="zh-CN"/>
        </w:rPr>
      </w:pPr>
      <w:bookmarkStart w:id="1101" w:name="_Toc101529374"/>
      <w:bookmarkStart w:id="1102" w:name="_Toc114864206"/>
      <w:bookmarkStart w:id="1103" w:name="_Toc143871354"/>
      <w:bookmarkStart w:id="1104" w:name="_Toc144134850"/>
      <w:bookmarkStart w:id="1105" w:name="_Toc160609328"/>
      <w:bookmarkStart w:id="1106" w:name="_Toc215062852"/>
      <w:r>
        <w:rPr>
          <w:lang w:eastAsia="zh-CN"/>
        </w:rPr>
        <w:t>6.4.</w:t>
      </w:r>
      <w:r w:rsidRPr="00F35F4A">
        <w:rPr>
          <w:lang w:eastAsia="zh-CN"/>
        </w:rPr>
        <w:t>2.2.1</w:t>
      </w:r>
      <w:r w:rsidRPr="00F35F4A">
        <w:rPr>
          <w:lang w:eastAsia="zh-CN"/>
        </w:rPr>
        <w:tab/>
        <w:t>Description</w:t>
      </w:r>
      <w:bookmarkEnd w:id="1101"/>
      <w:bookmarkEnd w:id="1102"/>
      <w:bookmarkEnd w:id="1103"/>
      <w:bookmarkEnd w:id="1104"/>
      <w:bookmarkEnd w:id="1105"/>
      <w:bookmarkEnd w:id="1106"/>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7" w:name="_Toc101529375"/>
      <w:bookmarkStart w:id="1108" w:name="_Toc114864207"/>
      <w:bookmarkStart w:id="1109" w:name="_Toc143871355"/>
      <w:bookmarkStart w:id="1110" w:name="_Toc144134851"/>
      <w:bookmarkStart w:id="1111" w:name="_Toc160609329"/>
      <w:bookmarkStart w:id="1112" w:name="_Toc215062853"/>
      <w:r>
        <w:rPr>
          <w:lang w:eastAsia="zh-CN"/>
        </w:rPr>
        <w:t>6.4.</w:t>
      </w:r>
      <w:r w:rsidRPr="00F35F4A">
        <w:rPr>
          <w:lang w:eastAsia="zh-CN"/>
        </w:rPr>
        <w:t>2.2.2</w:t>
      </w:r>
      <w:r w:rsidRPr="00F35F4A">
        <w:rPr>
          <w:lang w:eastAsia="zh-CN"/>
        </w:rPr>
        <w:tab/>
        <w:t>Resource Definition</w:t>
      </w:r>
      <w:bookmarkEnd w:id="1107"/>
      <w:bookmarkEnd w:id="1108"/>
      <w:bookmarkEnd w:id="1109"/>
      <w:bookmarkEnd w:id="1110"/>
      <w:bookmarkEnd w:id="1111"/>
      <w:bookmarkEnd w:id="1112"/>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3" w:name="_Toc101529376"/>
      <w:bookmarkStart w:id="1114" w:name="_Toc114864208"/>
      <w:bookmarkStart w:id="1115" w:name="_Toc143871356"/>
      <w:bookmarkStart w:id="1116" w:name="_Toc144134852"/>
      <w:bookmarkStart w:id="1117" w:name="_Toc160609330"/>
      <w:bookmarkStart w:id="1118" w:name="_Toc215062854"/>
      <w:r>
        <w:rPr>
          <w:lang w:eastAsia="zh-CN"/>
        </w:rPr>
        <w:t>6.4.</w:t>
      </w:r>
      <w:r w:rsidRPr="00F35F4A">
        <w:rPr>
          <w:lang w:eastAsia="zh-CN"/>
        </w:rPr>
        <w:t>2.2.3</w:t>
      </w:r>
      <w:r w:rsidRPr="00F35F4A">
        <w:rPr>
          <w:lang w:eastAsia="zh-CN"/>
        </w:rPr>
        <w:tab/>
        <w:t>Resource Standard Methods</w:t>
      </w:r>
      <w:bookmarkEnd w:id="1113"/>
      <w:bookmarkEnd w:id="1114"/>
      <w:bookmarkEnd w:id="1115"/>
      <w:bookmarkEnd w:id="1116"/>
      <w:bookmarkEnd w:id="1117"/>
      <w:bookmarkEnd w:id="1118"/>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9" w:name="_Toc101529377"/>
      <w:bookmarkStart w:id="1120" w:name="_Toc114864209"/>
      <w:bookmarkStart w:id="1121" w:name="_Toc143871357"/>
      <w:bookmarkStart w:id="1122" w:name="_Toc144134853"/>
      <w:bookmarkStart w:id="1123" w:name="_Toc160609331"/>
      <w:bookmarkStart w:id="1124" w:name="_Toc215062855"/>
      <w:r>
        <w:rPr>
          <w:lang w:eastAsia="zh-CN"/>
        </w:rPr>
        <w:t>6.4.2.2.4</w:t>
      </w:r>
      <w:r>
        <w:rPr>
          <w:lang w:eastAsia="zh-CN"/>
        </w:rPr>
        <w:tab/>
      </w:r>
      <w:r w:rsidRPr="00F35F4A">
        <w:rPr>
          <w:lang w:eastAsia="zh-CN"/>
        </w:rPr>
        <w:t>Resource Custom Operations</w:t>
      </w:r>
      <w:bookmarkEnd w:id="1119"/>
      <w:bookmarkEnd w:id="1120"/>
      <w:bookmarkEnd w:id="1121"/>
      <w:bookmarkEnd w:id="1122"/>
      <w:bookmarkEnd w:id="1123"/>
      <w:bookmarkEnd w:id="1124"/>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5" w:name="_Toc101529378"/>
      <w:bookmarkStart w:id="1126" w:name="_Toc114864210"/>
      <w:bookmarkStart w:id="1127" w:name="_Toc143871358"/>
      <w:bookmarkStart w:id="1128" w:name="_Toc144134854"/>
      <w:bookmarkStart w:id="1129" w:name="_Toc160609332"/>
      <w:bookmarkStart w:id="1130" w:name="_Toc215062856"/>
      <w:r>
        <w:t>6.4.</w:t>
      </w:r>
      <w:r w:rsidRPr="00F35F4A">
        <w:t>2.3</w:t>
      </w:r>
      <w:r w:rsidRPr="00F35F4A">
        <w:tab/>
        <w:t xml:space="preserve">Resource: Individual </w:t>
      </w:r>
      <w:r>
        <w:t>ACR events subscription</w:t>
      </w:r>
      <w:bookmarkEnd w:id="1125"/>
      <w:bookmarkEnd w:id="1126"/>
      <w:bookmarkEnd w:id="1127"/>
      <w:bookmarkEnd w:id="1128"/>
      <w:bookmarkEnd w:id="1129"/>
      <w:bookmarkEnd w:id="1130"/>
    </w:p>
    <w:p w14:paraId="2CFB7FCF" w14:textId="77777777" w:rsidR="009E5347" w:rsidRPr="00F35F4A" w:rsidRDefault="009E5347" w:rsidP="009E5347">
      <w:pPr>
        <w:pStyle w:val="Heading5"/>
        <w:rPr>
          <w:lang w:eastAsia="zh-CN"/>
        </w:rPr>
      </w:pPr>
      <w:bookmarkStart w:id="1131" w:name="_Toc101529379"/>
      <w:bookmarkStart w:id="1132" w:name="_Toc114864211"/>
      <w:bookmarkStart w:id="1133" w:name="_Toc143871359"/>
      <w:bookmarkStart w:id="1134" w:name="_Toc144134855"/>
      <w:bookmarkStart w:id="1135" w:name="_Toc160609333"/>
      <w:bookmarkStart w:id="1136" w:name="_Toc215062857"/>
      <w:r>
        <w:rPr>
          <w:lang w:eastAsia="zh-CN"/>
        </w:rPr>
        <w:t>6.4.</w:t>
      </w:r>
      <w:r w:rsidRPr="00F35F4A">
        <w:rPr>
          <w:lang w:eastAsia="zh-CN"/>
        </w:rPr>
        <w:t>2.3.1</w:t>
      </w:r>
      <w:r w:rsidRPr="00F35F4A">
        <w:rPr>
          <w:lang w:eastAsia="zh-CN"/>
        </w:rPr>
        <w:tab/>
        <w:t>Description</w:t>
      </w:r>
      <w:bookmarkEnd w:id="1131"/>
      <w:bookmarkEnd w:id="1132"/>
      <w:bookmarkEnd w:id="1133"/>
      <w:bookmarkEnd w:id="1134"/>
      <w:bookmarkEnd w:id="1135"/>
      <w:bookmarkEnd w:id="1136"/>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7" w:name="_Toc101529380"/>
      <w:bookmarkStart w:id="1138" w:name="_Toc114864212"/>
      <w:bookmarkStart w:id="1139" w:name="_Toc143871360"/>
      <w:bookmarkStart w:id="1140" w:name="_Toc144134856"/>
      <w:bookmarkStart w:id="1141" w:name="_Toc160609334"/>
      <w:bookmarkStart w:id="1142" w:name="_Toc215062858"/>
      <w:r>
        <w:rPr>
          <w:lang w:eastAsia="zh-CN"/>
        </w:rPr>
        <w:t>6.4.</w:t>
      </w:r>
      <w:r w:rsidRPr="00F35F4A">
        <w:rPr>
          <w:lang w:eastAsia="zh-CN"/>
        </w:rPr>
        <w:t>2.3.2</w:t>
      </w:r>
      <w:r w:rsidRPr="00F35F4A">
        <w:rPr>
          <w:lang w:eastAsia="zh-CN"/>
        </w:rPr>
        <w:tab/>
        <w:t>Resource Definition</w:t>
      </w:r>
      <w:bookmarkEnd w:id="1137"/>
      <w:bookmarkEnd w:id="1138"/>
      <w:bookmarkEnd w:id="1139"/>
      <w:bookmarkEnd w:id="1140"/>
      <w:bookmarkEnd w:id="1141"/>
      <w:bookmarkEnd w:id="1142"/>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3" w:name="_Toc101529381"/>
      <w:bookmarkStart w:id="1144" w:name="_Toc114864213"/>
      <w:bookmarkStart w:id="1145" w:name="_Toc143871361"/>
      <w:bookmarkStart w:id="1146" w:name="_Toc144134857"/>
      <w:bookmarkStart w:id="1147" w:name="_Toc160609335"/>
      <w:bookmarkStart w:id="1148" w:name="_Toc215062859"/>
      <w:r>
        <w:rPr>
          <w:lang w:eastAsia="zh-CN"/>
        </w:rPr>
        <w:t>6.4.</w:t>
      </w:r>
      <w:r w:rsidRPr="00F35F4A">
        <w:rPr>
          <w:lang w:eastAsia="zh-CN"/>
        </w:rPr>
        <w:t>2.3.3</w:t>
      </w:r>
      <w:r w:rsidRPr="00F35F4A">
        <w:rPr>
          <w:lang w:eastAsia="zh-CN"/>
        </w:rPr>
        <w:tab/>
        <w:t>Resource Standard Methods</w:t>
      </w:r>
      <w:bookmarkEnd w:id="1143"/>
      <w:bookmarkEnd w:id="1144"/>
      <w:bookmarkEnd w:id="1145"/>
      <w:bookmarkEnd w:id="1146"/>
      <w:bookmarkEnd w:id="1147"/>
      <w:bookmarkEnd w:id="1148"/>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9" w:name="_Toc101529382"/>
      <w:bookmarkStart w:id="1150" w:name="_Toc114864214"/>
      <w:bookmarkStart w:id="1151" w:name="_Toc143871362"/>
      <w:bookmarkStart w:id="1152" w:name="_Toc144134858"/>
      <w:bookmarkStart w:id="1153" w:name="_Toc160609336"/>
      <w:bookmarkStart w:id="1154" w:name="_Toc215062860"/>
      <w:r>
        <w:rPr>
          <w:lang w:eastAsia="zh-CN"/>
        </w:rPr>
        <w:t>6.4.2.3.4</w:t>
      </w:r>
      <w:r>
        <w:rPr>
          <w:lang w:eastAsia="zh-CN"/>
        </w:rPr>
        <w:tab/>
      </w:r>
      <w:r w:rsidRPr="00F35F4A">
        <w:rPr>
          <w:lang w:eastAsia="zh-CN"/>
        </w:rPr>
        <w:t>Resource Custom Operations</w:t>
      </w:r>
      <w:bookmarkEnd w:id="1149"/>
      <w:bookmarkEnd w:id="1150"/>
      <w:bookmarkEnd w:id="1151"/>
      <w:bookmarkEnd w:id="1152"/>
      <w:bookmarkEnd w:id="1153"/>
      <w:bookmarkEnd w:id="1154"/>
    </w:p>
    <w:p w14:paraId="0A5E05AC" w14:textId="77777777" w:rsidR="009E5347" w:rsidRPr="008B7371" w:rsidRDefault="009E5347" w:rsidP="009E5347">
      <w:r>
        <w:t>None.</w:t>
      </w:r>
    </w:p>
    <w:p w14:paraId="540C5BBE" w14:textId="77777777" w:rsidR="009E5347" w:rsidRDefault="009E5347" w:rsidP="009E5347">
      <w:pPr>
        <w:pStyle w:val="Heading3"/>
      </w:pPr>
      <w:bookmarkStart w:id="1155" w:name="_Toc101529383"/>
      <w:bookmarkStart w:id="1156" w:name="_Toc114864215"/>
      <w:bookmarkStart w:id="1157" w:name="_Toc143871363"/>
      <w:bookmarkStart w:id="1158" w:name="_Toc144134859"/>
      <w:bookmarkStart w:id="1159" w:name="_Toc160609337"/>
      <w:bookmarkStart w:id="1160" w:name="_Toc215062861"/>
      <w:r>
        <w:t>6.4.3</w:t>
      </w:r>
      <w:r>
        <w:tab/>
        <w:t>Custom operations without associated resources</w:t>
      </w:r>
      <w:bookmarkEnd w:id="1155"/>
      <w:bookmarkEnd w:id="1156"/>
      <w:bookmarkEnd w:id="1157"/>
      <w:bookmarkEnd w:id="1158"/>
      <w:bookmarkEnd w:id="1159"/>
      <w:bookmarkEnd w:id="1160"/>
    </w:p>
    <w:p w14:paraId="79287411" w14:textId="77777777" w:rsidR="009E5347" w:rsidRPr="00705B86" w:rsidRDefault="009E5347" w:rsidP="009E5347">
      <w:r>
        <w:t>None.</w:t>
      </w:r>
    </w:p>
    <w:p w14:paraId="1FF9AD88" w14:textId="77777777" w:rsidR="009E5347" w:rsidRDefault="009E5347" w:rsidP="009E5347">
      <w:pPr>
        <w:pStyle w:val="Heading3"/>
      </w:pPr>
      <w:bookmarkStart w:id="1161" w:name="_Toc101529384"/>
      <w:bookmarkStart w:id="1162" w:name="_Toc114864216"/>
      <w:bookmarkStart w:id="1163" w:name="_Toc143871364"/>
      <w:bookmarkStart w:id="1164" w:name="_Toc144134860"/>
      <w:bookmarkStart w:id="1165" w:name="_Toc160609338"/>
      <w:bookmarkStart w:id="1166" w:name="_Toc215062862"/>
      <w:r>
        <w:t>6.4.4</w:t>
      </w:r>
      <w:r>
        <w:tab/>
        <w:t>Notifications</w:t>
      </w:r>
      <w:bookmarkEnd w:id="1161"/>
      <w:bookmarkEnd w:id="1162"/>
      <w:bookmarkEnd w:id="1163"/>
      <w:bookmarkEnd w:id="1164"/>
      <w:bookmarkEnd w:id="1165"/>
      <w:bookmarkEnd w:id="1166"/>
    </w:p>
    <w:p w14:paraId="48830FE6" w14:textId="77777777" w:rsidR="009E5347" w:rsidRDefault="009E5347" w:rsidP="009E5347"/>
    <w:p w14:paraId="6705CE0F" w14:textId="77777777" w:rsidR="009E5347" w:rsidRPr="00AF7276" w:rsidRDefault="009E5347" w:rsidP="009E5347">
      <w:pPr>
        <w:pStyle w:val="Heading4"/>
      </w:pPr>
      <w:bookmarkStart w:id="1167" w:name="_Toc101529385"/>
      <w:bookmarkStart w:id="1168" w:name="_Toc114864217"/>
      <w:bookmarkStart w:id="1169" w:name="_Toc143871365"/>
      <w:bookmarkStart w:id="1170" w:name="_Toc144134861"/>
      <w:bookmarkStart w:id="1171" w:name="_Toc160609339"/>
      <w:bookmarkStart w:id="1172" w:name="_Toc215062863"/>
      <w:r>
        <w:t>6.4.4</w:t>
      </w:r>
      <w:r w:rsidRPr="00AF7276">
        <w:t>.1</w:t>
      </w:r>
      <w:r w:rsidRPr="00AF7276">
        <w:tab/>
        <w:t>General</w:t>
      </w:r>
      <w:bookmarkEnd w:id="1167"/>
      <w:bookmarkEnd w:id="1168"/>
      <w:bookmarkEnd w:id="1169"/>
      <w:bookmarkEnd w:id="1170"/>
      <w:bookmarkEnd w:id="1171"/>
      <w:bookmarkEnd w:id="1172"/>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3" w:name="_Toc101529386"/>
      <w:bookmarkStart w:id="1174" w:name="_Toc114864218"/>
      <w:bookmarkStart w:id="1175" w:name="_Toc143871366"/>
      <w:bookmarkStart w:id="1176" w:name="_Toc144134862"/>
      <w:bookmarkStart w:id="1177" w:name="_Toc160609340"/>
      <w:bookmarkStart w:id="1178" w:name="_Toc215062864"/>
      <w:r>
        <w:t>6.4.4</w:t>
      </w:r>
      <w:r>
        <w:rPr>
          <w:lang w:eastAsia="zh-CN"/>
        </w:rPr>
        <w:t>.2</w:t>
      </w:r>
      <w:r>
        <w:rPr>
          <w:lang w:eastAsia="zh-CN"/>
        </w:rPr>
        <w:tab/>
      </w:r>
      <w:r>
        <w:t>ACR Information</w:t>
      </w:r>
      <w:r w:rsidRPr="00A15F2C">
        <w:t xml:space="preserve"> Notification</w:t>
      </w:r>
      <w:bookmarkEnd w:id="1173"/>
      <w:bookmarkEnd w:id="1174"/>
      <w:bookmarkEnd w:id="1175"/>
      <w:bookmarkEnd w:id="1176"/>
      <w:bookmarkEnd w:id="1177"/>
      <w:bookmarkEnd w:id="1178"/>
    </w:p>
    <w:p w14:paraId="78A01FF1" w14:textId="77777777" w:rsidR="009E5347" w:rsidRDefault="009E5347" w:rsidP="009E5347">
      <w:pPr>
        <w:pStyle w:val="Heading5"/>
        <w:rPr>
          <w:lang w:eastAsia="zh-CN"/>
        </w:rPr>
      </w:pPr>
      <w:bookmarkStart w:id="1179" w:name="_Toc101529387"/>
      <w:bookmarkStart w:id="1180" w:name="_Toc114864219"/>
      <w:bookmarkStart w:id="1181" w:name="_Toc143871367"/>
      <w:bookmarkStart w:id="1182" w:name="_Toc144134863"/>
      <w:bookmarkStart w:id="1183" w:name="_Toc160609341"/>
      <w:bookmarkStart w:id="1184" w:name="_Toc215062865"/>
      <w:r>
        <w:t>6.4.4</w:t>
      </w:r>
      <w:r>
        <w:rPr>
          <w:lang w:eastAsia="zh-CN"/>
        </w:rPr>
        <w:t>.2.1</w:t>
      </w:r>
      <w:r>
        <w:rPr>
          <w:lang w:eastAsia="zh-CN"/>
        </w:rPr>
        <w:tab/>
        <w:t>Description</w:t>
      </w:r>
      <w:bookmarkEnd w:id="1179"/>
      <w:bookmarkEnd w:id="1180"/>
      <w:bookmarkEnd w:id="1181"/>
      <w:bookmarkEnd w:id="1182"/>
      <w:bookmarkEnd w:id="1183"/>
      <w:bookmarkEnd w:id="1184"/>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5" w:name="_Toc101529388"/>
      <w:bookmarkStart w:id="1186" w:name="_Toc114864220"/>
      <w:bookmarkStart w:id="1187" w:name="_Toc143871368"/>
      <w:bookmarkStart w:id="1188" w:name="_Toc144134864"/>
      <w:bookmarkStart w:id="1189" w:name="_Toc160609342"/>
      <w:bookmarkStart w:id="1190" w:name="_Toc215062866"/>
      <w:r>
        <w:t>6.4.4</w:t>
      </w:r>
      <w:r>
        <w:rPr>
          <w:lang w:eastAsia="zh-CN"/>
        </w:rPr>
        <w:t>.2.2</w:t>
      </w:r>
      <w:r>
        <w:rPr>
          <w:lang w:eastAsia="zh-CN"/>
        </w:rPr>
        <w:tab/>
        <w:t>Notification definition</w:t>
      </w:r>
      <w:bookmarkEnd w:id="1185"/>
      <w:bookmarkEnd w:id="1186"/>
      <w:bookmarkEnd w:id="1187"/>
      <w:bookmarkEnd w:id="1188"/>
      <w:bookmarkEnd w:id="1189"/>
      <w:bookmarkEnd w:id="1190"/>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91" w:name="_Toc101529389"/>
      <w:bookmarkStart w:id="1192" w:name="_Toc114864221"/>
      <w:bookmarkStart w:id="1193" w:name="_Toc143871369"/>
      <w:bookmarkStart w:id="1194" w:name="_Toc144134865"/>
      <w:bookmarkStart w:id="1195" w:name="_Toc160609343"/>
      <w:bookmarkStart w:id="1196" w:name="_Toc215062867"/>
      <w:r>
        <w:t>6.4.5</w:t>
      </w:r>
      <w:r>
        <w:tab/>
        <w:t>Data Model</w:t>
      </w:r>
      <w:bookmarkEnd w:id="1191"/>
      <w:bookmarkEnd w:id="1192"/>
      <w:bookmarkEnd w:id="1193"/>
      <w:bookmarkEnd w:id="1194"/>
      <w:bookmarkEnd w:id="1195"/>
      <w:bookmarkEnd w:id="1196"/>
    </w:p>
    <w:p w14:paraId="55B7DF41" w14:textId="77777777" w:rsidR="009E5347" w:rsidRPr="00F35F4A" w:rsidRDefault="009E5347" w:rsidP="009E5347">
      <w:pPr>
        <w:pStyle w:val="Heading4"/>
        <w:rPr>
          <w:lang w:eastAsia="zh-CN"/>
        </w:rPr>
      </w:pPr>
      <w:bookmarkStart w:id="1197" w:name="_Toc101529390"/>
      <w:bookmarkStart w:id="1198" w:name="_Toc114864222"/>
      <w:bookmarkStart w:id="1199" w:name="_Toc143871370"/>
      <w:bookmarkStart w:id="1200" w:name="_Toc144134866"/>
      <w:bookmarkStart w:id="1201" w:name="_Toc160609344"/>
      <w:bookmarkStart w:id="1202" w:name="_Toc215062868"/>
      <w:r>
        <w:rPr>
          <w:lang w:eastAsia="zh-CN"/>
        </w:rPr>
        <w:t>6.4.</w:t>
      </w:r>
      <w:r w:rsidRPr="00F35F4A">
        <w:rPr>
          <w:lang w:eastAsia="zh-CN"/>
        </w:rPr>
        <w:t>5.1</w:t>
      </w:r>
      <w:r w:rsidRPr="00F35F4A">
        <w:rPr>
          <w:lang w:eastAsia="zh-CN"/>
        </w:rPr>
        <w:tab/>
        <w:t>General</w:t>
      </w:r>
      <w:bookmarkEnd w:id="1197"/>
      <w:bookmarkEnd w:id="1198"/>
      <w:bookmarkEnd w:id="1199"/>
      <w:bookmarkEnd w:id="1200"/>
      <w:bookmarkEnd w:id="1201"/>
      <w:bookmarkEnd w:id="1202"/>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3" w:name="_Toc101529391"/>
      <w:bookmarkStart w:id="1204" w:name="_Toc114864223"/>
      <w:bookmarkStart w:id="1205" w:name="_Toc143871371"/>
      <w:bookmarkStart w:id="1206" w:name="_Toc144134867"/>
      <w:bookmarkStart w:id="1207" w:name="_Toc160609345"/>
      <w:bookmarkStart w:id="1208" w:name="_Toc215062869"/>
      <w:r>
        <w:rPr>
          <w:lang w:eastAsia="zh-CN"/>
        </w:rPr>
        <w:t>6.4.</w:t>
      </w:r>
      <w:r w:rsidRPr="00F35F4A">
        <w:rPr>
          <w:lang w:eastAsia="zh-CN"/>
        </w:rPr>
        <w:t>5.2</w:t>
      </w:r>
      <w:r w:rsidRPr="00F35F4A">
        <w:rPr>
          <w:lang w:eastAsia="zh-CN"/>
        </w:rPr>
        <w:tab/>
        <w:t>Structured data types</w:t>
      </w:r>
      <w:bookmarkEnd w:id="1203"/>
      <w:bookmarkEnd w:id="1204"/>
      <w:bookmarkEnd w:id="1205"/>
      <w:bookmarkEnd w:id="1206"/>
      <w:bookmarkEnd w:id="1207"/>
      <w:bookmarkEnd w:id="1208"/>
    </w:p>
    <w:p w14:paraId="6A13A900" w14:textId="77777777" w:rsidR="009E5347" w:rsidRPr="00F35F4A" w:rsidRDefault="009E5347" w:rsidP="009E5347">
      <w:pPr>
        <w:pStyle w:val="Heading5"/>
        <w:rPr>
          <w:lang w:eastAsia="zh-CN"/>
        </w:rPr>
      </w:pPr>
      <w:bookmarkStart w:id="1209" w:name="_Toc101529392"/>
      <w:bookmarkStart w:id="1210" w:name="_Toc114864224"/>
      <w:bookmarkStart w:id="1211" w:name="_Toc143871372"/>
      <w:bookmarkStart w:id="1212" w:name="_Toc144134868"/>
      <w:bookmarkStart w:id="1213" w:name="_Toc160609346"/>
      <w:bookmarkStart w:id="1214" w:name="_Toc215062870"/>
      <w:r>
        <w:rPr>
          <w:lang w:eastAsia="zh-CN"/>
        </w:rPr>
        <w:t>6.4.</w:t>
      </w:r>
      <w:r w:rsidRPr="00F35F4A">
        <w:rPr>
          <w:lang w:eastAsia="zh-CN"/>
        </w:rPr>
        <w:t>5.2.1</w:t>
      </w:r>
      <w:r w:rsidRPr="00F35F4A">
        <w:rPr>
          <w:lang w:eastAsia="zh-CN"/>
        </w:rPr>
        <w:tab/>
        <w:t>Introduction</w:t>
      </w:r>
      <w:bookmarkEnd w:id="1209"/>
      <w:bookmarkEnd w:id="1210"/>
      <w:bookmarkEnd w:id="1211"/>
      <w:bookmarkEnd w:id="1212"/>
      <w:bookmarkEnd w:id="1213"/>
      <w:bookmarkEnd w:id="1214"/>
    </w:p>
    <w:p w14:paraId="331408FC" w14:textId="77777777" w:rsidR="00656F55" w:rsidRPr="00506C7D" w:rsidRDefault="00656F55" w:rsidP="00656F55">
      <w:bookmarkStart w:id="1215" w:name="_Toc101529393"/>
      <w:bookmarkStart w:id="1216" w:name="_Toc114864225"/>
      <w:bookmarkStart w:id="1217" w:name="_Toc143871373"/>
      <w:bookmarkStart w:id="1218" w:name="_Toc144134869"/>
      <w:bookmarkStart w:id="1219"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20" w:name="_Toc215062871"/>
      <w:r>
        <w:rPr>
          <w:lang w:eastAsia="zh-CN"/>
        </w:rPr>
        <w:t>6.4.</w:t>
      </w:r>
      <w:r w:rsidRPr="00F35F4A">
        <w:rPr>
          <w:lang w:eastAsia="zh-CN"/>
        </w:rPr>
        <w:t>5.2.2</w:t>
      </w:r>
      <w:r w:rsidRPr="00F35F4A">
        <w:rPr>
          <w:lang w:eastAsia="zh-CN"/>
        </w:rPr>
        <w:tab/>
        <w:t xml:space="preserve">Type: </w:t>
      </w:r>
      <w:r>
        <w:t>ACREventsSubscription</w:t>
      </w:r>
      <w:bookmarkEnd w:id="1215"/>
      <w:bookmarkEnd w:id="1216"/>
      <w:bookmarkEnd w:id="1217"/>
      <w:bookmarkEnd w:id="1218"/>
      <w:bookmarkEnd w:id="1219"/>
      <w:bookmarkEnd w:id="1220"/>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21" w:name="_Toc101529394"/>
      <w:bookmarkStart w:id="1222" w:name="_Toc114864226"/>
      <w:bookmarkStart w:id="1223" w:name="_Toc143871374"/>
      <w:bookmarkStart w:id="1224" w:name="_Toc144134870"/>
      <w:bookmarkStart w:id="1225" w:name="_Toc160609348"/>
      <w:bookmarkStart w:id="1226" w:name="_Toc215062872"/>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21"/>
      <w:bookmarkEnd w:id="1222"/>
      <w:bookmarkEnd w:id="1223"/>
      <w:bookmarkEnd w:id="1224"/>
      <w:bookmarkEnd w:id="1225"/>
      <w:bookmarkEnd w:id="1226"/>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7" w:name="_Toc101529395"/>
      <w:bookmarkStart w:id="1228" w:name="_Toc114864227"/>
      <w:bookmarkStart w:id="1229" w:name="_Toc143871375"/>
      <w:bookmarkStart w:id="1230" w:name="_Toc144134871"/>
      <w:bookmarkStart w:id="1231" w:name="_Toc160609349"/>
      <w:bookmarkStart w:id="1232" w:name="_Toc215062873"/>
      <w:r>
        <w:rPr>
          <w:lang w:eastAsia="zh-CN"/>
        </w:rPr>
        <w:t>6.4.</w:t>
      </w:r>
      <w:r w:rsidRPr="00F35F4A">
        <w:rPr>
          <w:lang w:eastAsia="zh-CN"/>
        </w:rPr>
        <w:t>5.2.</w:t>
      </w:r>
      <w:r>
        <w:rPr>
          <w:lang w:eastAsia="zh-CN"/>
        </w:rPr>
        <w:t>4</w:t>
      </w:r>
      <w:r w:rsidRPr="00F35F4A">
        <w:rPr>
          <w:lang w:eastAsia="zh-CN"/>
        </w:rPr>
        <w:tab/>
        <w:t xml:space="preserve">Type: </w:t>
      </w:r>
      <w:r>
        <w:t>TargetInfo</w:t>
      </w:r>
      <w:bookmarkEnd w:id="1227"/>
      <w:bookmarkEnd w:id="1228"/>
      <w:bookmarkEnd w:id="1229"/>
      <w:bookmarkEnd w:id="1230"/>
      <w:bookmarkEnd w:id="1231"/>
      <w:bookmarkEnd w:id="1232"/>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3" w:name="_Toc101529396"/>
      <w:bookmarkStart w:id="1234" w:name="_Toc114864228"/>
      <w:bookmarkStart w:id="1235" w:name="_Toc143871376"/>
      <w:bookmarkStart w:id="1236" w:name="_Toc144134872"/>
      <w:bookmarkStart w:id="1237" w:name="_Toc160609350"/>
      <w:bookmarkStart w:id="1238" w:name="_Toc215062874"/>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3"/>
      <w:bookmarkEnd w:id="1234"/>
      <w:bookmarkEnd w:id="1235"/>
      <w:bookmarkEnd w:id="1236"/>
      <w:bookmarkEnd w:id="1237"/>
      <w:bookmarkEnd w:id="1238"/>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9" w:name="_Toc114864229"/>
      <w:bookmarkStart w:id="1240" w:name="_Toc143871377"/>
      <w:bookmarkStart w:id="1241" w:name="_Toc144134873"/>
      <w:bookmarkStart w:id="1242" w:name="_Toc160609351"/>
      <w:bookmarkStart w:id="1243" w:name="_Toc215062875"/>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9"/>
      <w:bookmarkEnd w:id="1240"/>
      <w:bookmarkEnd w:id="1241"/>
      <w:bookmarkEnd w:id="1242"/>
      <w:bookmarkEnd w:id="1243"/>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4" w:name="_Toc114864230"/>
      <w:bookmarkStart w:id="1245" w:name="_Toc143871378"/>
      <w:bookmarkStart w:id="1246" w:name="_Toc144134874"/>
      <w:bookmarkStart w:id="1247" w:name="_Toc160609352"/>
      <w:bookmarkStart w:id="1248" w:name="_Toc215062876"/>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4"/>
      <w:bookmarkEnd w:id="1245"/>
      <w:bookmarkEnd w:id="1246"/>
      <w:bookmarkEnd w:id="1247"/>
      <w:bookmarkEnd w:id="1248"/>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9" w:name="_Toc73294676"/>
      <w:bookmarkStart w:id="1250" w:name="_Toc101529397"/>
      <w:bookmarkStart w:id="1251" w:name="_Toc114864231"/>
      <w:bookmarkStart w:id="1252" w:name="_Toc143871379"/>
      <w:bookmarkStart w:id="1253" w:name="_Toc144134875"/>
      <w:bookmarkStart w:id="1254" w:name="_Toc160609353"/>
      <w:bookmarkStart w:id="1255" w:name="_Toc215062877"/>
      <w:r>
        <w:rPr>
          <w:lang w:eastAsia="zh-CN"/>
        </w:rPr>
        <w:t>6.4.5.3</w:t>
      </w:r>
      <w:r>
        <w:rPr>
          <w:lang w:eastAsia="zh-CN"/>
        </w:rPr>
        <w:tab/>
        <w:t>Simple data types and enumerations</w:t>
      </w:r>
      <w:bookmarkEnd w:id="1249"/>
      <w:bookmarkEnd w:id="1250"/>
      <w:bookmarkEnd w:id="1251"/>
      <w:bookmarkEnd w:id="1252"/>
      <w:bookmarkEnd w:id="1253"/>
      <w:bookmarkEnd w:id="1254"/>
      <w:bookmarkEnd w:id="1255"/>
    </w:p>
    <w:p w14:paraId="34153899" w14:textId="77777777" w:rsidR="009E5347" w:rsidRPr="00384E92" w:rsidRDefault="009E5347" w:rsidP="009E5347">
      <w:pPr>
        <w:pStyle w:val="Heading5"/>
      </w:pPr>
      <w:bookmarkStart w:id="1256" w:name="_Toc73294677"/>
      <w:bookmarkStart w:id="1257" w:name="_Toc101529398"/>
      <w:bookmarkStart w:id="1258" w:name="_Toc114864232"/>
      <w:bookmarkStart w:id="1259" w:name="_Toc143871380"/>
      <w:bookmarkStart w:id="1260" w:name="_Toc144134876"/>
      <w:bookmarkStart w:id="1261" w:name="_Toc160609354"/>
      <w:bookmarkStart w:id="1262" w:name="_Toc215062878"/>
      <w:r>
        <w:rPr>
          <w:lang w:eastAsia="zh-CN"/>
        </w:rPr>
        <w:t>6.4</w:t>
      </w:r>
      <w:r>
        <w:t>.5.3.1</w:t>
      </w:r>
      <w:r w:rsidRPr="00384E92">
        <w:tab/>
        <w:t>Introduction</w:t>
      </w:r>
      <w:bookmarkEnd w:id="1256"/>
      <w:bookmarkEnd w:id="1257"/>
      <w:bookmarkEnd w:id="1258"/>
      <w:bookmarkEnd w:id="1259"/>
      <w:bookmarkEnd w:id="1260"/>
      <w:bookmarkEnd w:id="1261"/>
      <w:bookmarkEnd w:id="1262"/>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3" w:name="_Toc73294678"/>
      <w:bookmarkStart w:id="1264" w:name="_Toc101529399"/>
      <w:bookmarkStart w:id="1265" w:name="_Toc114864233"/>
      <w:bookmarkStart w:id="1266" w:name="_Toc143871381"/>
      <w:bookmarkStart w:id="1267" w:name="_Toc144134877"/>
      <w:bookmarkStart w:id="1268" w:name="_Toc160609355"/>
      <w:bookmarkStart w:id="1269" w:name="_Toc215062879"/>
      <w:r>
        <w:rPr>
          <w:lang w:eastAsia="zh-CN"/>
        </w:rPr>
        <w:t>6.4</w:t>
      </w:r>
      <w:r>
        <w:t>.5.3.2</w:t>
      </w:r>
      <w:r w:rsidRPr="00384E92">
        <w:tab/>
        <w:t>Simple data types</w:t>
      </w:r>
      <w:bookmarkEnd w:id="1263"/>
      <w:bookmarkEnd w:id="1264"/>
      <w:bookmarkEnd w:id="1265"/>
      <w:bookmarkEnd w:id="1266"/>
      <w:bookmarkEnd w:id="1267"/>
      <w:bookmarkEnd w:id="1268"/>
      <w:bookmarkEnd w:id="1269"/>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70" w:name="_Toc73294679"/>
      <w:bookmarkStart w:id="1271" w:name="_Toc101529400"/>
      <w:bookmarkStart w:id="1272" w:name="_Toc114864234"/>
      <w:bookmarkStart w:id="1273" w:name="_Toc143871382"/>
      <w:bookmarkStart w:id="1274" w:name="_Toc144134878"/>
      <w:bookmarkStart w:id="1275" w:name="_Toc160609356"/>
      <w:bookmarkStart w:id="1276" w:name="_Toc215062880"/>
      <w:r>
        <w:rPr>
          <w:lang w:eastAsia="zh-CN"/>
        </w:rPr>
        <w:lastRenderedPageBreak/>
        <w:t>6.4</w:t>
      </w:r>
      <w:r>
        <w:t>.5.3.3</w:t>
      </w:r>
      <w:r w:rsidRPr="00BC662F">
        <w:tab/>
        <w:t xml:space="preserve">Enumeration: </w:t>
      </w:r>
      <w:bookmarkEnd w:id="1270"/>
      <w:r>
        <w:t>ACREventIDs</w:t>
      </w:r>
      <w:bookmarkEnd w:id="1271"/>
      <w:bookmarkEnd w:id="1272"/>
      <w:bookmarkEnd w:id="1273"/>
      <w:bookmarkEnd w:id="1274"/>
      <w:bookmarkEnd w:id="1275"/>
      <w:bookmarkEnd w:id="1276"/>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7" w:name="_Toc101529401"/>
      <w:bookmarkStart w:id="1278" w:name="_Toc114864235"/>
      <w:bookmarkStart w:id="1279" w:name="_Toc143871383"/>
      <w:bookmarkStart w:id="1280" w:name="_Toc144134879"/>
      <w:bookmarkStart w:id="1281" w:name="_Toc160609357"/>
      <w:bookmarkStart w:id="1282" w:name="_Toc215062881"/>
      <w:r>
        <w:t>6.4.6</w:t>
      </w:r>
      <w:r>
        <w:tab/>
        <w:t>Error Handling</w:t>
      </w:r>
      <w:bookmarkEnd w:id="1277"/>
      <w:bookmarkEnd w:id="1278"/>
      <w:bookmarkEnd w:id="1279"/>
      <w:bookmarkEnd w:id="1280"/>
      <w:bookmarkEnd w:id="1281"/>
      <w:bookmarkEnd w:id="1282"/>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3" w:name="_Toc101529402"/>
      <w:bookmarkStart w:id="1284" w:name="_Toc114864236"/>
      <w:bookmarkStart w:id="1285" w:name="_Toc143871384"/>
      <w:bookmarkStart w:id="1286" w:name="_Toc144134880"/>
      <w:bookmarkStart w:id="1287" w:name="_Toc160609358"/>
      <w:bookmarkStart w:id="1288" w:name="_Toc215062882"/>
      <w:r>
        <w:t>6.4.7</w:t>
      </w:r>
      <w:r>
        <w:tab/>
        <w:t>Feature negotiation</w:t>
      </w:r>
      <w:bookmarkEnd w:id="1283"/>
      <w:bookmarkEnd w:id="1284"/>
      <w:bookmarkEnd w:id="1285"/>
      <w:bookmarkEnd w:id="1286"/>
      <w:bookmarkEnd w:id="1287"/>
      <w:bookmarkEnd w:id="1288"/>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9" w:name="_Toc73530444"/>
      <w:bookmarkStart w:id="1290" w:name="_Toc101529403"/>
      <w:bookmarkStart w:id="1291" w:name="_Toc114864237"/>
      <w:bookmarkStart w:id="1292" w:name="_Toc143871385"/>
      <w:bookmarkStart w:id="1293" w:name="_Toc144134881"/>
      <w:bookmarkStart w:id="1294" w:name="_Toc160609359"/>
      <w:bookmarkStart w:id="1295" w:name="_Toc215062883"/>
      <w:r w:rsidRPr="00D82297">
        <w:t>6.5</w:t>
      </w:r>
      <w:r w:rsidRPr="00D82297">
        <w:tab/>
        <w:t>Eees_AppContextRelocation API</w:t>
      </w:r>
      <w:bookmarkEnd w:id="1289"/>
      <w:bookmarkEnd w:id="1290"/>
      <w:bookmarkEnd w:id="1291"/>
      <w:bookmarkEnd w:id="1292"/>
      <w:bookmarkEnd w:id="1293"/>
      <w:bookmarkEnd w:id="1294"/>
      <w:bookmarkEnd w:id="1295"/>
    </w:p>
    <w:p w14:paraId="4B37F2B5" w14:textId="77777777" w:rsidR="009E5347" w:rsidRPr="00D82297" w:rsidRDefault="009E5347" w:rsidP="009E5347">
      <w:pPr>
        <w:pStyle w:val="Heading3"/>
      </w:pPr>
      <w:bookmarkStart w:id="1296" w:name="_Toc73530445"/>
      <w:bookmarkStart w:id="1297" w:name="_Toc101529404"/>
      <w:bookmarkStart w:id="1298" w:name="_Toc114864238"/>
      <w:bookmarkStart w:id="1299" w:name="_Toc143871386"/>
      <w:bookmarkStart w:id="1300" w:name="_Toc144134882"/>
      <w:bookmarkStart w:id="1301" w:name="_Toc160609360"/>
      <w:bookmarkStart w:id="1302" w:name="_Toc215062884"/>
      <w:r w:rsidRPr="00D82297">
        <w:t>6.5.1</w:t>
      </w:r>
      <w:r w:rsidRPr="00D82297">
        <w:tab/>
      </w:r>
      <w:r>
        <w:rPr>
          <w:lang w:val="en-US"/>
        </w:rPr>
        <w:t>Introduction</w:t>
      </w:r>
      <w:bookmarkEnd w:id="1296"/>
      <w:bookmarkEnd w:id="1297"/>
      <w:bookmarkEnd w:id="1298"/>
      <w:bookmarkEnd w:id="1299"/>
      <w:bookmarkEnd w:id="1300"/>
      <w:bookmarkEnd w:id="1301"/>
      <w:bookmarkEnd w:id="1302"/>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3" w:name="_Toc73530446"/>
      <w:bookmarkStart w:id="1304" w:name="_Toc101529405"/>
      <w:bookmarkStart w:id="1305" w:name="_Toc114864239"/>
      <w:bookmarkStart w:id="1306" w:name="_Toc143871387"/>
      <w:bookmarkStart w:id="1307" w:name="_Toc144134883"/>
      <w:bookmarkStart w:id="1308" w:name="_Toc160609361"/>
      <w:bookmarkStart w:id="1309" w:name="_Toc215062885"/>
      <w:r>
        <w:t>6.5.2</w:t>
      </w:r>
      <w:r>
        <w:tab/>
        <w:t>Resources</w:t>
      </w:r>
      <w:bookmarkEnd w:id="1303"/>
      <w:bookmarkEnd w:id="1304"/>
      <w:bookmarkEnd w:id="1305"/>
      <w:bookmarkEnd w:id="1306"/>
      <w:bookmarkEnd w:id="1307"/>
      <w:bookmarkEnd w:id="1308"/>
      <w:bookmarkEnd w:id="1309"/>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10" w:name="_Toc73530458"/>
      <w:bookmarkStart w:id="1311" w:name="_Toc101529406"/>
      <w:bookmarkStart w:id="1312" w:name="_Toc114864240"/>
      <w:bookmarkStart w:id="1313" w:name="_Toc143871388"/>
      <w:bookmarkStart w:id="1314" w:name="_Toc144134884"/>
      <w:bookmarkStart w:id="1315" w:name="_Toc160609362"/>
      <w:bookmarkStart w:id="1316" w:name="_Toc215062886"/>
      <w:r>
        <w:lastRenderedPageBreak/>
        <w:t>6.5.3</w:t>
      </w:r>
      <w:r>
        <w:tab/>
        <w:t>Custom Operations without associated resources</w:t>
      </w:r>
      <w:bookmarkEnd w:id="1310"/>
      <w:bookmarkEnd w:id="1311"/>
      <w:bookmarkEnd w:id="1312"/>
      <w:bookmarkEnd w:id="1313"/>
      <w:bookmarkEnd w:id="1314"/>
      <w:bookmarkEnd w:id="1315"/>
      <w:bookmarkEnd w:id="1316"/>
    </w:p>
    <w:p w14:paraId="407D38DC" w14:textId="77777777" w:rsidR="009E5347" w:rsidRDefault="009E5347" w:rsidP="009E5347">
      <w:pPr>
        <w:pStyle w:val="Heading4"/>
      </w:pPr>
      <w:bookmarkStart w:id="1317" w:name="_Toc73530459"/>
      <w:bookmarkStart w:id="1318" w:name="_Toc101529407"/>
      <w:bookmarkStart w:id="1319" w:name="_Toc114864241"/>
      <w:bookmarkStart w:id="1320" w:name="_Toc143871389"/>
      <w:bookmarkStart w:id="1321" w:name="_Toc144134885"/>
      <w:bookmarkStart w:id="1322" w:name="_Toc160609363"/>
      <w:bookmarkStart w:id="1323" w:name="_Toc215062887"/>
      <w:r>
        <w:t>6.5.3.1</w:t>
      </w:r>
      <w:r>
        <w:tab/>
        <w:t>Overview</w:t>
      </w:r>
      <w:bookmarkEnd w:id="1317"/>
      <w:bookmarkEnd w:id="1318"/>
      <w:bookmarkEnd w:id="1319"/>
      <w:bookmarkEnd w:id="1320"/>
      <w:bookmarkEnd w:id="1321"/>
      <w:bookmarkEnd w:id="1322"/>
      <w:bookmarkEnd w:id="1323"/>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5pt;height:196.9pt" o:ole="">
            <v:imagedata r:id="rId18" o:title=""/>
          </v:shape>
          <o:OLEObject Type="Embed" ProgID="Visio.Drawing.15" ShapeID="_x0000_i1029" DrawAspect="Content" ObjectID="_1825676785"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4" w:name="_Toc73530460"/>
      <w:bookmarkStart w:id="1325" w:name="_Toc101529408"/>
      <w:bookmarkStart w:id="1326" w:name="_Toc114864242"/>
      <w:bookmarkStart w:id="1327" w:name="_Toc143871390"/>
      <w:bookmarkStart w:id="1328" w:name="_Toc144134886"/>
      <w:bookmarkStart w:id="1329" w:name="_Toc160609364"/>
      <w:bookmarkStart w:id="1330" w:name="_Toc215062888"/>
      <w:r>
        <w:t>6.5.3.2</w:t>
      </w:r>
      <w:r>
        <w:tab/>
        <w:t xml:space="preserve">Operation: </w:t>
      </w:r>
      <w:bookmarkEnd w:id="1324"/>
      <w:r w:rsidRPr="00D6602B">
        <w:t>Determine</w:t>
      </w:r>
      <w:bookmarkEnd w:id="1325"/>
      <w:bookmarkEnd w:id="1326"/>
      <w:bookmarkEnd w:id="1327"/>
      <w:bookmarkEnd w:id="1328"/>
      <w:bookmarkEnd w:id="1329"/>
      <w:bookmarkEnd w:id="1330"/>
    </w:p>
    <w:p w14:paraId="3E8430B4" w14:textId="77777777" w:rsidR="009E5347" w:rsidRDefault="009E5347" w:rsidP="009E5347">
      <w:pPr>
        <w:pStyle w:val="Heading5"/>
      </w:pPr>
      <w:bookmarkStart w:id="1331" w:name="_Toc73530461"/>
      <w:bookmarkStart w:id="1332" w:name="_Toc101529409"/>
      <w:bookmarkStart w:id="1333" w:name="_Toc114864243"/>
      <w:bookmarkStart w:id="1334" w:name="_Toc143871391"/>
      <w:bookmarkStart w:id="1335" w:name="_Toc144134887"/>
      <w:bookmarkStart w:id="1336" w:name="_Toc160609365"/>
      <w:bookmarkStart w:id="1337" w:name="_Toc215062889"/>
      <w:r>
        <w:t>6.5.3.2.1</w:t>
      </w:r>
      <w:r>
        <w:tab/>
        <w:t>Description</w:t>
      </w:r>
      <w:bookmarkEnd w:id="1331"/>
      <w:bookmarkEnd w:id="1332"/>
      <w:bookmarkEnd w:id="1333"/>
      <w:bookmarkEnd w:id="1334"/>
      <w:bookmarkEnd w:id="1335"/>
      <w:bookmarkEnd w:id="1336"/>
      <w:bookmarkEnd w:id="1337"/>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8" w:name="_Toc73530462"/>
      <w:bookmarkStart w:id="1339" w:name="_Toc101529410"/>
      <w:bookmarkStart w:id="1340" w:name="_Toc114864244"/>
      <w:bookmarkStart w:id="1341" w:name="_Toc143871392"/>
      <w:bookmarkStart w:id="1342" w:name="_Toc144134888"/>
      <w:bookmarkStart w:id="1343" w:name="_Toc160609366"/>
      <w:bookmarkStart w:id="1344" w:name="_Toc215062890"/>
      <w:r>
        <w:t>6.5.3.2.2</w:t>
      </w:r>
      <w:r>
        <w:tab/>
        <w:t>Operation Definition</w:t>
      </w:r>
      <w:bookmarkEnd w:id="1338"/>
      <w:bookmarkEnd w:id="1339"/>
      <w:bookmarkEnd w:id="1340"/>
      <w:bookmarkEnd w:id="1341"/>
      <w:bookmarkEnd w:id="1342"/>
      <w:bookmarkEnd w:id="1343"/>
      <w:bookmarkEnd w:id="1344"/>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64A80CBD" w:rsidR="009E5347" w:rsidRPr="0016361A" w:rsidRDefault="009E5347" w:rsidP="004C4FBA">
            <w:pPr>
              <w:pStyle w:val="TAL"/>
            </w:pPr>
            <w:r>
              <w:t>AcrDeter</w:t>
            </w:r>
            <w:r w:rsidR="0025357F">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5" w:name="_Toc73530463"/>
      <w:bookmarkStart w:id="1346" w:name="_Toc101529411"/>
      <w:bookmarkStart w:id="1347" w:name="_Toc114864245"/>
      <w:bookmarkStart w:id="1348" w:name="_Toc143871393"/>
      <w:bookmarkStart w:id="1349" w:name="_Toc144134889"/>
      <w:bookmarkStart w:id="1350" w:name="_Toc160609367"/>
      <w:bookmarkStart w:id="1351" w:name="_Toc215062891"/>
      <w:r>
        <w:t>6.5.3.3</w:t>
      </w:r>
      <w:r>
        <w:tab/>
        <w:t xml:space="preserve">Operation: </w:t>
      </w:r>
      <w:bookmarkEnd w:id="1345"/>
      <w:r>
        <w:t>Initiate</w:t>
      </w:r>
      <w:bookmarkEnd w:id="1346"/>
      <w:bookmarkEnd w:id="1347"/>
      <w:bookmarkEnd w:id="1348"/>
      <w:bookmarkEnd w:id="1349"/>
      <w:bookmarkEnd w:id="1350"/>
      <w:bookmarkEnd w:id="1351"/>
    </w:p>
    <w:p w14:paraId="7FB99719" w14:textId="77777777" w:rsidR="009E5347" w:rsidRDefault="009E5347" w:rsidP="009E5347">
      <w:pPr>
        <w:pStyle w:val="Heading5"/>
      </w:pPr>
      <w:bookmarkStart w:id="1352" w:name="_Toc101529412"/>
      <w:bookmarkStart w:id="1353" w:name="_Toc114864246"/>
      <w:bookmarkStart w:id="1354" w:name="_Toc143871394"/>
      <w:bookmarkStart w:id="1355" w:name="_Toc144134890"/>
      <w:bookmarkStart w:id="1356" w:name="_Toc160609368"/>
      <w:bookmarkStart w:id="1357" w:name="_Toc215062892"/>
      <w:r>
        <w:t>6.5.3.3.1</w:t>
      </w:r>
      <w:r>
        <w:tab/>
        <w:t>Description</w:t>
      </w:r>
      <w:bookmarkEnd w:id="1352"/>
      <w:bookmarkEnd w:id="1353"/>
      <w:bookmarkEnd w:id="1354"/>
      <w:bookmarkEnd w:id="1355"/>
      <w:bookmarkEnd w:id="1356"/>
      <w:bookmarkEnd w:id="1357"/>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8" w:name="_Toc101529413"/>
      <w:bookmarkStart w:id="1359" w:name="_Toc114864247"/>
      <w:bookmarkStart w:id="1360" w:name="_Toc143871395"/>
      <w:bookmarkStart w:id="1361" w:name="_Toc144134891"/>
      <w:bookmarkStart w:id="1362" w:name="_Toc160609369"/>
      <w:bookmarkStart w:id="1363" w:name="_Toc215062893"/>
      <w:r>
        <w:t>6.5.3.3.2</w:t>
      </w:r>
      <w:r>
        <w:tab/>
        <w:t>Operation Definition</w:t>
      </w:r>
      <w:bookmarkEnd w:id="1358"/>
      <w:bookmarkEnd w:id="1359"/>
      <w:bookmarkEnd w:id="1360"/>
      <w:bookmarkEnd w:id="1361"/>
      <w:bookmarkEnd w:id="1362"/>
      <w:bookmarkEnd w:id="1363"/>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4"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5" w:name="_Toc101529414"/>
      <w:bookmarkStart w:id="1366" w:name="_Toc114864248"/>
      <w:bookmarkStart w:id="1367" w:name="_Toc143871396"/>
      <w:bookmarkStart w:id="1368" w:name="_Toc144134892"/>
      <w:bookmarkStart w:id="1369" w:name="_Toc160609370"/>
      <w:bookmarkStart w:id="1370" w:name="_Toc215062894"/>
      <w:r w:rsidRPr="00170A08">
        <w:t>6.5.3.</w:t>
      </w:r>
      <w:r>
        <w:t>4</w:t>
      </w:r>
      <w:r w:rsidRPr="00170A08">
        <w:tab/>
        <w:t>Operation: Declare</w:t>
      </w:r>
      <w:bookmarkEnd w:id="1365"/>
      <w:bookmarkEnd w:id="1366"/>
      <w:bookmarkEnd w:id="1367"/>
      <w:bookmarkEnd w:id="1368"/>
      <w:bookmarkEnd w:id="1369"/>
      <w:bookmarkEnd w:id="1370"/>
    </w:p>
    <w:p w14:paraId="653DF44B" w14:textId="77777777" w:rsidR="009E5347" w:rsidRPr="00170A08" w:rsidRDefault="009E5347" w:rsidP="009E5347">
      <w:pPr>
        <w:pStyle w:val="Heading5"/>
      </w:pPr>
      <w:bookmarkStart w:id="1371" w:name="_Toc101529415"/>
      <w:bookmarkStart w:id="1372" w:name="_Toc114864249"/>
      <w:bookmarkStart w:id="1373" w:name="_Toc143871397"/>
      <w:bookmarkStart w:id="1374" w:name="_Toc144134893"/>
      <w:bookmarkStart w:id="1375" w:name="_Toc160609371"/>
      <w:bookmarkStart w:id="1376" w:name="_Toc215062895"/>
      <w:r w:rsidRPr="00170A08">
        <w:t>6.5.3.</w:t>
      </w:r>
      <w:r>
        <w:t>4</w:t>
      </w:r>
      <w:r w:rsidRPr="00170A08">
        <w:t>.1</w:t>
      </w:r>
      <w:r w:rsidRPr="00170A08">
        <w:tab/>
        <w:t>Description</w:t>
      </w:r>
      <w:bookmarkEnd w:id="1371"/>
      <w:bookmarkEnd w:id="1372"/>
      <w:bookmarkEnd w:id="1373"/>
      <w:bookmarkEnd w:id="1374"/>
      <w:bookmarkEnd w:id="1375"/>
      <w:bookmarkEnd w:id="1376"/>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7" w:name="_Toc101529416"/>
      <w:bookmarkStart w:id="1378" w:name="_Toc114864250"/>
      <w:bookmarkStart w:id="1379" w:name="_Toc143871398"/>
      <w:bookmarkStart w:id="1380" w:name="_Toc144134894"/>
      <w:bookmarkStart w:id="1381" w:name="_Toc160609372"/>
      <w:bookmarkStart w:id="1382" w:name="_Toc215062896"/>
      <w:r w:rsidRPr="00170A08">
        <w:t>6.5.3.</w:t>
      </w:r>
      <w:r>
        <w:t>4</w:t>
      </w:r>
      <w:r w:rsidRPr="00170A08">
        <w:t>.2</w:t>
      </w:r>
      <w:r w:rsidRPr="00170A08">
        <w:tab/>
        <w:t>Operation Definition</w:t>
      </w:r>
      <w:bookmarkEnd w:id="1377"/>
      <w:bookmarkEnd w:id="1378"/>
      <w:bookmarkEnd w:id="1379"/>
      <w:bookmarkEnd w:id="1380"/>
      <w:bookmarkEnd w:id="1381"/>
      <w:bookmarkEnd w:id="1382"/>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3" w:name="_Toc101529417"/>
      <w:bookmarkStart w:id="1384" w:name="_Toc114864251"/>
      <w:bookmarkStart w:id="1385" w:name="_Toc143871399"/>
      <w:bookmarkStart w:id="1386" w:name="_Toc144134895"/>
      <w:bookmarkStart w:id="1387" w:name="_Toc160609373"/>
      <w:bookmarkStart w:id="1388" w:name="_Toc215062897"/>
      <w:r>
        <w:t>6.5.4</w:t>
      </w:r>
      <w:r>
        <w:tab/>
        <w:t>Notifications</w:t>
      </w:r>
      <w:bookmarkEnd w:id="1364"/>
      <w:bookmarkEnd w:id="1383"/>
      <w:bookmarkEnd w:id="1384"/>
      <w:bookmarkEnd w:id="1385"/>
      <w:bookmarkEnd w:id="1386"/>
      <w:bookmarkEnd w:id="1387"/>
      <w:bookmarkEnd w:id="1388"/>
    </w:p>
    <w:p w14:paraId="0A3F4C65" w14:textId="77777777" w:rsidR="009E5347" w:rsidRPr="00405863" w:rsidRDefault="009E5347" w:rsidP="009E5347">
      <w:r>
        <w:t>None</w:t>
      </w:r>
    </w:p>
    <w:p w14:paraId="39626248" w14:textId="77777777" w:rsidR="009E5347" w:rsidRDefault="009E5347" w:rsidP="009E5347">
      <w:pPr>
        <w:pStyle w:val="Heading3"/>
      </w:pPr>
      <w:bookmarkStart w:id="1389" w:name="_Toc73530469"/>
      <w:bookmarkStart w:id="1390" w:name="_Toc101529418"/>
      <w:bookmarkStart w:id="1391" w:name="_Toc114864252"/>
      <w:bookmarkStart w:id="1392" w:name="_Toc143871400"/>
      <w:bookmarkStart w:id="1393" w:name="_Toc144134896"/>
      <w:bookmarkStart w:id="1394" w:name="_Toc160609374"/>
      <w:bookmarkStart w:id="1395" w:name="_Toc215062898"/>
      <w:r>
        <w:t>6.5.5</w:t>
      </w:r>
      <w:r>
        <w:tab/>
        <w:t>Data Model</w:t>
      </w:r>
      <w:bookmarkEnd w:id="1389"/>
      <w:bookmarkEnd w:id="1390"/>
      <w:bookmarkEnd w:id="1391"/>
      <w:bookmarkEnd w:id="1392"/>
      <w:bookmarkEnd w:id="1393"/>
      <w:bookmarkEnd w:id="1394"/>
      <w:bookmarkEnd w:id="1395"/>
    </w:p>
    <w:p w14:paraId="0E6148B7" w14:textId="77777777" w:rsidR="009E5347" w:rsidRDefault="009E5347" w:rsidP="009E5347">
      <w:pPr>
        <w:pStyle w:val="Heading4"/>
        <w:rPr>
          <w:lang w:eastAsia="zh-CN"/>
        </w:rPr>
      </w:pPr>
      <w:bookmarkStart w:id="1396" w:name="_Toc73530470"/>
      <w:bookmarkStart w:id="1397" w:name="_Toc101529419"/>
      <w:bookmarkStart w:id="1398" w:name="_Toc114864253"/>
      <w:bookmarkStart w:id="1399" w:name="_Toc143871401"/>
      <w:bookmarkStart w:id="1400" w:name="_Toc144134897"/>
      <w:bookmarkStart w:id="1401" w:name="_Toc160609375"/>
      <w:bookmarkStart w:id="1402" w:name="_Toc215062899"/>
      <w:r>
        <w:rPr>
          <w:lang w:eastAsia="zh-CN"/>
        </w:rPr>
        <w:t>6.5.5.1</w:t>
      </w:r>
      <w:r>
        <w:rPr>
          <w:lang w:eastAsia="zh-CN"/>
        </w:rPr>
        <w:tab/>
        <w:t>General</w:t>
      </w:r>
      <w:bookmarkEnd w:id="1396"/>
      <w:bookmarkEnd w:id="1397"/>
      <w:bookmarkEnd w:id="1398"/>
      <w:bookmarkEnd w:id="1399"/>
      <w:bookmarkEnd w:id="1400"/>
      <w:bookmarkEnd w:id="1401"/>
      <w:bookmarkEnd w:id="1402"/>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3" w:name="_Toc73530471"/>
      <w:bookmarkStart w:id="1404" w:name="_Toc101529420"/>
      <w:bookmarkStart w:id="1405" w:name="_Toc114864254"/>
      <w:bookmarkStart w:id="1406" w:name="_Toc143871402"/>
      <w:bookmarkStart w:id="1407" w:name="_Toc144134898"/>
      <w:bookmarkStart w:id="1408" w:name="_Toc160609376"/>
      <w:bookmarkStart w:id="1409" w:name="_Toc215062900"/>
      <w:r>
        <w:rPr>
          <w:lang w:eastAsia="zh-CN"/>
        </w:rPr>
        <w:t>6.5.5.2</w:t>
      </w:r>
      <w:r>
        <w:rPr>
          <w:lang w:eastAsia="zh-CN"/>
        </w:rPr>
        <w:tab/>
        <w:t>Structured data types</w:t>
      </w:r>
      <w:bookmarkEnd w:id="1403"/>
      <w:bookmarkEnd w:id="1404"/>
      <w:bookmarkEnd w:id="1405"/>
      <w:bookmarkEnd w:id="1406"/>
      <w:bookmarkEnd w:id="1407"/>
      <w:bookmarkEnd w:id="1408"/>
      <w:bookmarkEnd w:id="1409"/>
    </w:p>
    <w:p w14:paraId="39CDBA72" w14:textId="77777777" w:rsidR="009E5347" w:rsidRDefault="009E5347" w:rsidP="009E5347">
      <w:pPr>
        <w:pStyle w:val="Heading5"/>
        <w:rPr>
          <w:lang w:eastAsia="zh-CN"/>
        </w:rPr>
      </w:pPr>
      <w:bookmarkStart w:id="1410" w:name="_Toc73530472"/>
      <w:bookmarkStart w:id="1411" w:name="_Toc101529421"/>
      <w:bookmarkStart w:id="1412" w:name="_Toc114864255"/>
      <w:bookmarkStart w:id="1413" w:name="_Toc143871403"/>
      <w:bookmarkStart w:id="1414" w:name="_Toc144134899"/>
      <w:bookmarkStart w:id="1415" w:name="_Toc160609377"/>
      <w:bookmarkStart w:id="1416" w:name="_Toc215062901"/>
      <w:r>
        <w:rPr>
          <w:lang w:eastAsia="zh-CN"/>
        </w:rPr>
        <w:t>6.5.5.2.1</w:t>
      </w:r>
      <w:r>
        <w:rPr>
          <w:lang w:eastAsia="zh-CN"/>
        </w:rPr>
        <w:tab/>
        <w:t>Introduction</w:t>
      </w:r>
      <w:bookmarkEnd w:id="1410"/>
      <w:bookmarkEnd w:id="1411"/>
      <w:bookmarkEnd w:id="1412"/>
      <w:bookmarkEnd w:id="1413"/>
      <w:bookmarkEnd w:id="1414"/>
      <w:bookmarkEnd w:id="1415"/>
      <w:bookmarkEnd w:id="1416"/>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7" w:name="_Toc73530473"/>
      <w:bookmarkStart w:id="1418" w:name="_Toc101529422"/>
      <w:bookmarkStart w:id="1419" w:name="_Toc114864256"/>
      <w:bookmarkStart w:id="1420" w:name="_Toc143871404"/>
      <w:bookmarkStart w:id="1421" w:name="_Toc144134900"/>
      <w:bookmarkStart w:id="1422" w:name="_Toc160609378"/>
      <w:bookmarkStart w:id="1423" w:name="_Toc215062902"/>
      <w:r>
        <w:rPr>
          <w:lang w:eastAsia="zh-CN"/>
        </w:rPr>
        <w:t>6.5.5.2.2</w:t>
      </w:r>
      <w:r>
        <w:rPr>
          <w:lang w:eastAsia="zh-CN"/>
        </w:rPr>
        <w:tab/>
        <w:t>Type: AcrDetermReq</w:t>
      </w:r>
      <w:bookmarkEnd w:id="1417"/>
      <w:bookmarkEnd w:id="1418"/>
      <w:bookmarkEnd w:id="1419"/>
      <w:bookmarkEnd w:id="1420"/>
      <w:bookmarkEnd w:id="1421"/>
      <w:bookmarkEnd w:id="1422"/>
      <w:bookmarkEnd w:id="1423"/>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4" w:name="_Toc101529423"/>
      <w:bookmarkStart w:id="1425" w:name="_Toc114864257"/>
      <w:bookmarkStart w:id="1426" w:name="_Toc143871405"/>
      <w:bookmarkStart w:id="1427" w:name="_Toc144134901"/>
      <w:bookmarkStart w:id="1428" w:name="_Toc160609379"/>
      <w:bookmarkStart w:id="1429" w:name="_Toc215062903"/>
      <w:r>
        <w:rPr>
          <w:lang w:eastAsia="zh-CN"/>
        </w:rPr>
        <w:lastRenderedPageBreak/>
        <w:t>6.5.5.2.3</w:t>
      </w:r>
      <w:r>
        <w:rPr>
          <w:lang w:eastAsia="zh-CN"/>
        </w:rPr>
        <w:tab/>
        <w:t>Type: AcrInitReq</w:t>
      </w:r>
      <w:bookmarkEnd w:id="1424"/>
      <w:bookmarkEnd w:id="1425"/>
      <w:bookmarkEnd w:id="1426"/>
      <w:bookmarkEnd w:id="1427"/>
      <w:bookmarkEnd w:id="1428"/>
      <w:bookmarkEnd w:id="1429"/>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FB428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30" w:name="_Toc101529424"/>
      <w:bookmarkStart w:id="1431" w:name="_Toc114864258"/>
      <w:bookmarkStart w:id="1432" w:name="_Toc143871406"/>
      <w:bookmarkStart w:id="1433" w:name="_Toc144134902"/>
      <w:bookmarkStart w:id="1434" w:name="_Toc160609380"/>
      <w:bookmarkStart w:id="1435" w:name="_Toc215062904"/>
      <w:r>
        <w:rPr>
          <w:lang w:eastAsia="zh-CN"/>
        </w:rPr>
        <w:t>6.5.5.</w:t>
      </w:r>
      <w:r w:rsidRPr="00F31473">
        <w:rPr>
          <w:lang w:eastAsia="zh-CN"/>
        </w:rPr>
        <w:t>2.</w:t>
      </w:r>
      <w:r>
        <w:rPr>
          <w:lang w:eastAsia="zh-CN"/>
        </w:rPr>
        <w:t>4</w:t>
      </w:r>
      <w:r w:rsidRPr="00F31473">
        <w:rPr>
          <w:lang w:eastAsia="zh-CN"/>
        </w:rPr>
        <w:tab/>
        <w:t>Type: AcrDecReq</w:t>
      </w:r>
      <w:bookmarkEnd w:id="1430"/>
      <w:bookmarkEnd w:id="1431"/>
      <w:bookmarkEnd w:id="1432"/>
      <w:bookmarkEnd w:id="1433"/>
      <w:bookmarkEnd w:id="1434"/>
      <w:bookmarkEnd w:id="1435"/>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6" w:name="_Toc101529425"/>
      <w:bookmarkStart w:id="1437" w:name="_Toc114864259"/>
      <w:bookmarkStart w:id="1438" w:name="_Toc143871407"/>
      <w:bookmarkStart w:id="1439" w:name="_Toc144134903"/>
      <w:bookmarkStart w:id="1440" w:name="_Toc160609381"/>
      <w:bookmarkStart w:id="1441" w:name="_Toc215062905"/>
      <w:r w:rsidRPr="00F31473">
        <w:rPr>
          <w:lang w:eastAsia="zh-CN"/>
        </w:rPr>
        <w:t>6.5.5.2.</w:t>
      </w:r>
      <w:r>
        <w:rPr>
          <w:lang w:eastAsia="zh-CN"/>
        </w:rPr>
        <w:t>5</w:t>
      </w:r>
      <w:r w:rsidRPr="00F31473">
        <w:rPr>
          <w:lang w:eastAsia="zh-CN"/>
        </w:rPr>
        <w:tab/>
        <w:t>Type: EecCtxtReloc</w:t>
      </w:r>
      <w:bookmarkEnd w:id="1436"/>
      <w:bookmarkEnd w:id="1437"/>
      <w:bookmarkEnd w:id="1438"/>
      <w:bookmarkEnd w:id="1439"/>
      <w:bookmarkEnd w:id="1440"/>
      <w:bookmarkEnd w:id="1441"/>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6080D60A" w14:textId="06EC3E2C" w:rsidR="006C68C3" w:rsidRDefault="009E5347" w:rsidP="006C68C3">
            <w:pPr>
              <w:pStyle w:val="TAL"/>
            </w:pPr>
            <w:r w:rsidRPr="00387CBB">
              <w:t>This attribute may be provided only if the ACR request is from the EEC to the T-EES.</w:t>
            </w:r>
          </w:p>
          <w:p w14:paraId="49A0367E" w14:textId="77777777" w:rsidR="006C68C3" w:rsidRDefault="006C68C3" w:rsidP="006C68C3">
            <w:pPr>
              <w:pStyle w:val="TAL"/>
            </w:pPr>
          </w:p>
          <w:p w14:paraId="1B2E6022" w14:textId="22575917" w:rsidR="009E5347" w:rsidRPr="00F31473" w:rsidRDefault="006C68C3" w:rsidP="006C68C3">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D98E1D8" w14:textId="5B78F57E" w:rsidR="006C68C3" w:rsidRDefault="009E5347" w:rsidP="006C68C3">
            <w:pPr>
              <w:pStyle w:val="TAL"/>
            </w:pPr>
            <w:r w:rsidRPr="00387CBB">
              <w:t>This attribute may be provided only if the ACR request is from the EEC to the S-EES.</w:t>
            </w:r>
          </w:p>
          <w:p w14:paraId="3D1CDFE1" w14:textId="77777777" w:rsidR="006C68C3" w:rsidRDefault="006C68C3" w:rsidP="006C68C3">
            <w:pPr>
              <w:pStyle w:val="TAL"/>
            </w:pPr>
          </w:p>
          <w:p w14:paraId="36D41952" w14:textId="17C58E5C" w:rsidR="009E5347" w:rsidRDefault="006C68C3" w:rsidP="006C68C3">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6C68C3" w14:paraId="49A7BB6D" w14:textId="77777777" w:rsidTr="0038217D">
        <w:trPr>
          <w:jc w:val="center"/>
        </w:trPr>
        <w:tc>
          <w:tcPr>
            <w:tcW w:w="9535" w:type="dxa"/>
            <w:gridSpan w:val="6"/>
            <w:tcBorders>
              <w:top w:val="single" w:sz="4" w:space="0" w:color="auto"/>
              <w:left w:val="single" w:sz="4" w:space="0" w:color="auto"/>
              <w:bottom w:val="single" w:sz="4" w:space="0" w:color="auto"/>
              <w:right w:val="single" w:sz="4" w:space="0" w:color="auto"/>
            </w:tcBorders>
            <w:vAlign w:val="center"/>
          </w:tcPr>
          <w:p w14:paraId="1B0C806E" w14:textId="7B18BFA9" w:rsidR="006C68C3" w:rsidRDefault="006C68C3" w:rsidP="00E6403D">
            <w:pPr>
              <w:pStyle w:val="TAN"/>
            </w:pPr>
            <w:r w:rsidRPr="006C68C3">
              <w:t>NOTE:</w:t>
            </w:r>
            <w:r w:rsidRPr="006C68C3">
              <w:tab/>
              <w:t>In the OpenAPI file the "sEesEndpoint" attribute is named as "sEecEndpoint", and the "tEesEndpoint" attribute is named as "tEecEndpoint", and for backward compatibility considerations kept as currently defined although it indicates the endpoint information of the selected S-EES/T-EES.</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2" w:name="_Toc160609382"/>
      <w:bookmarkStart w:id="1443" w:name="_Toc215062906"/>
      <w:bookmarkStart w:id="1444" w:name="_Toc143871408"/>
      <w:bookmarkStart w:id="1445"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42"/>
      <w:bookmarkEnd w:id="1443"/>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6" w:name="_Toc160609383"/>
      <w:bookmarkStart w:id="1447" w:name="_Toc215062907"/>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6"/>
      <w:bookmarkEnd w:id="1447"/>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8" w:name="_Toc160609384"/>
      <w:bookmarkStart w:id="1449" w:name="_Toc215062908"/>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8"/>
      <w:bookmarkEnd w:id="1449"/>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50" w:name="_Toc160609385"/>
      <w:bookmarkStart w:id="1451" w:name="_Toc215062909"/>
      <w:r w:rsidRPr="003C73EC">
        <w:rPr>
          <w:lang w:eastAsia="zh-CN"/>
        </w:rPr>
        <w:t>6.5.5.3</w:t>
      </w:r>
      <w:r w:rsidRPr="003C73EC">
        <w:rPr>
          <w:lang w:eastAsia="zh-CN"/>
        </w:rPr>
        <w:tab/>
        <w:t>Simple data types and enumerations</w:t>
      </w:r>
      <w:bookmarkEnd w:id="1444"/>
      <w:bookmarkEnd w:id="1445"/>
      <w:bookmarkEnd w:id="1450"/>
      <w:bookmarkEnd w:id="1451"/>
    </w:p>
    <w:p w14:paraId="5BF3C3E0" w14:textId="77777777" w:rsidR="00CD21BD" w:rsidRPr="003C73EC" w:rsidRDefault="00CD21BD" w:rsidP="00CD21BD">
      <w:pPr>
        <w:pStyle w:val="Heading5"/>
      </w:pPr>
      <w:bookmarkStart w:id="1452" w:name="_Toc143871409"/>
      <w:bookmarkStart w:id="1453" w:name="_Toc144134905"/>
      <w:bookmarkStart w:id="1454" w:name="_Toc160609386"/>
      <w:bookmarkStart w:id="1455" w:name="_Toc215062910"/>
      <w:r w:rsidRPr="003C73EC">
        <w:rPr>
          <w:lang w:eastAsia="zh-CN"/>
        </w:rPr>
        <w:t>6.5.5.</w:t>
      </w:r>
      <w:r w:rsidRPr="003C73EC">
        <w:t>3.1</w:t>
      </w:r>
      <w:r w:rsidRPr="003C73EC">
        <w:tab/>
        <w:t>Introduction</w:t>
      </w:r>
      <w:bookmarkEnd w:id="1452"/>
      <w:bookmarkEnd w:id="1453"/>
      <w:bookmarkEnd w:id="1454"/>
      <w:bookmarkEnd w:id="1455"/>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6" w:name="_Toc143871410"/>
      <w:bookmarkStart w:id="1457" w:name="_Toc144134906"/>
      <w:bookmarkStart w:id="1458" w:name="_Toc160609387"/>
      <w:bookmarkStart w:id="1459" w:name="_Toc215062911"/>
      <w:r w:rsidRPr="003C73EC">
        <w:rPr>
          <w:lang w:eastAsia="zh-CN"/>
        </w:rPr>
        <w:t>6.5.5.</w:t>
      </w:r>
      <w:r w:rsidRPr="003C73EC">
        <w:t>3.2</w:t>
      </w:r>
      <w:r w:rsidRPr="003C73EC">
        <w:tab/>
        <w:t>Simple data types</w:t>
      </w:r>
      <w:bookmarkEnd w:id="1456"/>
      <w:bookmarkEnd w:id="1457"/>
      <w:bookmarkEnd w:id="1458"/>
      <w:bookmarkEnd w:id="1459"/>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60" w:name="_Toc73530478"/>
      <w:bookmarkStart w:id="1461" w:name="_Toc101529426"/>
      <w:bookmarkStart w:id="1462" w:name="_Toc114864260"/>
      <w:bookmarkStart w:id="1463" w:name="_Toc143871411"/>
      <w:bookmarkStart w:id="1464" w:name="_Toc144134907"/>
      <w:bookmarkStart w:id="1465" w:name="_Toc160609388"/>
      <w:bookmarkStart w:id="1466" w:name="_Toc215062912"/>
      <w:r>
        <w:t>6.5.6</w:t>
      </w:r>
      <w:r>
        <w:tab/>
        <w:t>Error Handling</w:t>
      </w:r>
      <w:bookmarkEnd w:id="1460"/>
      <w:bookmarkEnd w:id="1461"/>
      <w:bookmarkEnd w:id="1462"/>
      <w:bookmarkEnd w:id="1463"/>
      <w:bookmarkEnd w:id="1464"/>
      <w:bookmarkEnd w:id="1465"/>
      <w:bookmarkEnd w:id="1466"/>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7" w:name="_Toc73530479"/>
      <w:bookmarkStart w:id="1468" w:name="_Toc101529427"/>
      <w:bookmarkStart w:id="1469" w:name="_Toc114864261"/>
      <w:bookmarkStart w:id="1470" w:name="_Toc143871412"/>
      <w:bookmarkStart w:id="1471" w:name="_Toc144134908"/>
      <w:bookmarkStart w:id="1472" w:name="_Toc160609389"/>
      <w:bookmarkStart w:id="1473" w:name="_Toc215062913"/>
      <w:r>
        <w:t>6.5.7</w:t>
      </w:r>
      <w:r>
        <w:tab/>
        <w:t>Feature negotiation</w:t>
      </w:r>
      <w:bookmarkEnd w:id="1467"/>
      <w:bookmarkEnd w:id="1468"/>
      <w:bookmarkEnd w:id="1469"/>
      <w:bookmarkEnd w:id="1470"/>
      <w:bookmarkEnd w:id="1471"/>
      <w:bookmarkEnd w:id="1472"/>
      <w:bookmarkEnd w:id="1473"/>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4" w:name="_Toc129301428"/>
      <w:bookmarkStart w:id="1475" w:name="_Toc160609390"/>
      <w:bookmarkStart w:id="1476" w:name="_Toc215062914"/>
      <w:r>
        <w:t>6.</w:t>
      </w:r>
      <w:r w:rsidR="00E55E8C">
        <w:t>6</w:t>
      </w:r>
      <w:r>
        <w:tab/>
      </w:r>
      <w:r w:rsidRPr="00931880">
        <w:t>Eees_EAS</w:t>
      </w:r>
      <w:r>
        <w:rPr>
          <w:lang w:eastAsia="zh-CN"/>
        </w:rPr>
        <w:t>InformationProvisioning</w:t>
      </w:r>
      <w:r>
        <w:t xml:space="preserve"> API</w:t>
      </w:r>
      <w:bookmarkEnd w:id="1474"/>
      <w:bookmarkEnd w:id="1475"/>
      <w:bookmarkEnd w:id="1476"/>
    </w:p>
    <w:p w14:paraId="06F5EC05" w14:textId="4749FF22" w:rsidR="00AF0ACF" w:rsidRDefault="00AF0ACF" w:rsidP="00AF0ACF">
      <w:pPr>
        <w:pStyle w:val="Heading3"/>
      </w:pPr>
      <w:bookmarkStart w:id="1477" w:name="_Toc129301429"/>
      <w:bookmarkStart w:id="1478" w:name="_Toc160609391"/>
      <w:bookmarkStart w:id="1479" w:name="_Toc215062915"/>
      <w:r>
        <w:t>6.</w:t>
      </w:r>
      <w:r w:rsidR="00E55E8C">
        <w:t>6</w:t>
      </w:r>
      <w:r>
        <w:t>.1</w:t>
      </w:r>
      <w:r>
        <w:tab/>
        <w:t>API URI</w:t>
      </w:r>
      <w:bookmarkEnd w:id="1477"/>
      <w:bookmarkEnd w:id="1478"/>
      <w:bookmarkEnd w:id="1479"/>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80" w:name="_Toc129301430"/>
      <w:bookmarkStart w:id="1481" w:name="_Toc160609392"/>
      <w:bookmarkStart w:id="1482" w:name="_Toc215062916"/>
      <w:r>
        <w:t>6.</w:t>
      </w:r>
      <w:r w:rsidR="00E55E8C">
        <w:t>6.</w:t>
      </w:r>
      <w:r w:rsidR="00AF0ACF">
        <w:t>2</w:t>
      </w:r>
      <w:r w:rsidR="00AF0ACF">
        <w:tab/>
        <w:t>Resources</w:t>
      </w:r>
      <w:bookmarkEnd w:id="1480"/>
      <w:bookmarkEnd w:id="1481"/>
      <w:bookmarkEnd w:id="1482"/>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3" w:name="_Toc129301447"/>
      <w:bookmarkStart w:id="1484" w:name="_Toc160609393"/>
      <w:bookmarkStart w:id="1485" w:name="_Toc215062917"/>
      <w:r>
        <w:t>6.6.</w:t>
      </w:r>
      <w:r w:rsidR="00AF0ACF">
        <w:t>3</w:t>
      </w:r>
      <w:r w:rsidR="00AF0ACF">
        <w:tab/>
        <w:t>Custom operations without associated resources</w:t>
      </w:r>
      <w:bookmarkEnd w:id="1483"/>
      <w:bookmarkEnd w:id="1484"/>
      <w:bookmarkEnd w:id="1485"/>
    </w:p>
    <w:p w14:paraId="280A6DAF" w14:textId="6E48AEF0" w:rsidR="00AF0ACF" w:rsidRDefault="0016407B" w:rsidP="00AF0ACF">
      <w:pPr>
        <w:pStyle w:val="Heading4"/>
      </w:pPr>
      <w:bookmarkStart w:id="1486" w:name="_Toc129301431"/>
      <w:bookmarkStart w:id="1487" w:name="_Toc160609394"/>
      <w:bookmarkStart w:id="1488" w:name="_Toc215062918"/>
      <w:r>
        <w:t>6.6</w:t>
      </w:r>
      <w:r w:rsidR="00E55E8C">
        <w:t>.</w:t>
      </w:r>
      <w:r w:rsidR="00AF0ACF">
        <w:t>3</w:t>
      </w:r>
      <w:r w:rsidR="00AF0ACF" w:rsidRPr="00F35F4A">
        <w:t>.1</w:t>
      </w:r>
      <w:r w:rsidR="00AF0ACF" w:rsidRPr="00F35F4A">
        <w:tab/>
        <w:t>Overview</w:t>
      </w:r>
      <w:bookmarkEnd w:id="1486"/>
      <w:bookmarkEnd w:id="1487"/>
      <w:bookmarkEnd w:id="1488"/>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65pt;height:79.9pt" o:ole="">
            <v:imagedata r:id="rId20" o:title=""/>
          </v:shape>
          <o:OLEObject Type="Embed" ProgID="Visio.Drawing.15" ShapeID="_x0000_i1030" DrawAspect="Content" ObjectID="_1825676786"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89" w:name="_Toc129301442"/>
    </w:p>
    <w:p w14:paraId="5EE8B26B" w14:textId="248A9198" w:rsidR="00AF0ACF" w:rsidRDefault="00E55E8C" w:rsidP="00AF0ACF">
      <w:pPr>
        <w:pStyle w:val="Heading4"/>
      </w:pPr>
      <w:bookmarkStart w:id="1490" w:name="_Toc160609395"/>
      <w:bookmarkStart w:id="1491" w:name="_Toc215062919"/>
      <w:bookmarkStart w:id="1492" w:name="_Toc129301448"/>
      <w:bookmarkEnd w:id="1489"/>
      <w:r>
        <w:lastRenderedPageBreak/>
        <w:t>6.6.</w:t>
      </w:r>
      <w:r w:rsidR="00AF0ACF">
        <w:t>3.2</w:t>
      </w:r>
      <w:r w:rsidR="00AF0ACF">
        <w:tab/>
        <w:t xml:space="preserve">Operation: </w:t>
      </w:r>
      <w:r w:rsidR="00B259A9">
        <w:t>Declare</w:t>
      </w:r>
      <w:bookmarkEnd w:id="1490"/>
      <w:bookmarkEnd w:id="1491"/>
    </w:p>
    <w:p w14:paraId="2011904F" w14:textId="2B294A0F" w:rsidR="00AF0ACF" w:rsidRDefault="00E55E8C" w:rsidP="00AF0ACF">
      <w:pPr>
        <w:pStyle w:val="Heading5"/>
      </w:pPr>
      <w:bookmarkStart w:id="1493" w:name="_Toc160609396"/>
      <w:bookmarkStart w:id="1494" w:name="_Toc215062920"/>
      <w:r>
        <w:t>6.6.</w:t>
      </w:r>
      <w:r w:rsidR="00AF0ACF">
        <w:t>3.2.1</w:t>
      </w:r>
      <w:r w:rsidR="00AF0ACF">
        <w:tab/>
        <w:t>Description</w:t>
      </w:r>
      <w:bookmarkEnd w:id="1493"/>
      <w:bookmarkEnd w:id="1494"/>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5" w:name="_Toc160609397"/>
      <w:bookmarkStart w:id="1496" w:name="_Toc215062921"/>
      <w:r>
        <w:t>6.6.</w:t>
      </w:r>
      <w:r w:rsidR="00AF0ACF">
        <w:t>3.2.2</w:t>
      </w:r>
      <w:r w:rsidR="00AF0ACF">
        <w:tab/>
        <w:t>Operation Definition</w:t>
      </w:r>
      <w:bookmarkEnd w:id="1495"/>
      <w:bookmarkEnd w:id="1496"/>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7" w:name="_Toc160609398"/>
      <w:bookmarkStart w:id="1498" w:name="_Toc215062922"/>
      <w:r>
        <w:t>6.6.</w:t>
      </w:r>
      <w:r w:rsidR="00AF0ACF">
        <w:t>3.3</w:t>
      </w:r>
      <w:r w:rsidR="00AF0ACF">
        <w:tab/>
      </w:r>
      <w:r w:rsidR="006E1492">
        <w:t>Void</w:t>
      </w:r>
      <w:bookmarkEnd w:id="1497"/>
      <w:bookmarkEnd w:id="1498"/>
    </w:p>
    <w:p w14:paraId="2DCCFD48" w14:textId="31E6CF91" w:rsidR="00AF0ACF" w:rsidRPr="00170A08" w:rsidRDefault="00E55E8C" w:rsidP="00AF0ACF">
      <w:pPr>
        <w:pStyle w:val="Heading4"/>
      </w:pPr>
      <w:bookmarkStart w:id="1499" w:name="_Toc160609399"/>
      <w:bookmarkStart w:id="1500" w:name="_Toc215062923"/>
      <w:r>
        <w:t>6.6.</w:t>
      </w:r>
      <w:r w:rsidR="00AF0ACF" w:rsidRPr="00170A08">
        <w:t>3.</w:t>
      </w:r>
      <w:r w:rsidR="00AF0ACF">
        <w:t>4</w:t>
      </w:r>
      <w:r w:rsidR="00AF0ACF" w:rsidRPr="00170A08">
        <w:tab/>
      </w:r>
      <w:r w:rsidR="005C30D5">
        <w:t>Void</w:t>
      </w:r>
      <w:bookmarkEnd w:id="1499"/>
      <w:bookmarkEnd w:id="1500"/>
    </w:p>
    <w:p w14:paraId="13F113AC" w14:textId="2CEE52BC" w:rsidR="00AF0ACF" w:rsidRDefault="00E55E8C" w:rsidP="00AF0ACF">
      <w:pPr>
        <w:pStyle w:val="Heading3"/>
      </w:pPr>
      <w:bookmarkStart w:id="1501" w:name="_Toc160609400"/>
      <w:bookmarkStart w:id="1502" w:name="_Toc215062924"/>
      <w:r>
        <w:t>6.6.</w:t>
      </w:r>
      <w:r w:rsidR="00AF0ACF">
        <w:t>4</w:t>
      </w:r>
      <w:r w:rsidR="00AF0ACF">
        <w:tab/>
        <w:t>Notifications</w:t>
      </w:r>
      <w:bookmarkEnd w:id="1492"/>
      <w:bookmarkEnd w:id="1501"/>
      <w:bookmarkEnd w:id="1502"/>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3" w:name="_Toc160609401"/>
      <w:bookmarkStart w:id="1504" w:name="_Toc215062925"/>
      <w:bookmarkStart w:id="1505" w:name="_Toc129301454"/>
      <w:r>
        <w:lastRenderedPageBreak/>
        <w:t>6.6.</w:t>
      </w:r>
      <w:r w:rsidR="00AF0ACF">
        <w:t>5</w:t>
      </w:r>
      <w:r w:rsidR="00AF0ACF">
        <w:tab/>
        <w:t>Data Model</w:t>
      </w:r>
      <w:bookmarkEnd w:id="1503"/>
      <w:bookmarkEnd w:id="1504"/>
    </w:p>
    <w:p w14:paraId="1F67CAD4" w14:textId="0FFBB1B2" w:rsidR="00AF0ACF" w:rsidRDefault="00E55E8C" w:rsidP="00AF0ACF">
      <w:pPr>
        <w:pStyle w:val="Heading4"/>
        <w:rPr>
          <w:lang w:eastAsia="zh-CN"/>
        </w:rPr>
      </w:pPr>
      <w:bookmarkStart w:id="1506" w:name="_Toc160609402"/>
      <w:bookmarkStart w:id="1507" w:name="_Toc215062926"/>
      <w:r>
        <w:rPr>
          <w:lang w:eastAsia="zh-CN"/>
        </w:rPr>
        <w:t>6.6.</w:t>
      </w:r>
      <w:r w:rsidR="00AF0ACF">
        <w:rPr>
          <w:lang w:eastAsia="zh-CN"/>
        </w:rPr>
        <w:t>5.1</w:t>
      </w:r>
      <w:r w:rsidR="00AF0ACF">
        <w:rPr>
          <w:lang w:eastAsia="zh-CN"/>
        </w:rPr>
        <w:tab/>
        <w:t>General</w:t>
      </w:r>
      <w:bookmarkEnd w:id="1506"/>
      <w:bookmarkEnd w:id="1507"/>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316A39D5" w:rsidR="00AF0ACF" w:rsidRPr="00B3237F" w:rsidRDefault="005C30D5" w:rsidP="005C30D5">
            <w:pPr>
              <w:pStyle w:val="TAL"/>
            </w:pPr>
            <w:r>
              <w:t>E</w:t>
            </w:r>
            <w:r w:rsidR="000A0B45">
              <w:t>AS</w:t>
            </w:r>
            <w:r>
              <w:t>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53395CFF" w:rsidR="00034EF5" w:rsidRDefault="00034EF5" w:rsidP="005C30D5">
            <w:pPr>
              <w:pStyle w:val="TAL"/>
            </w:pPr>
            <w:r w:rsidRPr="00034EF5">
              <w:t>E</w:t>
            </w:r>
            <w:r w:rsidR="000A0B45">
              <w:t>AS</w:t>
            </w:r>
            <w:r w:rsidRPr="00034EF5">
              <w:t>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5AB17A74" w:rsidR="00AF0ACF" w:rsidRPr="00B3237F" w:rsidRDefault="005C30D5" w:rsidP="005C30D5">
            <w:pPr>
              <w:pStyle w:val="TAL"/>
            </w:pPr>
            <w:r>
              <w:t>E</w:t>
            </w:r>
            <w:r w:rsidR="00C3684D">
              <w:t>AS</w:t>
            </w:r>
            <w:r>
              <w:t>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8" w:name="_Toc160609403"/>
      <w:bookmarkStart w:id="1509" w:name="_Toc215062927"/>
      <w:r>
        <w:rPr>
          <w:lang w:eastAsia="zh-CN"/>
        </w:rPr>
        <w:t>6.6.</w:t>
      </w:r>
      <w:r w:rsidR="00AF0ACF">
        <w:rPr>
          <w:lang w:eastAsia="zh-CN"/>
        </w:rPr>
        <w:t>5.2</w:t>
      </w:r>
      <w:r w:rsidR="00AF0ACF">
        <w:rPr>
          <w:lang w:eastAsia="zh-CN"/>
        </w:rPr>
        <w:tab/>
        <w:t>Structured data types</w:t>
      </w:r>
      <w:bookmarkEnd w:id="1508"/>
      <w:bookmarkEnd w:id="1509"/>
    </w:p>
    <w:p w14:paraId="38355652" w14:textId="04EADE96" w:rsidR="00AF0ACF" w:rsidRDefault="00E55E8C" w:rsidP="00AF0ACF">
      <w:pPr>
        <w:pStyle w:val="Heading5"/>
        <w:rPr>
          <w:lang w:eastAsia="zh-CN"/>
        </w:rPr>
      </w:pPr>
      <w:bookmarkStart w:id="1510" w:name="_Toc160609404"/>
      <w:bookmarkStart w:id="1511" w:name="_Toc215062928"/>
      <w:r>
        <w:rPr>
          <w:lang w:eastAsia="zh-CN"/>
        </w:rPr>
        <w:t>6.6.</w:t>
      </w:r>
      <w:r w:rsidR="00AF0ACF">
        <w:rPr>
          <w:lang w:eastAsia="zh-CN"/>
        </w:rPr>
        <w:t>5.2.1</w:t>
      </w:r>
      <w:r w:rsidR="00AF0ACF">
        <w:rPr>
          <w:lang w:eastAsia="zh-CN"/>
        </w:rPr>
        <w:tab/>
        <w:t>Introduction</w:t>
      </w:r>
      <w:bookmarkEnd w:id="1510"/>
      <w:bookmarkEnd w:id="1511"/>
    </w:p>
    <w:p w14:paraId="713D52A4" w14:textId="77777777" w:rsidR="00AF0ACF" w:rsidRPr="00952D7A" w:rsidRDefault="00AF0ACF" w:rsidP="00AF0ACF">
      <w:r>
        <w:t>This clause defines the data structures to be used in resource representations.</w:t>
      </w:r>
    </w:p>
    <w:p w14:paraId="58984906" w14:textId="65B3897B" w:rsidR="00AF0ACF" w:rsidRDefault="00E55E8C" w:rsidP="00AF0ACF">
      <w:pPr>
        <w:pStyle w:val="Heading5"/>
        <w:rPr>
          <w:lang w:eastAsia="zh-CN"/>
        </w:rPr>
      </w:pPr>
      <w:bookmarkStart w:id="1512" w:name="_Toc160609405"/>
      <w:bookmarkStart w:id="1513" w:name="_Toc215062929"/>
      <w:r>
        <w:rPr>
          <w:lang w:eastAsia="zh-CN"/>
        </w:rPr>
        <w:lastRenderedPageBreak/>
        <w:t>6.6.</w:t>
      </w:r>
      <w:r w:rsidR="00AF0ACF">
        <w:rPr>
          <w:lang w:eastAsia="zh-CN"/>
        </w:rPr>
        <w:t>5.2.2</w:t>
      </w:r>
      <w:r w:rsidR="00AF0ACF">
        <w:rPr>
          <w:lang w:eastAsia="zh-CN"/>
        </w:rPr>
        <w:tab/>
        <w:t xml:space="preserve">Type: </w:t>
      </w:r>
      <w:r w:rsidR="003758F9" w:rsidRPr="003A360B">
        <w:t>E</w:t>
      </w:r>
      <w:r w:rsidR="00F3141D">
        <w:t>AS</w:t>
      </w:r>
      <w:r w:rsidR="003758F9" w:rsidRPr="003A360B">
        <w:t>InfoProvReq</w:t>
      </w:r>
      <w:bookmarkEnd w:id="1512"/>
      <w:bookmarkEnd w:id="1513"/>
    </w:p>
    <w:p w14:paraId="6536574D" w14:textId="33AE2F9E" w:rsidR="00AF0ACF" w:rsidRDefault="00AF0ACF" w:rsidP="00AF0ACF">
      <w:pPr>
        <w:pStyle w:val="TH"/>
      </w:pPr>
      <w:r>
        <w:rPr>
          <w:noProof/>
        </w:rPr>
        <w:t>Table </w:t>
      </w:r>
      <w:r w:rsidR="00E55E8C">
        <w:t>6.6.</w:t>
      </w:r>
      <w:r>
        <w:t xml:space="preserve">5.2.2-1: </w:t>
      </w:r>
      <w:r>
        <w:rPr>
          <w:noProof/>
        </w:rPr>
        <w:t xml:space="preserve">Definition of type </w:t>
      </w:r>
      <w:r w:rsidR="002D309C" w:rsidRPr="002D309C">
        <w:t>E</w:t>
      </w:r>
      <w:r w:rsidR="00D06443">
        <w:t>AS</w:t>
      </w:r>
      <w:r w:rsidR="002D309C" w:rsidRPr="002D309C">
        <w:t>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1D994D57" w:rsidR="00F60059" w:rsidRDefault="00F60059" w:rsidP="005E5C48">
            <w:pPr>
              <w:pStyle w:val="TAN"/>
            </w:pPr>
            <w:r>
              <w:t>NOTE 1:</w:t>
            </w:r>
            <w:r>
              <w:tab/>
              <w:t xml:space="preserve">The attribute may be present only if Selected EASID(s) and Selected EAS Endpoint(s) are present and </w:t>
            </w:r>
            <w:r w:rsidR="00F30E0E">
              <w:t>"</w:t>
            </w:r>
            <w:r>
              <w:t>reqType</w:t>
            </w:r>
            <w:r w:rsidR="00F30E0E">
              <w:t>"</w:t>
            </w:r>
            <w:r>
              <w:t xml:space="preserve"> attribute is "ACR_SCENARIO_SELECTION_ANNOUNCEMENT"</w:t>
            </w:r>
            <w:r w:rsidR="00F30E0E">
              <w:t>.</w:t>
            </w:r>
          </w:p>
          <w:p w14:paraId="7F1BB8D4" w14:textId="334EC09C" w:rsidR="00F60059" w:rsidRDefault="00F60059" w:rsidP="00F60059">
            <w:pPr>
              <w:pStyle w:val="TAL"/>
            </w:pPr>
            <w:r>
              <w:t>NOTE 2:</w:t>
            </w:r>
            <w:r>
              <w:tab/>
              <w:t xml:space="preserve">The attributes are present only if the </w:t>
            </w:r>
            <w:r w:rsidR="00091B3C">
              <w:t>"</w:t>
            </w:r>
            <w:r>
              <w:t>reqType</w:t>
            </w:r>
            <w:r w:rsidR="00091B3C">
              <w:t>"</w:t>
            </w:r>
            <w:r>
              <w:t xml:space="preserve"> attribute is </w:t>
            </w:r>
            <w:r w:rsidR="00091B3C">
              <w:t>"</w:t>
            </w:r>
            <w:r>
              <w:t>ACR_SCENARIO_SELECTION_REQUEST</w:t>
            </w:r>
            <w:r w:rsidR="00091B3C">
              <w:t>"</w:t>
            </w:r>
          </w:p>
          <w:p w14:paraId="658EA2C3" w14:textId="059AD485" w:rsidR="00F60059" w:rsidRDefault="00F60059" w:rsidP="00F60059">
            <w:pPr>
              <w:pStyle w:val="TAL"/>
            </w:pPr>
            <w:r>
              <w:t>NOTE 3:</w:t>
            </w:r>
            <w:r>
              <w:tab/>
              <w:t>The attribute is present if AC Profile is not shared to EES previously</w:t>
            </w:r>
            <w:r w:rsidR="0032055E">
              <w:t>.</w:t>
            </w:r>
          </w:p>
          <w:p w14:paraId="2C06F586" w14:textId="049CC3B7" w:rsidR="00F60059" w:rsidRDefault="00F60059" w:rsidP="00F60059">
            <w:pPr>
              <w:pStyle w:val="TAL"/>
            </w:pPr>
            <w:r>
              <w:t>NOTE 4:</w:t>
            </w:r>
            <w:r>
              <w:tab/>
              <w:t xml:space="preserve">This attribute may be present only if the </w:t>
            </w:r>
            <w:r w:rsidR="0032055E">
              <w:t>"</w:t>
            </w:r>
            <w:r>
              <w:t>reqType</w:t>
            </w:r>
            <w:r w:rsidR="0032055E">
              <w:t>"</w:t>
            </w:r>
            <w:r>
              <w:t xml:space="preserv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0D0CEB92" w:rsidR="00AF0ACF" w:rsidRDefault="00E55E8C" w:rsidP="00AF0ACF">
      <w:pPr>
        <w:pStyle w:val="Heading5"/>
        <w:rPr>
          <w:lang w:eastAsia="zh-CN"/>
        </w:rPr>
      </w:pPr>
      <w:bookmarkStart w:id="1514" w:name="_Toc160609406"/>
      <w:bookmarkStart w:id="1515" w:name="_Toc215062930"/>
      <w:r>
        <w:rPr>
          <w:lang w:eastAsia="zh-CN"/>
        </w:rPr>
        <w:t>6.6.</w:t>
      </w:r>
      <w:r w:rsidR="00AF0ACF">
        <w:rPr>
          <w:lang w:eastAsia="zh-CN"/>
        </w:rPr>
        <w:t>5.2.3</w:t>
      </w:r>
      <w:r w:rsidR="00AF0ACF">
        <w:rPr>
          <w:lang w:eastAsia="zh-CN"/>
        </w:rPr>
        <w:tab/>
        <w:t xml:space="preserve">Type: </w:t>
      </w:r>
      <w:r w:rsidR="00F81F89" w:rsidRPr="00CA3306">
        <w:rPr>
          <w:lang w:eastAsia="zh-CN"/>
        </w:rPr>
        <w:t>E</w:t>
      </w:r>
      <w:r w:rsidR="00437647">
        <w:rPr>
          <w:lang w:eastAsia="zh-CN"/>
        </w:rPr>
        <w:t>AS</w:t>
      </w:r>
      <w:r w:rsidR="00F81F89" w:rsidRPr="00CA3306">
        <w:rPr>
          <w:lang w:eastAsia="zh-CN"/>
        </w:rPr>
        <w:t>InfoProvResp</w:t>
      </w:r>
      <w:bookmarkEnd w:id="1514"/>
      <w:bookmarkEnd w:id="1515"/>
    </w:p>
    <w:p w14:paraId="1A234AE2" w14:textId="43B5FA55"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w:t>
      </w:r>
      <w:r w:rsidR="00437647">
        <w:t>AS</w:t>
      </w:r>
      <w:r w:rsidRPr="00CA3306">
        <w:t>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6" w:name="_Toc160609407"/>
      <w:bookmarkStart w:id="1517" w:name="_Toc215062931"/>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6"/>
      <w:bookmarkEnd w:id="1517"/>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8" w:name="_Toc160609408"/>
      <w:bookmarkStart w:id="1519" w:name="_Toc215062932"/>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8"/>
      <w:bookmarkEnd w:id="1519"/>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20" w:name="_Toc160609409"/>
      <w:bookmarkStart w:id="1521" w:name="_Toc215062933"/>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20"/>
      <w:bookmarkEnd w:id="1521"/>
    </w:p>
    <w:p w14:paraId="1757A073" w14:textId="77777777" w:rsidR="00AF0ACF" w:rsidRPr="0034679F" w:rsidRDefault="00AF0ACF" w:rsidP="00AF0ACF"/>
    <w:p w14:paraId="74C8BAB5" w14:textId="75DFE668" w:rsidR="00D82675" w:rsidRDefault="00D82675" w:rsidP="00D82675">
      <w:pPr>
        <w:pStyle w:val="Heading5"/>
      </w:pPr>
      <w:bookmarkStart w:id="1522" w:name="_Toc160609410"/>
      <w:bookmarkStart w:id="1523" w:name="_Toc28012837"/>
      <w:bookmarkStart w:id="1524" w:name="_Toc34266319"/>
      <w:bookmarkStart w:id="1525" w:name="_Toc36102490"/>
      <w:bookmarkStart w:id="1526" w:name="_Toc43563534"/>
      <w:bookmarkStart w:id="1527" w:name="_Toc45134077"/>
      <w:bookmarkStart w:id="1528" w:name="_Toc50032009"/>
      <w:bookmarkStart w:id="1529" w:name="_Toc51762929"/>
      <w:bookmarkStart w:id="1530" w:name="_Toc56640997"/>
      <w:bookmarkStart w:id="1531" w:name="_Toc59017965"/>
      <w:bookmarkStart w:id="1532" w:name="_Toc66231833"/>
      <w:bookmarkStart w:id="1533" w:name="_Toc68168994"/>
      <w:bookmarkStart w:id="1534" w:name="_Toc70550661"/>
      <w:bookmarkStart w:id="1535" w:name="_Toc73564475"/>
      <w:bookmarkStart w:id="1536" w:name="_Toc85734457"/>
      <w:bookmarkStart w:id="1537" w:name="_Toc89431756"/>
      <w:bookmarkStart w:id="1538" w:name="_Toc97042568"/>
      <w:bookmarkStart w:id="1539" w:name="_Toc97045712"/>
      <w:bookmarkStart w:id="1540" w:name="_Toc97155457"/>
      <w:bookmarkStart w:id="1541" w:name="_Toc101521597"/>
      <w:bookmarkStart w:id="1542" w:name="_Toc138761871"/>
      <w:bookmarkStart w:id="1543" w:name="_Toc215062934"/>
      <w:r>
        <w:t>6.6.5.2.7</w:t>
      </w:r>
      <w:r>
        <w:tab/>
      </w:r>
      <w:r w:rsidR="005E6A11">
        <w:t>Void</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4" w:name="_Toc160609411"/>
      <w:bookmarkStart w:id="1545" w:name="_Toc21506293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4"/>
      <w:bookmarkEnd w:id="1545"/>
    </w:p>
    <w:p w14:paraId="4E5F5FA0" w14:textId="172F4D3B" w:rsidR="00AF0ACF" w:rsidRPr="003C73EC" w:rsidRDefault="00E55E8C" w:rsidP="00AF0ACF">
      <w:pPr>
        <w:pStyle w:val="Heading5"/>
      </w:pPr>
      <w:bookmarkStart w:id="1546" w:name="_Toc160609412"/>
      <w:bookmarkStart w:id="1547" w:name="_Toc21506293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6"/>
      <w:bookmarkEnd w:id="1547"/>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8" w:name="_Toc160609413"/>
      <w:bookmarkStart w:id="1549" w:name="_Toc21506293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8"/>
      <w:bookmarkEnd w:id="1549"/>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50" w:name="_Toc215062938"/>
      <w:bookmarkStart w:id="1551" w:name="_Toc160609414"/>
      <w:r w:rsidRPr="00CA178A">
        <w:rPr>
          <w:noProof/>
        </w:rPr>
        <w:lastRenderedPageBreak/>
        <w:t>6.6.5.3.</w:t>
      </w:r>
      <w:r w:rsidR="00ED6AD6">
        <w:rPr>
          <w:noProof/>
        </w:rPr>
        <w:t>3</w:t>
      </w:r>
      <w:r w:rsidRPr="00CA178A">
        <w:rPr>
          <w:noProof/>
        </w:rPr>
        <w:tab/>
        <w:t>Enumeration: EasInfoProvReqType</w:t>
      </w:r>
      <w:bookmarkEnd w:id="1550"/>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52" w:name="_Toc215062939"/>
      <w:r>
        <w:t>6.6.</w:t>
      </w:r>
      <w:r w:rsidR="00AF0ACF">
        <w:t>6</w:t>
      </w:r>
      <w:r w:rsidR="00AF0ACF">
        <w:tab/>
        <w:t>Error Handling</w:t>
      </w:r>
      <w:bookmarkEnd w:id="1551"/>
      <w:bookmarkEnd w:id="1552"/>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3" w:name="_Toc160609415"/>
      <w:bookmarkStart w:id="1554" w:name="_Toc215062940"/>
      <w:r>
        <w:t>6.6.</w:t>
      </w:r>
      <w:r w:rsidR="00AF0ACF">
        <w:t>7</w:t>
      </w:r>
      <w:r w:rsidR="00AF0ACF">
        <w:tab/>
        <w:t>Feature negotiation</w:t>
      </w:r>
      <w:bookmarkEnd w:id="1553"/>
      <w:bookmarkEnd w:id="1554"/>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5"/>
    <w:p w14:paraId="3DD078A1" w14:textId="77777777" w:rsidR="00AF0ACF" w:rsidRPr="00773BBB" w:rsidRDefault="00AF0ACF" w:rsidP="009E5347"/>
    <w:p w14:paraId="1E0B1964" w14:textId="77777777" w:rsidR="009E5347" w:rsidRPr="004D3578" w:rsidRDefault="009E5347" w:rsidP="009E5347">
      <w:pPr>
        <w:pStyle w:val="Heading1"/>
      </w:pPr>
      <w:bookmarkStart w:id="1555" w:name="_Toc101529428"/>
      <w:bookmarkStart w:id="1556" w:name="_Toc114864262"/>
      <w:bookmarkStart w:id="1557" w:name="_Toc143871413"/>
      <w:bookmarkStart w:id="1558" w:name="_Toc144134909"/>
      <w:bookmarkStart w:id="1559" w:name="_Toc160609416"/>
      <w:bookmarkStart w:id="1560" w:name="_Toc215062941"/>
      <w:r>
        <w:t>7</w:t>
      </w:r>
      <w:r>
        <w:tab/>
        <w:t>Services offered by Edge Configuration Server</w:t>
      </w:r>
      <w:bookmarkEnd w:id="1555"/>
      <w:bookmarkEnd w:id="1556"/>
      <w:bookmarkEnd w:id="1557"/>
      <w:bookmarkEnd w:id="1558"/>
      <w:bookmarkEnd w:id="1559"/>
      <w:bookmarkEnd w:id="1560"/>
    </w:p>
    <w:p w14:paraId="2AD9CC73" w14:textId="77777777" w:rsidR="009E5347" w:rsidRDefault="009E5347" w:rsidP="009E5347">
      <w:pPr>
        <w:pStyle w:val="Heading2"/>
      </w:pPr>
      <w:bookmarkStart w:id="1561" w:name="_Toc70534719"/>
      <w:bookmarkStart w:id="1562" w:name="_Toc101529429"/>
      <w:bookmarkStart w:id="1563" w:name="_Toc114864263"/>
      <w:bookmarkStart w:id="1564" w:name="_Toc143871414"/>
      <w:bookmarkStart w:id="1565" w:name="_Toc144134910"/>
      <w:bookmarkStart w:id="1566" w:name="_Toc160609417"/>
      <w:bookmarkStart w:id="1567" w:name="_Toc215062942"/>
      <w:r>
        <w:t>7.1</w:t>
      </w:r>
      <w:r>
        <w:tab/>
        <w:t>Introduction</w:t>
      </w:r>
      <w:bookmarkEnd w:id="1561"/>
      <w:bookmarkEnd w:id="1562"/>
      <w:bookmarkEnd w:id="1563"/>
      <w:bookmarkEnd w:id="1564"/>
      <w:bookmarkEnd w:id="1565"/>
      <w:bookmarkEnd w:id="1566"/>
      <w:bookmarkEnd w:id="1567"/>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8" w:name="_Toc101529430"/>
      <w:bookmarkStart w:id="1569" w:name="_Toc114864264"/>
      <w:bookmarkStart w:id="1570" w:name="_Toc143871415"/>
      <w:bookmarkStart w:id="1571" w:name="_Toc144134911"/>
      <w:bookmarkStart w:id="1572" w:name="_Toc160609418"/>
      <w:bookmarkStart w:id="1573" w:name="_Toc215062943"/>
      <w:r>
        <w:lastRenderedPageBreak/>
        <w:t>7.2</w:t>
      </w:r>
      <w:r>
        <w:tab/>
      </w:r>
      <w:r w:rsidRPr="00317891">
        <w:t>Eecs_ServiceProvisioning</w:t>
      </w:r>
      <w:r>
        <w:t xml:space="preserve"> Service</w:t>
      </w:r>
      <w:bookmarkEnd w:id="1568"/>
      <w:bookmarkEnd w:id="1569"/>
      <w:bookmarkEnd w:id="1570"/>
      <w:bookmarkEnd w:id="1571"/>
      <w:bookmarkEnd w:id="1572"/>
      <w:bookmarkEnd w:id="1573"/>
    </w:p>
    <w:p w14:paraId="39A3B66A" w14:textId="77777777" w:rsidR="009E5347" w:rsidRDefault="009E5347" w:rsidP="009E5347">
      <w:pPr>
        <w:pStyle w:val="Heading3"/>
      </w:pPr>
      <w:bookmarkStart w:id="1574" w:name="_Toc101529431"/>
      <w:bookmarkStart w:id="1575" w:name="_Toc114864265"/>
      <w:bookmarkStart w:id="1576" w:name="_Toc143871416"/>
      <w:bookmarkStart w:id="1577" w:name="_Toc144134912"/>
      <w:bookmarkStart w:id="1578" w:name="_Toc160609419"/>
      <w:bookmarkStart w:id="1579" w:name="_Toc215062944"/>
      <w:r>
        <w:t>7.2.1</w:t>
      </w:r>
      <w:r>
        <w:tab/>
        <w:t>Service Description</w:t>
      </w:r>
      <w:bookmarkEnd w:id="1574"/>
      <w:bookmarkEnd w:id="1575"/>
      <w:bookmarkEnd w:id="1576"/>
      <w:bookmarkEnd w:id="1577"/>
      <w:bookmarkEnd w:id="1578"/>
      <w:bookmarkEnd w:id="1579"/>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80" w:name="_Toc101529432"/>
      <w:bookmarkStart w:id="1581" w:name="_Toc114864266"/>
      <w:bookmarkStart w:id="1582" w:name="_Toc143871417"/>
      <w:bookmarkStart w:id="1583" w:name="_Toc144134913"/>
      <w:bookmarkStart w:id="1584" w:name="_Toc160609420"/>
      <w:bookmarkStart w:id="1585" w:name="_Toc215062945"/>
      <w:r>
        <w:t>7.2.2</w:t>
      </w:r>
      <w:r>
        <w:tab/>
        <w:t>Service Operations</w:t>
      </w:r>
      <w:bookmarkEnd w:id="1580"/>
      <w:bookmarkEnd w:id="1581"/>
      <w:bookmarkEnd w:id="1582"/>
      <w:bookmarkEnd w:id="1583"/>
      <w:bookmarkEnd w:id="1584"/>
      <w:bookmarkEnd w:id="1585"/>
    </w:p>
    <w:p w14:paraId="4057891A" w14:textId="77777777" w:rsidR="009E5347" w:rsidRDefault="009E5347" w:rsidP="009E5347">
      <w:pPr>
        <w:pStyle w:val="Heading4"/>
      </w:pPr>
      <w:bookmarkStart w:id="1586" w:name="_Toc101529433"/>
      <w:bookmarkStart w:id="1587" w:name="_Toc114864267"/>
      <w:bookmarkStart w:id="1588" w:name="_Toc143871418"/>
      <w:bookmarkStart w:id="1589" w:name="_Toc144134914"/>
      <w:bookmarkStart w:id="1590" w:name="_Toc160609421"/>
      <w:bookmarkStart w:id="1591" w:name="_Toc215062946"/>
      <w:r>
        <w:t>7.2.2.1</w:t>
      </w:r>
      <w:r>
        <w:tab/>
        <w:t>Introduction</w:t>
      </w:r>
      <w:bookmarkEnd w:id="1586"/>
      <w:bookmarkEnd w:id="1587"/>
      <w:bookmarkEnd w:id="1588"/>
      <w:bookmarkEnd w:id="1589"/>
      <w:bookmarkEnd w:id="1590"/>
      <w:bookmarkEnd w:id="1591"/>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2" w:name="_Toc101529434"/>
      <w:bookmarkStart w:id="1593" w:name="_Toc114864268"/>
      <w:bookmarkStart w:id="1594" w:name="_Toc143871419"/>
      <w:bookmarkStart w:id="1595" w:name="_Toc144134915"/>
      <w:bookmarkStart w:id="1596" w:name="_Toc160609422"/>
      <w:bookmarkStart w:id="1597" w:name="_Toc215062947"/>
      <w:r>
        <w:t>7.2.2.2</w:t>
      </w:r>
      <w:r>
        <w:tab/>
      </w:r>
      <w:r w:rsidRPr="00317891">
        <w:t>Eecs_ServiceProvisioning_Request</w:t>
      </w:r>
      <w:bookmarkEnd w:id="1592"/>
      <w:bookmarkEnd w:id="1593"/>
      <w:bookmarkEnd w:id="1594"/>
      <w:bookmarkEnd w:id="1595"/>
      <w:bookmarkEnd w:id="1596"/>
      <w:bookmarkEnd w:id="1597"/>
    </w:p>
    <w:p w14:paraId="52B3F928" w14:textId="77777777" w:rsidR="009E5347" w:rsidRDefault="009E5347" w:rsidP="009E5347">
      <w:pPr>
        <w:pStyle w:val="Heading5"/>
      </w:pPr>
      <w:bookmarkStart w:id="1598" w:name="_Toc101529435"/>
      <w:bookmarkStart w:id="1599" w:name="_Toc114864269"/>
      <w:bookmarkStart w:id="1600" w:name="_Toc143871420"/>
      <w:bookmarkStart w:id="1601" w:name="_Toc144134916"/>
      <w:bookmarkStart w:id="1602" w:name="_Toc160609423"/>
      <w:bookmarkStart w:id="1603" w:name="_Toc215062948"/>
      <w:r>
        <w:t>7.2.2.2.1</w:t>
      </w:r>
      <w:r>
        <w:tab/>
        <w:t>General</w:t>
      </w:r>
      <w:bookmarkEnd w:id="1598"/>
      <w:bookmarkEnd w:id="1599"/>
      <w:bookmarkEnd w:id="1600"/>
      <w:bookmarkEnd w:id="1601"/>
      <w:bookmarkEnd w:id="1602"/>
      <w:bookmarkEnd w:id="1603"/>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4" w:name="_Toc101529436"/>
      <w:bookmarkStart w:id="1605" w:name="_Toc114864270"/>
      <w:bookmarkStart w:id="1606" w:name="_Toc143871421"/>
      <w:bookmarkStart w:id="1607" w:name="_Toc144134917"/>
      <w:bookmarkStart w:id="1608" w:name="_Toc160609424"/>
      <w:bookmarkStart w:id="1609" w:name="_Toc215062949"/>
      <w:r>
        <w:t>7.2.2.2.2</w:t>
      </w:r>
      <w:r>
        <w:tab/>
        <w:t xml:space="preserve">EEC requesting service provisioning information using </w:t>
      </w:r>
      <w:r w:rsidRPr="00317891">
        <w:t>Eecs_ServiceProvisioning_Request</w:t>
      </w:r>
      <w:r>
        <w:t xml:space="preserve"> operation</w:t>
      </w:r>
      <w:bookmarkEnd w:id="1604"/>
      <w:bookmarkEnd w:id="1605"/>
      <w:bookmarkEnd w:id="1606"/>
      <w:bookmarkEnd w:id="1607"/>
      <w:bookmarkEnd w:id="1608"/>
      <w:bookmarkEnd w:id="1609"/>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381BA099" w:rsidR="009E5347" w:rsidRDefault="00B458E4" w:rsidP="00722C27">
      <w:pPr>
        <w:pStyle w:val="B2"/>
      </w:pPr>
      <w:r>
        <w:rPr>
          <w:lang w:eastAsia="ko-KR"/>
        </w:rPr>
        <w:t>7</w:t>
      </w:r>
      <w:r w:rsidR="005C6482" w:rsidRPr="008329D7">
        <w:rPr>
          <w:lang w:eastAsia="ko-KR"/>
        </w:rPr>
        <w:t>)</w:t>
      </w:r>
      <w:r w:rsidR="009E5347">
        <w:rPr>
          <w:lang w:eastAsia="ko-KR"/>
        </w:rPr>
        <w:tab/>
      </w:r>
      <w:r w:rsidR="00AE5CAE">
        <w:rPr>
          <w:lang w:eastAsia="ko-KR"/>
        </w:rPr>
        <w:t xml:space="preserve">shall </w:t>
      </w:r>
      <w:r w:rsidR="009E5347" w:rsidRPr="00317891">
        <w:rPr>
          <w:lang w:eastAsia="ko-KR"/>
        </w:rPr>
        <w:t xml:space="preserve">determine other information that needs to be provisioned, </w:t>
      </w:r>
      <w:r w:rsidR="00BA4279">
        <w:rPr>
          <w:lang w:eastAsia="ko-KR"/>
        </w:rPr>
        <w:t>as defined in the EDNConfigIn</w:t>
      </w:r>
      <w:r w:rsidR="00BA4279" w:rsidRPr="00317891">
        <w:rPr>
          <w:lang w:eastAsia="ko-KR"/>
        </w:rPr>
        <w:t>fo</w:t>
      </w:r>
      <w:r w:rsidR="00BA4279">
        <w:rPr>
          <w:lang w:eastAsia="ko-KR"/>
        </w:rPr>
        <w:t xml:space="preserve"> data structure as specified in clause 8.1.5.2.7 and shall include it in the </w:t>
      </w:r>
      <w:r w:rsidR="00BA4279">
        <w:t>ECSServProvResp</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10" w:name="_Toc101529437"/>
      <w:bookmarkStart w:id="1611" w:name="_Toc114864271"/>
      <w:bookmarkStart w:id="1612" w:name="_Toc143871422"/>
      <w:bookmarkStart w:id="1613" w:name="_Toc144134918"/>
      <w:bookmarkStart w:id="1614" w:name="_Toc160609425"/>
      <w:bookmarkStart w:id="1615" w:name="_Toc215062950"/>
      <w:r>
        <w:t>7.2.2.3</w:t>
      </w:r>
      <w:r>
        <w:tab/>
      </w:r>
      <w:r w:rsidRPr="00317891">
        <w:t>Eecs_ServiceProvisioning_Subscribe</w:t>
      </w:r>
      <w:bookmarkEnd w:id="1610"/>
      <w:bookmarkEnd w:id="1611"/>
      <w:bookmarkEnd w:id="1612"/>
      <w:bookmarkEnd w:id="1613"/>
      <w:bookmarkEnd w:id="1614"/>
      <w:bookmarkEnd w:id="1615"/>
    </w:p>
    <w:p w14:paraId="07AB50FC" w14:textId="77777777" w:rsidR="009E5347" w:rsidRDefault="009E5347" w:rsidP="009E5347">
      <w:pPr>
        <w:pStyle w:val="Heading5"/>
      </w:pPr>
      <w:bookmarkStart w:id="1616" w:name="_Toc101529438"/>
      <w:bookmarkStart w:id="1617" w:name="_Toc114864272"/>
      <w:bookmarkStart w:id="1618" w:name="_Toc143871423"/>
      <w:bookmarkStart w:id="1619" w:name="_Toc144134919"/>
      <w:bookmarkStart w:id="1620" w:name="_Toc160609426"/>
      <w:bookmarkStart w:id="1621" w:name="_Toc215062951"/>
      <w:r>
        <w:t>7.2.2.3.1</w:t>
      </w:r>
      <w:r>
        <w:tab/>
        <w:t>General</w:t>
      </w:r>
      <w:bookmarkEnd w:id="1616"/>
      <w:bookmarkEnd w:id="1617"/>
      <w:bookmarkEnd w:id="1618"/>
      <w:bookmarkEnd w:id="1619"/>
      <w:bookmarkEnd w:id="1620"/>
      <w:bookmarkEnd w:id="1621"/>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2" w:name="_Toc101529439"/>
      <w:bookmarkStart w:id="1623" w:name="_Toc114864273"/>
      <w:bookmarkStart w:id="1624" w:name="_Toc143871424"/>
      <w:bookmarkStart w:id="1625" w:name="_Toc144134920"/>
      <w:bookmarkStart w:id="1626" w:name="_Toc160609427"/>
      <w:bookmarkStart w:id="1627" w:name="_Toc215062952"/>
      <w:r>
        <w:t>7.2.2.3.2</w:t>
      </w:r>
      <w:r>
        <w:tab/>
        <w:t xml:space="preserve">EEC subscribing to service provisioning information from ECS using </w:t>
      </w:r>
      <w:r w:rsidRPr="00317891">
        <w:t>Eecs_ServiceProvisioning_Subscribe</w:t>
      </w:r>
      <w:r>
        <w:t xml:space="preserve"> operation</w:t>
      </w:r>
      <w:bookmarkEnd w:id="1622"/>
      <w:bookmarkEnd w:id="1623"/>
      <w:bookmarkEnd w:id="1624"/>
      <w:bookmarkEnd w:id="1625"/>
      <w:bookmarkEnd w:id="1626"/>
      <w:bookmarkEnd w:id="1627"/>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8" w:name="_Toc101529440"/>
      <w:bookmarkStart w:id="1629" w:name="_Toc114864274"/>
      <w:bookmarkStart w:id="1630" w:name="_Toc143871425"/>
      <w:bookmarkStart w:id="1631" w:name="_Toc144134921"/>
      <w:bookmarkStart w:id="1632" w:name="_Toc160609428"/>
      <w:bookmarkStart w:id="1633" w:name="_Toc215062953"/>
      <w:r>
        <w:t>7.2.2.4</w:t>
      </w:r>
      <w:r>
        <w:tab/>
      </w:r>
      <w:r w:rsidRPr="00317891">
        <w:t>Eecs_ServiceProvisioning_Notify</w:t>
      </w:r>
      <w:bookmarkEnd w:id="1628"/>
      <w:bookmarkEnd w:id="1629"/>
      <w:bookmarkEnd w:id="1630"/>
      <w:bookmarkEnd w:id="1631"/>
      <w:bookmarkEnd w:id="1632"/>
      <w:bookmarkEnd w:id="1633"/>
    </w:p>
    <w:p w14:paraId="217733A9" w14:textId="77777777" w:rsidR="009E5347" w:rsidRDefault="009E5347" w:rsidP="009E5347">
      <w:pPr>
        <w:pStyle w:val="Heading5"/>
      </w:pPr>
      <w:bookmarkStart w:id="1634" w:name="_Toc101529441"/>
      <w:bookmarkStart w:id="1635" w:name="_Toc114864275"/>
      <w:bookmarkStart w:id="1636" w:name="_Toc143871426"/>
      <w:bookmarkStart w:id="1637" w:name="_Toc144134922"/>
      <w:bookmarkStart w:id="1638" w:name="_Toc160609429"/>
      <w:bookmarkStart w:id="1639" w:name="_Toc215062954"/>
      <w:r>
        <w:t>7.2.2.4.1</w:t>
      </w:r>
      <w:r>
        <w:tab/>
        <w:t>General</w:t>
      </w:r>
      <w:bookmarkEnd w:id="1634"/>
      <w:bookmarkEnd w:id="1635"/>
      <w:bookmarkEnd w:id="1636"/>
      <w:bookmarkEnd w:id="1637"/>
      <w:bookmarkEnd w:id="1638"/>
      <w:bookmarkEnd w:id="1639"/>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40" w:name="_Toc101529442"/>
      <w:bookmarkStart w:id="1641" w:name="_Toc114864276"/>
      <w:bookmarkStart w:id="1642" w:name="_Toc143871427"/>
      <w:bookmarkStart w:id="1643" w:name="_Toc144134923"/>
      <w:bookmarkStart w:id="1644" w:name="_Toc160609430"/>
      <w:bookmarkStart w:id="1645" w:name="_Toc215062955"/>
      <w:r>
        <w:t>7.2.2.4.2</w:t>
      </w:r>
      <w:r>
        <w:tab/>
        <w:t xml:space="preserve">ECS notifying the service provisioning information to EEC using </w:t>
      </w:r>
      <w:r w:rsidRPr="00317891">
        <w:t xml:space="preserve">Eecs_ServiceProvisioning_Notify </w:t>
      </w:r>
      <w:r>
        <w:t>operation</w:t>
      </w:r>
      <w:bookmarkEnd w:id="1640"/>
      <w:bookmarkEnd w:id="1641"/>
      <w:bookmarkEnd w:id="1642"/>
      <w:bookmarkEnd w:id="1643"/>
      <w:bookmarkEnd w:id="1644"/>
      <w:bookmarkEnd w:id="1645"/>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16ECD5BE" w:rsidR="00290676" w:rsidRDefault="009E5347" w:rsidP="00290676">
      <w:r w:rsidRPr="00317891">
        <w:t xml:space="preserve">The ECS also determines other information that needs to be provisioned, </w:t>
      </w:r>
      <w:r w:rsidR="00DB703A">
        <w:t>as defined</w:t>
      </w:r>
      <w:r w:rsidR="00DB703A">
        <w:rPr>
          <w:lang w:eastAsia="ko-KR"/>
        </w:rPr>
        <w:t xml:space="preserve"> in the EDNConfigIn</w:t>
      </w:r>
      <w:r w:rsidR="00DB703A" w:rsidRPr="00317891">
        <w:rPr>
          <w:lang w:eastAsia="ko-KR"/>
        </w:rPr>
        <w:t>fo</w:t>
      </w:r>
      <w:r w:rsidR="00DB703A">
        <w:rPr>
          <w:lang w:eastAsia="ko-KR"/>
        </w:rPr>
        <w:t xml:space="preserve"> data structure as specified in clause 8.1.5.2.7 and shall include it in the </w:t>
      </w:r>
      <w:r w:rsidR="00DB703A">
        <w:t>ServProvNotification data structure</w:t>
      </w:r>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6" w:name="_Toc101529443"/>
      <w:bookmarkStart w:id="1647" w:name="_Toc114864277"/>
      <w:bookmarkStart w:id="1648" w:name="_Toc143871428"/>
      <w:bookmarkStart w:id="1649" w:name="_Toc144134924"/>
      <w:bookmarkStart w:id="1650" w:name="_Toc160609431"/>
      <w:bookmarkStart w:id="1651" w:name="_Toc215062956"/>
      <w:r>
        <w:t>7.2.2.5</w:t>
      </w:r>
      <w:r>
        <w:tab/>
      </w:r>
      <w:r w:rsidRPr="00317891">
        <w:t>Eecs_ServiceProvisioning_UpdateSubscription</w:t>
      </w:r>
      <w:bookmarkEnd w:id="1646"/>
      <w:bookmarkEnd w:id="1647"/>
      <w:bookmarkEnd w:id="1648"/>
      <w:bookmarkEnd w:id="1649"/>
      <w:bookmarkEnd w:id="1650"/>
      <w:bookmarkEnd w:id="1651"/>
    </w:p>
    <w:p w14:paraId="6102DDD3" w14:textId="77777777" w:rsidR="009E5347" w:rsidRDefault="009E5347" w:rsidP="009E5347">
      <w:pPr>
        <w:pStyle w:val="Heading5"/>
      </w:pPr>
      <w:bookmarkStart w:id="1652" w:name="_Toc101529444"/>
      <w:bookmarkStart w:id="1653" w:name="_Toc114864278"/>
      <w:bookmarkStart w:id="1654" w:name="_Toc143871429"/>
      <w:bookmarkStart w:id="1655" w:name="_Toc144134925"/>
      <w:bookmarkStart w:id="1656" w:name="_Toc160609432"/>
      <w:bookmarkStart w:id="1657" w:name="_Toc215062957"/>
      <w:r>
        <w:t>7.2.2.5.1</w:t>
      </w:r>
      <w:r>
        <w:tab/>
        <w:t>General</w:t>
      </w:r>
      <w:bookmarkEnd w:id="1652"/>
      <w:bookmarkEnd w:id="1653"/>
      <w:bookmarkEnd w:id="1654"/>
      <w:bookmarkEnd w:id="1655"/>
      <w:bookmarkEnd w:id="1656"/>
      <w:bookmarkEnd w:id="1657"/>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8" w:name="_Toc101529445"/>
      <w:bookmarkStart w:id="1659" w:name="_Toc114864279"/>
      <w:bookmarkStart w:id="1660" w:name="_Toc143871430"/>
      <w:bookmarkStart w:id="1661" w:name="_Toc144134926"/>
      <w:bookmarkStart w:id="1662" w:name="_Toc160609433"/>
      <w:bookmarkStart w:id="1663" w:name="_Toc21506295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8"/>
      <w:bookmarkEnd w:id="1659"/>
      <w:bookmarkEnd w:id="1660"/>
      <w:bookmarkEnd w:id="1661"/>
      <w:bookmarkEnd w:id="1662"/>
      <w:bookmarkEnd w:id="1663"/>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4" w:name="_Toc101529446"/>
      <w:bookmarkStart w:id="1665" w:name="_Toc114864280"/>
      <w:bookmarkStart w:id="1666" w:name="_Toc143871431"/>
      <w:bookmarkStart w:id="1667" w:name="_Toc144134927"/>
      <w:bookmarkStart w:id="1668" w:name="_Toc160609434"/>
      <w:bookmarkStart w:id="1669" w:name="_Toc215062959"/>
      <w:r>
        <w:t>7.2.2.6</w:t>
      </w:r>
      <w:r>
        <w:tab/>
      </w:r>
      <w:r w:rsidRPr="00317891">
        <w:rPr>
          <w:lang w:val="en-IN"/>
        </w:rPr>
        <w:t>Eecs_ServiceProvisioning_Unsubscribe</w:t>
      </w:r>
      <w:bookmarkEnd w:id="1664"/>
      <w:bookmarkEnd w:id="1665"/>
      <w:bookmarkEnd w:id="1666"/>
      <w:bookmarkEnd w:id="1667"/>
      <w:bookmarkEnd w:id="1668"/>
      <w:bookmarkEnd w:id="1669"/>
    </w:p>
    <w:p w14:paraId="4B0D3C3A" w14:textId="77777777" w:rsidR="009E5347" w:rsidRDefault="009E5347" w:rsidP="009E5347">
      <w:pPr>
        <w:pStyle w:val="Heading5"/>
      </w:pPr>
      <w:bookmarkStart w:id="1670" w:name="_Toc101529447"/>
      <w:bookmarkStart w:id="1671" w:name="_Toc114864281"/>
      <w:bookmarkStart w:id="1672" w:name="_Toc143871432"/>
      <w:bookmarkStart w:id="1673" w:name="_Toc144134928"/>
      <w:bookmarkStart w:id="1674" w:name="_Toc160609435"/>
      <w:bookmarkStart w:id="1675" w:name="_Toc215062960"/>
      <w:r>
        <w:t>7.2.2.6.1</w:t>
      </w:r>
      <w:r>
        <w:tab/>
        <w:t>General</w:t>
      </w:r>
      <w:bookmarkEnd w:id="1670"/>
      <w:bookmarkEnd w:id="1671"/>
      <w:bookmarkEnd w:id="1672"/>
      <w:bookmarkEnd w:id="1673"/>
      <w:bookmarkEnd w:id="1674"/>
      <w:bookmarkEnd w:id="167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6" w:name="_Toc101529448"/>
      <w:bookmarkStart w:id="1677" w:name="_Toc114864282"/>
      <w:bookmarkStart w:id="1678" w:name="_Toc143871433"/>
      <w:bookmarkStart w:id="1679" w:name="_Toc144134929"/>
      <w:bookmarkStart w:id="1680" w:name="_Toc160609436"/>
      <w:bookmarkStart w:id="1681" w:name="_Toc215062961"/>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6"/>
      <w:bookmarkEnd w:id="1677"/>
      <w:bookmarkEnd w:id="1678"/>
      <w:bookmarkEnd w:id="1679"/>
      <w:bookmarkEnd w:id="1680"/>
      <w:bookmarkEnd w:id="1681"/>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2" w:name="_Toc101529449"/>
      <w:bookmarkStart w:id="1683" w:name="_Toc114864283"/>
      <w:bookmarkStart w:id="1684" w:name="_Toc143871434"/>
      <w:bookmarkStart w:id="1685" w:name="_Toc144134930"/>
      <w:bookmarkStart w:id="1686" w:name="_Toc160609437"/>
      <w:bookmarkStart w:id="1687" w:name="_Toc215062962"/>
      <w:r>
        <w:t>8</w:t>
      </w:r>
      <w:r>
        <w:tab/>
        <w:t>Edge Configuration Server API Definitions</w:t>
      </w:r>
      <w:bookmarkEnd w:id="1682"/>
      <w:bookmarkEnd w:id="1683"/>
      <w:bookmarkEnd w:id="1684"/>
      <w:bookmarkEnd w:id="1685"/>
      <w:bookmarkEnd w:id="1686"/>
      <w:bookmarkEnd w:id="1687"/>
    </w:p>
    <w:p w14:paraId="733ED136" w14:textId="77777777" w:rsidR="009E5347" w:rsidRDefault="009E5347" w:rsidP="009E5347">
      <w:pPr>
        <w:pStyle w:val="Heading2"/>
      </w:pPr>
      <w:bookmarkStart w:id="1688" w:name="_Toc101529450"/>
      <w:bookmarkStart w:id="1689" w:name="_Toc114864284"/>
      <w:bookmarkStart w:id="1690" w:name="_Toc143871435"/>
      <w:bookmarkStart w:id="1691" w:name="_Toc144134931"/>
      <w:bookmarkStart w:id="1692" w:name="_Toc160609438"/>
      <w:bookmarkStart w:id="1693" w:name="_Toc215062963"/>
      <w:r>
        <w:t>8.1</w:t>
      </w:r>
      <w:r>
        <w:tab/>
      </w:r>
      <w:r w:rsidRPr="00931880">
        <w:t>Eecs_ServiceProvisioning</w:t>
      </w:r>
      <w:r>
        <w:t xml:space="preserve"> API</w:t>
      </w:r>
      <w:bookmarkEnd w:id="1688"/>
      <w:bookmarkEnd w:id="1689"/>
      <w:bookmarkEnd w:id="1690"/>
      <w:bookmarkEnd w:id="1691"/>
      <w:bookmarkEnd w:id="1692"/>
      <w:bookmarkEnd w:id="1693"/>
    </w:p>
    <w:p w14:paraId="4BECF502" w14:textId="77777777" w:rsidR="009E5347" w:rsidRDefault="009E5347" w:rsidP="009E5347">
      <w:pPr>
        <w:pStyle w:val="Heading3"/>
      </w:pPr>
      <w:bookmarkStart w:id="1694" w:name="_Toc70534729"/>
      <w:bookmarkStart w:id="1695" w:name="_Toc101529451"/>
      <w:bookmarkStart w:id="1696" w:name="_Toc114864285"/>
      <w:bookmarkStart w:id="1697" w:name="_Toc143871436"/>
      <w:bookmarkStart w:id="1698" w:name="_Toc144134932"/>
      <w:bookmarkStart w:id="1699" w:name="_Toc160609439"/>
      <w:bookmarkStart w:id="1700" w:name="_Toc215062964"/>
      <w:r>
        <w:t>8.1.1</w:t>
      </w:r>
      <w:r>
        <w:tab/>
        <w:t>API URI</w:t>
      </w:r>
      <w:bookmarkEnd w:id="1694"/>
      <w:bookmarkEnd w:id="1695"/>
      <w:bookmarkEnd w:id="1696"/>
      <w:bookmarkEnd w:id="1697"/>
      <w:bookmarkEnd w:id="1698"/>
      <w:bookmarkEnd w:id="1699"/>
      <w:bookmarkEnd w:id="1700"/>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701" w:name="_Toc70534730"/>
      <w:bookmarkStart w:id="1702" w:name="_Toc101529452"/>
      <w:bookmarkStart w:id="1703" w:name="_Toc114864286"/>
      <w:bookmarkStart w:id="1704" w:name="_Toc143871437"/>
      <w:bookmarkStart w:id="1705" w:name="_Toc144134933"/>
      <w:bookmarkStart w:id="1706" w:name="_Toc160609440"/>
      <w:bookmarkStart w:id="1707" w:name="_Toc215062965"/>
      <w:r>
        <w:t>8.1.2</w:t>
      </w:r>
      <w:r>
        <w:tab/>
        <w:t>Resources</w:t>
      </w:r>
      <w:bookmarkEnd w:id="1701"/>
      <w:bookmarkEnd w:id="1702"/>
      <w:bookmarkEnd w:id="1703"/>
      <w:bookmarkEnd w:id="1704"/>
      <w:bookmarkEnd w:id="1705"/>
      <w:bookmarkEnd w:id="1706"/>
      <w:bookmarkEnd w:id="1707"/>
    </w:p>
    <w:p w14:paraId="65F2D9DB" w14:textId="77777777" w:rsidR="009E5347" w:rsidRDefault="009E5347" w:rsidP="009E5347">
      <w:pPr>
        <w:pStyle w:val="Heading4"/>
      </w:pPr>
      <w:bookmarkStart w:id="1708" w:name="_Toc70534731"/>
      <w:bookmarkStart w:id="1709" w:name="_Toc101529453"/>
      <w:bookmarkStart w:id="1710" w:name="_Toc114864287"/>
      <w:bookmarkStart w:id="1711" w:name="_Toc143871438"/>
      <w:bookmarkStart w:id="1712" w:name="_Toc144134934"/>
      <w:bookmarkStart w:id="1713" w:name="_Toc160609441"/>
      <w:bookmarkStart w:id="1714" w:name="_Toc215062966"/>
      <w:r>
        <w:t>8.1.2.1</w:t>
      </w:r>
      <w:r>
        <w:tab/>
        <w:t>Overview</w:t>
      </w:r>
      <w:bookmarkEnd w:id="1708"/>
      <w:bookmarkEnd w:id="1709"/>
      <w:bookmarkEnd w:id="1710"/>
      <w:bookmarkEnd w:id="1711"/>
      <w:bookmarkEnd w:id="1712"/>
      <w:bookmarkEnd w:id="1713"/>
      <w:bookmarkEnd w:id="1714"/>
    </w:p>
    <w:p w14:paraId="309C9527" w14:textId="77777777" w:rsidR="009E5347" w:rsidRDefault="009E5347" w:rsidP="009E5347">
      <w:pPr>
        <w:pStyle w:val="TH"/>
        <w:rPr>
          <w:noProof/>
        </w:rPr>
      </w:pPr>
      <w:r>
        <w:rPr>
          <w:noProof/>
        </w:rPr>
        <w:object w:dxaOrig="7480" w:dyaOrig="3840" w14:anchorId="31C43684">
          <v:shape id="_x0000_i1031" type="#_x0000_t75" style="width:375.75pt;height:191.65pt" o:ole="">
            <v:imagedata r:id="rId22" o:title=""/>
          </v:shape>
          <o:OLEObject Type="Embed" ProgID="Visio.Drawing.15" ShapeID="_x0000_i1031" DrawAspect="Content" ObjectID="_1825676787"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5" w:name="_Toc101529454"/>
      <w:bookmarkStart w:id="1716" w:name="_Toc114864288"/>
      <w:bookmarkStart w:id="1717" w:name="_Toc143871439"/>
      <w:bookmarkStart w:id="1718" w:name="_Toc144134935"/>
      <w:bookmarkStart w:id="1719" w:name="_Toc160609442"/>
      <w:bookmarkStart w:id="1720" w:name="_Toc215062967"/>
      <w:bookmarkStart w:id="1721"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5"/>
      <w:bookmarkEnd w:id="1716"/>
      <w:bookmarkEnd w:id="1717"/>
      <w:bookmarkEnd w:id="1718"/>
      <w:bookmarkEnd w:id="1719"/>
      <w:bookmarkEnd w:id="1720"/>
    </w:p>
    <w:p w14:paraId="3AA73F31" w14:textId="77777777" w:rsidR="009E5347" w:rsidRDefault="009E5347" w:rsidP="009E5347">
      <w:pPr>
        <w:pStyle w:val="Heading5"/>
        <w:rPr>
          <w:lang w:eastAsia="zh-CN"/>
        </w:rPr>
      </w:pPr>
      <w:bookmarkStart w:id="1722" w:name="_Toc101529455"/>
      <w:bookmarkStart w:id="1723" w:name="_Toc114864289"/>
      <w:bookmarkStart w:id="1724" w:name="_Toc143871440"/>
      <w:bookmarkStart w:id="1725" w:name="_Toc144134936"/>
      <w:bookmarkStart w:id="1726" w:name="_Toc160609443"/>
      <w:bookmarkStart w:id="1727" w:name="_Toc215062968"/>
      <w:r>
        <w:t>8.1.2.3</w:t>
      </w:r>
      <w:r>
        <w:rPr>
          <w:lang w:eastAsia="zh-CN"/>
        </w:rPr>
        <w:t>.1</w:t>
      </w:r>
      <w:r>
        <w:rPr>
          <w:lang w:eastAsia="zh-CN"/>
        </w:rPr>
        <w:tab/>
        <w:t>Description</w:t>
      </w:r>
      <w:bookmarkEnd w:id="1722"/>
      <w:bookmarkEnd w:id="1723"/>
      <w:bookmarkEnd w:id="1724"/>
      <w:bookmarkEnd w:id="1725"/>
      <w:bookmarkEnd w:id="1726"/>
      <w:bookmarkEnd w:id="1727"/>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8" w:name="_Toc101529456"/>
      <w:bookmarkStart w:id="1729" w:name="_Toc114864290"/>
      <w:bookmarkStart w:id="1730" w:name="_Toc143871441"/>
      <w:bookmarkStart w:id="1731" w:name="_Toc144134937"/>
      <w:bookmarkStart w:id="1732" w:name="_Toc160609444"/>
      <w:bookmarkStart w:id="1733" w:name="_Toc215062969"/>
      <w:r>
        <w:t>8.1.2.3</w:t>
      </w:r>
      <w:r>
        <w:rPr>
          <w:lang w:eastAsia="zh-CN"/>
        </w:rPr>
        <w:t>.2</w:t>
      </w:r>
      <w:r>
        <w:rPr>
          <w:lang w:eastAsia="zh-CN"/>
        </w:rPr>
        <w:tab/>
        <w:t>Resource Definition</w:t>
      </w:r>
      <w:bookmarkEnd w:id="1728"/>
      <w:bookmarkEnd w:id="1729"/>
      <w:bookmarkEnd w:id="1730"/>
      <w:bookmarkEnd w:id="1731"/>
      <w:bookmarkEnd w:id="1732"/>
      <w:bookmarkEnd w:id="1733"/>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4" w:name="_Toc101529457"/>
      <w:bookmarkStart w:id="1735" w:name="_Toc114864291"/>
      <w:bookmarkStart w:id="1736" w:name="_Toc143871442"/>
      <w:bookmarkStart w:id="1737" w:name="_Toc144134938"/>
      <w:bookmarkStart w:id="1738" w:name="_Toc160609445"/>
      <w:bookmarkStart w:id="1739" w:name="_Toc215062970"/>
      <w:r>
        <w:t>8.1.2.3</w:t>
      </w:r>
      <w:r>
        <w:rPr>
          <w:lang w:eastAsia="zh-CN"/>
        </w:rPr>
        <w:t>.3</w:t>
      </w:r>
      <w:r>
        <w:rPr>
          <w:lang w:eastAsia="zh-CN"/>
        </w:rPr>
        <w:tab/>
        <w:t>Resource Standard Methods</w:t>
      </w:r>
      <w:bookmarkEnd w:id="1734"/>
      <w:bookmarkEnd w:id="1735"/>
      <w:bookmarkEnd w:id="1736"/>
      <w:bookmarkEnd w:id="1737"/>
      <w:bookmarkEnd w:id="1738"/>
      <w:bookmarkEnd w:id="1739"/>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40" w:name="_Toc101529458"/>
      <w:bookmarkStart w:id="1741" w:name="_Toc114864292"/>
      <w:bookmarkStart w:id="1742" w:name="_Toc143871443"/>
      <w:bookmarkStart w:id="1743" w:name="_Toc144134939"/>
      <w:bookmarkStart w:id="1744" w:name="_Toc160609446"/>
      <w:bookmarkStart w:id="1745" w:name="_Toc215062971"/>
      <w:r>
        <w:t>8.1.2.3</w:t>
      </w:r>
      <w:r>
        <w:rPr>
          <w:lang w:eastAsia="zh-CN"/>
        </w:rPr>
        <w:t>.4</w:t>
      </w:r>
      <w:r>
        <w:rPr>
          <w:lang w:eastAsia="zh-CN"/>
        </w:rPr>
        <w:tab/>
        <w:t>Resource Custom Operations</w:t>
      </w:r>
      <w:bookmarkEnd w:id="1740"/>
      <w:bookmarkEnd w:id="1741"/>
      <w:bookmarkEnd w:id="1742"/>
      <w:bookmarkEnd w:id="1743"/>
      <w:bookmarkEnd w:id="1744"/>
      <w:bookmarkEnd w:id="1745"/>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6" w:name="_Toc70160816"/>
      <w:bookmarkStart w:id="1747" w:name="_Toc101529459"/>
      <w:bookmarkStart w:id="1748" w:name="_Toc114864293"/>
      <w:bookmarkStart w:id="1749" w:name="_Toc143871444"/>
      <w:bookmarkStart w:id="1750" w:name="_Toc144134940"/>
      <w:bookmarkStart w:id="1751" w:name="_Toc160609447"/>
      <w:bookmarkStart w:id="1752" w:name="_Toc215062972"/>
      <w:r>
        <w:t>8.1.2.4</w:t>
      </w:r>
      <w:r>
        <w:tab/>
        <w:t>Resource</w:t>
      </w:r>
      <w:r w:rsidRPr="00831458">
        <w:t xml:space="preserve">: </w:t>
      </w:r>
      <w:r>
        <w:t xml:space="preserve">Individual </w:t>
      </w:r>
      <w:r w:rsidRPr="00420B8B">
        <w:t xml:space="preserve">Service Provisioning </w:t>
      </w:r>
      <w:r>
        <w:t>Subscription</w:t>
      </w:r>
      <w:bookmarkEnd w:id="1746"/>
      <w:bookmarkEnd w:id="1747"/>
      <w:bookmarkEnd w:id="1748"/>
      <w:bookmarkEnd w:id="1749"/>
      <w:bookmarkEnd w:id="1750"/>
      <w:bookmarkEnd w:id="1751"/>
      <w:bookmarkEnd w:id="1752"/>
    </w:p>
    <w:p w14:paraId="74B8AA42" w14:textId="77777777" w:rsidR="009E5347" w:rsidRDefault="009E5347" w:rsidP="009E5347">
      <w:pPr>
        <w:pStyle w:val="Heading5"/>
        <w:rPr>
          <w:lang w:eastAsia="zh-CN"/>
        </w:rPr>
      </w:pPr>
      <w:bookmarkStart w:id="1753" w:name="_Toc70160817"/>
      <w:bookmarkStart w:id="1754" w:name="_Toc101529460"/>
      <w:bookmarkStart w:id="1755" w:name="_Toc114864294"/>
      <w:bookmarkStart w:id="1756" w:name="_Toc143871445"/>
      <w:bookmarkStart w:id="1757" w:name="_Toc144134941"/>
      <w:bookmarkStart w:id="1758" w:name="_Toc160609448"/>
      <w:bookmarkStart w:id="1759" w:name="_Toc215062973"/>
      <w:r>
        <w:t>8.1.2.4</w:t>
      </w:r>
      <w:r>
        <w:rPr>
          <w:lang w:eastAsia="zh-CN"/>
        </w:rPr>
        <w:t>.1</w:t>
      </w:r>
      <w:r>
        <w:rPr>
          <w:lang w:eastAsia="zh-CN"/>
        </w:rPr>
        <w:tab/>
        <w:t>Description</w:t>
      </w:r>
      <w:bookmarkEnd w:id="1753"/>
      <w:bookmarkEnd w:id="1754"/>
      <w:bookmarkEnd w:id="1755"/>
      <w:bookmarkEnd w:id="1756"/>
      <w:bookmarkEnd w:id="1757"/>
      <w:bookmarkEnd w:id="1758"/>
      <w:bookmarkEnd w:id="175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60" w:name="_Toc70160818"/>
      <w:bookmarkStart w:id="1761" w:name="_Toc101529461"/>
      <w:bookmarkStart w:id="1762" w:name="_Toc114864295"/>
      <w:bookmarkStart w:id="1763" w:name="_Toc143871446"/>
      <w:bookmarkStart w:id="1764" w:name="_Toc144134942"/>
      <w:bookmarkStart w:id="1765" w:name="_Toc160609449"/>
      <w:bookmarkStart w:id="1766" w:name="_Toc215062974"/>
      <w:r>
        <w:rPr>
          <w:lang w:eastAsia="zh-CN"/>
        </w:rPr>
        <w:t>8.1.2.4.2</w:t>
      </w:r>
      <w:r>
        <w:rPr>
          <w:lang w:eastAsia="zh-CN"/>
        </w:rPr>
        <w:tab/>
        <w:t>Resource Definition</w:t>
      </w:r>
      <w:bookmarkEnd w:id="1760"/>
      <w:bookmarkEnd w:id="1761"/>
      <w:bookmarkEnd w:id="1762"/>
      <w:bookmarkEnd w:id="1763"/>
      <w:bookmarkEnd w:id="1764"/>
      <w:bookmarkEnd w:id="1765"/>
      <w:bookmarkEnd w:id="1766"/>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7" w:name="_Hlk71188341"/>
      <w:r>
        <w:rPr>
          <w:b/>
          <w:lang w:eastAsia="zh-CN"/>
        </w:rPr>
        <w:t>subscriptions/{subscriptionId}</w:t>
      </w:r>
      <w:bookmarkEnd w:id="1767"/>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8" w:name="_Toc70160819"/>
      <w:bookmarkStart w:id="1769" w:name="_Toc101529462"/>
      <w:bookmarkStart w:id="1770" w:name="_Toc114864296"/>
      <w:bookmarkStart w:id="1771" w:name="_Toc143871447"/>
      <w:bookmarkStart w:id="1772" w:name="_Toc144134943"/>
      <w:bookmarkStart w:id="1773" w:name="_Toc160609450"/>
      <w:bookmarkStart w:id="1774" w:name="_Toc215062975"/>
      <w:r>
        <w:rPr>
          <w:lang w:eastAsia="zh-CN"/>
        </w:rPr>
        <w:t>8.1.2.4.3</w:t>
      </w:r>
      <w:r>
        <w:rPr>
          <w:lang w:eastAsia="zh-CN"/>
        </w:rPr>
        <w:tab/>
        <w:t>Resource Standard Methods</w:t>
      </w:r>
      <w:bookmarkEnd w:id="1768"/>
      <w:bookmarkEnd w:id="1769"/>
      <w:bookmarkEnd w:id="1770"/>
      <w:bookmarkEnd w:id="1771"/>
      <w:bookmarkEnd w:id="1772"/>
      <w:bookmarkEnd w:id="1773"/>
      <w:bookmarkEnd w:id="1774"/>
    </w:p>
    <w:p w14:paraId="6B68282B" w14:textId="77777777" w:rsidR="009E5347" w:rsidRDefault="009E5347" w:rsidP="009E5347">
      <w:pPr>
        <w:pStyle w:val="H6"/>
      </w:pPr>
      <w:bookmarkStart w:id="1775" w:name="_Toc70160822"/>
      <w:r>
        <w:rPr>
          <w:lang w:eastAsia="zh-CN"/>
        </w:rPr>
        <w:t>8.1.2.4.3.1</w:t>
      </w:r>
      <w:r>
        <w:rPr>
          <w:lang w:eastAsia="zh-CN"/>
        </w:rPr>
        <w:tab/>
        <w:t>PUT</w:t>
      </w:r>
      <w:bookmarkEnd w:id="1775"/>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6" w:name="_Toc70160823"/>
      <w:r>
        <w:rPr>
          <w:lang w:eastAsia="zh-CN"/>
        </w:rPr>
        <w:t>8.1.2.4.3.2</w:t>
      </w:r>
      <w:r>
        <w:rPr>
          <w:lang w:eastAsia="zh-CN"/>
        </w:rPr>
        <w:tab/>
        <w:t>DELETE</w:t>
      </w:r>
      <w:bookmarkEnd w:id="1776"/>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7" w:name="_Toc101529463"/>
      <w:bookmarkStart w:id="1778" w:name="_Toc114864297"/>
      <w:bookmarkStart w:id="1779" w:name="_Toc143871448"/>
      <w:bookmarkStart w:id="1780" w:name="_Toc144134944"/>
      <w:bookmarkStart w:id="1781" w:name="_Toc160609451"/>
      <w:bookmarkStart w:id="1782" w:name="_Toc215062976"/>
      <w:r>
        <w:t>8.1.3</w:t>
      </w:r>
      <w:r>
        <w:tab/>
        <w:t>Custom Operations without associated resources</w:t>
      </w:r>
      <w:bookmarkEnd w:id="1721"/>
      <w:bookmarkEnd w:id="1777"/>
      <w:bookmarkEnd w:id="1778"/>
      <w:bookmarkEnd w:id="1779"/>
      <w:bookmarkEnd w:id="1780"/>
      <w:bookmarkEnd w:id="1781"/>
      <w:bookmarkEnd w:id="1782"/>
    </w:p>
    <w:p w14:paraId="735AEA4F" w14:textId="77777777" w:rsidR="009E5347" w:rsidRDefault="009E5347" w:rsidP="009E5347">
      <w:pPr>
        <w:pStyle w:val="Heading4"/>
      </w:pPr>
      <w:bookmarkStart w:id="1783" w:name="_Toc510696623"/>
      <w:bookmarkStart w:id="1784" w:name="_Toc35971414"/>
      <w:bookmarkStart w:id="1785" w:name="_Toc94194876"/>
      <w:bookmarkStart w:id="1786" w:name="_Toc101529464"/>
      <w:bookmarkStart w:id="1787" w:name="_Toc114864298"/>
      <w:bookmarkStart w:id="1788" w:name="_Toc143871449"/>
      <w:bookmarkStart w:id="1789" w:name="_Toc144134945"/>
      <w:bookmarkStart w:id="1790" w:name="_Toc160609452"/>
      <w:bookmarkStart w:id="1791" w:name="_Toc215062977"/>
      <w:r>
        <w:t>8.1.3.1</w:t>
      </w:r>
      <w:r>
        <w:tab/>
        <w:t>Overview</w:t>
      </w:r>
      <w:bookmarkEnd w:id="1783"/>
      <w:bookmarkEnd w:id="1784"/>
      <w:bookmarkEnd w:id="1785"/>
      <w:bookmarkEnd w:id="1786"/>
      <w:bookmarkEnd w:id="1787"/>
      <w:bookmarkEnd w:id="1788"/>
      <w:bookmarkEnd w:id="1789"/>
      <w:bookmarkEnd w:id="1790"/>
      <w:bookmarkEnd w:id="1791"/>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3.15pt;height:140.25pt" o:ole="">
            <v:imagedata r:id="rId24" o:title=""/>
          </v:shape>
          <o:OLEObject Type="Embed" ProgID="Visio.Drawing.15" ShapeID="_x0000_i1032" DrawAspect="Content" ObjectID="_1825676788"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92" w:name="_Toc510696624"/>
      <w:bookmarkStart w:id="1793" w:name="_Toc35971415"/>
      <w:bookmarkStart w:id="1794" w:name="_Toc94194877"/>
      <w:bookmarkStart w:id="1795" w:name="_Toc101529465"/>
      <w:bookmarkStart w:id="1796" w:name="_Toc114864299"/>
      <w:bookmarkStart w:id="1797" w:name="_Toc143871450"/>
      <w:bookmarkStart w:id="1798" w:name="_Toc144134946"/>
      <w:bookmarkStart w:id="1799" w:name="_Toc160609453"/>
      <w:bookmarkStart w:id="1800" w:name="_Toc215062978"/>
      <w:r>
        <w:t>8.1.3.2</w:t>
      </w:r>
      <w:r>
        <w:tab/>
        <w:t xml:space="preserve">Operation: </w:t>
      </w:r>
      <w:bookmarkEnd w:id="1792"/>
      <w:bookmarkEnd w:id="1793"/>
      <w:bookmarkEnd w:id="1794"/>
      <w:r>
        <w:t>Request</w:t>
      </w:r>
      <w:bookmarkEnd w:id="1795"/>
      <w:bookmarkEnd w:id="1796"/>
      <w:bookmarkEnd w:id="1797"/>
      <w:bookmarkEnd w:id="1798"/>
      <w:bookmarkEnd w:id="1799"/>
      <w:bookmarkEnd w:id="1800"/>
    </w:p>
    <w:p w14:paraId="38E51838" w14:textId="77777777" w:rsidR="009E5347" w:rsidRDefault="009E5347" w:rsidP="009E5347">
      <w:pPr>
        <w:pStyle w:val="Heading5"/>
      </w:pPr>
      <w:bookmarkStart w:id="1801" w:name="_Toc510696625"/>
      <w:bookmarkStart w:id="1802" w:name="_Toc35971416"/>
      <w:bookmarkStart w:id="1803" w:name="_Toc94194878"/>
      <w:bookmarkStart w:id="1804" w:name="_Toc101529466"/>
      <w:bookmarkStart w:id="1805" w:name="_Toc114864300"/>
      <w:bookmarkStart w:id="1806" w:name="_Toc143871451"/>
      <w:bookmarkStart w:id="1807" w:name="_Toc144134947"/>
      <w:bookmarkStart w:id="1808" w:name="_Toc160609454"/>
      <w:bookmarkStart w:id="1809" w:name="_Toc215062979"/>
      <w:r>
        <w:t>8.1.3.2.1</w:t>
      </w:r>
      <w:r>
        <w:tab/>
        <w:t>Description</w:t>
      </w:r>
      <w:bookmarkEnd w:id="1801"/>
      <w:bookmarkEnd w:id="1802"/>
      <w:bookmarkEnd w:id="1803"/>
      <w:bookmarkEnd w:id="1804"/>
      <w:bookmarkEnd w:id="1805"/>
      <w:bookmarkEnd w:id="1806"/>
      <w:bookmarkEnd w:id="1807"/>
      <w:bookmarkEnd w:id="1808"/>
      <w:bookmarkEnd w:id="1809"/>
    </w:p>
    <w:p w14:paraId="47DEFF79" w14:textId="77777777" w:rsidR="009E5347" w:rsidRDefault="009E5347" w:rsidP="009E5347">
      <w:bookmarkStart w:id="1810" w:name="_Toc510696626"/>
      <w:bookmarkStart w:id="1811"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2" w:name="_Toc94194879"/>
      <w:bookmarkStart w:id="1813" w:name="_Toc101529467"/>
      <w:bookmarkStart w:id="1814" w:name="_Toc114864301"/>
      <w:bookmarkStart w:id="1815" w:name="_Toc143871452"/>
      <w:bookmarkStart w:id="1816" w:name="_Toc144134948"/>
      <w:bookmarkStart w:id="1817" w:name="_Toc160609455"/>
      <w:bookmarkStart w:id="1818" w:name="_Toc215062980"/>
      <w:r>
        <w:t>8.1.3.2.2</w:t>
      </w:r>
      <w:r>
        <w:tab/>
        <w:t>Operation Definition</w:t>
      </w:r>
      <w:bookmarkEnd w:id="1810"/>
      <w:bookmarkEnd w:id="1811"/>
      <w:bookmarkEnd w:id="1812"/>
      <w:bookmarkEnd w:id="1813"/>
      <w:bookmarkEnd w:id="1814"/>
      <w:bookmarkEnd w:id="1815"/>
      <w:bookmarkEnd w:id="1816"/>
      <w:bookmarkEnd w:id="1817"/>
      <w:bookmarkEnd w:id="1818"/>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9" w:name="_Toc70534738"/>
      <w:bookmarkStart w:id="1820" w:name="_Toc101529468"/>
      <w:bookmarkStart w:id="1821" w:name="_Toc114864302"/>
      <w:bookmarkStart w:id="1822" w:name="_Toc143871453"/>
      <w:bookmarkStart w:id="1823" w:name="_Toc144134949"/>
      <w:bookmarkStart w:id="1824" w:name="_Toc160609456"/>
      <w:bookmarkStart w:id="1825" w:name="_Toc215062981"/>
      <w:r>
        <w:lastRenderedPageBreak/>
        <w:t>8.1.4</w:t>
      </w:r>
      <w:r>
        <w:tab/>
        <w:t>Notifications</w:t>
      </w:r>
      <w:bookmarkEnd w:id="1819"/>
      <w:bookmarkEnd w:id="1820"/>
      <w:bookmarkEnd w:id="1821"/>
      <w:bookmarkEnd w:id="1822"/>
      <w:bookmarkEnd w:id="1823"/>
      <w:bookmarkEnd w:id="1824"/>
      <w:bookmarkEnd w:id="1825"/>
    </w:p>
    <w:p w14:paraId="3CC5532A" w14:textId="77777777" w:rsidR="009E5347" w:rsidRPr="00AF7276" w:rsidRDefault="009E5347" w:rsidP="009E5347">
      <w:pPr>
        <w:pStyle w:val="Heading4"/>
      </w:pPr>
      <w:bookmarkStart w:id="1826" w:name="_Toc101529469"/>
      <w:bookmarkStart w:id="1827" w:name="_Toc114864303"/>
      <w:bookmarkStart w:id="1828" w:name="_Toc143871454"/>
      <w:bookmarkStart w:id="1829" w:name="_Toc144134950"/>
      <w:bookmarkStart w:id="1830" w:name="_Toc160609457"/>
      <w:bookmarkStart w:id="1831" w:name="_Toc215062982"/>
      <w:r>
        <w:t>8.1.4</w:t>
      </w:r>
      <w:r w:rsidRPr="00AF7276">
        <w:t>.1</w:t>
      </w:r>
      <w:r w:rsidRPr="00AF7276">
        <w:tab/>
        <w:t>General</w:t>
      </w:r>
      <w:bookmarkEnd w:id="1826"/>
      <w:bookmarkEnd w:id="1827"/>
      <w:bookmarkEnd w:id="1828"/>
      <w:bookmarkEnd w:id="1829"/>
      <w:bookmarkEnd w:id="1830"/>
      <w:bookmarkEnd w:id="1831"/>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2" w:name="_Toc101529470"/>
      <w:bookmarkStart w:id="1833" w:name="_Toc114864304"/>
      <w:bookmarkStart w:id="1834" w:name="_Toc143871455"/>
      <w:bookmarkStart w:id="1835" w:name="_Toc144134951"/>
      <w:bookmarkStart w:id="1836" w:name="_Toc160609458"/>
      <w:bookmarkStart w:id="1837" w:name="_Toc215062983"/>
      <w:r>
        <w:rPr>
          <w:lang w:eastAsia="zh-CN"/>
        </w:rPr>
        <w:t>8.1.4.2</w:t>
      </w:r>
      <w:r>
        <w:rPr>
          <w:lang w:eastAsia="zh-CN"/>
        </w:rPr>
        <w:tab/>
      </w:r>
      <w:r w:rsidRPr="00A15F2C">
        <w:t>Service Provisioning Notification</w:t>
      </w:r>
      <w:bookmarkEnd w:id="1832"/>
      <w:bookmarkEnd w:id="1833"/>
      <w:bookmarkEnd w:id="1834"/>
      <w:bookmarkEnd w:id="1835"/>
      <w:bookmarkEnd w:id="1836"/>
      <w:bookmarkEnd w:id="1837"/>
    </w:p>
    <w:p w14:paraId="63716E88" w14:textId="77777777" w:rsidR="009E5347" w:rsidRDefault="009E5347" w:rsidP="009E5347">
      <w:pPr>
        <w:pStyle w:val="Heading5"/>
        <w:rPr>
          <w:lang w:eastAsia="zh-CN"/>
        </w:rPr>
      </w:pPr>
      <w:bookmarkStart w:id="1838" w:name="_Toc101529471"/>
      <w:bookmarkStart w:id="1839" w:name="_Toc114864305"/>
      <w:bookmarkStart w:id="1840" w:name="_Toc143871456"/>
      <w:bookmarkStart w:id="1841" w:name="_Toc144134952"/>
      <w:bookmarkStart w:id="1842" w:name="_Toc160609459"/>
      <w:bookmarkStart w:id="1843" w:name="_Toc215062984"/>
      <w:r>
        <w:rPr>
          <w:lang w:eastAsia="zh-CN"/>
        </w:rPr>
        <w:t>8.1.4.2.1</w:t>
      </w:r>
      <w:r>
        <w:rPr>
          <w:lang w:eastAsia="zh-CN"/>
        </w:rPr>
        <w:tab/>
        <w:t>Description</w:t>
      </w:r>
      <w:bookmarkEnd w:id="1838"/>
      <w:bookmarkEnd w:id="1839"/>
      <w:bookmarkEnd w:id="1840"/>
      <w:bookmarkEnd w:id="1841"/>
      <w:bookmarkEnd w:id="1842"/>
      <w:bookmarkEnd w:id="1843"/>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4" w:name="_Toc101529472"/>
      <w:bookmarkStart w:id="1845" w:name="_Toc114864306"/>
      <w:bookmarkStart w:id="1846" w:name="_Toc143871457"/>
      <w:bookmarkStart w:id="1847" w:name="_Toc144134953"/>
      <w:bookmarkStart w:id="1848" w:name="_Toc160609460"/>
      <w:bookmarkStart w:id="1849" w:name="_Toc215062985"/>
      <w:r>
        <w:rPr>
          <w:lang w:eastAsia="zh-CN"/>
        </w:rPr>
        <w:t>8.1.4.2.2</w:t>
      </w:r>
      <w:r>
        <w:rPr>
          <w:lang w:eastAsia="zh-CN"/>
        </w:rPr>
        <w:tab/>
        <w:t>Notification definition</w:t>
      </w:r>
      <w:bookmarkEnd w:id="1844"/>
      <w:bookmarkEnd w:id="1845"/>
      <w:bookmarkEnd w:id="1846"/>
      <w:bookmarkEnd w:id="1847"/>
      <w:bookmarkEnd w:id="1848"/>
      <w:bookmarkEnd w:id="1849"/>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50" w:name="_Toc70534739"/>
      <w:bookmarkStart w:id="1851" w:name="_Toc101529473"/>
      <w:bookmarkStart w:id="1852" w:name="_Toc114864307"/>
      <w:bookmarkStart w:id="1853" w:name="_Toc143871458"/>
      <w:bookmarkStart w:id="1854" w:name="_Toc144134954"/>
      <w:bookmarkStart w:id="1855" w:name="_Toc160609461"/>
      <w:bookmarkStart w:id="1856" w:name="_Toc215062986"/>
      <w:r>
        <w:t>8.1.5</w:t>
      </w:r>
      <w:r>
        <w:tab/>
        <w:t>Data Model</w:t>
      </w:r>
      <w:bookmarkEnd w:id="1850"/>
      <w:bookmarkEnd w:id="1851"/>
      <w:bookmarkEnd w:id="1852"/>
      <w:bookmarkEnd w:id="1853"/>
      <w:bookmarkEnd w:id="1854"/>
      <w:bookmarkEnd w:id="1855"/>
      <w:bookmarkEnd w:id="1856"/>
    </w:p>
    <w:p w14:paraId="69A329E9" w14:textId="77777777" w:rsidR="009E5347" w:rsidRDefault="009E5347" w:rsidP="009E5347">
      <w:pPr>
        <w:pStyle w:val="Heading4"/>
        <w:rPr>
          <w:lang w:eastAsia="zh-CN"/>
        </w:rPr>
      </w:pPr>
      <w:bookmarkStart w:id="1857" w:name="_Toc70160832"/>
      <w:bookmarkStart w:id="1858" w:name="_Toc101529474"/>
      <w:bookmarkStart w:id="1859" w:name="_Toc114864308"/>
      <w:bookmarkStart w:id="1860" w:name="_Toc143871459"/>
      <w:bookmarkStart w:id="1861" w:name="_Toc144134955"/>
      <w:bookmarkStart w:id="1862" w:name="_Toc160609462"/>
      <w:bookmarkStart w:id="1863" w:name="_Toc215062987"/>
      <w:r>
        <w:rPr>
          <w:lang w:eastAsia="zh-CN"/>
        </w:rPr>
        <w:t>8.1.5.1</w:t>
      </w:r>
      <w:r>
        <w:rPr>
          <w:lang w:eastAsia="zh-CN"/>
        </w:rPr>
        <w:tab/>
        <w:t>General</w:t>
      </w:r>
      <w:bookmarkEnd w:id="1857"/>
      <w:bookmarkEnd w:id="1858"/>
      <w:bookmarkEnd w:id="1859"/>
      <w:bookmarkEnd w:id="1860"/>
      <w:bookmarkEnd w:id="1861"/>
      <w:bookmarkEnd w:id="1862"/>
      <w:bookmarkEnd w:id="1863"/>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4" w:name="_Toc70160833"/>
      <w:bookmarkStart w:id="1865" w:name="_Toc101529475"/>
      <w:bookmarkStart w:id="1866" w:name="_Toc114864309"/>
      <w:bookmarkStart w:id="1867" w:name="_Toc143871460"/>
      <w:bookmarkStart w:id="1868" w:name="_Toc144134956"/>
      <w:bookmarkStart w:id="1869" w:name="_Toc160609463"/>
      <w:bookmarkStart w:id="1870" w:name="_Toc215062988"/>
      <w:r>
        <w:rPr>
          <w:lang w:eastAsia="zh-CN"/>
        </w:rPr>
        <w:t>8.1.5.2</w:t>
      </w:r>
      <w:r>
        <w:rPr>
          <w:lang w:eastAsia="zh-CN"/>
        </w:rPr>
        <w:tab/>
        <w:t>Structured data types</w:t>
      </w:r>
      <w:bookmarkEnd w:id="1864"/>
      <w:bookmarkEnd w:id="1865"/>
      <w:bookmarkEnd w:id="1866"/>
      <w:bookmarkEnd w:id="1867"/>
      <w:bookmarkEnd w:id="1868"/>
      <w:bookmarkEnd w:id="1869"/>
      <w:bookmarkEnd w:id="1870"/>
    </w:p>
    <w:p w14:paraId="02E3AE3C" w14:textId="77777777" w:rsidR="009E5347" w:rsidRDefault="009E5347" w:rsidP="009E5347">
      <w:pPr>
        <w:pStyle w:val="Heading5"/>
        <w:rPr>
          <w:lang w:eastAsia="zh-CN"/>
        </w:rPr>
      </w:pPr>
      <w:bookmarkStart w:id="1871" w:name="_Toc70160834"/>
      <w:bookmarkStart w:id="1872" w:name="_Toc101529476"/>
      <w:bookmarkStart w:id="1873" w:name="_Toc114864310"/>
      <w:bookmarkStart w:id="1874" w:name="_Toc143871461"/>
      <w:bookmarkStart w:id="1875" w:name="_Toc144134957"/>
      <w:bookmarkStart w:id="1876" w:name="_Toc160609464"/>
      <w:bookmarkStart w:id="1877" w:name="_Toc215062989"/>
      <w:r>
        <w:rPr>
          <w:lang w:eastAsia="zh-CN"/>
        </w:rPr>
        <w:t>8.1.5.2.1</w:t>
      </w:r>
      <w:r>
        <w:rPr>
          <w:lang w:eastAsia="zh-CN"/>
        </w:rPr>
        <w:tab/>
        <w:t>Introduction</w:t>
      </w:r>
      <w:bookmarkEnd w:id="1871"/>
      <w:bookmarkEnd w:id="1872"/>
      <w:bookmarkEnd w:id="1873"/>
      <w:bookmarkEnd w:id="1874"/>
      <w:bookmarkEnd w:id="1875"/>
      <w:bookmarkEnd w:id="1876"/>
      <w:bookmarkEnd w:id="1877"/>
    </w:p>
    <w:p w14:paraId="3C6EC633" w14:textId="77777777" w:rsidR="00656F55" w:rsidRPr="00506C7D" w:rsidRDefault="00656F55" w:rsidP="00656F55">
      <w:bookmarkStart w:id="1878" w:name="_Toc101529477"/>
      <w:bookmarkStart w:id="1879" w:name="_Toc114864311"/>
      <w:bookmarkStart w:id="1880" w:name="_Toc143871462"/>
      <w:bookmarkStart w:id="1881" w:name="_Toc144134958"/>
      <w:bookmarkStart w:id="1882"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3" w:name="_Toc215062990"/>
      <w:r>
        <w:rPr>
          <w:lang w:eastAsia="zh-CN"/>
        </w:rPr>
        <w:t>8.1.5.2.2</w:t>
      </w:r>
      <w:r>
        <w:rPr>
          <w:lang w:eastAsia="zh-CN"/>
        </w:rPr>
        <w:tab/>
        <w:t xml:space="preserve">Type: </w:t>
      </w:r>
      <w:r>
        <w:t>ECSServProvReq</w:t>
      </w:r>
      <w:bookmarkEnd w:id="1878"/>
      <w:bookmarkEnd w:id="1879"/>
      <w:bookmarkEnd w:id="1880"/>
      <w:bookmarkEnd w:id="1881"/>
      <w:bookmarkEnd w:id="1882"/>
      <w:bookmarkEnd w:id="188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4" w:name="_Toc101529478"/>
      <w:bookmarkStart w:id="1885" w:name="_Toc114864312"/>
      <w:bookmarkStart w:id="1886" w:name="_Toc143871463"/>
      <w:bookmarkStart w:id="1887" w:name="_Toc144134959"/>
      <w:bookmarkStart w:id="1888" w:name="_Toc160609466"/>
      <w:bookmarkStart w:id="1889" w:name="_Toc215062991"/>
      <w:r>
        <w:rPr>
          <w:lang w:eastAsia="zh-CN"/>
        </w:rPr>
        <w:lastRenderedPageBreak/>
        <w:t>8.1.5.2.3</w:t>
      </w:r>
      <w:r>
        <w:rPr>
          <w:lang w:eastAsia="zh-CN"/>
        </w:rPr>
        <w:tab/>
        <w:t xml:space="preserve">Type: </w:t>
      </w:r>
      <w:r>
        <w:t>ECSServProvResp</w:t>
      </w:r>
      <w:bookmarkEnd w:id="1884"/>
      <w:bookmarkEnd w:id="1885"/>
      <w:bookmarkEnd w:id="1886"/>
      <w:bookmarkEnd w:id="1887"/>
      <w:bookmarkEnd w:id="1888"/>
      <w:bookmarkEnd w:id="1889"/>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90" w:name="_Toc70160835"/>
      <w:bookmarkStart w:id="1891" w:name="_Toc101529479"/>
      <w:bookmarkStart w:id="1892" w:name="_Toc114864313"/>
      <w:bookmarkStart w:id="1893" w:name="_Toc143871464"/>
      <w:bookmarkStart w:id="1894" w:name="_Toc144134960"/>
      <w:bookmarkStart w:id="1895" w:name="_Toc160609467"/>
      <w:bookmarkStart w:id="1896" w:name="_Toc215062992"/>
      <w:r>
        <w:rPr>
          <w:lang w:eastAsia="zh-CN"/>
        </w:rPr>
        <w:lastRenderedPageBreak/>
        <w:t>8.1.5.2.4</w:t>
      </w:r>
      <w:r>
        <w:rPr>
          <w:lang w:eastAsia="zh-CN"/>
        </w:rPr>
        <w:tab/>
        <w:t xml:space="preserve">Type: </w:t>
      </w:r>
      <w:bookmarkEnd w:id="1890"/>
      <w:r>
        <w:t>ECSServProvSubscription</w:t>
      </w:r>
      <w:bookmarkEnd w:id="1891"/>
      <w:bookmarkEnd w:id="1892"/>
      <w:bookmarkEnd w:id="1893"/>
      <w:bookmarkEnd w:id="1894"/>
      <w:bookmarkEnd w:id="1895"/>
      <w:bookmarkEnd w:id="1896"/>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7" w:name="_Toc70160836"/>
    </w:p>
    <w:p w14:paraId="3E3394D3" w14:textId="77777777" w:rsidR="009E5347" w:rsidRDefault="009E5347" w:rsidP="009E5347">
      <w:pPr>
        <w:pStyle w:val="Heading5"/>
        <w:rPr>
          <w:lang w:eastAsia="zh-CN"/>
        </w:rPr>
      </w:pPr>
      <w:bookmarkStart w:id="1898" w:name="_Toc101529480"/>
      <w:bookmarkStart w:id="1899" w:name="_Toc114864314"/>
      <w:bookmarkStart w:id="1900" w:name="_Toc143871465"/>
      <w:bookmarkStart w:id="1901" w:name="_Toc144134961"/>
      <w:bookmarkStart w:id="1902" w:name="_Toc160609468"/>
      <w:bookmarkStart w:id="1903" w:name="_Toc215062993"/>
      <w:r>
        <w:rPr>
          <w:lang w:eastAsia="zh-CN"/>
        </w:rPr>
        <w:lastRenderedPageBreak/>
        <w:t>8.1.5.2.5</w:t>
      </w:r>
      <w:r>
        <w:rPr>
          <w:lang w:eastAsia="zh-CN"/>
        </w:rPr>
        <w:tab/>
        <w:t xml:space="preserve">Type: </w:t>
      </w:r>
      <w:bookmarkEnd w:id="1897"/>
      <w:r>
        <w:rPr>
          <w:lang w:eastAsia="zh-CN"/>
        </w:rPr>
        <w:t>C</w:t>
      </w:r>
      <w:r w:rsidRPr="005F7BB2">
        <w:rPr>
          <w:lang w:eastAsia="zh-CN"/>
        </w:rPr>
        <w:t>onnectivityInfo</w:t>
      </w:r>
      <w:bookmarkEnd w:id="1898"/>
      <w:bookmarkEnd w:id="1899"/>
      <w:bookmarkEnd w:id="1900"/>
      <w:bookmarkEnd w:id="1901"/>
      <w:bookmarkEnd w:id="1902"/>
      <w:bookmarkEnd w:id="190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4" w:name="_Toc70160837"/>
      <w:bookmarkStart w:id="1905" w:name="_Toc101529481"/>
      <w:bookmarkStart w:id="1906" w:name="_Toc114864315"/>
      <w:bookmarkStart w:id="1907" w:name="_Toc143871466"/>
      <w:bookmarkStart w:id="1908" w:name="_Toc144134962"/>
      <w:bookmarkStart w:id="1909" w:name="_Toc160609469"/>
      <w:bookmarkStart w:id="1910" w:name="_Toc215062994"/>
      <w:r>
        <w:rPr>
          <w:lang w:eastAsia="zh-CN"/>
        </w:rPr>
        <w:t>8.1.5.2.6</w:t>
      </w:r>
      <w:r>
        <w:rPr>
          <w:lang w:eastAsia="zh-CN"/>
        </w:rPr>
        <w:tab/>
        <w:t xml:space="preserve">Type: </w:t>
      </w:r>
      <w:bookmarkEnd w:id="1904"/>
      <w:r>
        <w:t>ServProvNotification</w:t>
      </w:r>
      <w:bookmarkEnd w:id="1905"/>
      <w:bookmarkEnd w:id="1906"/>
      <w:bookmarkEnd w:id="1907"/>
      <w:bookmarkEnd w:id="1908"/>
      <w:bookmarkEnd w:id="1909"/>
      <w:bookmarkEnd w:id="1910"/>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11" w:name="_Toc101529482"/>
      <w:bookmarkStart w:id="1912" w:name="_Toc114864316"/>
      <w:bookmarkStart w:id="1913" w:name="_Toc143871467"/>
      <w:bookmarkStart w:id="1914" w:name="_Toc144134963"/>
      <w:bookmarkStart w:id="1915" w:name="_Toc160609470"/>
      <w:bookmarkStart w:id="1916" w:name="_Toc215062995"/>
      <w:r>
        <w:rPr>
          <w:lang w:eastAsia="zh-CN"/>
        </w:rPr>
        <w:t>8.1.5.2.7</w:t>
      </w:r>
      <w:r>
        <w:rPr>
          <w:lang w:eastAsia="zh-CN"/>
        </w:rPr>
        <w:tab/>
        <w:t xml:space="preserve">Type: </w:t>
      </w:r>
      <w:r>
        <w:rPr>
          <w:lang w:eastAsia="ko-KR"/>
        </w:rPr>
        <w:t>EDNConfigIn</w:t>
      </w:r>
      <w:r w:rsidRPr="00317891">
        <w:rPr>
          <w:lang w:eastAsia="ko-KR"/>
        </w:rPr>
        <w:t>fo</w:t>
      </w:r>
      <w:bookmarkEnd w:id="1911"/>
      <w:bookmarkEnd w:id="1912"/>
      <w:bookmarkEnd w:id="1913"/>
      <w:bookmarkEnd w:id="1914"/>
      <w:bookmarkEnd w:id="1915"/>
      <w:bookmarkEnd w:id="1916"/>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7" w:name="_Toc101529483"/>
      <w:bookmarkStart w:id="1918" w:name="_Toc114864317"/>
      <w:bookmarkStart w:id="1919" w:name="_Toc143871468"/>
      <w:bookmarkStart w:id="1920" w:name="_Toc144134964"/>
      <w:bookmarkStart w:id="1921" w:name="_Toc160609471"/>
      <w:bookmarkStart w:id="1922" w:name="_Toc215062996"/>
      <w:r>
        <w:rPr>
          <w:lang w:eastAsia="zh-CN"/>
        </w:rPr>
        <w:t>8.1.5.2.8</w:t>
      </w:r>
      <w:r>
        <w:rPr>
          <w:lang w:eastAsia="zh-CN"/>
        </w:rPr>
        <w:tab/>
        <w:t xml:space="preserve">Type: </w:t>
      </w:r>
      <w:r>
        <w:rPr>
          <w:lang w:eastAsia="ko-KR"/>
        </w:rPr>
        <w:t>EDNConIn</w:t>
      </w:r>
      <w:r w:rsidRPr="00317891">
        <w:rPr>
          <w:lang w:eastAsia="ko-KR"/>
        </w:rPr>
        <w:t>fo</w:t>
      </w:r>
      <w:bookmarkEnd w:id="1917"/>
      <w:bookmarkEnd w:id="1918"/>
      <w:bookmarkEnd w:id="1919"/>
      <w:bookmarkEnd w:id="1920"/>
      <w:bookmarkEnd w:id="1921"/>
      <w:bookmarkEnd w:id="1922"/>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3" w:name="_Toc101529484"/>
      <w:bookmarkStart w:id="1924" w:name="_Toc114864318"/>
      <w:bookmarkStart w:id="1925" w:name="_Toc143871469"/>
      <w:bookmarkStart w:id="1926" w:name="_Toc144134965"/>
      <w:bookmarkStart w:id="1927" w:name="_Toc160609472"/>
      <w:bookmarkStart w:id="1928" w:name="_Toc215062997"/>
      <w:r>
        <w:rPr>
          <w:lang w:eastAsia="zh-CN"/>
        </w:rPr>
        <w:lastRenderedPageBreak/>
        <w:t>8.1.5.2.9</w:t>
      </w:r>
      <w:r>
        <w:rPr>
          <w:lang w:eastAsia="zh-CN"/>
        </w:rPr>
        <w:tab/>
        <w:t xml:space="preserve">Type: </w:t>
      </w:r>
      <w:r>
        <w:rPr>
          <w:lang w:eastAsia="ko-KR"/>
        </w:rPr>
        <w:t>EESIn</w:t>
      </w:r>
      <w:r w:rsidRPr="00317891">
        <w:rPr>
          <w:lang w:eastAsia="ko-KR"/>
        </w:rPr>
        <w:t>fo</w:t>
      </w:r>
      <w:bookmarkEnd w:id="1923"/>
      <w:bookmarkEnd w:id="1924"/>
      <w:bookmarkEnd w:id="1925"/>
      <w:bookmarkEnd w:id="1926"/>
      <w:bookmarkEnd w:id="1927"/>
      <w:bookmarkEnd w:id="1928"/>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9" w:name="_Toc101529485"/>
      <w:bookmarkStart w:id="1930" w:name="_Toc114864319"/>
      <w:bookmarkStart w:id="1931" w:name="_Toc143871470"/>
      <w:bookmarkStart w:id="1932" w:name="_Toc144134966"/>
      <w:bookmarkStart w:id="1933" w:name="_Toc160609473"/>
      <w:bookmarkStart w:id="1934" w:name="_Toc215062998"/>
      <w:r>
        <w:rPr>
          <w:lang w:eastAsia="zh-CN"/>
        </w:rPr>
        <w:t>8.1.5.2.10</w:t>
      </w:r>
      <w:r>
        <w:rPr>
          <w:lang w:eastAsia="zh-CN"/>
        </w:rPr>
        <w:tab/>
        <w:t xml:space="preserve">Type: </w:t>
      </w:r>
      <w:r w:rsidRPr="009578D9">
        <w:t>ECSServProvSubscriptionPatch</w:t>
      </w:r>
      <w:bookmarkEnd w:id="1929"/>
      <w:bookmarkEnd w:id="1930"/>
      <w:bookmarkEnd w:id="1931"/>
      <w:bookmarkEnd w:id="1932"/>
      <w:bookmarkEnd w:id="1933"/>
      <w:bookmarkEnd w:id="1934"/>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5" w:name="_Toc160609474"/>
      <w:bookmarkStart w:id="1936" w:name="_Toc215062999"/>
      <w:bookmarkStart w:id="1937" w:name="_Toc70160839"/>
      <w:bookmarkStart w:id="1938" w:name="_Toc101529486"/>
      <w:bookmarkStart w:id="1939" w:name="_Toc114864320"/>
      <w:bookmarkStart w:id="1940" w:name="_Toc143871471"/>
      <w:bookmarkStart w:id="1941"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5"/>
      <w:bookmarkEnd w:id="1936"/>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2" w:name="_Toc160609475"/>
      <w:bookmarkStart w:id="1943" w:name="_Toc215063000"/>
      <w:r>
        <w:rPr>
          <w:lang w:eastAsia="zh-CN"/>
        </w:rPr>
        <w:t>8.1.5.2.</w:t>
      </w:r>
      <w:r w:rsidR="008110F6">
        <w:rPr>
          <w:lang w:eastAsia="zh-CN"/>
        </w:rPr>
        <w:t>12</w:t>
      </w:r>
      <w:r>
        <w:rPr>
          <w:lang w:eastAsia="zh-CN"/>
        </w:rPr>
        <w:tab/>
        <w:t xml:space="preserve">Type: </w:t>
      </w:r>
      <w:r>
        <w:t>ECSRedirectInfo</w:t>
      </w:r>
      <w:bookmarkEnd w:id="1942"/>
      <w:bookmarkEnd w:id="1943"/>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4" w:name="_Toc160609476"/>
      <w:bookmarkStart w:id="1945" w:name="_Toc215063001"/>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4"/>
      <w:bookmarkEnd w:id="1945"/>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6" w:name="_Toc215063002"/>
      <w:bookmarkStart w:id="1947" w:name="_Toc160609477"/>
      <w:r>
        <w:rPr>
          <w:lang w:eastAsia="zh-CN"/>
        </w:rPr>
        <w:t>8.1.5.2.</w:t>
      </w:r>
      <w:r w:rsidR="00FC176E">
        <w:rPr>
          <w:lang w:eastAsia="zh-CN"/>
        </w:rPr>
        <w:t>14</w:t>
      </w:r>
      <w:r>
        <w:rPr>
          <w:lang w:eastAsia="zh-CN"/>
        </w:rPr>
        <w:tab/>
        <w:t xml:space="preserve">Type: </w:t>
      </w:r>
      <w:r>
        <w:t>ApplicationInfo</w:t>
      </w:r>
      <w:bookmarkEnd w:id="1946"/>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8" w:name="_Toc215063003"/>
      <w:r>
        <w:rPr>
          <w:lang w:eastAsia="zh-CN"/>
        </w:rPr>
        <w:lastRenderedPageBreak/>
        <w:t>8.1.5.2.</w:t>
      </w:r>
      <w:r w:rsidR="002B592C">
        <w:rPr>
          <w:lang w:eastAsia="zh-CN"/>
        </w:rPr>
        <w:t>15</w:t>
      </w:r>
      <w:r>
        <w:rPr>
          <w:lang w:eastAsia="zh-CN"/>
        </w:rPr>
        <w:tab/>
        <w:t xml:space="preserve">Type: </w:t>
      </w:r>
      <w:r>
        <w:rPr>
          <w:noProof/>
          <w:lang w:eastAsia="zh-CN"/>
        </w:rPr>
        <w:t>EASBundleDetail</w:t>
      </w:r>
      <w:bookmarkEnd w:id="1948"/>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9" w:name="_Toc215063004"/>
      <w:r>
        <w:rPr>
          <w:lang w:eastAsia="zh-CN"/>
        </w:rPr>
        <w:t>8.1.5.3</w:t>
      </w:r>
      <w:r>
        <w:rPr>
          <w:lang w:eastAsia="zh-CN"/>
        </w:rPr>
        <w:tab/>
        <w:t>Simple data types and enumerations</w:t>
      </w:r>
      <w:bookmarkEnd w:id="1937"/>
      <w:bookmarkEnd w:id="1938"/>
      <w:bookmarkEnd w:id="1939"/>
      <w:bookmarkEnd w:id="1940"/>
      <w:bookmarkEnd w:id="1941"/>
      <w:bookmarkEnd w:id="1947"/>
      <w:bookmarkEnd w:id="1949"/>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50" w:name="_Toc70534740"/>
      <w:bookmarkStart w:id="1951" w:name="_Toc101529487"/>
      <w:bookmarkStart w:id="1952" w:name="_Toc114864321"/>
      <w:bookmarkStart w:id="1953" w:name="_Toc143871472"/>
      <w:bookmarkStart w:id="1954" w:name="_Toc144134968"/>
      <w:bookmarkStart w:id="1955" w:name="_Toc160609478"/>
      <w:bookmarkStart w:id="1956" w:name="_Toc215063005"/>
      <w:r>
        <w:t>8.1.6</w:t>
      </w:r>
      <w:r>
        <w:tab/>
        <w:t>Error Handling</w:t>
      </w:r>
      <w:bookmarkEnd w:id="1950"/>
      <w:bookmarkEnd w:id="1951"/>
      <w:bookmarkEnd w:id="1952"/>
      <w:bookmarkEnd w:id="1953"/>
      <w:bookmarkEnd w:id="1954"/>
      <w:bookmarkEnd w:id="1955"/>
      <w:bookmarkEnd w:id="1956"/>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7" w:name="_Toc70534741"/>
      <w:bookmarkStart w:id="1958" w:name="_Toc101529488"/>
      <w:bookmarkStart w:id="1959" w:name="_Toc114864322"/>
      <w:bookmarkStart w:id="1960" w:name="_Toc143871473"/>
      <w:bookmarkStart w:id="1961" w:name="_Toc144134969"/>
      <w:bookmarkStart w:id="1962" w:name="_Toc160609479"/>
      <w:bookmarkStart w:id="1963" w:name="_Toc215063006"/>
      <w:r>
        <w:t>8.1.7</w:t>
      </w:r>
      <w:r>
        <w:tab/>
        <w:t>Feature negotiation</w:t>
      </w:r>
      <w:bookmarkEnd w:id="1957"/>
      <w:bookmarkEnd w:id="1958"/>
      <w:bookmarkEnd w:id="1959"/>
      <w:bookmarkEnd w:id="1960"/>
      <w:bookmarkEnd w:id="1961"/>
      <w:bookmarkEnd w:id="1962"/>
      <w:bookmarkEnd w:id="1963"/>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4" w:name="clause4"/>
      <w:bookmarkStart w:id="1965" w:name="_Toc61651673"/>
      <w:bookmarkStart w:id="1966" w:name="_Toc65746347"/>
      <w:bookmarkStart w:id="1967" w:name="_Toc101529489"/>
      <w:bookmarkStart w:id="1968" w:name="_Toc114864323"/>
      <w:bookmarkStart w:id="1969" w:name="_Toc143871474"/>
      <w:bookmarkStart w:id="1970" w:name="_Toc144134970"/>
      <w:bookmarkStart w:id="1971" w:name="_Toc160609480"/>
      <w:bookmarkStart w:id="1972" w:name="_Toc215063007"/>
      <w:bookmarkEnd w:id="1964"/>
      <w:r>
        <w:t>9</w:t>
      </w:r>
      <w:r>
        <w:tab/>
        <w:t>Security</w:t>
      </w:r>
      <w:bookmarkEnd w:id="1965"/>
      <w:bookmarkEnd w:id="1966"/>
      <w:bookmarkEnd w:id="1967"/>
      <w:bookmarkEnd w:id="1968"/>
      <w:bookmarkEnd w:id="1969"/>
      <w:bookmarkEnd w:id="1970"/>
      <w:bookmarkEnd w:id="1971"/>
      <w:bookmarkEnd w:id="1972"/>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3" w:name="_Toc34309551"/>
      <w:bookmarkStart w:id="1974" w:name="_Toc43231167"/>
      <w:bookmarkStart w:id="1975" w:name="_Toc43296098"/>
      <w:bookmarkStart w:id="1976" w:name="_Toc43400215"/>
      <w:bookmarkStart w:id="1977" w:name="_Toc43400832"/>
      <w:bookmarkStart w:id="1978" w:name="_Toc45216657"/>
      <w:bookmarkStart w:id="1979" w:name="_Toc51938209"/>
      <w:bookmarkStart w:id="1980" w:name="_Toc51938744"/>
      <w:bookmarkStart w:id="1981" w:name="_Toc88808482"/>
      <w:bookmarkStart w:id="1982" w:name="_Toc138329547"/>
      <w:bookmarkStart w:id="1983" w:name="_Toc160609481"/>
      <w:bookmarkStart w:id="1984" w:name="_Toc215063008"/>
      <w:r>
        <w:lastRenderedPageBreak/>
        <w:t>10</w:t>
      </w:r>
      <w:r w:rsidRPr="004D3578">
        <w:tab/>
      </w:r>
      <w:r>
        <w:t>SEAL services</w:t>
      </w:r>
      <w:bookmarkEnd w:id="1973"/>
      <w:bookmarkEnd w:id="1974"/>
      <w:bookmarkEnd w:id="1975"/>
      <w:bookmarkEnd w:id="1976"/>
      <w:bookmarkEnd w:id="1977"/>
      <w:bookmarkEnd w:id="1978"/>
      <w:bookmarkEnd w:id="1979"/>
      <w:bookmarkEnd w:id="1980"/>
      <w:bookmarkEnd w:id="1981"/>
      <w:bookmarkEnd w:id="1982"/>
      <w:bookmarkEnd w:id="1983"/>
      <w:bookmarkEnd w:id="1984"/>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5" w:name="_Toc61651674"/>
      <w:bookmarkStart w:id="1986" w:name="_Toc65746348"/>
      <w:bookmarkStart w:id="1987" w:name="_Toc101529490"/>
      <w:bookmarkStart w:id="1988" w:name="_Toc114864324"/>
      <w:bookmarkStart w:id="1989" w:name="_Toc143871475"/>
      <w:bookmarkStart w:id="1990" w:name="_Toc144134971"/>
      <w:bookmarkStart w:id="1991" w:name="_Toc160609482"/>
      <w:bookmarkStart w:id="1992" w:name="_Toc215063009"/>
      <w:r>
        <w:t>Annex A (normative):</w:t>
      </w:r>
      <w:r>
        <w:br/>
        <w:t>Edge Enabler Server OpenAPI specification</w:t>
      </w:r>
      <w:bookmarkEnd w:id="1985"/>
      <w:bookmarkEnd w:id="1986"/>
      <w:bookmarkEnd w:id="1987"/>
      <w:bookmarkEnd w:id="1988"/>
      <w:bookmarkEnd w:id="1989"/>
      <w:bookmarkEnd w:id="1990"/>
      <w:bookmarkEnd w:id="1991"/>
      <w:bookmarkEnd w:id="1992"/>
    </w:p>
    <w:p w14:paraId="76518A6E" w14:textId="4978D790" w:rsidR="009E5347" w:rsidRDefault="009E5347" w:rsidP="00586404">
      <w:pPr>
        <w:pStyle w:val="Heading1"/>
      </w:pPr>
      <w:bookmarkStart w:id="1993" w:name="_Toc61651675"/>
      <w:bookmarkStart w:id="1994" w:name="_Toc65746349"/>
      <w:bookmarkStart w:id="1995" w:name="_Toc101529491"/>
      <w:bookmarkStart w:id="1996" w:name="_Toc114864325"/>
      <w:bookmarkStart w:id="1997" w:name="_Toc143871476"/>
      <w:bookmarkStart w:id="1998" w:name="_Toc144134972"/>
      <w:bookmarkStart w:id="1999" w:name="_Toc160609483"/>
      <w:bookmarkStart w:id="2000" w:name="_Toc215063010"/>
      <w:r>
        <w:t>A.1</w:t>
      </w:r>
      <w:r w:rsidR="00586404">
        <w:tab/>
      </w:r>
      <w:r>
        <w:t>General</w:t>
      </w:r>
      <w:bookmarkEnd w:id="1993"/>
      <w:bookmarkEnd w:id="1994"/>
      <w:bookmarkEnd w:id="1995"/>
      <w:bookmarkEnd w:id="1996"/>
      <w:bookmarkEnd w:id="1997"/>
      <w:bookmarkEnd w:id="1998"/>
      <w:bookmarkEnd w:id="1999"/>
      <w:bookmarkEnd w:id="2000"/>
    </w:p>
    <w:p w14:paraId="6312EEB2" w14:textId="47B42A4F" w:rsidR="009E5347" w:rsidRPr="00D82297" w:rsidRDefault="009E5347" w:rsidP="00586404">
      <w:pPr>
        <w:pStyle w:val="Heading1"/>
      </w:pPr>
      <w:bookmarkStart w:id="2001" w:name="_Toc101529492"/>
      <w:bookmarkStart w:id="2002" w:name="_Toc114864326"/>
      <w:bookmarkStart w:id="2003" w:name="_Toc143871477"/>
      <w:bookmarkStart w:id="2004" w:name="_Toc144134973"/>
      <w:bookmarkStart w:id="2005" w:name="_Toc160609484"/>
      <w:bookmarkStart w:id="2006" w:name="_Toc215063011"/>
      <w:r w:rsidRPr="00D82297">
        <w:t>A.2</w:t>
      </w:r>
      <w:r w:rsidRPr="00D82297">
        <w:tab/>
        <w:t>Eees_EECRegistration</w:t>
      </w:r>
      <w:bookmarkEnd w:id="2001"/>
      <w:bookmarkEnd w:id="2002"/>
      <w:bookmarkEnd w:id="2003"/>
      <w:bookmarkEnd w:id="2004"/>
      <w:r w:rsidR="005D692F" w:rsidRPr="00D82297">
        <w:t xml:space="preserve"> API</w:t>
      </w:r>
      <w:bookmarkEnd w:id="2005"/>
      <w:bookmarkEnd w:id="2006"/>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E87C460" w:rsidR="009E5347" w:rsidRDefault="009E5347" w:rsidP="009E5347">
      <w:pPr>
        <w:pStyle w:val="PL"/>
      </w:pPr>
      <w:r>
        <w:t xml:space="preserve">  version: "</w:t>
      </w:r>
      <w:r w:rsidR="00185927">
        <w:rPr>
          <w:rFonts w:cs="Arial"/>
          <w:lang w:eastAsia="zh-CN"/>
        </w:rPr>
        <w:t>1.1.</w:t>
      </w:r>
      <w:r w:rsidR="00C94E7D">
        <w:rPr>
          <w:rFonts w:cs="Arial"/>
          <w:lang w:eastAsia="zh-CN"/>
        </w:rPr>
        <w:t>1</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7056B88F" w:rsidR="009E5347" w:rsidRDefault="009E5347" w:rsidP="009E5347">
      <w:pPr>
        <w:pStyle w:val="PL"/>
      </w:pPr>
      <w:r>
        <w:t xml:space="preserve">    © 202</w:t>
      </w:r>
      <w:r w:rsidR="00C94E7D">
        <w:t>5</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1986519" w:rsidR="009E5347" w:rsidRDefault="009E5347" w:rsidP="009E5347">
      <w:pPr>
        <w:pStyle w:val="PL"/>
      </w:pPr>
      <w:r>
        <w:t xml:space="preserve">    3GPP TS 24.558 </w:t>
      </w:r>
      <w:r w:rsidR="00185927">
        <w:t>V18</w:t>
      </w:r>
      <w:r>
        <w:t>.</w:t>
      </w:r>
      <w:r w:rsidR="00C94E7D">
        <w:t>9</w:t>
      </w:r>
      <w:r>
        <w:t>.</w:t>
      </w:r>
      <w:r w:rsidR="00C94E7D">
        <w:t>0</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0C105DBF" w14:textId="77777777" w:rsidR="00B37A66" w:rsidRDefault="009E5347" w:rsidP="00B37A66">
      <w:pPr>
        <w:pStyle w:val="PL"/>
      </w:pPr>
      <w:r>
        <w:t xml:space="preserve">      description: </w:t>
      </w:r>
      <w:r w:rsidR="00B37A66">
        <w:t>&gt;</w:t>
      </w:r>
    </w:p>
    <w:p w14:paraId="6119FDD1" w14:textId="77777777" w:rsidR="00B37A66" w:rsidRDefault="00B37A66" w:rsidP="00B37A66">
      <w:pPr>
        <w:pStyle w:val="PL"/>
      </w:pPr>
      <w:r>
        <w:t xml:space="preserve">        </w:t>
      </w:r>
      <w:r w:rsidR="009E5347">
        <w:t>Des</w:t>
      </w:r>
      <w:r w:rsidR="00AC0031">
        <w:t>c</w:t>
      </w:r>
      <w:r w:rsidR="009E5347">
        <w:t>ribes AC Profile ID and reason sent by EES in EEC Register response.</w:t>
      </w:r>
      <w:r w:rsidRPr="00EF4A72">
        <w:t xml:space="preserve"> </w:t>
      </w:r>
      <w:r>
        <w:t xml:space="preserve">The </w:t>
      </w:r>
      <w:r>
        <w:rPr>
          <w:rFonts w:hint="eastAsia"/>
          <w:lang w:eastAsia="zh-CN"/>
        </w:rPr>
        <w:t>acId</w:t>
      </w:r>
      <w:r>
        <w:t xml:space="preserve"> attribute</w:t>
      </w:r>
    </w:p>
    <w:p w14:paraId="3D2B1298" w14:textId="77777777" w:rsidR="00B37A66" w:rsidRDefault="00B37A66" w:rsidP="00B37A66">
      <w:pPr>
        <w:pStyle w:val="PL"/>
      </w:pPr>
      <w:r>
        <w:t xml:space="preserve">        shall be present, </w:t>
      </w:r>
      <w:r w:rsidRPr="00324C31">
        <w:t xml:space="preserve">although </w:t>
      </w:r>
      <w:r>
        <w:t>it is</w:t>
      </w:r>
      <w:r w:rsidRPr="00324C31">
        <w:t xml:space="preserve"> not specified as a mandatory due to backward</w:t>
      </w:r>
    </w:p>
    <w:p w14:paraId="59210E88" w14:textId="387518A0" w:rsidR="009E5347" w:rsidRDefault="00B37A66" w:rsidP="00B37A66">
      <w:pPr>
        <w:pStyle w:val="PL"/>
      </w:pPr>
      <w:r>
        <w:t xml:space="preserve">        </w:t>
      </w:r>
      <w:r w:rsidRPr="00324C31">
        <w:t>compatibility</w:t>
      </w:r>
      <w:r>
        <w:t xml:space="preserve"> </w:t>
      </w:r>
      <w:r w:rsidRPr="00324C31">
        <w:t>reasons</w:t>
      </w:r>
      <w:r>
        <w:t>.</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7" w:name="_Toc101529493"/>
      <w:bookmarkStart w:id="2008" w:name="_Toc114864327"/>
      <w:bookmarkStart w:id="2009" w:name="_Toc143871478"/>
      <w:bookmarkStart w:id="2010" w:name="_Toc144134974"/>
      <w:bookmarkStart w:id="2011" w:name="_Toc160609485"/>
      <w:bookmarkStart w:id="2012" w:name="_Toc215063012"/>
      <w:r>
        <w:t>A.3</w:t>
      </w:r>
      <w:r>
        <w:tab/>
      </w:r>
      <w:r w:rsidRPr="00931880">
        <w:t>Eees_EASDiscovery</w:t>
      </w:r>
      <w:r>
        <w:t xml:space="preserve"> API</w:t>
      </w:r>
      <w:bookmarkEnd w:id="2007"/>
      <w:bookmarkEnd w:id="2008"/>
      <w:bookmarkEnd w:id="2009"/>
      <w:bookmarkEnd w:id="2010"/>
      <w:bookmarkEnd w:id="2011"/>
      <w:bookmarkEnd w:id="2012"/>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0BE420DD" w:rsidR="009E5347" w:rsidRPr="005061DC" w:rsidRDefault="009E5347" w:rsidP="009E5347">
      <w:pPr>
        <w:pStyle w:val="PL"/>
      </w:pPr>
      <w:r w:rsidRPr="005061DC">
        <w:t xml:space="preserve">    © 202</w:t>
      </w:r>
      <w:r w:rsidR="00FB2C55">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49CD65C6" w:rsidR="009E5347" w:rsidRPr="005061DC" w:rsidRDefault="009E5347" w:rsidP="009E5347">
      <w:pPr>
        <w:pStyle w:val="PL"/>
      </w:pPr>
      <w:r w:rsidRPr="005061DC">
        <w:t xml:space="preserve">  version: "</w:t>
      </w:r>
      <w:r w:rsidR="006158DB">
        <w:rPr>
          <w:rFonts w:cs="Arial"/>
          <w:lang w:eastAsia="zh-CN"/>
        </w:rPr>
        <w:t>1.1.</w:t>
      </w:r>
      <w:r w:rsidR="00FB2C55">
        <w:rPr>
          <w:rFonts w:cs="Arial"/>
          <w:lang w:eastAsia="zh-CN"/>
        </w:rPr>
        <w:t>1</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89AA779" w:rsidR="009E5347" w:rsidRPr="005061DC" w:rsidRDefault="009E5347" w:rsidP="009E5347">
      <w:pPr>
        <w:pStyle w:val="PL"/>
      </w:pPr>
      <w:r>
        <w:t xml:space="preserve">    </w:t>
      </w:r>
      <w:r w:rsidRPr="005061DC">
        <w:t xml:space="preserve">3GPP TS 24.558 </w:t>
      </w:r>
      <w:r w:rsidR="006158DB" w:rsidRPr="005061DC">
        <w:t>V</w:t>
      </w:r>
      <w:r w:rsidR="006158DB">
        <w:t>18</w:t>
      </w:r>
      <w:r>
        <w:t>.</w:t>
      </w:r>
      <w:r w:rsidR="00FB2C55">
        <w:t>7</w:t>
      </w:r>
      <w:r w:rsidRPr="005061DC">
        <w:t>.</w:t>
      </w:r>
      <w:r w:rsidR="00FB2C55">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lastRenderedPageBreak/>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lastRenderedPageBreak/>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lastRenderedPageBreak/>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lastRenderedPageBreak/>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lastRenderedPageBreak/>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lastRenderedPageBreak/>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lastRenderedPageBreak/>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lastRenderedPageBreak/>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lastRenderedPageBreak/>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3" w:name="_Toc93961720"/>
      <w:bookmarkStart w:id="2014" w:name="_Toc101529494"/>
      <w:bookmarkStart w:id="2015" w:name="_Toc114864328"/>
      <w:bookmarkStart w:id="2016" w:name="_Toc143871479"/>
      <w:bookmarkStart w:id="2017" w:name="_Toc144134975"/>
      <w:bookmarkStart w:id="2018" w:name="_Toc160609486"/>
      <w:bookmarkStart w:id="2019" w:name="_Toc215063013"/>
      <w:r>
        <w:t>A.4</w:t>
      </w:r>
      <w:r>
        <w:tab/>
      </w:r>
      <w:r w:rsidRPr="00B32063">
        <w:rPr>
          <w:noProof/>
          <w:lang w:val="en-US"/>
        </w:rPr>
        <w:t>Eees_ACREvents</w:t>
      </w:r>
      <w:r>
        <w:t xml:space="preserve"> API</w:t>
      </w:r>
      <w:bookmarkEnd w:id="2013"/>
      <w:bookmarkEnd w:id="2014"/>
      <w:bookmarkEnd w:id="2015"/>
      <w:bookmarkEnd w:id="2016"/>
      <w:bookmarkEnd w:id="2017"/>
      <w:bookmarkEnd w:id="2018"/>
      <w:bookmarkEnd w:id="2019"/>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E055C10" w:rsidR="009E5347" w:rsidRDefault="009E5347" w:rsidP="009E5347">
      <w:pPr>
        <w:pStyle w:val="PL"/>
      </w:pPr>
      <w:r>
        <w:t xml:space="preserve">  version: "1.</w:t>
      </w:r>
      <w:r w:rsidR="000804FC">
        <w:t>1.</w:t>
      </w:r>
      <w:r w:rsidR="001E7D02" w:rsidRPr="001E7D02">
        <w:t>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16D08A6E" w:rsidR="009E5347" w:rsidRDefault="006E5A9F" w:rsidP="009E5347">
      <w:pPr>
        <w:pStyle w:val="PL"/>
      </w:pPr>
      <w:r>
        <w:t xml:space="preserve">    © 202</w:t>
      </w:r>
      <w:r w:rsidR="003E1EB4">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14430DC" w:rsidR="009E5347" w:rsidRDefault="009E5347" w:rsidP="009E5347">
      <w:pPr>
        <w:pStyle w:val="PL"/>
      </w:pPr>
      <w:r>
        <w:t xml:space="preserve">    3GPP TS 24.558 </w:t>
      </w:r>
      <w:r w:rsidR="00B62C53">
        <w:t>V</w:t>
      </w:r>
      <w:r w:rsidR="000804FC">
        <w:t>18.</w:t>
      </w:r>
      <w:r w:rsidR="003E1EB4">
        <w:t>8</w:t>
      </w:r>
      <w:r w:rsidR="000804FC">
        <w:t>.</w:t>
      </w:r>
      <w:r w:rsidR="003E1EB4">
        <w:t>0</w:t>
      </w:r>
      <w:r>
        <w:t xml:space="preserve"> Enabling Edge Applications; Protocol specification.</w:t>
      </w:r>
    </w:p>
    <w:p w14:paraId="3C00EF7D" w14:textId="77777777" w:rsidR="009E5347" w:rsidRDefault="009E5347" w:rsidP="009E5347">
      <w:pPr>
        <w:pStyle w:val="PL"/>
      </w:pPr>
      <w:r>
        <w:lastRenderedPageBreak/>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lastRenderedPageBreak/>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lastRenderedPageBreak/>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lastRenderedPageBreak/>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lastRenderedPageBreak/>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75FAE7E1" w14:textId="77777777" w:rsidR="00511E9C" w:rsidRDefault="009E5347" w:rsidP="00511E9C">
      <w:pPr>
        <w:pStyle w:val="PL"/>
      </w:pPr>
      <w:r>
        <w:t xml:space="preserve">      description: </w:t>
      </w:r>
      <w:r w:rsidR="00511E9C">
        <w:t>&gt;</w:t>
      </w:r>
    </w:p>
    <w:p w14:paraId="38A5EA05" w14:textId="359E9CA6" w:rsidR="00511E9C" w:rsidRPr="00324C31" w:rsidRDefault="00511E9C" w:rsidP="00511E9C">
      <w:pPr>
        <w:pStyle w:val="PL"/>
      </w:pPr>
      <w:r>
        <w:t xml:space="preserve">        </w:t>
      </w:r>
      <w:r w:rsidR="009E5347">
        <w:t>Details of the selected T-EAS and the T-EES.</w:t>
      </w:r>
      <w:r>
        <w:t xml:space="preserve"> The trgetEASInfo attribute shall be present,</w:t>
      </w:r>
    </w:p>
    <w:p w14:paraId="38A55EB6" w14:textId="500F8EB1" w:rsidR="009E5347" w:rsidRDefault="00511E9C" w:rsidP="00511E9C">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lastRenderedPageBreak/>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20" w:name="_Toc89425702"/>
      <w:bookmarkStart w:id="2021" w:name="_Toc101529495"/>
      <w:bookmarkStart w:id="2022" w:name="_Toc114864329"/>
      <w:bookmarkStart w:id="2023" w:name="_Toc143871480"/>
      <w:bookmarkStart w:id="2024" w:name="_Toc144134976"/>
      <w:bookmarkStart w:id="2025" w:name="_Toc160609487"/>
      <w:bookmarkStart w:id="2026" w:name="_Toc215063014"/>
      <w:r>
        <w:t>A.5</w:t>
      </w:r>
      <w:r>
        <w:tab/>
      </w:r>
      <w:r w:rsidRPr="00C62529">
        <w:t xml:space="preserve">Eees_AppContextRelocation </w:t>
      </w:r>
      <w:r>
        <w:t>API</w:t>
      </w:r>
      <w:bookmarkEnd w:id="2020"/>
      <w:bookmarkEnd w:id="2021"/>
      <w:bookmarkEnd w:id="2022"/>
      <w:bookmarkEnd w:id="2023"/>
      <w:bookmarkEnd w:id="2024"/>
      <w:bookmarkEnd w:id="2025"/>
      <w:bookmarkEnd w:id="2026"/>
    </w:p>
    <w:p w14:paraId="7AF3A8B9" w14:textId="77777777" w:rsidR="009E5347" w:rsidRDefault="009E5347" w:rsidP="009E5347">
      <w:pPr>
        <w:pStyle w:val="PL"/>
      </w:pPr>
      <w:bookmarkStart w:id="2027" w:name="_Hlk514243590"/>
      <w:bookmarkStart w:id="2028" w:name="_Hlk515634373"/>
      <w:bookmarkStart w:id="2029"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AEDAD4D" w:rsidR="009E5347" w:rsidRDefault="009E5347" w:rsidP="009E5347">
      <w:pPr>
        <w:pStyle w:val="PL"/>
      </w:pPr>
      <w:r>
        <w:t xml:space="preserve">  version: "</w:t>
      </w:r>
      <w:r w:rsidR="00C50606">
        <w:rPr>
          <w:rFonts w:cs="Arial"/>
          <w:lang w:eastAsia="zh-CN"/>
        </w:rPr>
        <w:t>1.1.</w:t>
      </w:r>
      <w:r w:rsidR="001E3CC9">
        <w:rPr>
          <w:rFonts w:cs="Arial"/>
          <w:lang w:eastAsia="zh-CN"/>
        </w:rPr>
        <w:t>4</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472D08DC" w:rsidR="009E5347" w:rsidRDefault="009E5347" w:rsidP="009E5347">
      <w:pPr>
        <w:pStyle w:val="PL"/>
      </w:pPr>
      <w:r>
        <w:t xml:space="preserve">    © 202</w:t>
      </w:r>
      <w:r w:rsidR="002E7A95">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4932351B" w:rsidR="009E5347" w:rsidRDefault="009E5347" w:rsidP="009E5347">
      <w:pPr>
        <w:pStyle w:val="PL"/>
      </w:pPr>
      <w:r>
        <w:t xml:space="preserve">    3GPP TS 24.558 </w:t>
      </w:r>
      <w:r w:rsidR="00C50606">
        <w:t>V18</w:t>
      </w:r>
      <w:r>
        <w:t>.</w:t>
      </w:r>
      <w:r w:rsidR="001E3CC9">
        <w:t>9</w:t>
      </w:r>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7"/>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lastRenderedPageBreak/>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lastRenderedPageBreak/>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8"/>
    <w:bookmarkEnd w:id="2029"/>
    <w:p w14:paraId="0A1F3256" w14:textId="77777777" w:rsidR="009E5347" w:rsidRDefault="009E5347" w:rsidP="009E5347">
      <w:pPr>
        <w:pStyle w:val="PL"/>
      </w:pPr>
      <w:r>
        <w:t xml:space="preserve">    AcrDetermReq:</w:t>
      </w:r>
    </w:p>
    <w:p w14:paraId="6C0FC32F" w14:textId="77777777" w:rsidR="00AA3676" w:rsidRDefault="009E5347" w:rsidP="00AA3676">
      <w:pPr>
        <w:pStyle w:val="PL"/>
      </w:pPr>
      <w:r>
        <w:t xml:space="preserve">      description: </w:t>
      </w:r>
      <w:r w:rsidR="00AA3676">
        <w:t>&gt;</w:t>
      </w:r>
    </w:p>
    <w:p w14:paraId="30679412" w14:textId="77777777" w:rsidR="00AA3676" w:rsidRDefault="00AA3676" w:rsidP="00AA3676">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6E5ACC">
        <w:t xml:space="preserve"> </w:t>
      </w:r>
      <w:r>
        <w:t xml:space="preserve">The </w:t>
      </w:r>
      <w:r>
        <w:rPr>
          <w:lang w:eastAsia="zh-CN"/>
        </w:rPr>
        <w:t>ue</w:t>
      </w:r>
      <w:r>
        <w:rPr>
          <w:rFonts w:hint="eastAsia"/>
          <w:lang w:eastAsia="zh-CN"/>
        </w:rPr>
        <w:t>Id</w:t>
      </w:r>
      <w:r>
        <w:t xml:space="preserve"> attribute</w:t>
      </w:r>
    </w:p>
    <w:p w14:paraId="10A83170" w14:textId="77777777" w:rsidR="00AA3676" w:rsidRDefault="00AA3676" w:rsidP="00AA3676">
      <w:pPr>
        <w:pStyle w:val="PL"/>
      </w:pPr>
      <w:r>
        <w:t xml:space="preserve">        shall be present, </w:t>
      </w:r>
      <w:r w:rsidRPr="00324C31">
        <w:t xml:space="preserve">although </w:t>
      </w:r>
      <w:r>
        <w:t>it is</w:t>
      </w:r>
      <w:r w:rsidRPr="00324C31">
        <w:t xml:space="preserve"> not specified as a mandatory due to backward</w:t>
      </w:r>
    </w:p>
    <w:p w14:paraId="69DAC702" w14:textId="1F7D4053" w:rsidR="009E5347" w:rsidRDefault="00AA3676" w:rsidP="00AA3676">
      <w:pPr>
        <w:pStyle w:val="PL"/>
      </w:pPr>
      <w:r>
        <w:t xml:space="preserve">        </w:t>
      </w:r>
      <w:r w:rsidRPr="00324C31">
        <w:t>compatibility</w:t>
      </w:r>
      <w:r>
        <w:t xml:space="preserve"> </w:t>
      </w:r>
      <w:r w:rsidRPr="00324C31">
        <w:t>reasons</w:t>
      </w:r>
      <w:r>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6D00C63B" w14:textId="77777777" w:rsidR="00574E31" w:rsidRDefault="009E5347" w:rsidP="00574E31">
      <w:pPr>
        <w:pStyle w:val="PL"/>
      </w:pPr>
      <w:r>
        <w:t xml:space="preserve">      description: </w:t>
      </w:r>
      <w:r w:rsidR="00574E31">
        <w:t>&gt;</w:t>
      </w:r>
    </w:p>
    <w:p w14:paraId="16C2D600" w14:textId="77777777" w:rsidR="00574E31" w:rsidRDefault="00574E31" w:rsidP="00574E31">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rsidRPr="00C46877">
        <w:t xml:space="preserve"> </w:t>
      </w:r>
      <w:r>
        <w:t xml:space="preserve">The </w:t>
      </w:r>
      <w:r>
        <w:rPr>
          <w:lang w:eastAsia="zh-CN"/>
        </w:rPr>
        <w:t>ue</w:t>
      </w:r>
      <w:r>
        <w:rPr>
          <w:rFonts w:hint="eastAsia"/>
          <w:lang w:eastAsia="zh-CN"/>
        </w:rPr>
        <w:t>Id</w:t>
      </w:r>
      <w:r>
        <w:t xml:space="preserve"> attribute</w:t>
      </w:r>
    </w:p>
    <w:p w14:paraId="4B987DFD" w14:textId="77777777" w:rsidR="00574E31" w:rsidRDefault="00574E31" w:rsidP="00574E31">
      <w:pPr>
        <w:pStyle w:val="PL"/>
      </w:pPr>
      <w:r>
        <w:t xml:space="preserve">        shall be present, </w:t>
      </w:r>
      <w:r w:rsidRPr="00324C31">
        <w:t xml:space="preserve">although </w:t>
      </w:r>
      <w:r>
        <w:t>it is</w:t>
      </w:r>
      <w:r w:rsidRPr="00324C31">
        <w:t xml:space="preserve"> not specified as a mandatory due to backward</w:t>
      </w:r>
    </w:p>
    <w:p w14:paraId="54BBB9AB" w14:textId="34263FC3" w:rsidR="009E5347" w:rsidRDefault="00574E31" w:rsidP="00574E31">
      <w:pPr>
        <w:pStyle w:val="PL"/>
      </w:pPr>
      <w:r>
        <w:t xml:space="preserve">        </w:t>
      </w:r>
      <w:r w:rsidRPr="00324C31">
        <w:t>compatibility</w:t>
      </w:r>
      <w:r>
        <w:t xml:space="preserve"> </w:t>
      </w:r>
      <w:r w:rsidRPr="00324C31">
        <w:t>reasons</w:t>
      </w:r>
      <w:r>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lastRenderedPageBreak/>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30"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30"/>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lastRenderedPageBreak/>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7DF36187" w14:textId="77777777" w:rsidR="00092F69" w:rsidRDefault="00E23548" w:rsidP="00092F69">
      <w:pPr>
        <w:pStyle w:val="PL"/>
      </w:pPr>
      <w:r>
        <w:t xml:space="preserve">        Represents ACR parameters specific to ACR modification request.</w:t>
      </w:r>
      <w:r w:rsidR="00092F69">
        <w:t xml:space="preserve"> The sEasEndpoint,</w:t>
      </w:r>
    </w:p>
    <w:p w14:paraId="7CF178FE" w14:textId="77777777" w:rsidR="00092F69" w:rsidRDefault="00092F69" w:rsidP="00092F69">
      <w:pPr>
        <w:pStyle w:val="PL"/>
      </w:pPr>
      <w:r>
        <w:t xml:space="preserve">        tEasEndpoint and acrParams attributes shall be present</w:t>
      </w:r>
      <w:r w:rsidRPr="0003583B">
        <w:t xml:space="preserve"> although they are not specified</w:t>
      </w:r>
    </w:p>
    <w:p w14:paraId="109EE448" w14:textId="56BB9957" w:rsidR="00E23548" w:rsidRDefault="00092F69" w:rsidP="00092F69">
      <w:pPr>
        <w:pStyle w:val="PL"/>
      </w:pPr>
      <w:r>
        <w:t xml:space="preserve">       </w:t>
      </w:r>
      <w:r w:rsidRPr="0003583B">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31" w:name="_Toc160609488"/>
      <w:bookmarkStart w:id="2032" w:name="_Toc215063015"/>
      <w:bookmarkStart w:id="2033" w:name="_Toc101529496"/>
      <w:bookmarkStart w:id="2034" w:name="_Toc114864330"/>
      <w:bookmarkStart w:id="2035" w:name="_Toc143871481"/>
      <w:bookmarkStart w:id="2036" w:name="_Toc144134977"/>
      <w:r w:rsidRPr="00144C0F">
        <w:t>A.</w:t>
      </w:r>
      <w:r w:rsidR="008741E7">
        <w:t>6</w:t>
      </w:r>
      <w:r w:rsidRPr="00144C0F">
        <w:tab/>
        <w:t>Eees_</w:t>
      </w:r>
      <w:r w:rsidRPr="00931880">
        <w:t>EAS</w:t>
      </w:r>
      <w:r>
        <w:rPr>
          <w:lang w:eastAsia="zh-CN"/>
        </w:rPr>
        <w:t>InformationProvisioning</w:t>
      </w:r>
      <w:r w:rsidRPr="00144C0F">
        <w:t xml:space="preserve"> API</w:t>
      </w:r>
      <w:bookmarkEnd w:id="2031"/>
      <w:bookmarkEnd w:id="2032"/>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lastRenderedPageBreak/>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lastRenderedPageBreak/>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lastRenderedPageBreak/>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7" w:name="_Toc160609489"/>
      <w:bookmarkStart w:id="2038" w:name="_Toc215063016"/>
      <w:r>
        <w:t xml:space="preserve">Annex </w:t>
      </w:r>
      <w:r w:rsidR="002B16C6">
        <w:t>B</w:t>
      </w:r>
      <w:r>
        <w:t xml:space="preserve"> (normative):</w:t>
      </w:r>
      <w:r>
        <w:br/>
        <w:t>Edge Configuration Server OpenAPI specification</w:t>
      </w:r>
      <w:bookmarkEnd w:id="2033"/>
      <w:bookmarkEnd w:id="2034"/>
      <w:bookmarkEnd w:id="2035"/>
      <w:bookmarkEnd w:id="2036"/>
      <w:bookmarkEnd w:id="2037"/>
      <w:bookmarkEnd w:id="2038"/>
    </w:p>
    <w:p w14:paraId="5B64EC90" w14:textId="2C6D4D74" w:rsidR="009E5347" w:rsidRPr="00B13A94" w:rsidRDefault="002B16C6" w:rsidP="002B16C6">
      <w:pPr>
        <w:pStyle w:val="Heading1"/>
      </w:pPr>
      <w:bookmarkStart w:id="2039" w:name="_Toc101529497"/>
      <w:bookmarkStart w:id="2040" w:name="_Toc114864331"/>
      <w:bookmarkStart w:id="2041" w:name="_Toc143871482"/>
      <w:bookmarkStart w:id="2042" w:name="_Toc144134978"/>
      <w:bookmarkStart w:id="2043" w:name="_Toc160609490"/>
      <w:bookmarkStart w:id="2044" w:name="_Toc215063017"/>
      <w:r>
        <w:t>B</w:t>
      </w:r>
      <w:r w:rsidR="009E5347">
        <w:t>.1</w:t>
      </w:r>
      <w:r w:rsidR="009E5347">
        <w:tab/>
      </w:r>
      <w:r w:rsidR="009E5347" w:rsidRPr="00B13A94">
        <w:t>Eecs_ServiceProvisioning</w:t>
      </w:r>
      <w:bookmarkEnd w:id="2039"/>
      <w:bookmarkEnd w:id="2040"/>
      <w:bookmarkEnd w:id="2041"/>
      <w:bookmarkEnd w:id="2042"/>
      <w:bookmarkEnd w:id="2043"/>
      <w:bookmarkEnd w:id="2044"/>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C3F009B" w:rsidR="009E5347" w:rsidRDefault="009E5347" w:rsidP="009E5347">
      <w:pPr>
        <w:pStyle w:val="PL"/>
      </w:pPr>
      <w:r>
        <w:t xml:space="preserve">  version: "</w:t>
      </w:r>
      <w:r w:rsidR="00C37D1A">
        <w:rPr>
          <w:rFonts w:cs="Arial"/>
          <w:lang w:eastAsia="zh-CN"/>
        </w:rPr>
        <w:t>1.1.</w:t>
      </w:r>
      <w:r w:rsidR="00615058">
        <w:rPr>
          <w:rFonts w:cs="Arial"/>
          <w:lang w:eastAsia="zh-CN"/>
        </w:rPr>
        <w:t>2</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5555F6F5" w:rsidR="009E5347" w:rsidRDefault="009E5347" w:rsidP="009E5347">
      <w:pPr>
        <w:pStyle w:val="PL"/>
      </w:pPr>
      <w:r>
        <w:t xml:space="preserve">    © </w:t>
      </w:r>
      <w:r w:rsidR="001A1DAE">
        <w:t>202</w:t>
      </w:r>
      <w:r w:rsidR="00F117C1">
        <w:t>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4F33970F" w:rsidR="009E5347" w:rsidRDefault="009E5347" w:rsidP="009E5347">
      <w:pPr>
        <w:pStyle w:val="PL"/>
      </w:pPr>
      <w:r>
        <w:t xml:space="preserve">  description: 3GPP TS 24.558 </w:t>
      </w:r>
      <w:r w:rsidR="001A1DAE">
        <w:t>V18</w:t>
      </w:r>
      <w:r w:rsidR="008B3D37">
        <w:t>.</w:t>
      </w:r>
      <w:r w:rsidR="001E7D02">
        <w:t>8</w:t>
      </w:r>
      <w:r>
        <w:t>.</w:t>
      </w:r>
      <w:r w:rsidR="00F117C1">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lastRenderedPageBreak/>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lastRenderedPageBreak/>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lastRenderedPageBreak/>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lastRenderedPageBreak/>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lastRenderedPageBreak/>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lastRenderedPageBreak/>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lastRenderedPageBreak/>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lastRenderedPageBreak/>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20425C" w14:textId="77777777" w:rsidR="00961968" w:rsidRDefault="00961968" w:rsidP="00961968">
      <w:pPr>
        <w:pStyle w:val="PL"/>
      </w:pPr>
      <w:r>
        <w:t xml:space="preserve">        easBundleInfos:</w:t>
      </w:r>
    </w:p>
    <w:p w14:paraId="609E9F95" w14:textId="77777777" w:rsidR="00961968" w:rsidRDefault="00961968" w:rsidP="00961968">
      <w:pPr>
        <w:pStyle w:val="PL"/>
      </w:pPr>
      <w:r>
        <w:t xml:space="preserve">          type: array</w:t>
      </w:r>
    </w:p>
    <w:p w14:paraId="405D0101" w14:textId="77777777" w:rsidR="00961968" w:rsidRDefault="00961968" w:rsidP="00961968">
      <w:pPr>
        <w:pStyle w:val="PL"/>
      </w:pPr>
      <w:r>
        <w:t xml:space="preserve">          items:</w:t>
      </w:r>
    </w:p>
    <w:p w14:paraId="4AFC5017" w14:textId="77777777" w:rsidR="00961968" w:rsidRDefault="00961968" w:rsidP="00961968">
      <w:pPr>
        <w:pStyle w:val="PL"/>
      </w:pPr>
      <w:r>
        <w:t xml:space="preserve">            $ref: 'TS29558_Eees_EASRegistration.yaml#/components/schemas/EASBundleInfo'</w:t>
      </w:r>
    </w:p>
    <w:p w14:paraId="4C995C32" w14:textId="77777777" w:rsidR="00961968" w:rsidRDefault="00961968" w:rsidP="00961968">
      <w:pPr>
        <w:pStyle w:val="PL"/>
      </w:pPr>
      <w:r>
        <w:t xml:space="preserve">          minItems: 1</w:t>
      </w:r>
    </w:p>
    <w:p w14:paraId="3272BBD6" w14:textId="77777777" w:rsidR="00961968" w:rsidRDefault="00961968" w:rsidP="00961968">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lastRenderedPageBreak/>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5" w:name="_Toc65746350"/>
      <w:bookmarkStart w:id="2046" w:name="_Toc101529498"/>
      <w:bookmarkStart w:id="2047" w:name="_Toc114864332"/>
      <w:bookmarkStart w:id="2048" w:name="_Toc143871483"/>
      <w:bookmarkStart w:id="2049" w:name="_Toc144134979"/>
      <w:bookmarkStart w:id="2050" w:name="_Toc160609491"/>
      <w:bookmarkStart w:id="2051" w:name="_Toc215063018"/>
      <w:r>
        <w:t xml:space="preserve">Annex </w:t>
      </w:r>
      <w:r w:rsidR="002B16C6">
        <w:t>C</w:t>
      </w:r>
      <w:r w:rsidRPr="004D3578">
        <w:t xml:space="preserve"> (informative):</w:t>
      </w:r>
      <w:r w:rsidRPr="004D3578">
        <w:br/>
      </w:r>
      <w:r>
        <w:t>Protocol options considered for EDGE-4 reference point</w:t>
      </w:r>
      <w:bookmarkEnd w:id="2045"/>
      <w:bookmarkEnd w:id="2046"/>
      <w:bookmarkEnd w:id="2047"/>
      <w:bookmarkEnd w:id="2048"/>
      <w:bookmarkEnd w:id="2049"/>
      <w:bookmarkEnd w:id="2050"/>
      <w:bookmarkEnd w:id="2051"/>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52" w:name="_Toc61651676"/>
      <w:bookmarkStart w:id="2053" w:name="_Toc65746428"/>
      <w:bookmarkStart w:id="2054" w:name="_Toc101529531"/>
      <w:bookmarkStart w:id="2055" w:name="_Toc114864333"/>
      <w:bookmarkStart w:id="2056" w:name="_Toc143871484"/>
      <w:bookmarkStart w:id="2057" w:name="_Toc144134980"/>
      <w:bookmarkStart w:id="2058" w:name="_Toc160609492"/>
      <w:bookmarkStart w:id="2059" w:name="_Toc215063019"/>
      <w:r>
        <w:lastRenderedPageBreak/>
        <w:t xml:space="preserve">Annex </w:t>
      </w:r>
      <w:r w:rsidR="002B16C6">
        <w:t>D</w:t>
      </w:r>
      <w:r w:rsidRPr="004D3578">
        <w:t>(informative):</w:t>
      </w:r>
      <w:r w:rsidRPr="004D3578">
        <w:br/>
        <w:t>Change history</w:t>
      </w:r>
      <w:bookmarkStart w:id="2060" w:name="historyclause"/>
      <w:bookmarkEnd w:id="2052"/>
      <w:bookmarkEnd w:id="2053"/>
      <w:bookmarkEnd w:id="2054"/>
      <w:bookmarkEnd w:id="2055"/>
      <w:bookmarkEnd w:id="2056"/>
      <w:bookmarkEnd w:id="2057"/>
      <w:bookmarkEnd w:id="2058"/>
      <w:bookmarkEnd w:id="2059"/>
      <w:bookmarkEnd w:id="2060"/>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A41D33"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A41D33"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A41D33"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A41D33"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A41D33"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A41D33"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A41D33"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A41D33"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A41D33"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A41D33"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A41D33"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A41D33"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A41D33"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A41D33"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A41D33"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A41D33"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A41D33"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A41D33"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A41D33"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A41D33"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A41D33"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A41D33"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A41D33"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A41D33"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A41D33"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A41D33"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A41D33"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A41D33"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A41D33"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A41D33"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A41D33"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A41D33"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A41D33"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A41D33"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A41D33"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A41D33"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A41D33"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A41D33"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A41D33"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A41D33"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A41D33"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A41D33"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A41D33"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A41D33"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A41D33"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A41D33"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A41D33"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A41D33"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A41D33"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A41D33"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A41D33"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A41D33"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A41D33"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A41D33"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A41D33"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A41D33"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A41D33"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A41D33"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A41D33"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379D12D7"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6C047749"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24A92BCF" w:rsidR="00625E91" w:rsidRPr="008855E6" w:rsidRDefault="00C304AE" w:rsidP="00625E91">
            <w:pPr>
              <w:pStyle w:val="TAC"/>
              <w:rPr>
                <w:sz w:val="16"/>
              </w:rPr>
            </w:pPr>
            <w:r w:rsidRPr="00385D11">
              <w:rPr>
                <w:sz w:val="16"/>
              </w:rPr>
              <w:t>CP-24217</w:t>
            </w:r>
            <w:r>
              <w:rPr>
                <w:sz w:val="16"/>
              </w:rPr>
              <w:t>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rFonts w:cs="Arial"/>
                <w:sz w:val="16"/>
                <w:szCs w:val="16"/>
              </w:rPr>
            </w:pPr>
            <w:r>
              <w:rPr>
                <w:rFonts w:cs="Arial"/>
                <w:sz w:val="16"/>
                <w:szCs w:val="16"/>
              </w:rPr>
              <w:t>18.6.0</w:t>
            </w:r>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4278E450" w:rsidR="00625E91" w:rsidRPr="008855E6" w:rsidRDefault="005513DA" w:rsidP="00625E91">
            <w:pPr>
              <w:pStyle w:val="TAC"/>
              <w:rPr>
                <w:sz w:val="16"/>
              </w:rPr>
            </w:pPr>
            <w:r w:rsidRPr="005513DA">
              <w:rPr>
                <w:sz w:val="16"/>
              </w:rPr>
              <w:t>CP-242212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C304AE" w14:paraId="090A4A22"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1EDCB" w14:textId="77777777" w:rsidR="00C304AE" w:rsidRDefault="00C304AE" w:rsidP="0069367B">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CC8B3F" w14:textId="2464B6C3" w:rsidR="00C304AE" w:rsidRDefault="005513DA" w:rsidP="0069367B">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06A52A" w14:textId="77777777" w:rsidR="00C304AE" w:rsidRPr="008855E6" w:rsidRDefault="00C304AE" w:rsidP="0069367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EFAF55A" w14:textId="77777777" w:rsidR="00C304AE" w:rsidRDefault="00C304AE" w:rsidP="0069367B">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CA36744" w14:textId="77777777" w:rsidR="00C304AE" w:rsidRDefault="00C304AE"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995C" w14:textId="77777777" w:rsidR="00C304AE" w:rsidRDefault="00C304AE" w:rsidP="0069367B">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B1296D" w14:textId="240D9BF0" w:rsidR="00C304AE" w:rsidRPr="00475EA2" w:rsidRDefault="00FB428E" w:rsidP="0069367B">
            <w:pPr>
              <w:pStyle w:val="TAL"/>
              <w:rPr>
                <w:rFonts w:cs="Arial"/>
                <w:sz w:val="16"/>
                <w:szCs w:val="16"/>
              </w:rPr>
            </w:pPr>
            <w:bookmarkStart w:id="2061" w:name="_Hlk178591317"/>
            <w:r>
              <w:rPr>
                <w:rFonts w:cs="Arial"/>
                <w:sz w:val="16"/>
                <w:szCs w:val="16"/>
              </w:rPr>
              <w:t xml:space="preserve">Replacing </w:t>
            </w:r>
            <w:r w:rsidR="00C304AE" w:rsidRPr="00E96FA1">
              <w:rPr>
                <w:rFonts w:cs="Arial"/>
                <w:sz w:val="16"/>
                <w:szCs w:val="16"/>
              </w:rPr>
              <w:t>TS24558_Eecs_ServiceProvisioning</w:t>
            </w:r>
            <w:r w:rsidR="00C304AE">
              <w:rPr>
                <w:rFonts w:cs="Arial"/>
                <w:sz w:val="16"/>
                <w:szCs w:val="16"/>
              </w:rPr>
              <w:t>.yaml file</w:t>
            </w:r>
            <w:bookmarkEnd w:id="2061"/>
            <w:r w:rsidR="005513DA">
              <w:rPr>
                <w:rFonts w:cs="Arial"/>
                <w:sz w:val="16"/>
                <w:szCs w:val="16"/>
              </w:rPr>
              <w:t xml:space="preserve"> with its correct version in the attachments uploaded on 3Gu.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F0D9F" w14:textId="72072F3E" w:rsidR="00C304AE" w:rsidRDefault="00C304AE" w:rsidP="00050A49">
            <w:pPr>
              <w:pStyle w:val="TAL"/>
              <w:jc w:val="center"/>
              <w:rPr>
                <w:rFonts w:cs="Arial"/>
                <w:sz w:val="16"/>
                <w:szCs w:val="16"/>
              </w:rPr>
            </w:pPr>
            <w:r>
              <w:rPr>
                <w:rFonts w:cs="Arial"/>
                <w:sz w:val="16"/>
                <w:szCs w:val="16"/>
              </w:rPr>
              <w:t>1</w:t>
            </w:r>
            <w:r w:rsidR="00050A49">
              <w:rPr>
                <w:rFonts w:cs="Arial"/>
                <w:sz w:val="16"/>
                <w:szCs w:val="16"/>
              </w:rPr>
              <w:t>8</w:t>
            </w:r>
            <w:r>
              <w:rPr>
                <w:rFonts w:cs="Arial"/>
                <w:sz w:val="16"/>
                <w:szCs w:val="16"/>
              </w:rPr>
              <w:t>.</w:t>
            </w:r>
            <w:r w:rsidR="00050A49">
              <w:rPr>
                <w:rFonts w:cs="Arial"/>
                <w:sz w:val="16"/>
                <w:szCs w:val="16"/>
              </w:rPr>
              <w:t>6</w:t>
            </w:r>
            <w:r>
              <w:rPr>
                <w:rFonts w:cs="Arial"/>
                <w:sz w:val="16"/>
                <w:szCs w:val="16"/>
              </w:rPr>
              <w:t>.1</w:t>
            </w:r>
          </w:p>
        </w:tc>
      </w:tr>
      <w:tr w:rsidR="00353294" w14:paraId="661AD13C"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7619E8C" w14:textId="533D6BDB" w:rsidR="00353294" w:rsidRDefault="00DE6EB2" w:rsidP="0069367B">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70C2903" w14:textId="1646151A" w:rsidR="00353294" w:rsidRDefault="00DE6EB2" w:rsidP="0069367B">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8E5538" w14:textId="24ED90FD" w:rsidR="00353294" w:rsidRPr="008855E6" w:rsidRDefault="00DE6EB2" w:rsidP="0069367B">
            <w:pPr>
              <w:pStyle w:val="TAC"/>
              <w:rPr>
                <w:sz w:val="16"/>
              </w:rPr>
            </w:pPr>
            <w:r w:rsidRPr="00DE6EB2">
              <w:rPr>
                <w:sz w:val="16"/>
              </w:rPr>
              <w:t>CP-250254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682C38" w14:textId="14E59359" w:rsidR="00353294" w:rsidRDefault="004B396D" w:rsidP="0069367B">
            <w:pPr>
              <w:pStyle w:val="TAC"/>
              <w:rPr>
                <w:sz w:val="16"/>
              </w:rPr>
            </w:pPr>
            <w:r>
              <w:rPr>
                <w:sz w:val="16"/>
              </w:rPr>
              <w:t>0122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75493F" w14:textId="77777777" w:rsidR="00353294" w:rsidRDefault="00353294"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7B4C1" w14:textId="4AAD5434" w:rsidR="00353294" w:rsidRDefault="00DE6EB2" w:rsidP="0069367B">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92E12CC" w14:textId="2E2CF8B8" w:rsidR="00353294" w:rsidRDefault="00DE6EB2" w:rsidP="0069367B">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40F46" w14:textId="6357D9A2" w:rsidR="00353294" w:rsidRDefault="00DE6EB2" w:rsidP="00050A49">
            <w:pPr>
              <w:pStyle w:val="TAL"/>
              <w:jc w:val="center"/>
              <w:rPr>
                <w:rFonts w:cs="Arial"/>
                <w:sz w:val="16"/>
                <w:szCs w:val="16"/>
              </w:rPr>
            </w:pPr>
            <w:r>
              <w:rPr>
                <w:rFonts w:cs="Arial"/>
                <w:sz w:val="16"/>
                <w:szCs w:val="16"/>
              </w:rPr>
              <w:t>18.7.0</w:t>
            </w:r>
          </w:p>
        </w:tc>
      </w:tr>
      <w:tr w:rsidR="00870F4F" w14:paraId="38962EB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2E71262" w14:textId="77777777" w:rsidR="00870F4F" w:rsidRPr="00870F4F" w:rsidRDefault="00870F4F" w:rsidP="007C1867">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5B9110C" w14:textId="5805B35B" w:rsidR="00870F4F" w:rsidRPr="00705544" w:rsidRDefault="00870F4F"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7CFABDC" w14:textId="77F36660" w:rsidR="00870F4F" w:rsidRPr="00705544" w:rsidRDefault="00C07674" w:rsidP="007C1867">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5010118" w14:textId="58B925F9" w:rsidR="00870F4F" w:rsidRPr="00870F4F" w:rsidRDefault="00870F4F" w:rsidP="00870F4F">
            <w:pPr>
              <w:pStyle w:val="TAC"/>
              <w:rPr>
                <w:sz w:val="16"/>
              </w:rPr>
            </w:pPr>
            <w:r w:rsidRPr="00870F4F">
              <w:rPr>
                <w:sz w:val="16"/>
              </w:rPr>
              <w:t>012</w:t>
            </w:r>
            <w:r w:rsidR="008C3564">
              <w:rPr>
                <w:sz w:val="16"/>
              </w:rPr>
              <w:t>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93DE65" w14:textId="77777777" w:rsidR="00870F4F" w:rsidRPr="00870F4F" w:rsidRDefault="00870F4F" w:rsidP="00870F4F">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9917" w14:textId="218120E8" w:rsidR="00870F4F" w:rsidRPr="00870F4F" w:rsidRDefault="00E934F6" w:rsidP="00870F4F">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D48DD60" w14:textId="77777777" w:rsidR="00870F4F" w:rsidRPr="00870F4F" w:rsidRDefault="00870F4F" w:rsidP="007C1867">
            <w:pPr>
              <w:pStyle w:val="TAL"/>
              <w:rPr>
                <w:rFonts w:cs="Arial"/>
                <w:sz w:val="16"/>
                <w:szCs w:val="16"/>
              </w:rPr>
            </w:pPr>
            <w:r w:rsidRPr="00870F4F">
              <w:rPr>
                <w:rFonts w:cs="Arial"/>
                <w:sz w:val="16"/>
                <w:szCs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1736E" w14:textId="3406359F" w:rsidR="00870F4F" w:rsidRPr="00870F4F" w:rsidRDefault="00870F4F" w:rsidP="00B42B77">
            <w:pPr>
              <w:pStyle w:val="TAL"/>
              <w:jc w:val="center"/>
              <w:rPr>
                <w:rFonts w:cs="Arial"/>
                <w:sz w:val="16"/>
                <w:szCs w:val="16"/>
              </w:rPr>
            </w:pPr>
            <w:r w:rsidRPr="00870F4F">
              <w:rPr>
                <w:rFonts w:cs="Arial"/>
                <w:sz w:val="16"/>
                <w:szCs w:val="16"/>
              </w:rPr>
              <w:t>1</w:t>
            </w:r>
            <w:r w:rsidR="00B42B77">
              <w:rPr>
                <w:rFonts w:cs="Arial"/>
                <w:sz w:val="16"/>
                <w:szCs w:val="16"/>
              </w:rPr>
              <w:t>8</w:t>
            </w:r>
            <w:r w:rsidRPr="00870F4F">
              <w:rPr>
                <w:rFonts w:cs="Arial"/>
                <w:sz w:val="16"/>
                <w:szCs w:val="16"/>
              </w:rPr>
              <w:t>.</w:t>
            </w:r>
            <w:r w:rsidR="00B42B77">
              <w:rPr>
                <w:rFonts w:cs="Arial"/>
                <w:sz w:val="16"/>
                <w:szCs w:val="16"/>
              </w:rPr>
              <w:t>8</w:t>
            </w:r>
            <w:r w:rsidRPr="00870F4F">
              <w:rPr>
                <w:rFonts w:cs="Arial"/>
                <w:sz w:val="16"/>
                <w:szCs w:val="16"/>
              </w:rPr>
              <w:t>.0</w:t>
            </w:r>
          </w:p>
        </w:tc>
      </w:tr>
      <w:tr w:rsidR="00C07674" w14:paraId="6647026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48AB73C" w14:textId="77777777" w:rsidR="00C07674" w:rsidRPr="00870F4F" w:rsidRDefault="00C07674" w:rsidP="00C07674">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A45EB4" w14:textId="3240C9BB"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D1D411" w14:textId="53948390" w:rsidR="00C07674" w:rsidRPr="00705544" w:rsidRDefault="00C07674" w:rsidP="00C07674">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0C15E41" w14:textId="5C517936" w:rsidR="00C07674" w:rsidRPr="00870F4F" w:rsidRDefault="00C07674" w:rsidP="00C07674">
            <w:pPr>
              <w:pStyle w:val="TAC"/>
              <w:rPr>
                <w:sz w:val="16"/>
              </w:rPr>
            </w:pPr>
            <w:r w:rsidRPr="00870F4F">
              <w:rPr>
                <w:sz w:val="16"/>
              </w:rPr>
              <w:t>013</w:t>
            </w:r>
            <w:r>
              <w:rPr>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49A16E" w14:textId="77777777" w:rsidR="00C07674" w:rsidRPr="00870F4F" w:rsidRDefault="00C07674" w:rsidP="00C07674">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2CD2E" w14:textId="2C222108" w:rsidR="00C07674" w:rsidRPr="00870F4F" w:rsidRDefault="00C07674" w:rsidP="00C07674">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463DD9" w14:textId="77777777" w:rsidR="00C07674" w:rsidRPr="00870F4F" w:rsidRDefault="00C07674" w:rsidP="00C07674">
            <w:pPr>
              <w:pStyle w:val="TAL"/>
              <w:rPr>
                <w:rFonts w:cs="Arial"/>
                <w:sz w:val="16"/>
                <w:szCs w:val="16"/>
              </w:rPr>
            </w:pPr>
            <w:r w:rsidRPr="00870F4F">
              <w:rPr>
                <w:rFonts w:cs="Arial"/>
                <w:sz w:val="16"/>
                <w:szCs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F6308" w14:textId="4B210A83" w:rsidR="00C07674" w:rsidRPr="00870F4F" w:rsidRDefault="00C07674" w:rsidP="00C07674">
            <w:pPr>
              <w:pStyle w:val="TAL"/>
              <w:jc w:val="center"/>
              <w:rPr>
                <w:rFonts w:cs="Arial"/>
                <w:sz w:val="16"/>
                <w:szCs w:val="16"/>
              </w:rPr>
            </w:pPr>
            <w:r w:rsidRPr="00D96760">
              <w:rPr>
                <w:rFonts w:cs="Arial"/>
                <w:sz w:val="16"/>
                <w:szCs w:val="16"/>
              </w:rPr>
              <w:t>18.8.0</w:t>
            </w:r>
          </w:p>
        </w:tc>
      </w:tr>
      <w:tr w:rsidR="00C07674" w14:paraId="43053061"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D33CA63" w14:textId="77777777" w:rsidR="00C07674" w:rsidRPr="00870F4F" w:rsidRDefault="00C07674" w:rsidP="00C07674">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E80ECE" w14:textId="49F57DBA"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F8CE2AF" w14:textId="0388115E" w:rsidR="00C07674" w:rsidRPr="00705544" w:rsidRDefault="00C07674" w:rsidP="00C07674">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E111FC" w14:textId="5F4C8AF1" w:rsidR="00C07674" w:rsidRPr="00870F4F" w:rsidRDefault="00C07674" w:rsidP="00C07674">
            <w:pPr>
              <w:pStyle w:val="TAC"/>
              <w:rPr>
                <w:sz w:val="16"/>
              </w:rPr>
            </w:pPr>
            <w:r w:rsidRPr="00870F4F">
              <w:rPr>
                <w:sz w:val="16"/>
              </w:rPr>
              <w:t>013</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7BFC84" w14:textId="77777777" w:rsidR="00C07674" w:rsidRPr="00870F4F" w:rsidRDefault="00C07674" w:rsidP="00C07674">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3131E" w14:textId="30E8BBAE" w:rsidR="00C07674" w:rsidRPr="00870F4F" w:rsidRDefault="00C07674" w:rsidP="00C07674">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514475" w14:textId="77777777" w:rsidR="00C07674" w:rsidRPr="00870F4F" w:rsidRDefault="00C07674" w:rsidP="00C07674">
            <w:pPr>
              <w:pStyle w:val="TAL"/>
              <w:rPr>
                <w:rFonts w:cs="Arial"/>
                <w:sz w:val="16"/>
                <w:szCs w:val="16"/>
              </w:rPr>
            </w:pPr>
            <w:r w:rsidRPr="00870F4F">
              <w:rPr>
                <w:rFonts w:cs="Arial"/>
                <w:sz w:val="16"/>
                <w:szCs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1F2F" w14:textId="1F36F9DE" w:rsidR="00C07674" w:rsidRPr="00870F4F" w:rsidRDefault="00C07674" w:rsidP="00C07674">
            <w:pPr>
              <w:pStyle w:val="TAL"/>
              <w:jc w:val="center"/>
              <w:rPr>
                <w:rFonts w:cs="Arial"/>
                <w:sz w:val="16"/>
                <w:szCs w:val="16"/>
              </w:rPr>
            </w:pPr>
            <w:r w:rsidRPr="00D96760">
              <w:rPr>
                <w:rFonts w:cs="Arial"/>
                <w:sz w:val="16"/>
                <w:szCs w:val="16"/>
              </w:rPr>
              <w:t>18.8.0</w:t>
            </w:r>
          </w:p>
        </w:tc>
      </w:tr>
      <w:tr w:rsidR="00B42B77" w14:paraId="0BEBE388"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91DDF11" w14:textId="77777777" w:rsidR="00B42B77" w:rsidRPr="00870F4F" w:rsidRDefault="00B42B77" w:rsidP="00B42B77">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A03633F" w14:textId="708CC030" w:rsidR="00B42B77" w:rsidRPr="00705544" w:rsidRDefault="00B42B77"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033A14" w14:textId="692B660E" w:rsidR="00B42B77" w:rsidRPr="00705544" w:rsidRDefault="0033369F" w:rsidP="0033369F">
            <w:pPr>
              <w:pStyle w:val="TAC"/>
              <w:rPr>
                <w:sz w:val="16"/>
                <w:szCs w:val="16"/>
              </w:rPr>
            </w:pPr>
            <w:r w:rsidRPr="00705544">
              <w:rPr>
                <w:sz w:val="16"/>
                <w:szCs w:val="16"/>
              </w:rPr>
              <w:t>CP-251290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9D81B6F" w14:textId="6C989BBF" w:rsidR="00B42B77" w:rsidRPr="00870F4F" w:rsidRDefault="00B42B77" w:rsidP="00B42B77">
            <w:pPr>
              <w:pStyle w:val="TAC"/>
              <w:rPr>
                <w:sz w:val="16"/>
              </w:rPr>
            </w:pPr>
            <w:r w:rsidRPr="00870F4F">
              <w:rPr>
                <w:sz w:val="16"/>
              </w:rPr>
              <w:t>013</w:t>
            </w:r>
            <w:r>
              <w:rPr>
                <w:sz w:val="16"/>
              </w:rPr>
              <w:t>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A14911" w14:textId="77777777" w:rsidR="00B42B77" w:rsidRPr="00870F4F" w:rsidRDefault="00B42B77" w:rsidP="00B42B77">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CDF8C" w14:textId="2FEE00D3" w:rsidR="00B42B77" w:rsidRPr="00870F4F" w:rsidRDefault="00B42B77" w:rsidP="00B42B77">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98FDEA" w14:textId="77777777" w:rsidR="00B42B77" w:rsidRPr="00870F4F" w:rsidRDefault="00B42B77" w:rsidP="00B42B77">
            <w:pPr>
              <w:pStyle w:val="TAL"/>
              <w:rPr>
                <w:rFonts w:cs="Arial"/>
                <w:sz w:val="16"/>
                <w:szCs w:val="16"/>
              </w:rPr>
            </w:pPr>
            <w:r w:rsidRPr="00870F4F">
              <w:rPr>
                <w:rFonts w:cs="Arial"/>
                <w:sz w:val="16"/>
                <w:szCs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51BDD1" w14:textId="3072E9AE" w:rsidR="00B42B77" w:rsidRPr="00870F4F" w:rsidRDefault="00B42B77" w:rsidP="00B42B77">
            <w:pPr>
              <w:pStyle w:val="TAL"/>
              <w:jc w:val="center"/>
              <w:rPr>
                <w:rFonts w:cs="Arial"/>
                <w:sz w:val="16"/>
                <w:szCs w:val="16"/>
              </w:rPr>
            </w:pPr>
            <w:r w:rsidRPr="00D96760">
              <w:rPr>
                <w:rFonts w:cs="Arial"/>
                <w:sz w:val="16"/>
                <w:szCs w:val="16"/>
              </w:rPr>
              <w:t>18.8.0</w:t>
            </w:r>
          </w:p>
        </w:tc>
      </w:tr>
      <w:tr w:rsidR="00C07674" w14:paraId="4F31757C"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D8E0CC0" w14:textId="6E3EB808" w:rsidR="00C07674" w:rsidRPr="00870F4F" w:rsidRDefault="00C07674" w:rsidP="00C07674">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D8BFECF" w14:textId="47954736"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EBB3BF7" w14:textId="36D818B6" w:rsidR="00C07674" w:rsidRPr="00705544" w:rsidRDefault="00C07674" w:rsidP="00C07674">
            <w:pPr>
              <w:pStyle w:val="TAC"/>
              <w:rPr>
                <w:sz w:val="16"/>
                <w:szCs w:val="16"/>
              </w:rPr>
            </w:pPr>
            <w:r w:rsidRPr="00705544">
              <w:rPr>
                <w:sz w:val="16"/>
                <w:szCs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FF85ABB" w14:textId="43300353" w:rsidR="00C07674" w:rsidRPr="00870F4F" w:rsidRDefault="00C07674" w:rsidP="00C07674">
            <w:pPr>
              <w:pStyle w:val="TAC"/>
              <w:rPr>
                <w:sz w:val="16"/>
              </w:rPr>
            </w:pPr>
            <w:r>
              <w:rPr>
                <w:sz w:val="16"/>
              </w:rPr>
              <w:t>0141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BD9646" w14:textId="08D525B7" w:rsidR="00C07674" w:rsidRPr="00870F4F" w:rsidRDefault="00C07674" w:rsidP="00C07674">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AA2D7" w14:textId="70109849" w:rsidR="00C07674" w:rsidRPr="00870F4F" w:rsidRDefault="00C07674" w:rsidP="00C07674">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8600C6" w14:textId="07151C3F" w:rsidR="00C07674" w:rsidRPr="00870F4F" w:rsidRDefault="00C07674" w:rsidP="00C07674">
            <w:pPr>
              <w:pStyle w:val="TAL"/>
              <w:rPr>
                <w:rFonts w:cs="Arial"/>
                <w:sz w:val="16"/>
                <w:szCs w:val="16"/>
              </w:rPr>
            </w:pPr>
            <w:r w:rsidRPr="007F3F8D">
              <w:rPr>
                <w:rFonts w:cs="Arial"/>
                <w:sz w:val="16"/>
                <w:szCs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890A2" w14:textId="7634732D" w:rsidR="00C07674" w:rsidRPr="00870F4F" w:rsidRDefault="00C07674" w:rsidP="00C07674">
            <w:pPr>
              <w:pStyle w:val="TAL"/>
              <w:jc w:val="center"/>
              <w:rPr>
                <w:rFonts w:cs="Arial"/>
                <w:sz w:val="16"/>
                <w:szCs w:val="16"/>
              </w:rPr>
            </w:pPr>
            <w:r w:rsidRPr="00D96760">
              <w:rPr>
                <w:rFonts w:cs="Arial"/>
                <w:sz w:val="16"/>
                <w:szCs w:val="16"/>
              </w:rPr>
              <w:t>18.8.0</w:t>
            </w:r>
          </w:p>
        </w:tc>
      </w:tr>
      <w:tr w:rsidR="00C07674" w14:paraId="07CDEE3B"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977E08" w14:textId="73EC8957" w:rsidR="00C07674" w:rsidRPr="00870F4F" w:rsidRDefault="00C07674" w:rsidP="00C07674">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1CACEB4" w14:textId="77210A67"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C68820B" w14:textId="417B5FEF" w:rsidR="00C07674" w:rsidRPr="00705544" w:rsidRDefault="00C07674" w:rsidP="00C07674">
            <w:pPr>
              <w:pStyle w:val="TAC"/>
              <w:rPr>
                <w:sz w:val="16"/>
                <w:szCs w:val="16"/>
              </w:rPr>
            </w:pPr>
            <w:r w:rsidRPr="00705544">
              <w:rPr>
                <w:sz w:val="16"/>
                <w:szCs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051B1BE" w14:textId="17067580" w:rsidR="00C07674" w:rsidRPr="00870F4F" w:rsidRDefault="00C07674" w:rsidP="00C07674">
            <w:pPr>
              <w:pStyle w:val="TAC"/>
              <w:rPr>
                <w:sz w:val="16"/>
              </w:rPr>
            </w:pPr>
            <w:r>
              <w:rPr>
                <w:sz w:val="16"/>
              </w:rPr>
              <w:t>0143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1CA662" w14:textId="71BD1C23" w:rsidR="00C07674" w:rsidRPr="00870F4F" w:rsidRDefault="00C07674" w:rsidP="00C07674">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7C7B4" w14:textId="68306A94" w:rsidR="00C07674" w:rsidRPr="00870F4F" w:rsidRDefault="00C07674" w:rsidP="00C07674">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02536E2" w14:textId="10109A63" w:rsidR="00C07674" w:rsidRPr="00870F4F" w:rsidRDefault="00C07674" w:rsidP="00C07674">
            <w:pPr>
              <w:pStyle w:val="TAL"/>
              <w:rPr>
                <w:rFonts w:cs="Arial"/>
                <w:sz w:val="16"/>
                <w:szCs w:val="16"/>
              </w:rPr>
            </w:pPr>
            <w:r w:rsidRPr="007F3F8D">
              <w:rPr>
                <w:rFonts w:cs="Arial"/>
                <w:sz w:val="16"/>
                <w:szCs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448E" w14:textId="3460A65A" w:rsidR="00C07674" w:rsidRPr="00870F4F" w:rsidRDefault="00C07674" w:rsidP="00C07674">
            <w:pPr>
              <w:pStyle w:val="TAL"/>
              <w:jc w:val="center"/>
              <w:rPr>
                <w:rFonts w:cs="Arial"/>
                <w:sz w:val="16"/>
                <w:szCs w:val="16"/>
              </w:rPr>
            </w:pPr>
            <w:r w:rsidRPr="00D96760">
              <w:rPr>
                <w:rFonts w:cs="Arial"/>
                <w:sz w:val="16"/>
                <w:szCs w:val="16"/>
              </w:rPr>
              <w:t>18.8.0</w:t>
            </w:r>
          </w:p>
        </w:tc>
      </w:tr>
      <w:tr w:rsidR="00421345" w14:paraId="76E2D926"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7960DFC" w14:textId="0F711F77" w:rsidR="00421345" w:rsidRDefault="00421345" w:rsidP="00421345">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2A37302" w14:textId="01D0BF59" w:rsidR="00421345" w:rsidRPr="00705544" w:rsidRDefault="00421345" w:rsidP="00421345">
            <w:pPr>
              <w:pStyle w:val="TAC"/>
              <w:rPr>
                <w:sz w:val="16"/>
                <w:szCs w:val="16"/>
              </w:rPr>
            </w:pPr>
            <w:r w:rsidRPr="00705544">
              <w:rPr>
                <w:sz w:val="16"/>
                <w:szCs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37FF43C" w14:textId="686679CF" w:rsidR="00421345" w:rsidRPr="00705544" w:rsidRDefault="00421345" w:rsidP="00A03AFC">
            <w:pPr>
              <w:pStyle w:val="TAC"/>
              <w:rPr>
                <w:sz w:val="16"/>
                <w:szCs w:val="16"/>
              </w:rPr>
            </w:pPr>
            <w:r w:rsidRPr="00705544">
              <w:rPr>
                <w:sz w:val="16"/>
                <w:szCs w:val="16"/>
              </w:rPr>
              <w:t>CP-251</w:t>
            </w:r>
            <w:r w:rsidR="00A03AFC" w:rsidRPr="00705544">
              <w:rPr>
                <w:sz w:val="16"/>
                <w:szCs w:val="16"/>
              </w:rPr>
              <w:t>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EC979D7" w14:textId="3668F7C8" w:rsidR="00421345" w:rsidRDefault="00421345" w:rsidP="00A03AFC">
            <w:pPr>
              <w:pStyle w:val="TAC"/>
              <w:rPr>
                <w:sz w:val="16"/>
              </w:rPr>
            </w:pPr>
            <w:r>
              <w:rPr>
                <w:sz w:val="16"/>
              </w:rPr>
              <w:t>01</w:t>
            </w:r>
            <w:r w:rsidR="00A03AFC">
              <w:rPr>
                <w:sz w:val="16"/>
              </w:rPr>
              <w:t>51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53F0FE" w14:textId="1D4931D3" w:rsidR="00421345" w:rsidRDefault="00421345" w:rsidP="0042134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1097A" w14:textId="5EE8C011" w:rsidR="00421345" w:rsidRDefault="00421345" w:rsidP="00421345">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4E578EC" w14:textId="3B2C89BA" w:rsidR="00421345" w:rsidRPr="007F3F8D" w:rsidRDefault="00421345" w:rsidP="00421345">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CA2EB" w14:textId="579247B9" w:rsidR="00421345" w:rsidRPr="00D96760" w:rsidRDefault="00421345" w:rsidP="00421345">
            <w:pPr>
              <w:pStyle w:val="TAL"/>
              <w:jc w:val="center"/>
              <w:rPr>
                <w:rFonts w:cs="Arial"/>
                <w:sz w:val="16"/>
                <w:szCs w:val="16"/>
              </w:rPr>
            </w:pPr>
            <w:r w:rsidRPr="00D96760">
              <w:rPr>
                <w:rFonts w:cs="Arial"/>
                <w:sz w:val="16"/>
                <w:szCs w:val="16"/>
              </w:rPr>
              <w:t>18.8.0</w:t>
            </w:r>
          </w:p>
        </w:tc>
      </w:tr>
      <w:tr w:rsidR="00FA372C" w14:paraId="30C7EC13"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D36146" w14:textId="3CDBCD88" w:rsidR="00FA372C" w:rsidRDefault="00FA372C" w:rsidP="00FA372C">
            <w:pPr>
              <w:pStyle w:val="TAC"/>
              <w:rPr>
                <w:sz w:val="16"/>
              </w:rPr>
            </w:pPr>
            <w:r>
              <w:rPr>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647A9DA" w14:textId="5768BF55" w:rsidR="00FA372C" w:rsidRPr="00705544" w:rsidRDefault="00FA372C" w:rsidP="00FA372C">
            <w:pPr>
              <w:pStyle w:val="TAC"/>
              <w:rPr>
                <w:sz w:val="16"/>
                <w:szCs w:val="16"/>
              </w:rPr>
            </w:pPr>
            <w:r w:rsidRPr="00C912C4">
              <w:rPr>
                <w:sz w:val="16"/>
                <w:szCs w:val="16"/>
              </w:rPr>
              <w:t>CT#10</w:t>
            </w:r>
            <w:r>
              <w:rPr>
                <w:sz w:val="16"/>
                <w:szCs w:val="16"/>
              </w:rPr>
              <w:t>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64BC792" w14:textId="77777777" w:rsidR="00FA372C" w:rsidRPr="00705544" w:rsidRDefault="00FA372C" w:rsidP="00FA372C">
            <w:pPr>
              <w:pStyle w:val="TAC"/>
              <w:rPr>
                <w:sz w:val="16"/>
                <w:szCs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33E86E" w14:textId="6EC3F4CC" w:rsidR="00FA372C" w:rsidRDefault="00FA372C" w:rsidP="00FA372C">
            <w:pPr>
              <w:pStyle w:val="TAC"/>
              <w:rPr>
                <w:sz w:val="16"/>
              </w:rPr>
            </w:pPr>
            <w:r>
              <w:rPr>
                <w:sz w:val="16"/>
                <w:szCs w:val="16"/>
              </w:rPr>
              <w:t>015</w:t>
            </w:r>
            <w:r w:rsidR="003805A7">
              <w:rPr>
                <w:sz w:val="16"/>
                <w:szCs w:val="16"/>
              </w:rPr>
              <w:t>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8AD3D" w14:textId="3AD2CD28" w:rsidR="00FA372C" w:rsidRDefault="00FA372C" w:rsidP="00FA372C">
            <w:pPr>
              <w:pStyle w:val="TAC"/>
              <w:rPr>
                <w:sz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AB881" w14:textId="441556D7" w:rsidR="00FA372C" w:rsidRDefault="00FA372C" w:rsidP="00FA372C">
            <w:pPr>
              <w:pStyle w:val="TAC"/>
              <w:rPr>
                <w:sz w:val="16"/>
              </w:rPr>
            </w:pPr>
            <w:r>
              <w:rPr>
                <w:sz w:val="16"/>
                <w:szCs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415014F" w14:textId="01B151BF" w:rsidR="00FA372C" w:rsidRPr="008855E6" w:rsidRDefault="00ED2258" w:rsidP="00FA372C">
            <w:pPr>
              <w:pStyle w:val="TAL"/>
              <w:rPr>
                <w:rFonts w:cs="Arial"/>
                <w:sz w:val="16"/>
                <w:szCs w:val="16"/>
              </w:rPr>
            </w:pPr>
            <w:fldSimple w:instr=" DOCPROPERTY  CrTitle  \* MERGEFORMAT ">
              <w:r w:rsidR="00FA372C">
                <w:t>Corrections on the AC profile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E0025F" w14:textId="7C02CEB7" w:rsidR="00FA372C" w:rsidRPr="00D96760" w:rsidRDefault="00FA372C" w:rsidP="00FA372C">
            <w:pPr>
              <w:pStyle w:val="TAL"/>
              <w:jc w:val="center"/>
              <w:rPr>
                <w:rFonts w:cs="Arial"/>
                <w:sz w:val="16"/>
                <w:szCs w:val="16"/>
              </w:rPr>
            </w:pPr>
            <w:r>
              <w:rPr>
                <w:sz w:val="16"/>
                <w:szCs w:val="16"/>
              </w:rPr>
              <w:t>18.9.0</w:t>
            </w:r>
          </w:p>
        </w:tc>
      </w:tr>
      <w:tr w:rsidR="00FA372C" w14:paraId="04EEF016"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3254CB" w14:textId="4839E942" w:rsidR="00FA372C" w:rsidRDefault="00FA372C" w:rsidP="00FA372C">
            <w:pPr>
              <w:pStyle w:val="TAC"/>
              <w:rPr>
                <w:sz w:val="16"/>
              </w:rPr>
            </w:pPr>
            <w:r>
              <w:rPr>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7EBA432" w14:textId="70B6772F" w:rsidR="00FA372C" w:rsidRPr="00705544" w:rsidRDefault="00FA372C" w:rsidP="00FA372C">
            <w:pPr>
              <w:pStyle w:val="TAC"/>
              <w:rPr>
                <w:sz w:val="16"/>
                <w:szCs w:val="16"/>
              </w:rPr>
            </w:pPr>
            <w:r w:rsidRPr="00C912C4">
              <w:rPr>
                <w:sz w:val="16"/>
                <w:szCs w:val="16"/>
              </w:rPr>
              <w:t>CT#10</w:t>
            </w:r>
            <w:r>
              <w:rPr>
                <w:sz w:val="16"/>
                <w:szCs w:val="16"/>
              </w:rPr>
              <w:t>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606F1B3" w14:textId="77777777" w:rsidR="00FA372C" w:rsidRPr="00705544" w:rsidRDefault="00FA372C" w:rsidP="00FA372C">
            <w:pPr>
              <w:pStyle w:val="TAC"/>
              <w:rPr>
                <w:sz w:val="16"/>
                <w:szCs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732A35" w14:textId="449A7126" w:rsidR="00FA372C" w:rsidRDefault="00FA372C" w:rsidP="00FA372C">
            <w:pPr>
              <w:pStyle w:val="TAC"/>
              <w:rPr>
                <w:sz w:val="16"/>
              </w:rPr>
            </w:pPr>
            <w:r>
              <w:rPr>
                <w:sz w:val="16"/>
                <w:szCs w:val="16"/>
              </w:rPr>
              <w:t>016</w:t>
            </w:r>
            <w:r w:rsidR="003805A7">
              <w:rPr>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065A" w14:textId="67F21131" w:rsidR="00FA372C" w:rsidRDefault="00FA372C" w:rsidP="00FA372C">
            <w:pPr>
              <w:pStyle w:val="TAC"/>
              <w:rPr>
                <w:sz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B6F07" w14:textId="4C8A76D7" w:rsidR="00FA372C" w:rsidRDefault="00FA372C" w:rsidP="00FA372C">
            <w:pPr>
              <w:pStyle w:val="TAC"/>
              <w:rPr>
                <w:sz w:val="16"/>
              </w:rPr>
            </w:pPr>
            <w:r>
              <w:rPr>
                <w:sz w:val="16"/>
                <w:szCs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54F5290" w14:textId="76FE017A" w:rsidR="00FA372C" w:rsidRPr="008855E6" w:rsidRDefault="00FA372C" w:rsidP="00FA372C">
            <w:pPr>
              <w:pStyle w:val="TAL"/>
              <w:rPr>
                <w:rFonts w:cs="Arial"/>
                <w:sz w:val="16"/>
                <w:szCs w:val="16"/>
              </w:rPr>
            </w:pPr>
            <w:r w:rsidRPr="00A72B7D">
              <w:rPr>
                <w:rFonts w:cs="Arial"/>
                <w:lang w:val="en-US"/>
              </w:rPr>
              <w:t>Corrections on the UE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0AD2" w14:textId="1F0EBD94" w:rsidR="00FA372C" w:rsidRPr="00D96760" w:rsidRDefault="00FA372C" w:rsidP="00FA372C">
            <w:pPr>
              <w:pStyle w:val="TAL"/>
              <w:jc w:val="center"/>
              <w:rPr>
                <w:rFonts w:cs="Arial"/>
                <w:sz w:val="16"/>
                <w:szCs w:val="16"/>
              </w:rPr>
            </w:pPr>
            <w:r w:rsidRPr="003E7653">
              <w:rPr>
                <w:sz w:val="16"/>
                <w:szCs w:val="16"/>
              </w:rPr>
              <w:t>18.9.0</w:t>
            </w:r>
          </w:p>
        </w:tc>
      </w:tr>
      <w:tr w:rsidR="00FA372C" w14:paraId="61993630"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02CC689" w14:textId="4DC0C440" w:rsidR="00FA372C" w:rsidRDefault="00FA372C" w:rsidP="00FA372C">
            <w:pPr>
              <w:pStyle w:val="TAC"/>
              <w:rPr>
                <w:sz w:val="16"/>
                <w:szCs w:val="16"/>
              </w:rPr>
            </w:pPr>
            <w:r>
              <w:rPr>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C92BA4" w14:textId="7735ABE8" w:rsidR="00FA372C" w:rsidRPr="00C912C4" w:rsidRDefault="00FA372C" w:rsidP="00FA372C">
            <w:pPr>
              <w:pStyle w:val="TAC"/>
              <w:rPr>
                <w:sz w:val="16"/>
                <w:szCs w:val="16"/>
              </w:rPr>
            </w:pPr>
            <w:r w:rsidRPr="00C912C4">
              <w:rPr>
                <w:sz w:val="16"/>
                <w:szCs w:val="16"/>
              </w:rPr>
              <w:t>CT#10</w:t>
            </w:r>
            <w:r>
              <w:rPr>
                <w:sz w:val="16"/>
                <w:szCs w:val="16"/>
              </w:rPr>
              <w:t>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09C236C" w14:textId="77777777" w:rsidR="00FA372C" w:rsidRPr="00705544" w:rsidRDefault="00FA372C" w:rsidP="00FA372C">
            <w:pPr>
              <w:pStyle w:val="TAC"/>
              <w:rPr>
                <w:sz w:val="16"/>
                <w:szCs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107BD3B" w14:textId="4933D1E0" w:rsidR="00FA372C" w:rsidRDefault="00FA372C" w:rsidP="00FA372C">
            <w:pPr>
              <w:pStyle w:val="TAC"/>
              <w:rPr>
                <w:sz w:val="16"/>
                <w:szCs w:val="16"/>
              </w:rPr>
            </w:pPr>
            <w:r>
              <w:rPr>
                <w:sz w:val="16"/>
                <w:szCs w:val="16"/>
              </w:rPr>
              <w:t>016</w:t>
            </w:r>
            <w:r w:rsidR="00543E8A">
              <w:rPr>
                <w:sz w:val="16"/>
                <w:szCs w:val="16"/>
              </w:rPr>
              <w:t>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F32F7C" w14:textId="77777777" w:rsidR="00FA372C" w:rsidRDefault="00FA372C" w:rsidP="00FA372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1AAF2" w14:textId="5C05CB0E" w:rsidR="00FA372C" w:rsidRDefault="00FA372C" w:rsidP="00FA372C">
            <w:pPr>
              <w:pStyle w:val="TAC"/>
              <w:rPr>
                <w:sz w:val="16"/>
                <w:szCs w:val="16"/>
              </w:rPr>
            </w:pPr>
            <w:r>
              <w:rPr>
                <w:sz w:val="16"/>
                <w:szCs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FB7EC57" w14:textId="654BCF5F" w:rsidR="00FA372C" w:rsidRPr="00A72B7D" w:rsidRDefault="00FA372C" w:rsidP="00FA372C">
            <w:pPr>
              <w:pStyle w:val="TAL"/>
              <w:rPr>
                <w:rFonts w:cs="Arial"/>
                <w:lang w:val="en-US"/>
              </w:rPr>
            </w:pPr>
            <w:r w:rsidRPr="0004580F">
              <w:rPr>
                <w:rFonts w:cs="Arial"/>
                <w:lang w:val="en-US"/>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F2AB0E" w14:textId="6DA782A5" w:rsidR="00FA372C" w:rsidRDefault="00FA372C" w:rsidP="00FA372C">
            <w:pPr>
              <w:pStyle w:val="TAL"/>
              <w:jc w:val="center"/>
              <w:rPr>
                <w:sz w:val="16"/>
                <w:szCs w:val="16"/>
              </w:rPr>
            </w:pPr>
            <w:r w:rsidRPr="003E7653">
              <w:rPr>
                <w:sz w:val="16"/>
                <w:szCs w:val="16"/>
              </w:rPr>
              <w:t>18.9.0</w:t>
            </w:r>
          </w:p>
        </w:tc>
      </w:tr>
      <w:tr w:rsidR="009146FF" w14:paraId="7E513E1B" w14:textId="77777777" w:rsidTr="00914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3E3A406" w14:textId="77777777" w:rsidR="009146FF" w:rsidRPr="004060E9" w:rsidRDefault="009146FF" w:rsidP="004060E9">
            <w:pPr>
              <w:pStyle w:val="TAC"/>
              <w:rPr>
                <w:sz w:val="16"/>
              </w:rPr>
            </w:pPr>
            <w:r w:rsidRPr="004060E9">
              <w:rPr>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F1831B3" w14:textId="77777777" w:rsidR="009146FF" w:rsidRPr="004060E9" w:rsidRDefault="009146FF" w:rsidP="004060E9">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3790B9" w14:textId="77777777" w:rsidR="009146FF" w:rsidRPr="004060E9" w:rsidRDefault="009146FF" w:rsidP="004060E9">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4B7C3E1" w14:textId="6B00D67B" w:rsidR="009146FF" w:rsidRPr="004060E9" w:rsidRDefault="009146FF" w:rsidP="004060E9">
            <w:pPr>
              <w:pStyle w:val="TAC"/>
              <w:rPr>
                <w:sz w:val="16"/>
              </w:rPr>
            </w:pPr>
            <w:r w:rsidRPr="004060E9">
              <w:rPr>
                <w:sz w:val="16"/>
              </w:rPr>
              <w:t>017</w:t>
            </w:r>
            <w:r w:rsidR="00E30CC5" w:rsidRPr="004060E9">
              <w:rPr>
                <w:sz w:val="16"/>
              </w:rPr>
              <w:t>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8E24AD5" w14:textId="77777777" w:rsidR="009146FF" w:rsidRPr="004060E9" w:rsidRDefault="009146FF" w:rsidP="004060E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D9AC8" w14:textId="77777777" w:rsidR="009146FF" w:rsidRPr="004060E9" w:rsidRDefault="009146FF" w:rsidP="004060E9">
            <w:pPr>
              <w:pStyle w:val="TAC"/>
              <w:rPr>
                <w:sz w:val="16"/>
              </w:rPr>
            </w:pPr>
            <w:r w:rsidRPr="004060E9">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07B67B" w14:textId="77777777" w:rsidR="009146FF" w:rsidRPr="004060E9" w:rsidRDefault="009146FF" w:rsidP="004060E9">
            <w:pPr>
              <w:pStyle w:val="TAL"/>
              <w:rPr>
                <w:sz w:val="16"/>
                <w:lang w:val="en-US"/>
              </w:rPr>
            </w:pPr>
            <w:r w:rsidRPr="004060E9">
              <w:rPr>
                <w:sz w:val="16"/>
                <w:lang w:val="en-US"/>
              </w:rPr>
              <w:t>Corrections on the ACR 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085FE" w14:textId="0D2C9ADE" w:rsidR="009146FF" w:rsidRPr="004060E9" w:rsidRDefault="009146FF" w:rsidP="004060E9">
            <w:pPr>
              <w:pStyle w:val="TAC"/>
              <w:rPr>
                <w:sz w:val="16"/>
              </w:rPr>
            </w:pPr>
            <w:r w:rsidRPr="004060E9">
              <w:rPr>
                <w:sz w:val="16"/>
              </w:rPr>
              <w:t>18.</w:t>
            </w:r>
            <w:r w:rsidR="00227CB2" w:rsidRPr="004060E9">
              <w:rPr>
                <w:sz w:val="16"/>
              </w:rPr>
              <w:t>10.</w:t>
            </w:r>
            <w:r w:rsidRPr="004060E9">
              <w:rPr>
                <w:sz w:val="16"/>
              </w:rPr>
              <w:t>0</w:t>
            </w:r>
          </w:p>
        </w:tc>
      </w:tr>
      <w:tr w:rsidR="00227CB2" w14:paraId="1C57B6B3" w14:textId="77777777" w:rsidTr="00914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DC8940A" w14:textId="77777777" w:rsidR="00227CB2" w:rsidRPr="004060E9" w:rsidRDefault="00227CB2" w:rsidP="004060E9">
            <w:pPr>
              <w:pStyle w:val="TAC"/>
              <w:rPr>
                <w:sz w:val="16"/>
              </w:rPr>
            </w:pPr>
            <w:r w:rsidRPr="004060E9">
              <w:rPr>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2E3EB6B" w14:textId="77777777" w:rsidR="00227CB2" w:rsidRPr="004060E9" w:rsidRDefault="00227CB2" w:rsidP="004060E9">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CCB5304" w14:textId="77777777" w:rsidR="00227CB2" w:rsidRPr="004060E9" w:rsidRDefault="00227CB2" w:rsidP="004060E9">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F3CB6E9" w14:textId="34192219" w:rsidR="00227CB2" w:rsidRPr="004060E9" w:rsidRDefault="00227CB2" w:rsidP="004060E9">
            <w:pPr>
              <w:pStyle w:val="TAC"/>
              <w:rPr>
                <w:sz w:val="16"/>
              </w:rPr>
            </w:pPr>
            <w:r w:rsidRPr="004060E9">
              <w:rPr>
                <w:sz w:val="16"/>
              </w:rPr>
              <w:t>017</w:t>
            </w:r>
            <w:r w:rsidR="00E30CC5" w:rsidRPr="004060E9">
              <w:rPr>
                <w:sz w:val="16"/>
              </w:rPr>
              <w:t>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20F84" w14:textId="77777777" w:rsidR="00227CB2" w:rsidRPr="004060E9" w:rsidRDefault="00227CB2" w:rsidP="004060E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A12FF" w14:textId="77777777" w:rsidR="00227CB2" w:rsidRPr="004060E9" w:rsidRDefault="00227CB2" w:rsidP="004060E9">
            <w:pPr>
              <w:pStyle w:val="TAC"/>
              <w:rPr>
                <w:sz w:val="16"/>
              </w:rPr>
            </w:pPr>
            <w:r w:rsidRPr="004060E9">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6978486" w14:textId="77777777" w:rsidR="00227CB2" w:rsidRPr="004060E9" w:rsidRDefault="00227CB2" w:rsidP="004060E9">
            <w:pPr>
              <w:pStyle w:val="TAL"/>
              <w:rPr>
                <w:sz w:val="16"/>
                <w:lang w:val="en-US"/>
              </w:rPr>
            </w:pPr>
            <w:r w:rsidRPr="004060E9">
              <w:rPr>
                <w:sz w:val="16"/>
                <w:lang w:val="en-US"/>
              </w:rPr>
              <w:t>Corrections on the EAS Discovery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3D1E3" w14:textId="2807E55E" w:rsidR="00227CB2" w:rsidRPr="004060E9" w:rsidRDefault="00227CB2" w:rsidP="004060E9">
            <w:pPr>
              <w:pStyle w:val="TAC"/>
              <w:rPr>
                <w:sz w:val="16"/>
              </w:rPr>
            </w:pPr>
            <w:r w:rsidRPr="004060E9">
              <w:rPr>
                <w:sz w:val="16"/>
              </w:rPr>
              <w:t>18.10.0</w:t>
            </w:r>
          </w:p>
        </w:tc>
      </w:tr>
      <w:tr w:rsidR="00227CB2" w14:paraId="2B99C356" w14:textId="77777777" w:rsidTr="00914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08C492" w14:textId="77777777" w:rsidR="00227CB2" w:rsidRPr="004060E9" w:rsidRDefault="00227CB2" w:rsidP="004060E9">
            <w:pPr>
              <w:pStyle w:val="TAC"/>
              <w:rPr>
                <w:sz w:val="16"/>
              </w:rPr>
            </w:pPr>
            <w:r w:rsidRPr="004060E9">
              <w:rPr>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76A032F" w14:textId="77777777" w:rsidR="00227CB2" w:rsidRPr="004060E9" w:rsidRDefault="00227CB2" w:rsidP="004060E9">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08FC84" w14:textId="77777777" w:rsidR="00227CB2" w:rsidRPr="004060E9" w:rsidRDefault="00227CB2" w:rsidP="004060E9">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8CC10A5" w14:textId="0AFDDB1B" w:rsidR="00227CB2" w:rsidRPr="004060E9" w:rsidRDefault="00227CB2" w:rsidP="004060E9">
            <w:pPr>
              <w:pStyle w:val="TAC"/>
              <w:rPr>
                <w:sz w:val="16"/>
              </w:rPr>
            </w:pPr>
            <w:r w:rsidRPr="004060E9">
              <w:rPr>
                <w:sz w:val="16"/>
              </w:rPr>
              <w:t>018</w:t>
            </w:r>
            <w:r w:rsidR="00E30CC5" w:rsidRPr="004060E9">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A768BA" w14:textId="77777777" w:rsidR="00227CB2" w:rsidRPr="004060E9" w:rsidRDefault="00227CB2" w:rsidP="004060E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978CB" w14:textId="77777777" w:rsidR="00227CB2" w:rsidRPr="004060E9" w:rsidRDefault="00227CB2" w:rsidP="004060E9">
            <w:pPr>
              <w:pStyle w:val="TAC"/>
              <w:rPr>
                <w:sz w:val="16"/>
              </w:rPr>
            </w:pPr>
            <w:r w:rsidRPr="004060E9">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4BD9B0" w14:textId="77777777" w:rsidR="00227CB2" w:rsidRPr="004060E9" w:rsidRDefault="00227CB2" w:rsidP="004060E9">
            <w:pPr>
              <w:pStyle w:val="TAL"/>
              <w:rPr>
                <w:sz w:val="16"/>
                <w:lang w:val="en-US"/>
              </w:rPr>
            </w:pPr>
            <w:r w:rsidRPr="004060E9">
              <w:rPr>
                <w:sz w:val="16"/>
                <w:lang w:val="en-US"/>
              </w:rPr>
              <w:t>Corrections on the Eees_EASDiscovery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1BE3" w14:textId="0E2CD8F1" w:rsidR="00227CB2" w:rsidRPr="004060E9" w:rsidRDefault="00227CB2" w:rsidP="004060E9">
            <w:pPr>
              <w:pStyle w:val="TAC"/>
              <w:rPr>
                <w:sz w:val="16"/>
              </w:rPr>
            </w:pPr>
            <w:r w:rsidRPr="004060E9">
              <w:rPr>
                <w:sz w:val="16"/>
              </w:rPr>
              <w:t>18.10.0</w:t>
            </w:r>
          </w:p>
        </w:tc>
      </w:tr>
      <w:tr w:rsidR="00227CB2" w14:paraId="3F32C317" w14:textId="77777777" w:rsidTr="00914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D450E1C" w14:textId="2E09A2F0" w:rsidR="00227CB2" w:rsidRPr="004060E9" w:rsidRDefault="00FB141D" w:rsidP="004060E9">
            <w:pPr>
              <w:pStyle w:val="TAC"/>
              <w:rPr>
                <w:sz w:val="16"/>
              </w:rPr>
            </w:pPr>
            <w:r w:rsidRPr="004060E9">
              <w:rPr>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D3B38C9" w14:textId="2AE2C493" w:rsidR="00227CB2" w:rsidRPr="004060E9" w:rsidRDefault="00E15B78" w:rsidP="004060E9">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3FE7773" w14:textId="77777777" w:rsidR="00227CB2" w:rsidRPr="004060E9" w:rsidRDefault="00227CB2" w:rsidP="004060E9">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4393725" w14:textId="2725CB3A" w:rsidR="00227CB2" w:rsidRPr="004060E9" w:rsidRDefault="003A77BF" w:rsidP="004060E9">
            <w:pPr>
              <w:pStyle w:val="TAC"/>
              <w:rPr>
                <w:sz w:val="16"/>
              </w:rPr>
            </w:pPr>
            <w:r w:rsidRPr="004060E9">
              <w:rPr>
                <w:sz w:val="16"/>
              </w:rPr>
              <w:t>0182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53B0B" w14:textId="77777777" w:rsidR="00227CB2" w:rsidRPr="004060E9" w:rsidRDefault="00227CB2" w:rsidP="004060E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6DC1A" w14:textId="3270CEB8" w:rsidR="00227CB2" w:rsidRPr="004060E9" w:rsidRDefault="00817BAB" w:rsidP="004060E9">
            <w:pPr>
              <w:pStyle w:val="TAC"/>
              <w:rPr>
                <w:sz w:val="16"/>
              </w:rPr>
            </w:pPr>
            <w:r w:rsidRPr="004060E9">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B26B9BF" w14:textId="6ACE07E9" w:rsidR="00227CB2" w:rsidRPr="004060E9" w:rsidRDefault="003A77BF" w:rsidP="004060E9">
            <w:pPr>
              <w:pStyle w:val="TAL"/>
              <w:rPr>
                <w:sz w:val="16"/>
                <w:lang w:val="en-US"/>
              </w:rPr>
            </w:pPr>
            <w:r w:rsidRPr="004060E9">
              <w:rPr>
                <w:sz w:val="16"/>
              </w:rPr>
              <w:t>Corrections on the ACR initiation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0A83C" w14:textId="698B5756" w:rsidR="00227CB2" w:rsidRPr="004060E9" w:rsidRDefault="00227CB2" w:rsidP="004060E9">
            <w:pPr>
              <w:pStyle w:val="TAC"/>
              <w:rPr>
                <w:sz w:val="16"/>
              </w:rPr>
            </w:pPr>
            <w:r w:rsidRPr="004060E9">
              <w:rPr>
                <w:sz w:val="16"/>
              </w:rPr>
              <w:t>18.10.0</w:t>
            </w:r>
          </w:p>
        </w:tc>
      </w:tr>
      <w:tr w:rsidR="00227CB2" w14:paraId="68398CB3" w14:textId="77777777" w:rsidTr="00914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72CD5B2" w14:textId="7F3197D0" w:rsidR="00227CB2" w:rsidRPr="004060E9" w:rsidRDefault="00FB141D" w:rsidP="004060E9">
            <w:pPr>
              <w:pStyle w:val="TAC"/>
              <w:rPr>
                <w:sz w:val="16"/>
              </w:rPr>
            </w:pPr>
            <w:r w:rsidRPr="004060E9">
              <w:rPr>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E0EFE23" w14:textId="68AB18E7" w:rsidR="00227CB2" w:rsidRPr="004060E9" w:rsidRDefault="00E15B78" w:rsidP="004060E9">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382A8D" w14:textId="77777777" w:rsidR="00227CB2" w:rsidRPr="004060E9" w:rsidRDefault="00227CB2" w:rsidP="004060E9">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5C55903" w14:textId="5EEBF8BC" w:rsidR="00227CB2" w:rsidRPr="004060E9" w:rsidRDefault="003A77BF" w:rsidP="004060E9">
            <w:pPr>
              <w:pStyle w:val="TAC"/>
              <w:rPr>
                <w:sz w:val="16"/>
              </w:rPr>
            </w:pPr>
            <w:r w:rsidRPr="004060E9">
              <w:rPr>
                <w:sz w:val="16"/>
              </w:rPr>
              <w:t>0183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F4903E" w14:textId="77777777" w:rsidR="00227CB2" w:rsidRPr="004060E9" w:rsidRDefault="00227CB2" w:rsidP="004060E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E97A8" w14:textId="411905DB" w:rsidR="00227CB2" w:rsidRPr="004060E9" w:rsidRDefault="00817BAB" w:rsidP="004060E9">
            <w:pPr>
              <w:pStyle w:val="TAC"/>
              <w:rPr>
                <w:sz w:val="16"/>
              </w:rPr>
            </w:pPr>
            <w:r w:rsidRPr="004060E9">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D1CC8B1" w14:textId="1C09C1AA" w:rsidR="00227CB2" w:rsidRPr="004060E9" w:rsidRDefault="003A77BF" w:rsidP="004060E9">
            <w:pPr>
              <w:pStyle w:val="TAL"/>
              <w:rPr>
                <w:sz w:val="16"/>
                <w:lang w:val="en-US"/>
              </w:rPr>
            </w:pPr>
            <w:r w:rsidRPr="004060E9">
              <w:rPr>
                <w:sz w:val="16"/>
              </w:rPr>
              <w:t>Corrections on the EAS provision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4C2523" w14:textId="21A26A84" w:rsidR="00227CB2" w:rsidRPr="004060E9" w:rsidRDefault="00227CB2" w:rsidP="004060E9">
            <w:pPr>
              <w:pStyle w:val="TAC"/>
              <w:rPr>
                <w:sz w:val="16"/>
              </w:rPr>
            </w:pPr>
            <w:r w:rsidRPr="004060E9">
              <w:rPr>
                <w:sz w:val="16"/>
              </w:rPr>
              <w:t>18.10.0</w:t>
            </w:r>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7F602" w14:textId="77777777" w:rsidR="00A41D33" w:rsidRDefault="00A41D33">
      <w:r>
        <w:separator/>
      </w:r>
    </w:p>
  </w:endnote>
  <w:endnote w:type="continuationSeparator" w:id="0">
    <w:p w14:paraId="6D398287" w14:textId="77777777" w:rsidR="00A41D33" w:rsidRDefault="00A41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C434B" w14:textId="77777777" w:rsidR="00A41D33" w:rsidRDefault="00A41D33">
      <w:r>
        <w:separator/>
      </w:r>
    </w:p>
  </w:footnote>
  <w:footnote w:type="continuationSeparator" w:id="0">
    <w:p w14:paraId="1A44D26E" w14:textId="77777777" w:rsidR="00A41D33" w:rsidRDefault="00A41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5A2867"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5EF0">
      <w:rPr>
        <w:rFonts w:ascii="Arial" w:hAnsi="Arial" w:cs="Arial"/>
        <w:b/>
        <w:noProof/>
        <w:sz w:val="18"/>
        <w:szCs w:val="18"/>
      </w:rPr>
      <w:t>3GPP TS 24.558 V18.10.0 (2025-12)</w:t>
    </w:r>
    <w:r>
      <w:rPr>
        <w:rFonts w:ascii="Arial" w:hAnsi="Arial" w:cs="Arial"/>
        <w:b/>
        <w:sz w:val="18"/>
        <w:szCs w:val="18"/>
      </w:rPr>
      <w:fldChar w:fldCharType="end"/>
    </w:r>
  </w:p>
  <w:p w14:paraId="7A6BC72E" w14:textId="72738906"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5058">
      <w:rPr>
        <w:rFonts w:ascii="Arial" w:hAnsi="Arial" w:cs="Arial"/>
        <w:b/>
        <w:noProof/>
        <w:sz w:val="18"/>
        <w:szCs w:val="18"/>
      </w:rPr>
      <w:t>153</w:t>
    </w:r>
    <w:r>
      <w:rPr>
        <w:rFonts w:ascii="Arial" w:hAnsi="Arial" w:cs="Arial"/>
        <w:b/>
        <w:sz w:val="18"/>
        <w:szCs w:val="18"/>
      </w:rPr>
      <w:fldChar w:fldCharType="end"/>
    </w:r>
  </w:p>
  <w:p w14:paraId="13C538E8" w14:textId="6EC388C8"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5EF0">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372B8"/>
    <w:rsid w:val="00040095"/>
    <w:rsid w:val="00043167"/>
    <w:rsid w:val="00047D5A"/>
    <w:rsid w:val="00050A49"/>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0FBA"/>
    <w:rsid w:val="00091B3C"/>
    <w:rsid w:val="00092F69"/>
    <w:rsid w:val="0009436D"/>
    <w:rsid w:val="00095268"/>
    <w:rsid w:val="000A0B45"/>
    <w:rsid w:val="000A3296"/>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6D7E"/>
    <w:rsid w:val="000E73CF"/>
    <w:rsid w:val="000F114C"/>
    <w:rsid w:val="000F5C8C"/>
    <w:rsid w:val="00100DD5"/>
    <w:rsid w:val="00103F14"/>
    <w:rsid w:val="00104A41"/>
    <w:rsid w:val="00110023"/>
    <w:rsid w:val="00113558"/>
    <w:rsid w:val="00114059"/>
    <w:rsid w:val="001161A8"/>
    <w:rsid w:val="00116D35"/>
    <w:rsid w:val="001257ED"/>
    <w:rsid w:val="0012728E"/>
    <w:rsid w:val="00127949"/>
    <w:rsid w:val="00133525"/>
    <w:rsid w:val="00134A3E"/>
    <w:rsid w:val="00135AE7"/>
    <w:rsid w:val="00136418"/>
    <w:rsid w:val="0014329E"/>
    <w:rsid w:val="00145CC0"/>
    <w:rsid w:val="00153867"/>
    <w:rsid w:val="0015410D"/>
    <w:rsid w:val="00156662"/>
    <w:rsid w:val="001568E5"/>
    <w:rsid w:val="00157BAC"/>
    <w:rsid w:val="00163166"/>
    <w:rsid w:val="0016407B"/>
    <w:rsid w:val="001659D0"/>
    <w:rsid w:val="00175EF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2CED"/>
    <w:rsid w:val="001B648E"/>
    <w:rsid w:val="001B6637"/>
    <w:rsid w:val="001C1F82"/>
    <w:rsid w:val="001C21C3"/>
    <w:rsid w:val="001D02C2"/>
    <w:rsid w:val="001D04ED"/>
    <w:rsid w:val="001D1F12"/>
    <w:rsid w:val="001D4501"/>
    <w:rsid w:val="001D5B52"/>
    <w:rsid w:val="001D5BE2"/>
    <w:rsid w:val="001E3845"/>
    <w:rsid w:val="001E3CC9"/>
    <w:rsid w:val="001E7D02"/>
    <w:rsid w:val="001E7F98"/>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26E79"/>
    <w:rsid w:val="00227CB2"/>
    <w:rsid w:val="00230BE3"/>
    <w:rsid w:val="00231FAE"/>
    <w:rsid w:val="002347A2"/>
    <w:rsid w:val="002352D7"/>
    <w:rsid w:val="002353B1"/>
    <w:rsid w:val="002356B3"/>
    <w:rsid w:val="00235A14"/>
    <w:rsid w:val="00236518"/>
    <w:rsid w:val="0023693A"/>
    <w:rsid w:val="00236C0A"/>
    <w:rsid w:val="00243E9B"/>
    <w:rsid w:val="00246BD8"/>
    <w:rsid w:val="002510B0"/>
    <w:rsid w:val="0025357F"/>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21EF"/>
    <w:rsid w:val="002A737B"/>
    <w:rsid w:val="002B16C6"/>
    <w:rsid w:val="002B3DF5"/>
    <w:rsid w:val="002B4EA8"/>
    <w:rsid w:val="002B592C"/>
    <w:rsid w:val="002B6339"/>
    <w:rsid w:val="002C0D81"/>
    <w:rsid w:val="002C428E"/>
    <w:rsid w:val="002D0B34"/>
    <w:rsid w:val="002D309C"/>
    <w:rsid w:val="002D3BC0"/>
    <w:rsid w:val="002E00EE"/>
    <w:rsid w:val="002E2C3F"/>
    <w:rsid w:val="002E7A95"/>
    <w:rsid w:val="002E7D58"/>
    <w:rsid w:val="002E7D6B"/>
    <w:rsid w:val="002F12BA"/>
    <w:rsid w:val="002F6873"/>
    <w:rsid w:val="002F687D"/>
    <w:rsid w:val="00300712"/>
    <w:rsid w:val="0030183D"/>
    <w:rsid w:val="003037AB"/>
    <w:rsid w:val="00303833"/>
    <w:rsid w:val="00306837"/>
    <w:rsid w:val="003079BD"/>
    <w:rsid w:val="003100FA"/>
    <w:rsid w:val="00310F5B"/>
    <w:rsid w:val="00311FD8"/>
    <w:rsid w:val="0031678F"/>
    <w:rsid w:val="003172DC"/>
    <w:rsid w:val="0032055E"/>
    <w:rsid w:val="0032166E"/>
    <w:rsid w:val="00322949"/>
    <w:rsid w:val="00323627"/>
    <w:rsid w:val="00323D1C"/>
    <w:rsid w:val="00325A05"/>
    <w:rsid w:val="00331A08"/>
    <w:rsid w:val="00331FEC"/>
    <w:rsid w:val="00333424"/>
    <w:rsid w:val="0033369F"/>
    <w:rsid w:val="003358AE"/>
    <w:rsid w:val="003364AF"/>
    <w:rsid w:val="00336BAB"/>
    <w:rsid w:val="00336EB3"/>
    <w:rsid w:val="003424A7"/>
    <w:rsid w:val="00346212"/>
    <w:rsid w:val="0034679F"/>
    <w:rsid w:val="00353294"/>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5A7"/>
    <w:rsid w:val="00380D88"/>
    <w:rsid w:val="00382DBF"/>
    <w:rsid w:val="0038358D"/>
    <w:rsid w:val="00384A40"/>
    <w:rsid w:val="00384B67"/>
    <w:rsid w:val="00384D1C"/>
    <w:rsid w:val="0038513F"/>
    <w:rsid w:val="00385F50"/>
    <w:rsid w:val="003872C4"/>
    <w:rsid w:val="003875B0"/>
    <w:rsid w:val="0039072E"/>
    <w:rsid w:val="0039202C"/>
    <w:rsid w:val="00392ADC"/>
    <w:rsid w:val="003A21A5"/>
    <w:rsid w:val="003A2E57"/>
    <w:rsid w:val="003A4119"/>
    <w:rsid w:val="003A5593"/>
    <w:rsid w:val="003A5CB6"/>
    <w:rsid w:val="003A77BF"/>
    <w:rsid w:val="003B3F1F"/>
    <w:rsid w:val="003C1BE2"/>
    <w:rsid w:val="003C2885"/>
    <w:rsid w:val="003C2C39"/>
    <w:rsid w:val="003C3971"/>
    <w:rsid w:val="003C5141"/>
    <w:rsid w:val="003C5675"/>
    <w:rsid w:val="003C5ADC"/>
    <w:rsid w:val="003C62C8"/>
    <w:rsid w:val="003C7244"/>
    <w:rsid w:val="003C7758"/>
    <w:rsid w:val="003C7BB1"/>
    <w:rsid w:val="003D68F0"/>
    <w:rsid w:val="003D6B19"/>
    <w:rsid w:val="003E02CB"/>
    <w:rsid w:val="003E1EB4"/>
    <w:rsid w:val="003E3036"/>
    <w:rsid w:val="003E678B"/>
    <w:rsid w:val="003F1341"/>
    <w:rsid w:val="003F20FC"/>
    <w:rsid w:val="003F229B"/>
    <w:rsid w:val="003F286A"/>
    <w:rsid w:val="003F2FF2"/>
    <w:rsid w:val="003F685B"/>
    <w:rsid w:val="003F70B0"/>
    <w:rsid w:val="00400342"/>
    <w:rsid w:val="004011C7"/>
    <w:rsid w:val="00404E3D"/>
    <w:rsid w:val="004060E9"/>
    <w:rsid w:val="00406E8C"/>
    <w:rsid w:val="00410ECB"/>
    <w:rsid w:val="0041192E"/>
    <w:rsid w:val="00412158"/>
    <w:rsid w:val="00413178"/>
    <w:rsid w:val="00415890"/>
    <w:rsid w:val="0041688A"/>
    <w:rsid w:val="004170AA"/>
    <w:rsid w:val="004175B8"/>
    <w:rsid w:val="00421345"/>
    <w:rsid w:val="00423334"/>
    <w:rsid w:val="00431886"/>
    <w:rsid w:val="00432F23"/>
    <w:rsid w:val="004345EC"/>
    <w:rsid w:val="004364E9"/>
    <w:rsid w:val="00436D53"/>
    <w:rsid w:val="00437647"/>
    <w:rsid w:val="004426BD"/>
    <w:rsid w:val="0044346F"/>
    <w:rsid w:val="00443486"/>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3BA"/>
    <w:rsid w:val="00494AFB"/>
    <w:rsid w:val="0049751D"/>
    <w:rsid w:val="004A0EFC"/>
    <w:rsid w:val="004A1283"/>
    <w:rsid w:val="004A2E50"/>
    <w:rsid w:val="004A4B18"/>
    <w:rsid w:val="004A5AC2"/>
    <w:rsid w:val="004A6A71"/>
    <w:rsid w:val="004A7B36"/>
    <w:rsid w:val="004B043D"/>
    <w:rsid w:val="004B396D"/>
    <w:rsid w:val="004C2546"/>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1E9C"/>
    <w:rsid w:val="005129B5"/>
    <w:rsid w:val="00515E14"/>
    <w:rsid w:val="00516F63"/>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3E8A"/>
    <w:rsid w:val="00544419"/>
    <w:rsid w:val="00546134"/>
    <w:rsid w:val="0054787F"/>
    <w:rsid w:val="00547A12"/>
    <w:rsid w:val="005508DB"/>
    <w:rsid w:val="0055125D"/>
    <w:rsid w:val="005513DA"/>
    <w:rsid w:val="00552BD7"/>
    <w:rsid w:val="00555344"/>
    <w:rsid w:val="00555F60"/>
    <w:rsid w:val="005565CF"/>
    <w:rsid w:val="005633ED"/>
    <w:rsid w:val="0056468A"/>
    <w:rsid w:val="00565087"/>
    <w:rsid w:val="00565376"/>
    <w:rsid w:val="00565789"/>
    <w:rsid w:val="00574E31"/>
    <w:rsid w:val="005756E4"/>
    <w:rsid w:val="005768A2"/>
    <w:rsid w:val="0058051E"/>
    <w:rsid w:val="005805BC"/>
    <w:rsid w:val="005811FB"/>
    <w:rsid w:val="00584EAF"/>
    <w:rsid w:val="00586404"/>
    <w:rsid w:val="00587615"/>
    <w:rsid w:val="00590CE7"/>
    <w:rsid w:val="0059206A"/>
    <w:rsid w:val="00594DBB"/>
    <w:rsid w:val="00597B11"/>
    <w:rsid w:val="005A0125"/>
    <w:rsid w:val="005A12C2"/>
    <w:rsid w:val="005A161D"/>
    <w:rsid w:val="005A376B"/>
    <w:rsid w:val="005A542D"/>
    <w:rsid w:val="005B0351"/>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5C48"/>
    <w:rsid w:val="005E63B0"/>
    <w:rsid w:val="005E6A11"/>
    <w:rsid w:val="005F1803"/>
    <w:rsid w:val="005F2297"/>
    <w:rsid w:val="005F379D"/>
    <w:rsid w:val="005F788A"/>
    <w:rsid w:val="006028D3"/>
    <w:rsid w:val="00602AEA"/>
    <w:rsid w:val="00603B7F"/>
    <w:rsid w:val="00604EA1"/>
    <w:rsid w:val="0061261C"/>
    <w:rsid w:val="006133CB"/>
    <w:rsid w:val="006139EF"/>
    <w:rsid w:val="00614FDF"/>
    <w:rsid w:val="00615058"/>
    <w:rsid w:val="006152E2"/>
    <w:rsid w:val="006158DB"/>
    <w:rsid w:val="006161AC"/>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651B1"/>
    <w:rsid w:val="00670799"/>
    <w:rsid w:val="00671EE2"/>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9585E"/>
    <w:rsid w:val="006A08FE"/>
    <w:rsid w:val="006A11FC"/>
    <w:rsid w:val="006A323F"/>
    <w:rsid w:val="006A785D"/>
    <w:rsid w:val="006B11BB"/>
    <w:rsid w:val="006B165B"/>
    <w:rsid w:val="006B30D0"/>
    <w:rsid w:val="006B4D09"/>
    <w:rsid w:val="006B6E59"/>
    <w:rsid w:val="006C3D95"/>
    <w:rsid w:val="006C40C7"/>
    <w:rsid w:val="006C56ED"/>
    <w:rsid w:val="006C68C3"/>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05544"/>
    <w:rsid w:val="0071174C"/>
    <w:rsid w:val="00711AB8"/>
    <w:rsid w:val="00712C10"/>
    <w:rsid w:val="00713C44"/>
    <w:rsid w:val="0071590D"/>
    <w:rsid w:val="00716246"/>
    <w:rsid w:val="00722212"/>
    <w:rsid w:val="00722C27"/>
    <w:rsid w:val="00730DC0"/>
    <w:rsid w:val="00731FC3"/>
    <w:rsid w:val="00733799"/>
    <w:rsid w:val="00734A5B"/>
    <w:rsid w:val="00735E4D"/>
    <w:rsid w:val="00737C07"/>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0259"/>
    <w:rsid w:val="007A2823"/>
    <w:rsid w:val="007A362A"/>
    <w:rsid w:val="007A41E7"/>
    <w:rsid w:val="007A4495"/>
    <w:rsid w:val="007A6B26"/>
    <w:rsid w:val="007A6EF8"/>
    <w:rsid w:val="007A7BC3"/>
    <w:rsid w:val="007B0583"/>
    <w:rsid w:val="007B106E"/>
    <w:rsid w:val="007B600E"/>
    <w:rsid w:val="007B7095"/>
    <w:rsid w:val="007B79DA"/>
    <w:rsid w:val="007C11A8"/>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3F8D"/>
    <w:rsid w:val="007F524A"/>
    <w:rsid w:val="007F58BB"/>
    <w:rsid w:val="007F6BE3"/>
    <w:rsid w:val="007F7BF5"/>
    <w:rsid w:val="00802894"/>
    <w:rsid w:val="008028A4"/>
    <w:rsid w:val="00803A40"/>
    <w:rsid w:val="00803ED6"/>
    <w:rsid w:val="00804323"/>
    <w:rsid w:val="00807BB0"/>
    <w:rsid w:val="0081022C"/>
    <w:rsid w:val="008110F6"/>
    <w:rsid w:val="00811AEB"/>
    <w:rsid w:val="0081206A"/>
    <w:rsid w:val="00816301"/>
    <w:rsid w:val="00817035"/>
    <w:rsid w:val="00817BAB"/>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11DE"/>
    <w:rsid w:val="00864462"/>
    <w:rsid w:val="00864814"/>
    <w:rsid w:val="00865866"/>
    <w:rsid w:val="00865B5A"/>
    <w:rsid w:val="00870F4F"/>
    <w:rsid w:val="008714B1"/>
    <w:rsid w:val="00871CA3"/>
    <w:rsid w:val="00872144"/>
    <w:rsid w:val="00872702"/>
    <w:rsid w:val="00872FB0"/>
    <w:rsid w:val="008741E7"/>
    <w:rsid w:val="00874470"/>
    <w:rsid w:val="008768CA"/>
    <w:rsid w:val="00876B89"/>
    <w:rsid w:val="008777C7"/>
    <w:rsid w:val="0088174B"/>
    <w:rsid w:val="00882F3E"/>
    <w:rsid w:val="00885374"/>
    <w:rsid w:val="008855E6"/>
    <w:rsid w:val="00886BD6"/>
    <w:rsid w:val="00893656"/>
    <w:rsid w:val="008946C7"/>
    <w:rsid w:val="00895D9B"/>
    <w:rsid w:val="008965CB"/>
    <w:rsid w:val="00896D0D"/>
    <w:rsid w:val="00897283"/>
    <w:rsid w:val="008A3ACC"/>
    <w:rsid w:val="008A648F"/>
    <w:rsid w:val="008A666B"/>
    <w:rsid w:val="008A6CBF"/>
    <w:rsid w:val="008B2BEB"/>
    <w:rsid w:val="008B3D37"/>
    <w:rsid w:val="008B45E3"/>
    <w:rsid w:val="008B5A79"/>
    <w:rsid w:val="008B5F28"/>
    <w:rsid w:val="008C2B53"/>
    <w:rsid w:val="008C3564"/>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46FF"/>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5123"/>
    <w:rsid w:val="0095726C"/>
    <w:rsid w:val="00957D2C"/>
    <w:rsid w:val="00961676"/>
    <w:rsid w:val="00961968"/>
    <w:rsid w:val="009631EA"/>
    <w:rsid w:val="009638A7"/>
    <w:rsid w:val="0097054E"/>
    <w:rsid w:val="00971213"/>
    <w:rsid w:val="00973075"/>
    <w:rsid w:val="009735E2"/>
    <w:rsid w:val="00975429"/>
    <w:rsid w:val="00975A89"/>
    <w:rsid w:val="00980C0F"/>
    <w:rsid w:val="009841C4"/>
    <w:rsid w:val="00984201"/>
    <w:rsid w:val="00984F72"/>
    <w:rsid w:val="0098570D"/>
    <w:rsid w:val="00990D3B"/>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C7715"/>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3AFC"/>
    <w:rsid w:val="00A058DA"/>
    <w:rsid w:val="00A10F02"/>
    <w:rsid w:val="00A1131C"/>
    <w:rsid w:val="00A119B3"/>
    <w:rsid w:val="00A12E8B"/>
    <w:rsid w:val="00A14503"/>
    <w:rsid w:val="00A15343"/>
    <w:rsid w:val="00A16449"/>
    <w:rsid w:val="00A164B4"/>
    <w:rsid w:val="00A23810"/>
    <w:rsid w:val="00A26956"/>
    <w:rsid w:val="00A26D5D"/>
    <w:rsid w:val="00A27486"/>
    <w:rsid w:val="00A277DF"/>
    <w:rsid w:val="00A306C7"/>
    <w:rsid w:val="00A30BCD"/>
    <w:rsid w:val="00A4124F"/>
    <w:rsid w:val="00A41D33"/>
    <w:rsid w:val="00A4296C"/>
    <w:rsid w:val="00A440B6"/>
    <w:rsid w:val="00A466B7"/>
    <w:rsid w:val="00A51528"/>
    <w:rsid w:val="00A53724"/>
    <w:rsid w:val="00A551C3"/>
    <w:rsid w:val="00A55313"/>
    <w:rsid w:val="00A55CFD"/>
    <w:rsid w:val="00A56066"/>
    <w:rsid w:val="00A61E23"/>
    <w:rsid w:val="00A63BFE"/>
    <w:rsid w:val="00A667BD"/>
    <w:rsid w:val="00A67A92"/>
    <w:rsid w:val="00A7037C"/>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A3676"/>
    <w:rsid w:val="00AB3C1B"/>
    <w:rsid w:val="00AB4A5D"/>
    <w:rsid w:val="00AB4EC9"/>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5CA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36960"/>
    <w:rsid w:val="00B37A66"/>
    <w:rsid w:val="00B40130"/>
    <w:rsid w:val="00B406E1"/>
    <w:rsid w:val="00B40BA8"/>
    <w:rsid w:val="00B412F9"/>
    <w:rsid w:val="00B42700"/>
    <w:rsid w:val="00B42A02"/>
    <w:rsid w:val="00B42B77"/>
    <w:rsid w:val="00B43D1C"/>
    <w:rsid w:val="00B458E4"/>
    <w:rsid w:val="00B5033C"/>
    <w:rsid w:val="00B503A2"/>
    <w:rsid w:val="00B50F8D"/>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279"/>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0CFB"/>
    <w:rsid w:val="00BF128E"/>
    <w:rsid w:val="00BF3683"/>
    <w:rsid w:val="00BF377A"/>
    <w:rsid w:val="00BF6389"/>
    <w:rsid w:val="00C066DF"/>
    <w:rsid w:val="00C06E12"/>
    <w:rsid w:val="00C0715E"/>
    <w:rsid w:val="00C074DD"/>
    <w:rsid w:val="00C07674"/>
    <w:rsid w:val="00C1496A"/>
    <w:rsid w:val="00C15169"/>
    <w:rsid w:val="00C15B96"/>
    <w:rsid w:val="00C15E36"/>
    <w:rsid w:val="00C21FCC"/>
    <w:rsid w:val="00C22001"/>
    <w:rsid w:val="00C220F0"/>
    <w:rsid w:val="00C22BDD"/>
    <w:rsid w:val="00C22CE2"/>
    <w:rsid w:val="00C23556"/>
    <w:rsid w:val="00C24495"/>
    <w:rsid w:val="00C2771F"/>
    <w:rsid w:val="00C304AE"/>
    <w:rsid w:val="00C3063D"/>
    <w:rsid w:val="00C3083C"/>
    <w:rsid w:val="00C3298C"/>
    <w:rsid w:val="00C32AA7"/>
    <w:rsid w:val="00C32C39"/>
    <w:rsid w:val="00C33079"/>
    <w:rsid w:val="00C3358A"/>
    <w:rsid w:val="00C3684D"/>
    <w:rsid w:val="00C37D1A"/>
    <w:rsid w:val="00C40DAF"/>
    <w:rsid w:val="00C4277E"/>
    <w:rsid w:val="00C43AE0"/>
    <w:rsid w:val="00C43AED"/>
    <w:rsid w:val="00C45231"/>
    <w:rsid w:val="00C460C8"/>
    <w:rsid w:val="00C465E9"/>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65621"/>
    <w:rsid w:val="00C65EE8"/>
    <w:rsid w:val="00C67AD7"/>
    <w:rsid w:val="00C70D85"/>
    <w:rsid w:val="00C72833"/>
    <w:rsid w:val="00C72DB8"/>
    <w:rsid w:val="00C72E4D"/>
    <w:rsid w:val="00C768BB"/>
    <w:rsid w:val="00C8026E"/>
    <w:rsid w:val="00C80A08"/>
    <w:rsid w:val="00C80D58"/>
    <w:rsid w:val="00C80F1D"/>
    <w:rsid w:val="00C829A2"/>
    <w:rsid w:val="00C83C93"/>
    <w:rsid w:val="00C84727"/>
    <w:rsid w:val="00C849A7"/>
    <w:rsid w:val="00C84C8A"/>
    <w:rsid w:val="00C86CED"/>
    <w:rsid w:val="00C91962"/>
    <w:rsid w:val="00C93F40"/>
    <w:rsid w:val="00C94E7D"/>
    <w:rsid w:val="00CA3D0C"/>
    <w:rsid w:val="00CA6C49"/>
    <w:rsid w:val="00CB12A6"/>
    <w:rsid w:val="00CB4841"/>
    <w:rsid w:val="00CB6236"/>
    <w:rsid w:val="00CB76B4"/>
    <w:rsid w:val="00CC02B7"/>
    <w:rsid w:val="00CC219D"/>
    <w:rsid w:val="00CC55CF"/>
    <w:rsid w:val="00CC6793"/>
    <w:rsid w:val="00CC7C99"/>
    <w:rsid w:val="00CD18AA"/>
    <w:rsid w:val="00CD21BD"/>
    <w:rsid w:val="00CD53F3"/>
    <w:rsid w:val="00CD5407"/>
    <w:rsid w:val="00CD637E"/>
    <w:rsid w:val="00CD65FB"/>
    <w:rsid w:val="00CD7DF8"/>
    <w:rsid w:val="00CE4114"/>
    <w:rsid w:val="00CE576A"/>
    <w:rsid w:val="00CF0325"/>
    <w:rsid w:val="00CF10D5"/>
    <w:rsid w:val="00CF2B4D"/>
    <w:rsid w:val="00CF4C29"/>
    <w:rsid w:val="00CF5088"/>
    <w:rsid w:val="00CF6AE1"/>
    <w:rsid w:val="00D032A6"/>
    <w:rsid w:val="00D06443"/>
    <w:rsid w:val="00D06AEB"/>
    <w:rsid w:val="00D11405"/>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7686E"/>
    <w:rsid w:val="00D80499"/>
    <w:rsid w:val="00D8059B"/>
    <w:rsid w:val="00D81369"/>
    <w:rsid w:val="00D82297"/>
    <w:rsid w:val="00D82675"/>
    <w:rsid w:val="00D82E6F"/>
    <w:rsid w:val="00D82EF9"/>
    <w:rsid w:val="00D850B4"/>
    <w:rsid w:val="00D85FFC"/>
    <w:rsid w:val="00D87E00"/>
    <w:rsid w:val="00D901A1"/>
    <w:rsid w:val="00D9134D"/>
    <w:rsid w:val="00D9594D"/>
    <w:rsid w:val="00D9615C"/>
    <w:rsid w:val="00D97D6A"/>
    <w:rsid w:val="00DA066E"/>
    <w:rsid w:val="00DA0F78"/>
    <w:rsid w:val="00DA211D"/>
    <w:rsid w:val="00DA27CA"/>
    <w:rsid w:val="00DA4A79"/>
    <w:rsid w:val="00DA6247"/>
    <w:rsid w:val="00DA695F"/>
    <w:rsid w:val="00DA6EFD"/>
    <w:rsid w:val="00DA7A03"/>
    <w:rsid w:val="00DB1818"/>
    <w:rsid w:val="00DB703A"/>
    <w:rsid w:val="00DC2A83"/>
    <w:rsid w:val="00DC309B"/>
    <w:rsid w:val="00DC4DA2"/>
    <w:rsid w:val="00DC5AED"/>
    <w:rsid w:val="00DC68F5"/>
    <w:rsid w:val="00DD08B5"/>
    <w:rsid w:val="00DD0EE2"/>
    <w:rsid w:val="00DD17BB"/>
    <w:rsid w:val="00DD3928"/>
    <w:rsid w:val="00DD42E2"/>
    <w:rsid w:val="00DD4C17"/>
    <w:rsid w:val="00DD61B2"/>
    <w:rsid w:val="00DD74A5"/>
    <w:rsid w:val="00DE0BC1"/>
    <w:rsid w:val="00DE2216"/>
    <w:rsid w:val="00DE2535"/>
    <w:rsid w:val="00DE4FC2"/>
    <w:rsid w:val="00DE6EB2"/>
    <w:rsid w:val="00DE76CC"/>
    <w:rsid w:val="00DE7EFD"/>
    <w:rsid w:val="00DF117B"/>
    <w:rsid w:val="00DF2462"/>
    <w:rsid w:val="00DF2B1F"/>
    <w:rsid w:val="00DF5E05"/>
    <w:rsid w:val="00DF62CD"/>
    <w:rsid w:val="00DF67FD"/>
    <w:rsid w:val="00E02792"/>
    <w:rsid w:val="00E07EF5"/>
    <w:rsid w:val="00E13636"/>
    <w:rsid w:val="00E15B78"/>
    <w:rsid w:val="00E16509"/>
    <w:rsid w:val="00E16E92"/>
    <w:rsid w:val="00E1737B"/>
    <w:rsid w:val="00E221A9"/>
    <w:rsid w:val="00E2297A"/>
    <w:rsid w:val="00E23548"/>
    <w:rsid w:val="00E27AF7"/>
    <w:rsid w:val="00E308C0"/>
    <w:rsid w:val="00E30CC5"/>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403D"/>
    <w:rsid w:val="00E657CD"/>
    <w:rsid w:val="00E65D16"/>
    <w:rsid w:val="00E7080E"/>
    <w:rsid w:val="00E70FB6"/>
    <w:rsid w:val="00E713AD"/>
    <w:rsid w:val="00E716E8"/>
    <w:rsid w:val="00E74FBC"/>
    <w:rsid w:val="00E76B81"/>
    <w:rsid w:val="00E76DD9"/>
    <w:rsid w:val="00E77645"/>
    <w:rsid w:val="00E85C9F"/>
    <w:rsid w:val="00E87C99"/>
    <w:rsid w:val="00E90909"/>
    <w:rsid w:val="00E934F6"/>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C4DCD"/>
    <w:rsid w:val="00ED2258"/>
    <w:rsid w:val="00ED27AC"/>
    <w:rsid w:val="00ED34D0"/>
    <w:rsid w:val="00ED36E5"/>
    <w:rsid w:val="00ED62F7"/>
    <w:rsid w:val="00ED6AD6"/>
    <w:rsid w:val="00ED73CC"/>
    <w:rsid w:val="00EE11D6"/>
    <w:rsid w:val="00EE3F30"/>
    <w:rsid w:val="00EE4C05"/>
    <w:rsid w:val="00EE6907"/>
    <w:rsid w:val="00EF2042"/>
    <w:rsid w:val="00EF608C"/>
    <w:rsid w:val="00EF7BE6"/>
    <w:rsid w:val="00F01A9B"/>
    <w:rsid w:val="00F0249F"/>
    <w:rsid w:val="00F025A2"/>
    <w:rsid w:val="00F04712"/>
    <w:rsid w:val="00F0489C"/>
    <w:rsid w:val="00F06F78"/>
    <w:rsid w:val="00F10DDF"/>
    <w:rsid w:val="00F115E6"/>
    <w:rsid w:val="00F117C1"/>
    <w:rsid w:val="00F13360"/>
    <w:rsid w:val="00F16E80"/>
    <w:rsid w:val="00F2019C"/>
    <w:rsid w:val="00F206FA"/>
    <w:rsid w:val="00F207AE"/>
    <w:rsid w:val="00F21C60"/>
    <w:rsid w:val="00F22EC7"/>
    <w:rsid w:val="00F2356D"/>
    <w:rsid w:val="00F2432D"/>
    <w:rsid w:val="00F245A8"/>
    <w:rsid w:val="00F262BA"/>
    <w:rsid w:val="00F273B5"/>
    <w:rsid w:val="00F30E0E"/>
    <w:rsid w:val="00F3141D"/>
    <w:rsid w:val="00F317C9"/>
    <w:rsid w:val="00F325C8"/>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49E5"/>
    <w:rsid w:val="00F56B03"/>
    <w:rsid w:val="00F57258"/>
    <w:rsid w:val="00F57CCF"/>
    <w:rsid w:val="00F60059"/>
    <w:rsid w:val="00F62E47"/>
    <w:rsid w:val="00F6353F"/>
    <w:rsid w:val="00F635C1"/>
    <w:rsid w:val="00F63996"/>
    <w:rsid w:val="00F64838"/>
    <w:rsid w:val="00F653B8"/>
    <w:rsid w:val="00F70CD6"/>
    <w:rsid w:val="00F7194C"/>
    <w:rsid w:val="00F73256"/>
    <w:rsid w:val="00F74F65"/>
    <w:rsid w:val="00F7638A"/>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372C"/>
    <w:rsid w:val="00FA6847"/>
    <w:rsid w:val="00FB042B"/>
    <w:rsid w:val="00FB05CF"/>
    <w:rsid w:val="00FB141D"/>
    <w:rsid w:val="00FB28AE"/>
    <w:rsid w:val="00FB2C55"/>
    <w:rsid w:val="00FB428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 w:type="character" w:styleId="HTMLCode">
    <w:name w:val="HTML Code"/>
    <w:basedOn w:val="DefaultParagraphFont"/>
    <w:uiPriority w:val="99"/>
    <w:unhideWhenUsed/>
    <w:rsid w:val="00FB05C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9" Type="http://schemas.openxmlformats.org/officeDocument/2006/relationships/package" Target="embeddings/Microsoft_Visio_Drawing2.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8353B-58AC-434A-9E45-6B4F4EF6F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157</Pages>
  <Words>56207</Words>
  <Characters>320384</Characters>
  <Application>Microsoft Office Word</Application>
  <DocSecurity>0</DocSecurity>
  <Lines>2669</Lines>
  <Paragraphs>751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128</cp:revision>
  <cp:lastPrinted>2019-02-25T14:05:00Z</cp:lastPrinted>
  <dcterms:created xsi:type="dcterms:W3CDTF">2024-09-30T11:15:00Z</dcterms:created>
  <dcterms:modified xsi:type="dcterms:W3CDTF">2025-11-26T10:00:00Z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