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tcPr>
          <w:p w14:paraId="3FDEDF14" w14:textId="23628C36"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E2518C">
              <w:t>19</w:t>
            </w:r>
            <w:r w:rsidR="00356BC0">
              <w:t>.</w:t>
            </w:r>
            <w:r w:rsidR="00B46417">
              <w:t>1</w:t>
            </w:r>
            <w:r w:rsidR="00356BC0">
              <w:t>.0</w:t>
            </w:r>
            <w:r w:rsidRPr="004D3578">
              <w:t xml:space="preserve"> </w:t>
            </w:r>
            <w:r w:rsidRPr="00133525">
              <w:rPr>
                <w:sz w:val="32"/>
              </w:rPr>
              <w:t>(</w:t>
            </w:r>
            <w:r w:rsidR="008220F5">
              <w:rPr>
                <w:sz w:val="32"/>
              </w:rPr>
              <w:t>202</w:t>
            </w:r>
            <w:r w:rsidR="00273707">
              <w:rPr>
                <w:sz w:val="32"/>
              </w:rPr>
              <w:t>5</w:t>
            </w:r>
            <w:r w:rsidR="008220F5">
              <w:rPr>
                <w:sz w:val="32"/>
              </w:rPr>
              <w:t>-</w:t>
            </w:r>
            <w:r w:rsidR="00B46417">
              <w:rPr>
                <w:sz w:val="32"/>
              </w:rPr>
              <w:t>12</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Default="004F0988" w:rsidP="00133525">
            <w:pPr>
              <w:pStyle w:val="ZB"/>
              <w:framePr w:w="0" w:hRule="auto" w:wrap="auto" w:vAnchor="margin" w:hAnchor="text" w:yAlign="inline"/>
            </w:pPr>
            <w:r w:rsidRPr="004D3578">
              <w:t xml:space="preserve">Technical </w:t>
            </w:r>
            <w:bookmarkStart w:id="2" w:name="spectype2"/>
            <w:r w:rsidRPr="008220F5">
              <w:t>Specification</w:t>
            </w:r>
            <w:bookmarkEnd w:id="2"/>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3" w:name="specTitle"/>
            <w:r w:rsidR="008220F5">
              <w:t>Core Network and Terminals</w:t>
            </w:r>
            <w:r w:rsidRPr="008220F5">
              <w:t>;</w:t>
            </w:r>
          </w:p>
          <w:bookmarkEnd w:id="3"/>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8" w:name="copyrightDate"/>
            <w:r w:rsidRPr="008220F5">
              <w:rPr>
                <w:noProof/>
                <w:sz w:val="18"/>
              </w:rPr>
              <w:t>2</w:t>
            </w:r>
            <w:r w:rsidR="008E2D68" w:rsidRPr="008220F5">
              <w:rPr>
                <w:noProof/>
                <w:sz w:val="18"/>
              </w:rPr>
              <w:t>02</w:t>
            </w:r>
            <w:bookmarkEnd w:id="8"/>
            <w:r w:rsidR="00A5233D">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645A78AD" w14:textId="40166F5A" w:rsidR="009A3338" w:rsidRDefault="004D3578">
      <w:pPr>
        <w:pStyle w:val="TOC1"/>
        <w:rPr>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r w:rsidR="009A3338">
        <w:t>Foreword</w:t>
      </w:r>
      <w:r w:rsidR="009A3338">
        <w:tab/>
      </w:r>
      <w:r w:rsidR="009A3338">
        <w:fldChar w:fldCharType="begin"/>
      </w:r>
      <w:r w:rsidR="009A3338">
        <w:instrText xml:space="preserve"> PAGEREF _Toc214917699 \h </w:instrText>
      </w:r>
      <w:r w:rsidR="009A3338">
        <w:fldChar w:fldCharType="separate"/>
      </w:r>
      <w:r w:rsidR="009A3338">
        <w:t>12</w:t>
      </w:r>
      <w:r w:rsidR="009A3338">
        <w:fldChar w:fldCharType="end"/>
      </w:r>
    </w:p>
    <w:p w14:paraId="7DD480A0" w14:textId="10DE293C"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_Toc214917700 \h </w:instrText>
      </w:r>
      <w:r>
        <w:fldChar w:fldCharType="separate"/>
      </w:r>
      <w:r>
        <w:t>14</w:t>
      </w:r>
      <w:r>
        <w:fldChar w:fldCharType="end"/>
      </w:r>
    </w:p>
    <w:p w14:paraId="5C577D06" w14:textId="0613F489"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_Toc214917701 \h </w:instrText>
      </w:r>
      <w:r>
        <w:fldChar w:fldCharType="separate"/>
      </w:r>
      <w:r>
        <w:t>14</w:t>
      </w:r>
      <w:r>
        <w:fldChar w:fldCharType="end"/>
      </w:r>
    </w:p>
    <w:p w14:paraId="2364359C" w14:textId="6F4C617E"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_Toc214917702 \h </w:instrText>
      </w:r>
      <w:r>
        <w:fldChar w:fldCharType="separate"/>
      </w:r>
      <w:r>
        <w:t>15</w:t>
      </w:r>
      <w:r>
        <w:fldChar w:fldCharType="end"/>
      </w:r>
    </w:p>
    <w:p w14:paraId="566960C3" w14:textId="521C241B"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_Toc214917703 \h </w:instrText>
      </w:r>
      <w:r>
        <w:fldChar w:fldCharType="separate"/>
      </w:r>
      <w:r>
        <w:t>15</w:t>
      </w:r>
      <w:r>
        <w:fldChar w:fldCharType="end"/>
      </w:r>
    </w:p>
    <w:p w14:paraId="23B1F06F" w14:textId="10A4DC6E"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_Toc214917704 \h </w:instrText>
      </w:r>
      <w:r>
        <w:fldChar w:fldCharType="separate"/>
      </w:r>
      <w:r>
        <w:t>15</w:t>
      </w:r>
      <w:r>
        <w:fldChar w:fldCharType="end"/>
      </w:r>
    </w:p>
    <w:p w14:paraId="7C6192C2" w14:textId="3945DE8E"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_Toc214917705 \h </w:instrText>
      </w:r>
      <w:r>
        <w:fldChar w:fldCharType="separate"/>
      </w:r>
      <w:r>
        <w:t>15</w:t>
      </w:r>
      <w:r>
        <w:fldChar w:fldCharType="end"/>
      </w:r>
    </w:p>
    <w:p w14:paraId="464824C5" w14:textId="32E5F7E8"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_Toc214917706 \h </w:instrText>
      </w:r>
      <w:r>
        <w:fldChar w:fldCharType="separate"/>
      </w:r>
      <w:r>
        <w:t>15</w:t>
      </w:r>
      <w:r>
        <w:fldChar w:fldCharType="end"/>
      </w:r>
    </w:p>
    <w:p w14:paraId="58B782FD" w14:textId="0F691DBA"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_Toc214917707 \h </w:instrText>
      </w:r>
      <w:r>
        <w:fldChar w:fldCharType="separate"/>
      </w:r>
      <w:r>
        <w:t>15</w:t>
      </w:r>
      <w:r>
        <w:fldChar w:fldCharType="end"/>
      </w:r>
    </w:p>
    <w:p w14:paraId="1329138E" w14:textId="578B9324"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_Toc214917708 \h </w:instrText>
      </w:r>
      <w:r>
        <w:fldChar w:fldCharType="separate"/>
      </w:r>
      <w:r>
        <w:t>16</w:t>
      </w:r>
      <w:r>
        <w:fldChar w:fldCharType="end"/>
      </w:r>
    </w:p>
    <w:p w14:paraId="29DFFACA" w14:textId="1AFC9BBA"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_Toc214917709 \h </w:instrText>
      </w:r>
      <w:r>
        <w:fldChar w:fldCharType="separate"/>
      </w:r>
      <w:r>
        <w:t>16</w:t>
      </w:r>
      <w:r>
        <w:fldChar w:fldCharType="end"/>
      </w:r>
    </w:p>
    <w:p w14:paraId="10A4E6CF" w14:textId="5498FE8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_Toc214917710 \h </w:instrText>
      </w:r>
      <w:r>
        <w:fldChar w:fldCharType="separate"/>
      </w:r>
      <w:r>
        <w:t>16</w:t>
      </w:r>
      <w:r>
        <w:fldChar w:fldCharType="end"/>
      </w:r>
    </w:p>
    <w:p w14:paraId="21375B5B" w14:textId="680EBDC7"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_Toc214917711 \h </w:instrText>
      </w:r>
      <w:r>
        <w:fldChar w:fldCharType="separate"/>
      </w:r>
      <w:r>
        <w:t>17</w:t>
      </w:r>
      <w:r>
        <w:fldChar w:fldCharType="end"/>
      </w:r>
    </w:p>
    <w:p w14:paraId="63B888D3" w14:textId="6A5D86AE"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_Toc214917712 \h </w:instrText>
      </w:r>
      <w:r>
        <w:fldChar w:fldCharType="separate"/>
      </w:r>
      <w:r>
        <w:t>17</w:t>
      </w:r>
      <w:r>
        <w:fldChar w:fldCharType="end"/>
      </w:r>
    </w:p>
    <w:p w14:paraId="3965ED88" w14:textId="4D5A7E3E"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_Toc214917713 \h </w:instrText>
      </w:r>
      <w:r>
        <w:fldChar w:fldCharType="separate"/>
      </w:r>
      <w:r>
        <w:t>17</w:t>
      </w:r>
      <w:r>
        <w:fldChar w:fldCharType="end"/>
      </w:r>
    </w:p>
    <w:p w14:paraId="16563CF2" w14:textId="47A22E31"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_Toc214917714 \h </w:instrText>
      </w:r>
      <w:r>
        <w:fldChar w:fldCharType="separate"/>
      </w:r>
      <w:r>
        <w:t>17</w:t>
      </w:r>
      <w:r>
        <w:fldChar w:fldCharType="end"/>
      </w:r>
    </w:p>
    <w:p w14:paraId="056CCEC8" w14:textId="3C807696"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_Toc214917715 \h </w:instrText>
      </w:r>
      <w:r>
        <w:fldChar w:fldCharType="separate"/>
      </w:r>
      <w:r>
        <w:t>19</w:t>
      </w:r>
      <w:r>
        <w:fldChar w:fldCharType="end"/>
      </w:r>
    </w:p>
    <w:p w14:paraId="3A459158" w14:textId="18D487DF"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_Toc214917716 \h </w:instrText>
      </w:r>
      <w:r>
        <w:fldChar w:fldCharType="separate"/>
      </w:r>
      <w:r>
        <w:t>19</w:t>
      </w:r>
      <w:r>
        <w:fldChar w:fldCharType="end"/>
      </w:r>
    </w:p>
    <w:p w14:paraId="19E5A9C6" w14:textId="739E096A"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_Toc214917717 \h </w:instrText>
      </w:r>
      <w:r>
        <w:fldChar w:fldCharType="separate"/>
      </w:r>
      <w:r>
        <w:t>19</w:t>
      </w:r>
      <w:r>
        <w:fldChar w:fldCharType="end"/>
      </w:r>
    </w:p>
    <w:p w14:paraId="1AAECB60" w14:textId="67B8B0A0"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5.3.3</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_Toc214917718 \h </w:instrText>
      </w:r>
      <w:r>
        <w:fldChar w:fldCharType="separate"/>
      </w:r>
      <w:r>
        <w:t>19</w:t>
      </w:r>
      <w:r>
        <w:fldChar w:fldCharType="end"/>
      </w:r>
    </w:p>
    <w:p w14:paraId="3EBCEF6D" w14:textId="0B9CAC76"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_Toc214917719 \h </w:instrText>
      </w:r>
      <w:r>
        <w:fldChar w:fldCharType="separate"/>
      </w:r>
      <w:r>
        <w:t>19</w:t>
      </w:r>
      <w:r>
        <w:fldChar w:fldCharType="end"/>
      </w:r>
    </w:p>
    <w:p w14:paraId="713A025C" w14:textId="174C6983"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_Toc214917720 \h </w:instrText>
      </w:r>
      <w:r>
        <w:fldChar w:fldCharType="separate"/>
      </w:r>
      <w:r>
        <w:t>19</w:t>
      </w:r>
      <w:r>
        <w:fldChar w:fldCharType="end"/>
      </w:r>
    </w:p>
    <w:p w14:paraId="5979747D" w14:textId="4DB35290"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5.4.1</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_Toc214917721 \h </w:instrText>
      </w:r>
      <w:r>
        <w:fldChar w:fldCharType="separate"/>
      </w:r>
      <w:r>
        <w:t>19</w:t>
      </w:r>
      <w:r>
        <w:fldChar w:fldCharType="end"/>
      </w:r>
    </w:p>
    <w:p w14:paraId="2376BCFF" w14:textId="27A551AD"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_Toc214917722 \h </w:instrText>
      </w:r>
      <w:r>
        <w:fldChar w:fldCharType="separate"/>
      </w:r>
      <w:r>
        <w:t>19</w:t>
      </w:r>
      <w:r>
        <w:fldChar w:fldCharType="end"/>
      </w:r>
    </w:p>
    <w:p w14:paraId="1D3D5775" w14:textId="53B6D594"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service server)</w:t>
      </w:r>
      <w:r>
        <w:tab/>
      </w:r>
      <w:r>
        <w:fldChar w:fldCharType="begin"/>
      </w:r>
      <w:r>
        <w:instrText xml:space="preserve"> PAGEREF _Toc214917723 \h </w:instrText>
      </w:r>
      <w:r>
        <w:fldChar w:fldCharType="separate"/>
      </w:r>
      <w:r>
        <w:t>20</w:t>
      </w:r>
      <w:r>
        <w:fldChar w:fldCharType="end"/>
      </w:r>
    </w:p>
    <w:p w14:paraId="5550EEA8" w14:textId="4B00909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_Toc214917724 \h </w:instrText>
      </w:r>
      <w:r>
        <w:fldChar w:fldCharType="separate"/>
      </w:r>
      <w:r>
        <w:t>20</w:t>
      </w:r>
      <w:r>
        <w:fldChar w:fldCharType="end"/>
      </w:r>
    </w:p>
    <w:p w14:paraId="1CE083FE" w14:textId="224583E7"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_Toc214917725 \h </w:instrText>
      </w:r>
      <w:r>
        <w:fldChar w:fldCharType="separate"/>
      </w:r>
      <w:r>
        <w:t>20</w:t>
      </w:r>
      <w:r>
        <w:fldChar w:fldCharType="end"/>
      </w:r>
    </w:p>
    <w:p w14:paraId="6C345C65" w14:textId="7A0D2BC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_Toc214917726 \h </w:instrText>
      </w:r>
      <w:r>
        <w:fldChar w:fldCharType="separate"/>
      </w:r>
      <w:r>
        <w:t>20</w:t>
      </w:r>
      <w:r>
        <w:fldChar w:fldCharType="end"/>
      </w:r>
    </w:p>
    <w:p w14:paraId="2FC98694" w14:textId="208CC79B"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_Toc214917727 \h </w:instrText>
      </w:r>
      <w:r>
        <w:fldChar w:fldCharType="separate"/>
      </w:r>
      <w:r>
        <w:t>20</w:t>
      </w:r>
      <w:r>
        <w:fldChar w:fldCharType="end"/>
      </w:r>
    </w:p>
    <w:p w14:paraId="613CA737" w14:textId="4338246C"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_Toc214917728 \h </w:instrText>
      </w:r>
      <w:r>
        <w:fldChar w:fldCharType="separate"/>
      </w:r>
      <w:r>
        <w:t>20</w:t>
      </w:r>
      <w:r>
        <w:fldChar w:fldCharType="end"/>
      </w:r>
    </w:p>
    <w:p w14:paraId="6EE7E5CF" w14:textId="5C26B637"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_Toc214917729 \h </w:instrText>
      </w:r>
      <w:r>
        <w:fldChar w:fldCharType="separate"/>
      </w:r>
      <w:r>
        <w:t>20</w:t>
      </w:r>
      <w:r>
        <w:fldChar w:fldCharType="end"/>
      </w:r>
    </w:p>
    <w:p w14:paraId="51682791" w14:textId="4F7AC300"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6.2</w:t>
      </w:r>
      <w:r>
        <w:rPr>
          <w:rFonts w:asciiTheme="minorHAnsi" w:eastAsiaTheme="minorEastAsia" w:hAnsiTheme="minorHAnsi" w:cstheme="minorBidi"/>
          <w:kern w:val="2"/>
          <w:sz w:val="24"/>
          <w:szCs w:val="24"/>
          <w:lang w:val="en-SE" w:eastAsia="zh-CN"/>
          <w14:ligatures w14:val="standardContextual"/>
        </w:rPr>
        <w:tab/>
      </w:r>
      <w:r>
        <w:t>LMS_Reporting service</w:t>
      </w:r>
      <w:r>
        <w:tab/>
      </w:r>
      <w:r>
        <w:fldChar w:fldCharType="begin"/>
      </w:r>
      <w:r>
        <w:instrText xml:space="preserve"> PAGEREF _Toc214917730 \h </w:instrText>
      </w:r>
      <w:r>
        <w:fldChar w:fldCharType="separate"/>
      </w:r>
      <w:r>
        <w:t>21</w:t>
      </w:r>
      <w:r>
        <w:fldChar w:fldCharType="end"/>
      </w:r>
    </w:p>
    <w:p w14:paraId="23C2B8C6" w14:textId="5C3A275B"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_Toc214917731 \h </w:instrText>
      </w:r>
      <w:r>
        <w:fldChar w:fldCharType="separate"/>
      </w:r>
      <w:r>
        <w:t>21</w:t>
      </w:r>
      <w:r>
        <w:fldChar w:fldCharType="end"/>
      </w:r>
    </w:p>
    <w:p w14:paraId="00374845" w14:textId="5533C282"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_Toc214917732 \h </w:instrText>
      </w:r>
      <w:r>
        <w:fldChar w:fldCharType="separate"/>
      </w:r>
      <w:r>
        <w:t>21</w:t>
      </w:r>
      <w:r>
        <w:fldChar w:fldCharType="end"/>
      </w:r>
    </w:p>
    <w:p w14:paraId="63DC255A" w14:textId="1DD91EE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_Toc214917733 \h </w:instrText>
      </w:r>
      <w:r>
        <w:fldChar w:fldCharType="separate"/>
      </w:r>
      <w:r>
        <w:t>21</w:t>
      </w:r>
      <w:r>
        <w:fldChar w:fldCharType="end"/>
      </w:r>
    </w:p>
    <w:p w14:paraId="0F91E6EF" w14:textId="76061B1D"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6.2.2.2</w:t>
      </w:r>
      <w:r>
        <w:rPr>
          <w:rFonts w:asciiTheme="minorHAnsi" w:eastAsiaTheme="minorEastAsia" w:hAnsiTheme="minorHAnsi" w:cstheme="minorBidi"/>
          <w:kern w:val="2"/>
          <w:sz w:val="24"/>
          <w:szCs w:val="24"/>
          <w:lang w:val="en-SE" w:eastAsia="zh-CN"/>
          <w14:ligatures w14:val="standardContextual"/>
        </w:rPr>
        <w:tab/>
      </w:r>
      <w:r>
        <w:t>RegistrationRequest</w:t>
      </w:r>
      <w:r>
        <w:tab/>
      </w:r>
      <w:r>
        <w:fldChar w:fldCharType="begin"/>
      </w:r>
      <w:r>
        <w:instrText xml:space="preserve"> PAGEREF _Toc214917734 \h </w:instrText>
      </w:r>
      <w:r>
        <w:fldChar w:fldCharType="separate"/>
      </w:r>
      <w:r>
        <w:t>21</w:t>
      </w:r>
      <w:r>
        <w:fldChar w:fldCharType="end"/>
      </w:r>
    </w:p>
    <w:p w14:paraId="6B551CA3" w14:textId="548577E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_Toc214917735 \h </w:instrText>
      </w:r>
      <w:r>
        <w:fldChar w:fldCharType="separate"/>
      </w:r>
      <w:r>
        <w:t>21</w:t>
      </w:r>
      <w:r>
        <w:fldChar w:fldCharType="end"/>
      </w:r>
    </w:p>
    <w:p w14:paraId="3B3893CC" w14:textId="20A420E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6.2.2.2.2</w:t>
      </w:r>
      <w:r>
        <w:rPr>
          <w:rFonts w:asciiTheme="minorHAnsi" w:eastAsiaTheme="minorEastAsia" w:hAnsiTheme="minorHAnsi" w:cstheme="minorBidi"/>
          <w:kern w:val="2"/>
          <w:sz w:val="24"/>
          <w:szCs w:val="24"/>
          <w:lang w:val="en-SE" w:eastAsia="zh-CN"/>
          <w14:ligatures w14:val="standardContextual"/>
        </w:rPr>
        <w:tab/>
      </w:r>
      <w:r>
        <w:t>LMC register to LMS using RegistrationRequest operation</w:t>
      </w:r>
      <w:r>
        <w:tab/>
      </w:r>
      <w:r>
        <w:fldChar w:fldCharType="begin"/>
      </w:r>
      <w:r>
        <w:instrText xml:space="preserve"> PAGEREF _Toc214917736 \h </w:instrText>
      </w:r>
      <w:r>
        <w:fldChar w:fldCharType="separate"/>
      </w:r>
      <w:r>
        <w:t>22</w:t>
      </w:r>
      <w:r>
        <w:fldChar w:fldCharType="end"/>
      </w:r>
    </w:p>
    <w:p w14:paraId="048AD93F" w14:textId="25DF3CCC"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6.2.2.3</w:t>
      </w:r>
      <w:r>
        <w:rPr>
          <w:rFonts w:asciiTheme="minorHAnsi" w:eastAsiaTheme="minorEastAsia" w:hAnsiTheme="minorHAnsi" w:cstheme="minorBidi"/>
          <w:kern w:val="2"/>
          <w:sz w:val="24"/>
          <w:szCs w:val="24"/>
          <w:lang w:val="en-SE" w:eastAsia="zh-CN"/>
          <w14:ligatures w14:val="standardContextual"/>
        </w:rPr>
        <w:tab/>
      </w:r>
      <w:r>
        <w:t>RegistrationUpdate</w:t>
      </w:r>
      <w:r>
        <w:tab/>
      </w:r>
      <w:r>
        <w:fldChar w:fldCharType="begin"/>
      </w:r>
      <w:r>
        <w:instrText xml:space="preserve"> PAGEREF _Toc214917737 \h </w:instrText>
      </w:r>
      <w:r>
        <w:fldChar w:fldCharType="separate"/>
      </w:r>
      <w:r>
        <w:t>23</w:t>
      </w:r>
      <w:r>
        <w:fldChar w:fldCharType="end"/>
      </w:r>
    </w:p>
    <w:p w14:paraId="5DBCFB16" w14:textId="3B0C5B3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_Toc214917738 \h </w:instrText>
      </w:r>
      <w:r>
        <w:fldChar w:fldCharType="separate"/>
      </w:r>
      <w:r>
        <w:t>23</w:t>
      </w:r>
      <w:r>
        <w:fldChar w:fldCharType="end"/>
      </w:r>
    </w:p>
    <w:p w14:paraId="35F9537C" w14:textId="7732E30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6.2.2.3.2</w:t>
      </w:r>
      <w:r>
        <w:rPr>
          <w:rFonts w:asciiTheme="minorHAnsi" w:eastAsiaTheme="minorEastAsia" w:hAnsiTheme="minorHAnsi" w:cstheme="minorBidi"/>
          <w:kern w:val="2"/>
          <w:sz w:val="24"/>
          <w:szCs w:val="24"/>
          <w:lang w:val="en-SE" w:eastAsia="zh-CN"/>
          <w14:ligatures w14:val="standardContextual"/>
        </w:rPr>
        <w:tab/>
      </w:r>
      <w:r>
        <w:t>LMC updating registration using RegistrationUpdate operation</w:t>
      </w:r>
      <w:r>
        <w:tab/>
      </w:r>
      <w:r>
        <w:fldChar w:fldCharType="begin"/>
      </w:r>
      <w:r>
        <w:instrText xml:space="preserve"> PAGEREF _Toc214917739 \h </w:instrText>
      </w:r>
      <w:r>
        <w:fldChar w:fldCharType="separate"/>
      </w:r>
      <w:r>
        <w:t>23</w:t>
      </w:r>
      <w:r>
        <w:fldChar w:fldCharType="end"/>
      </w:r>
    </w:p>
    <w:p w14:paraId="39048361" w14:textId="192D0038"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6.2.2.4</w:t>
      </w:r>
      <w:r>
        <w:rPr>
          <w:rFonts w:asciiTheme="minorHAnsi" w:eastAsiaTheme="minorEastAsia" w:hAnsiTheme="minorHAnsi" w:cstheme="minorBidi"/>
          <w:kern w:val="2"/>
          <w:sz w:val="24"/>
          <w:szCs w:val="24"/>
          <w:lang w:val="en-SE" w:eastAsia="zh-CN"/>
          <w14:ligatures w14:val="standardContextual"/>
        </w:rPr>
        <w:tab/>
      </w:r>
      <w:r>
        <w:t>RegistrationDelete</w:t>
      </w:r>
      <w:r>
        <w:tab/>
      </w:r>
      <w:r>
        <w:fldChar w:fldCharType="begin"/>
      </w:r>
      <w:r>
        <w:instrText xml:space="preserve"> PAGEREF _Toc214917740 \h </w:instrText>
      </w:r>
      <w:r>
        <w:fldChar w:fldCharType="separate"/>
      </w:r>
      <w:r>
        <w:t>24</w:t>
      </w:r>
      <w:r>
        <w:fldChar w:fldCharType="end"/>
      </w:r>
    </w:p>
    <w:p w14:paraId="7D30F714" w14:textId="0F80B16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_Toc214917741 \h </w:instrText>
      </w:r>
      <w:r>
        <w:fldChar w:fldCharType="separate"/>
      </w:r>
      <w:r>
        <w:t>24</w:t>
      </w:r>
      <w:r>
        <w:fldChar w:fldCharType="end"/>
      </w:r>
    </w:p>
    <w:p w14:paraId="5A83A81C" w14:textId="3E6D6EF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6.2.2.4.2</w:t>
      </w:r>
      <w:r>
        <w:rPr>
          <w:rFonts w:asciiTheme="minorHAnsi" w:eastAsiaTheme="minorEastAsia" w:hAnsiTheme="minorHAnsi" w:cstheme="minorBidi"/>
          <w:kern w:val="2"/>
          <w:sz w:val="24"/>
          <w:szCs w:val="24"/>
          <w:lang w:val="en-SE" w:eastAsia="zh-CN"/>
          <w14:ligatures w14:val="standardContextual"/>
        </w:rPr>
        <w:tab/>
      </w:r>
      <w:r>
        <w:t>LMC deregistering using RegistrationDelete operation</w:t>
      </w:r>
      <w:r>
        <w:tab/>
      </w:r>
      <w:r>
        <w:fldChar w:fldCharType="begin"/>
      </w:r>
      <w:r>
        <w:instrText xml:space="preserve"> PAGEREF _Toc214917742 \h </w:instrText>
      </w:r>
      <w:r>
        <w:fldChar w:fldCharType="separate"/>
      </w:r>
      <w:r>
        <w:t>24</w:t>
      </w:r>
      <w:r>
        <w:fldChar w:fldCharType="end"/>
      </w:r>
    </w:p>
    <w:p w14:paraId="07D51F1B" w14:textId="55C1C3CE"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6.2.2.5</w:t>
      </w:r>
      <w:r>
        <w:rPr>
          <w:rFonts w:asciiTheme="minorHAnsi" w:eastAsiaTheme="minorEastAsia" w:hAnsiTheme="minorHAnsi" w:cstheme="minorBidi"/>
          <w:kern w:val="2"/>
          <w:sz w:val="24"/>
          <w:szCs w:val="24"/>
          <w:lang w:val="en-SE" w:eastAsia="zh-CN"/>
          <w14:ligatures w14:val="standardContextual"/>
        </w:rPr>
        <w:tab/>
      </w:r>
      <w:r>
        <w:t>ConfigurationNotify</w:t>
      </w:r>
      <w:r>
        <w:tab/>
      </w:r>
      <w:r>
        <w:fldChar w:fldCharType="begin"/>
      </w:r>
      <w:r>
        <w:instrText xml:space="preserve"> PAGEREF _Toc214917743 \h </w:instrText>
      </w:r>
      <w:r>
        <w:fldChar w:fldCharType="separate"/>
      </w:r>
      <w:r>
        <w:t>24</w:t>
      </w:r>
      <w:r>
        <w:fldChar w:fldCharType="end"/>
      </w:r>
    </w:p>
    <w:p w14:paraId="1616F5A0" w14:textId="583D9CD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_Toc214917744 \h </w:instrText>
      </w:r>
      <w:r>
        <w:fldChar w:fldCharType="separate"/>
      </w:r>
      <w:r>
        <w:t>24</w:t>
      </w:r>
      <w:r>
        <w:fldChar w:fldCharType="end"/>
      </w:r>
    </w:p>
    <w:p w14:paraId="09D9B20D" w14:textId="413D526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6.2.2.5.2</w:t>
      </w:r>
      <w:r>
        <w:rPr>
          <w:rFonts w:asciiTheme="minorHAnsi" w:eastAsiaTheme="minorEastAsia" w:hAnsiTheme="minorHAnsi" w:cstheme="minorBidi"/>
          <w:kern w:val="2"/>
          <w:sz w:val="24"/>
          <w:szCs w:val="24"/>
          <w:lang w:val="en-SE" w:eastAsia="zh-CN"/>
          <w14:ligatures w14:val="standardContextual"/>
        </w:rPr>
        <w:tab/>
      </w:r>
      <w:r>
        <w:t>LMS send configuration using ConfigurationNotify operation</w:t>
      </w:r>
      <w:r>
        <w:tab/>
      </w:r>
      <w:r>
        <w:fldChar w:fldCharType="begin"/>
      </w:r>
      <w:r>
        <w:instrText xml:space="preserve"> PAGEREF _Toc214917745 \h </w:instrText>
      </w:r>
      <w:r>
        <w:fldChar w:fldCharType="separate"/>
      </w:r>
      <w:r>
        <w:t>24</w:t>
      </w:r>
      <w:r>
        <w:fldChar w:fldCharType="end"/>
      </w:r>
    </w:p>
    <w:p w14:paraId="7F9055AA" w14:textId="7050D531"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6.2.2.6</w:t>
      </w:r>
      <w:r>
        <w:rPr>
          <w:rFonts w:asciiTheme="minorHAnsi" w:eastAsiaTheme="minorEastAsia" w:hAnsiTheme="minorHAnsi" w:cstheme="minorBidi"/>
          <w:kern w:val="2"/>
          <w:sz w:val="24"/>
          <w:szCs w:val="24"/>
          <w:lang w:val="en-SE" w:eastAsia="zh-CN"/>
          <w14:ligatures w14:val="standardContextual"/>
        </w:rPr>
        <w:tab/>
      </w:r>
      <w:r>
        <w:t>ConfigurationRequest</w:t>
      </w:r>
      <w:r>
        <w:tab/>
      </w:r>
      <w:r>
        <w:fldChar w:fldCharType="begin"/>
      </w:r>
      <w:r>
        <w:instrText xml:space="preserve"> PAGEREF _Toc214917746 \h </w:instrText>
      </w:r>
      <w:r>
        <w:fldChar w:fldCharType="separate"/>
      </w:r>
      <w:r>
        <w:t>25</w:t>
      </w:r>
      <w:r>
        <w:fldChar w:fldCharType="end"/>
      </w:r>
    </w:p>
    <w:p w14:paraId="5F335CC2" w14:textId="3E336D5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_Toc214917747 \h </w:instrText>
      </w:r>
      <w:r>
        <w:fldChar w:fldCharType="separate"/>
      </w:r>
      <w:r>
        <w:t>25</w:t>
      </w:r>
      <w:r>
        <w:fldChar w:fldCharType="end"/>
      </w:r>
    </w:p>
    <w:p w14:paraId="507A5E02" w14:textId="16856A1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6.2.2.6.2</w:t>
      </w:r>
      <w:r>
        <w:rPr>
          <w:rFonts w:asciiTheme="minorHAnsi" w:eastAsiaTheme="minorEastAsia" w:hAnsiTheme="minorHAnsi" w:cstheme="minorBidi"/>
          <w:kern w:val="2"/>
          <w:sz w:val="24"/>
          <w:szCs w:val="24"/>
          <w:lang w:val="en-SE" w:eastAsia="zh-CN"/>
          <w14:ligatures w14:val="standardContextual"/>
        </w:rPr>
        <w:tab/>
      </w:r>
      <w:r>
        <w:t>LMC request the location configuration using ConfigurationRequest operation</w:t>
      </w:r>
      <w:r>
        <w:tab/>
      </w:r>
      <w:r>
        <w:fldChar w:fldCharType="begin"/>
      </w:r>
      <w:r>
        <w:instrText xml:space="preserve"> PAGEREF _Toc214917748 \h </w:instrText>
      </w:r>
      <w:r>
        <w:fldChar w:fldCharType="separate"/>
      </w:r>
      <w:r>
        <w:t>25</w:t>
      </w:r>
      <w:r>
        <w:fldChar w:fldCharType="end"/>
      </w:r>
    </w:p>
    <w:p w14:paraId="01756346" w14:textId="3549487D"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6.2.2.7</w:t>
      </w:r>
      <w:r>
        <w:rPr>
          <w:rFonts w:asciiTheme="minorHAnsi" w:eastAsiaTheme="minorEastAsia" w:hAnsiTheme="minorHAnsi" w:cstheme="minorBidi"/>
          <w:kern w:val="2"/>
          <w:sz w:val="24"/>
          <w:szCs w:val="24"/>
          <w:lang w:val="en-SE" w:eastAsia="zh-CN"/>
          <w14:ligatures w14:val="standardContextual"/>
        </w:rPr>
        <w:tab/>
      </w:r>
      <w:r>
        <w:t>LocationReport</w:t>
      </w:r>
      <w:r>
        <w:tab/>
      </w:r>
      <w:r>
        <w:fldChar w:fldCharType="begin"/>
      </w:r>
      <w:r>
        <w:instrText xml:space="preserve"> PAGEREF _Toc214917749 \h </w:instrText>
      </w:r>
      <w:r>
        <w:fldChar w:fldCharType="separate"/>
      </w:r>
      <w:r>
        <w:t>26</w:t>
      </w:r>
      <w:r>
        <w:fldChar w:fldCharType="end"/>
      </w:r>
    </w:p>
    <w:p w14:paraId="0F6E212A" w14:textId="4BC70FC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_Toc214917750 \h </w:instrText>
      </w:r>
      <w:r>
        <w:fldChar w:fldCharType="separate"/>
      </w:r>
      <w:r>
        <w:t>26</w:t>
      </w:r>
      <w:r>
        <w:fldChar w:fldCharType="end"/>
      </w:r>
    </w:p>
    <w:p w14:paraId="0EFB0C99" w14:textId="11148F0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6.2.2.7.2</w:t>
      </w:r>
      <w:r>
        <w:rPr>
          <w:rFonts w:asciiTheme="minorHAnsi" w:eastAsiaTheme="minorEastAsia" w:hAnsiTheme="minorHAnsi" w:cstheme="minorBidi"/>
          <w:kern w:val="2"/>
          <w:sz w:val="24"/>
          <w:szCs w:val="24"/>
          <w:lang w:val="en-SE" w:eastAsia="zh-CN"/>
          <w14:ligatures w14:val="standardContextual"/>
        </w:rPr>
        <w:tab/>
      </w:r>
      <w:r>
        <w:t>LMS send location request using LocationReportRequest</w:t>
      </w:r>
      <w:r>
        <w:tab/>
      </w:r>
      <w:r>
        <w:fldChar w:fldCharType="begin"/>
      </w:r>
      <w:r>
        <w:instrText xml:space="preserve"> PAGEREF _Toc214917751 \h </w:instrText>
      </w:r>
      <w:r>
        <w:fldChar w:fldCharType="separate"/>
      </w:r>
      <w:r>
        <w:t>26</w:t>
      </w:r>
      <w:r>
        <w:fldChar w:fldCharType="end"/>
      </w:r>
    </w:p>
    <w:p w14:paraId="501EFB5F" w14:textId="2F15C9DE"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6.2.2.8</w:t>
      </w:r>
      <w:r>
        <w:rPr>
          <w:rFonts w:asciiTheme="minorHAnsi" w:eastAsiaTheme="minorEastAsia" w:hAnsiTheme="minorHAnsi" w:cstheme="minorBidi"/>
          <w:kern w:val="2"/>
          <w:sz w:val="24"/>
          <w:szCs w:val="24"/>
          <w:lang w:val="en-SE" w:eastAsia="zh-CN"/>
          <w14:ligatures w14:val="standardContextual"/>
        </w:rPr>
        <w:tab/>
      </w:r>
      <w:r>
        <w:t>LocationReportPublish</w:t>
      </w:r>
      <w:r>
        <w:tab/>
      </w:r>
      <w:r>
        <w:fldChar w:fldCharType="begin"/>
      </w:r>
      <w:r>
        <w:instrText xml:space="preserve"> PAGEREF _Toc214917752 \h </w:instrText>
      </w:r>
      <w:r>
        <w:fldChar w:fldCharType="separate"/>
      </w:r>
      <w:r>
        <w:t>26</w:t>
      </w:r>
      <w:r>
        <w:fldChar w:fldCharType="end"/>
      </w:r>
    </w:p>
    <w:p w14:paraId="4F9E4D08" w14:textId="57476A6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lastRenderedPageBreak/>
        <w:t>6.2.2.8.1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_Toc214917753 \h </w:instrText>
      </w:r>
      <w:r>
        <w:fldChar w:fldCharType="separate"/>
      </w:r>
      <w:r>
        <w:t>26</w:t>
      </w:r>
      <w:r>
        <w:fldChar w:fldCharType="end"/>
      </w:r>
    </w:p>
    <w:p w14:paraId="06FE0214" w14:textId="15FC1AF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6.2.2.8.2</w:t>
      </w:r>
      <w:r>
        <w:rPr>
          <w:rFonts w:asciiTheme="minorHAnsi" w:eastAsiaTheme="minorEastAsia" w:hAnsiTheme="minorHAnsi" w:cstheme="minorBidi"/>
          <w:kern w:val="2"/>
          <w:sz w:val="24"/>
          <w:szCs w:val="24"/>
          <w:lang w:val="en-SE" w:eastAsia="zh-CN"/>
          <w14:ligatures w14:val="standardContextual"/>
        </w:rPr>
        <w:tab/>
      </w:r>
      <w:r>
        <w:t>LMC reports to LMS using LocationReportPublish</w:t>
      </w:r>
      <w:r>
        <w:tab/>
      </w:r>
      <w:r>
        <w:fldChar w:fldCharType="begin"/>
      </w:r>
      <w:r>
        <w:instrText xml:space="preserve"> PAGEREF _Toc214917754 \h </w:instrText>
      </w:r>
      <w:r>
        <w:fldChar w:fldCharType="separate"/>
      </w:r>
      <w:r>
        <w:t>27</w:t>
      </w:r>
      <w:r>
        <w:fldChar w:fldCharType="end"/>
      </w:r>
    </w:p>
    <w:p w14:paraId="59A26865" w14:textId="3C921D84"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6.3</w:t>
      </w:r>
      <w:r>
        <w:rPr>
          <w:rFonts w:asciiTheme="minorHAnsi" w:eastAsiaTheme="minorEastAsia" w:hAnsiTheme="minorHAnsi" w:cstheme="minorBidi"/>
          <w:kern w:val="2"/>
          <w:sz w:val="24"/>
          <w:szCs w:val="24"/>
          <w:lang w:val="en-SE" w:eastAsia="zh-CN"/>
          <w14:ligatures w14:val="standardContextual"/>
        </w:rPr>
        <w:tab/>
      </w:r>
      <w:r>
        <w:t>LMS_Information service</w:t>
      </w:r>
      <w:r>
        <w:tab/>
      </w:r>
      <w:r>
        <w:fldChar w:fldCharType="begin"/>
      </w:r>
      <w:r>
        <w:instrText xml:space="preserve"> PAGEREF _Toc214917755 \h </w:instrText>
      </w:r>
      <w:r>
        <w:fldChar w:fldCharType="separate"/>
      </w:r>
      <w:r>
        <w:t>28</w:t>
      </w:r>
      <w:r>
        <w:fldChar w:fldCharType="end"/>
      </w:r>
    </w:p>
    <w:p w14:paraId="468BCE32" w14:textId="5D52D355"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_Toc214917756 \h </w:instrText>
      </w:r>
      <w:r>
        <w:fldChar w:fldCharType="separate"/>
      </w:r>
      <w:r>
        <w:t>28</w:t>
      </w:r>
      <w:r>
        <w:fldChar w:fldCharType="end"/>
      </w:r>
    </w:p>
    <w:p w14:paraId="7C723664" w14:textId="1B946A57"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_Toc214917757 \h </w:instrText>
      </w:r>
      <w:r>
        <w:fldChar w:fldCharType="separate"/>
      </w:r>
      <w:r>
        <w:t>28</w:t>
      </w:r>
      <w:r>
        <w:fldChar w:fldCharType="end"/>
      </w:r>
    </w:p>
    <w:p w14:paraId="449D9F8D" w14:textId="19AD6759"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_Toc214917758 \h </w:instrText>
      </w:r>
      <w:r>
        <w:fldChar w:fldCharType="separate"/>
      </w:r>
      <w:r>
        <w:t>28</w:t>
      </w:r>
      <w:r>
        <w:fldChar w:fldCharType="end"/>
      </w:r>
    </w:p>
    <w:p w14:paraId="6DFEBC90" w14:textId="5BF94EE6"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6.3.2.2</w:t>
      </w:r>
      <w:r>
        <w:rPr>
          <w:rFonts w:asciiTheme="minorHAnsi" w:eastAsiaTheme="minorEastAsia" w:hAnsiTheme="minorHAnsi" w:cstheme="minorBidi"/>
          <w:kern w:val="2"/>
          <w:sz w:val="24"/>
          <w:szCs w:val="24"/>
          <w:lang w:val="en-SE" w:eastAsia="zh-CN"/>
          <w14:ligatures w14:val="standardContextual"/>
        </w:rPr>
        <w:tab/>
      </w:r>
      <w:r>
        <w:t>LocationRequest</w:t>
      </w:r>
      <w:r>
        <w:tab/>
      </w:r>
      <w:r>
        <w:fldChar w:fldCharType="begin"/>
      </w:r>
      <w:r>
        <w:instrText xml:space="preserve"> PAGEREF _Toc214917759 \h </w:instrText>
      </w:r>
      <w:r>
        <w:fldChar w:fldCharType="separate"/>
      </w:r>
      <w:r>
        <w:t>29</w:t>
      </w:r>
      <w:r>
        <w:fldChar w:fldCharType="end"/>
      </w:r>
    </w:p>
    <w:p w14:paraId="6094C012" w14:textId="7B52C09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_Toc214917760 \h </w:instrText>
      </w:r>
      <w:r>
        <w:fldChar w:fldCharType="separate"/>
      </w:r>
      <w:r>
        <w:t>29</w:t>
      </w:r>
      <w:r>
        <w:fldChar w:fldCharType="end"/>
      </w:r>
    </w:p>
    <w:p w14:paraId="459951C6" w14:textId="5DCCF8E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LocationRequest operation</w:t>
      </w:r>
      <w:r>
        <w:tab/>
      </w:r>
      <w:r>
        <w:fldChar w:fldCharType="begin"/>
      </w:r>
      <w:r>
        <w:instrText xml:space="preserve"> PAGEREF _Toc214917761 \h </w:instrText>
      </w:r>
      <w:r>
        <w:fldChar w:fldCharType="separate"/>
      </w:r>
      <w:r>
        <w:t>29</w:t>
      </w:r>
      <w:r>
        <w:fldChar w:fldCharType="end"/>
      </w:r>
    </w:p>
    <w:p w14:paraId="25E2ED9A" w14:textId="0DA7B723"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6.3.2.3</w:t>
      </w:r>
      <w:r>
        <w:rPr>
          <w:rFonts w:asciiTheme="minorHAnsi" w:eastAsiaTheme="minorEastAsia" w:hAnsiTheme="minorHAnsi" w:cstheme="minorBidi"/>
          <w:kern w:val="2"/>
          <w:sz w:val="24"/>
          <w:szCs w:val="24"/>
          <w:lang w:val="en-SE" w:eastAsia="zh-CN"/>
          <w14:ligatures w14:val="standardContextual"/>
        </w:rPr>
        <w:tab/>
      </w:r>
      <w:r>
        <w:t>LocationInfoSubscribe</w:t>
      </w:r>
      <w:r>
        <w:tab/>
      </w:r>
      <w:r>
        <w:fldChar w:fldCharType="begin"/>
      </w:r>
      <w:r>
        <w:instrText xml:space="preserve"> PAGEREF _Toc214917762 \h </w:instrText>
      </w:r>
      <w:r>
        <w:fldChar w:fldCharType="separate"/>
      </w:r>
      <w:r>
        <w:t>31</w:t>
      </w:r>
      <w:r>
        <w:fldChar w:fldCharType="end"/>
      </w:r>
    </w:p>
    <w:p w14:paraId="0DC1EA2A" w14:textId="2D3DAEC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_Toc214917763 \h </w:instrText>
      </w:r>
      <w:r>
        <w:fldChar w:fldCharType="separate"/>
      </w:r>
      <w:r>
        <w:t>31</w:t>
      </w:r>
      <w:r>
        <w:fldChar w:fldCharType="end"/>
      </w:r>
    </w:p>
    <w:p w14:paraId="63411018" w14:textId="145EC22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6.3.2.3.2</w:t>
      </w:r>
      <w:r>
        <w:rPr>
          <w:rFonts w:asciiTheme="minorHAnsi" w:eastAsiaTheme="minorEastAsia" w:hAnsiTheme="minorHAnsi" w:cstheme="minorBidi"/>
          <w:kern w:val="2"/>
          <w:sz w:val="24"/>
          <w:szCs w:val="24"/>
          <w:lang w:val="en-SE" w:eastAsia="zh-CN"/>
          <w14:ligatures w14:val="standardContextual"/>
        </w:rPr>
        <w:tab/>
      </w:r>
      <w:r>
        <w:t>Client request subscription using LocationInfoSubscribe operation</w:t>
      </w:r>
      <w:r>
        <w:tab/>
      </w:r>
      <w:r>
        <w:fldChar w:fldCharType="begin"/>
      </w:r>
      <w:r>
        <w:instrText xml:space="preserve"> PAGEREF _Toc214917764 \h </w:instrText>
      </w:r>
      <w:r>
        <w:fldChar w:fldCharType="separate"/>
      </w:r>
      <w:r>
        <w:t>31</w:t>
      </w:r>
      <w:r>
        <w:fldChar w:fldCharType="end"/>
      </w:r>
    </w:p>
    <w:p w14:paraId="52134375" w14:textId="7B8D8375"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6.3.2.4</w:t>
      </w:r>
      <w:r>
        <w:rPr>
          <w:rFonts w:asciiTheme="minorHAnsi" w:eastAsiaTheme="minorEastAsia" w:hAnsiTheme="minorHAnsi" w:cstheme="minorBidi"/>
          <w:kern w:val="2"/>
          <w:sz w:val="24"/>
          <w:szCs w:val="24"/>
          <w:lang w:val="en-SE" w:eastAsia="zh-CN"/>
          <w14:ligatures w14:val="standardContextual"/>
        </w:rPr>
        <w:tab/>
      </w:r>
      <w:r>
        <w:t>LocationInfoNotify</w:t>
      </w:r>
      <w:r>
        <w:tab/>
      </w:r>
      <w:r>
        <w:fldChar w:fldCharType="begin"/>
      </w:r>
      <w:r>
        <w:instrText xml:space="preserve"> PAGEREF _Toc214917765 \h </w:instrText>
      </w:r>
      <w:r>
        <w:fldChar w:fldCharType="separate"/>
      </w:r>
      <w:r>
        <w:t>33</w:t>
      </w:r>
      <w:r>
        <w:fldChar w:fldCharType="end"/>
      </w:r>
    </w:p>
    <w:p w14:paraId="480FB812" w14:textId="331D58B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_Toc214917766 \h </w:instrText>
      </w:r>
      <w:r>
        <w:fldChar w:fldCharType="separate"/>
      </w:r>
      <w:r>
        <w:t>33</w:t>
      </w:r>
      <w:r>
        <w:fldChar w:fldCharType="end"/>
      </w:r>
    </w:p>
    <w:p w14:paraId="1E1558D7" w14:textId="62D0D31F"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6.3.2.4.2</w:t>
      </w:r>
      <w:r>
        <w:rPr>
          <w:rFonts w:asciiTheme="minorHAnsi" w:eastAsiaTheme="minorEastAsia" w:hAnsiTheme="minorHAnsi" w:cstheme="minorBidi"/>
          <w:kern w:val="2"/>
          <w:sz w:val="24"/>
          <w:szCs w:val="24"/>
          <w:lang w:val="en-SE" w:eastAsia="zh-CN"/>
          <w14:ligatures w14:val="standardContextual"/>
        </w:rPr>
        <w:tab/>
      </w:r>
      <w:r>
        <w:t>LMS Notify clients using LocationInfoNotify operation</w:t>
      </w:r>
      <w:r>
        <w:tab/>
      </w:r>
      <w:r>
        <w:fldChar w:fldCharType="begin"/>
      </w:r>
      <w:r>
        <w:instrText xml:space="preserve"> PAGEREF _Toc214917767 \h </w:instrText>
      </w:r>
      <w:r>
        <w:fldChar w:fldCharType="separate"/>
      </w:r>
      <w:r>
        <w:t>33</w:t>
      </w:r>
      <w:r>
        <w:fldChar w:fldCharType="end"/>
      </w:r>
    </w:p>
    <w:p w14:paraId="33FE02D4" w14:textId="39613557"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6.3.2.5</w:t>
      </w:r>
      <w:r>
        <w:rPr>
          <w:rFonts w:asciiTheme="minorHAnsi" w:eastAsiaTheme="minorEastAsia" w:hAnsiTheme="minorHAnsi" w:cstheme="minorBidi"/>
          <w:kern w:val="2"/>
          <w:sz w:val="24"/>
          <w:szCs w:val="24"/>
          <w:lang w:val="en-SE" w:eastAsia="zh-CN"/>
          <w14:ligatures w14:val="standardContextual"/>
        </w:rPr>
        <w:tab/>
      </w:r>
      <w:r>
        <w:t>LocationInfoSubscribeUpdate</w:t>
      </w:r>
      <w:r>
        <w:tab/>
      </w:r>
      <w:r>
        <w:fldChar w:fldCharType="begin"/>
      </w:r>
      <w:r>
        <w:instrText xml:space="preserve"> PAGEREF _Toc214917768 \h </w:instrText>
      </w:r>
      <w:r>
        <w:fldChar w:fldCharType="separate"/>
      </w:r>
      <w:r>
        <w:t>33</w:t>
      </w:r>
      <w:r>
        <w:fldChar w:fldCharType="end"/>
      </w:r>
    </w:p>
    <w:p w14:paraId="32BF46DF" w14:textId="26FE913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_Toc214917769 \h </w:instrText>
      </w:r>
      <w:r>
        <w:fldChar w:fldCharType="separate"/>
      </w:r>
      <w:r>
        <w:t>33</w:t>
      </w:r>
      <w:r>
        <w:fldChar w:fldCharType="end"/>
      </w:r>
    </w:p>
    <w:p w14:paraId="6F0EBA44" w14:textId="69F1A0A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LocationInfoSubscribeUpdate operation</w:t>
      </w:r>
      <w:r>
        <w:tab/>
      </w:r>
      <w:r>
        <w:fldChar w:fldCharType="begin"/>
      </w:r>
      <w:r>
        <w:instrText xml:space="preserve"> PAGEREF _Toc214917770 \h </w:instrText>
      </w:r>
      <w:r>
        <w:fldChar w:fldCharType="separate"/>
      </w:r>
      <w:r>
        <w:t>33</w:t>
      </w:r>
      <w:r>
        <w:fldChar w:fldCharType="end"/>
      </w:r>
    </w:p>
    <w:p w14:paraId="230CBA11" w14:textId="200F4302"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6.3.2.6</w:t>
      </w:r>
      <w:r>
        <w:rPr>
          <w:rFonts w:asciiTheme="minorHAnsi" w:eastAsiaTheme="minorEastAsia" w:hAnsiTheme="minorHAnsi" w:cstheme="minorBidi"/>
          <w:kern w:val="2"/>
          <w:sz w:val="24"/>
          <w:szCs w:val="24"/>
          <w:lang w:val="en-SE" w:eastAsia="zh-CN"/>
          <w14:ligatures w14:val="standardContextual"/>
        </w:rPr>
        <w:tab/>
      </w:r>
      <w:r>
        <w:t>LocationInfoSubscribeDelete</w:t>
      </w:r>
      <w:r>
        <w:tab/>
      </w:r>
      <w:r>
        <w:fldChar w:fldCharType="begin"/>
      </w:r>
      <w:r>
        <w:instrText xml:space="preserve"> PAGEREF _Toc214917771 \h </w:instrText>
      </w:r>
      <w:r>
        <w:fldChar w:fldCharType="separate"/>
      </w:r>
      <w:r>
        <w:t>35</w:t>
      </w:r>
      <w:r>
        <w:fldChar w:fldCharType="end"/>
      </w:r>
    </w:p>
    <w:p w14:paraId="3A4ADF4A" w14:textId="4B03AEC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_Toc214917772 \h </w:instrText>
      </w:r>
      <w:r>
        <w:fldChar w:fldCharType="separate"/>
      </w:r>
      <w:r>
        <w:t>35</w:t>
      </w:r>
      <w:r>
        <w:fldChar w:fldCharType="end"/>
      </w:r>
    </w:p>
    <w:p w14:paraId="6564EDCD" w14:textId="3122DD6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LMS_LocationInfoSubscribeDelete operation</w:t>
      </w:r>
      <w:r>
        <w:tab/>
      </w:r>
      <w:r>
        <w:fldChar w:fldCharType="begin"/>
      </w:r>
      <w:r>
        <w:instrText xml:space="preserve"> PAGEREF _Toc214917773 \h </w:instrText>
      </w:r>
      <w:r>
        <w:fldChar w:fldCharType="separate"/>
      </w:r>
      <w:r>
        <w:t>35</w:t>
      </w:r>
      <w:r>
        <w:fldChar w:fldCharType="end"/>
      </w:r>
    </w:p>
    <w:p w14:paraId="6C03BC18" w14:textId="5DFAA5C8"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6.3.2.7</w:t>
      </w:r>
      <w:r>
        <w:rPr>
          <w:rFonts w:asciiTheme="minorHAnsi" w:eastAsiaTheme="minorEastAsia" w:hAnsiTheme="minorHAnsi" w:cstheme="minorBidi"/>
          <w:kern w:val="2"/>
          <w:sz w:val="24"/>
          <w:szCs w:val="24"/>
          <w:lang w:val="en-SE" w:eastAsia="zh-CN"/>
          <w14:ligatures w14:val="standardContextual"/>
        </w:rPr>
        <w:tab/>
      </w:r>
      <w:r>
        <w:t>LocationInfoConfigRequest</w:t>
      </w:r>
      <w:r>
        <w:tab/>
      </w:r>
      <w:r>
        <w:fldChar w:fldCharType="begin"/>
      </w:r>
      <w:r>
        <w:instrText xml:space="preserve"> PAGEREF _Toc214917774 \h </w:instrText>
      </w:r>
      <w:r>
        <w:fldChar w:fldCharType="separate"/>
      </w:r>
      <w:r>
        <w:t>35</w:t>
      </w:r>
      <w:r>
        <w:fldChar w:fldCharType="end"/>
      </w:r>
    </w:p>
    <w:p w14:paraId="6653D0C3" w14:textId="485C4F7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_Toc214917775 \h </w:instrText>
      </w:r>
      <w:r>
        <w:fldChar w:fldCharType="separate"/>
      </w:r>
      <w:r>
        <w:t>35</w:t>
      </w:r>
      <w:r>
        <w:fldChar w:fldCharType="end"/>
      </w:r>
    </w:p>
    <w:p w14:paraId="387CC658" w14:textId="4A10196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6.3.2.7.2</w:t>
      </w:r>
      <w:r>
        <w:rPr>
          <w:rFonts w:asciiTheme="minorHAnsi" w:eastAsiaTheme="minorEastAsia" w:hAnsiTheme="minorHAnsi" w:cstheme="minorBidi"/>
          <w:kern w:val="2"/>
          <w:sz w:val="24"/>
          <w:szCs w:val="24"/>
          <w:lang w:val="en-SE" w:eastAsia="zh-CN"/>
          <w14:ligatures w14:val="standardContextual"/>
        </w:rPr>
        <w:tab/>
      </w:r>
      <w:r>
        <w:t>Client request location configuration change for another client from LMS using LocationInfoConfigRequest operation</w:t>
      </w:r>
      <w:r>
        <w:tab/>
      </w:r>
      <w:r>
        <w:fldChar w:fldCharType="begin"/>
      </w:r>
      <w:r>
        <w:instrText xml:space="preserve"> PAGEREF _Toc214917776 \h </w:instrText>
      </w:r>
      <w:r>
        <w:fldChar w:fldCharType="separate"/>
      </w:r>
      <w:r>
        <w:t>35</w:t>
      </w:r>
      <w:r>
        <w:fldChar w:fldCharType="end"/>
      </w:r>
    </w:p>
    <w:p w14:paraId="25D20153" w14:textId="4B81A371"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_Toc214917777 \h </w:instrText>
      </w:r>
      <w:r>
        <w:fldChar w:fldCharType="separate"/>
      </w:r>
      <w:r>
        <w:t>37</w:t>
      </w:r>
      <w:r>
        <w:fldChar w:fldCharType="end"/>
      </w:r>
    </w:p>
    <w:p w14:paraId="0489A173" w14:textId="7A8EADFB"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7.1</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_Toc214917778 \h </w:instrText>
      </w:r>
      <w:r>
        <w:fldChar w:fldCharType="separate"/>
      </w:r>
      <w:r>
        <w:t>37</w:t>
      </w:r>
      <w:r>
        <w:fldChar w:fldCharType="end"/>
      </w:r>
    </w:p>
    <w:p w14:paraId="2F037984" w14:textId="22A8446C"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_Toc214917779 \h </w:instrText>
      </w:r>
      <w:r>
        <w:fldChar w:fldCharType="separate"/>
      </w:r>
      <w:r>
        <w:t>37</w:t>
      </w:r>
      <w:r>
        <w:fldChar w:fldCharType="end"/>
      </w:r>
    </w:p>
    <w:p w14:paraId="33599465" w14:textId="6B106F73"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_Toc214917780 \h </w:instrText>
      </w:r>
      <w:r>
        <w:fldChar w:fldCharType="separate"/>
      </w:r>
      <w:r>
        <w:t>37</w:t>
      </w:r>
      <w:r>
        <w:fldChar w:fldCharType="end"/>
      </w:r>
    </w:p>
    <w:p w14:paraId="0E9EBF8F" w14:textId="7334B73D"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_Toc214917781 \h </w:instrText>
      </w:r>
      <w:r>
        <w:fldChar w:fldCharType="separate"/>
      </w:r>
      <w:r>
        <w:t>37</w:t>
      </w:r>
      <w:r>
        <w:fldChar w:fldCharType="end"/>
      </w:r>
    </w:p>
    <w:p w14:paraId="7B2794C2" w14:textId="211CA5A4"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_Toc214917782 \h </w:instrText>
      </w:r>
      <w:r>
        <w:fldChar w:fldCharType="separate"/>
      </w:r>
      <w:r>
        <w:t>37</w:t>
      </w:r>
      <w:r>
        <w:fldChar w:fldCharType="end"/>
      </w:r>
    </w:p>
    <w:p w14:paraId="3882BF14" w14:textId="444C3666"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_Toc214917783 \h </w:instrText>
      </w:r>
      <w:r>
        <w:fldChar w:fldCharType="separate"/>
      </w:r>
      <w:r>
        <w:t>37</w:t>
      </w:r>
      <w:r>
        <w:fldChar w:fldCharType="end"/>
      </w:r>
    </w:p>
    <w:p w14:paraId="0AE92BA0" w14:textId="4FF9B96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_Toc214917784 \h </w:instrText>
      </w:r>
      <w:r>
        <w:fldChar w:fldCharType="separate"/>
      </w:r>
      <w:r>
        <w:t>37</w:t>
      </w:r>
      <w:r>
        <w:fldChar w:fldCharType="end"/>
      </w:r>
    </w:p>
    <w:p w14:paraId="2E3B45EF" w14:textId="7470C6DF"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_Toc214917785 \h </w:instrText>
      </w:r>
      <w:r>
        <w:fldChar w:fldCharType="separate"/>
      </w:r>
      <w:r>
        <w:t>37</w:t>
      </w:r>
      <w:r>
        <w:fldChar w:fldCharType="end"/>
      </w:r>
    </w:p>
    <w:p w14:paraId="32F6AD21" w14:textId="4728C92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_Toc214917786 \h </w:instrText>
      </w:r>
      <w:r>
        <w:fldChar w:fldCharType="separate"/>
      </w:r>
      <w:r>
        <w:t>38</w:t>
      </w:r>
      <w:r>
        <w:fldChar w:fldCharType="end"/>
      </w:r>
    </w:p>
    <w:p w14:paraId="3C5C9385" w14:textId="5079FA94"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_Toc214917787 \h </w:instrText>
      </w:r>
      <w:r>
        <w:fldChar w:fldCharType="separate"/>
      </w:r>
      <w:r>
        <w:t>38</w:t>
      </w:r>
      <w:r>
        <w:fldChar w:fldCharType="end"/>
      </w:r>
    </w:p>
    <w:p w14:paraId="46942890" w14:textId="6C5BE233"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_Toc214917788 \h </w:instrText>
      </w:r>
      <w:r>
        <w:fldChar w:fldCharType="separate"/>
      </w:r>
      <w:r>
        <w:t>38</w:t>
      </w:r>
      <w:r>
        <w:fldChar w:fldCharType="end"/>
      </w:r>
    </w:p>
    <w:p w14:paraId="3CE4EE96" w14:textId="05A38FD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_Toc214917789 \h </w:instrText>
      </w:r>
      <w:r>
        <w:fldChar w:fldCharType="separate"/>
      </w:r>
      <w:r>
        <w:t>38</w:t>
      </w:r>
      <w:r>
        <w:fldChar w:fldCharType="end"/>
      </w:r>
    </w:p>
    <w:p w14:paraId="35A1B4E7" w14:textId="25F5E879"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_Toc214917790 \h </w:instrText>
      </w:r>
      <w:r>
        <w:fldChar w:fldCharType="separate"/>
      </w:r>
      <w:r>
        <w:t>39</w:t>
      </w:r>
      <w:r>
        <w:fldChar w:fldCharType="end"/>
      </w:r>
    </w:p>
    <w:p w14:paraId="17A5D58A" w14:textId="7CCB2BA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_Toc214917791 \h </w:instrText>
      </w:r>
      <w:r>
        <w:fldChar w:fldCharType="separate"/>
      </w:r>
      <w:r>
        <w:t>39</w:t>
      </w:r>
      <w:r>
        <w:fldChar w:fldCharType="end"/>
      </w:r>
    </w:p>
    <w:p w14:paraId="4FFDDDE2" w14:textId="3B0F820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_Toc214917792 \h </w:instrText>
      </w:r>
      <w:r>
        <w:fldChar w:fldCharType="separate"/>
      </w:r>
      <w:r>
        <w:t>39</w:t>
      </w:r>
      <w:r>
        <w:fldChar w:fldCharType="end"/>
      </w:r>
    </w:p>
    <w:p w14:paraId="5935FD45" w14:textId="3B68281F"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_Toc214917793 \h </w:instrText>
      </w:r>
      <w:r>
        <w:fldChar w:fldCharType="separate"/>
      </w:r>
      <w:r>
        <w:t>40</w:t>
      </w:r>
      <w:r>
        <w:fldChar w:fldCharType="end"/>
      </w:r>
    </w:p>
    <w:p w14:paraId="07421590" w14:textId="6A11339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_Toc214917794 \h </w:instrText>
      </w:r>
      <w:r>
        <w:fldChar w:fldCharType="separate"/>
      </w:r>
      <w:r>
        <w:t>40</w:t>
      </w:r>
      <w:r>
        <w:fldChar w:fldCharType="end"/>
      </w:r>
    </w:p>
    <w:p w14:paraId="0D41F275" w14:textId="2E2163B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_Toc214917795 \h </w:instrText>
      </w:r>
      <w:r>
        <w:fldChar w:fldCharType="separate"/>
      </w:r>
      <w:r>
        <w:t>40</w:t>
      </w:r>
      <w:r>
        <w:fldChar w:fldCharType="end"/>
      </w:r>
    </w:p>
    <w:p w14:paraId="35FF2E5F" w14:textId="4B5057B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_Toc214917796 \h </w:instrText>
      </w:r>
      <w:r>
        <w:fldChar w:fldCharType="separate"/>
      </w:r>
      <w:r>
        <w:t>40</w:t>
      </w:r>
      <w:r>
        <w:fldChar w:fldCharType="end"/>
      </w:r>
    </w:p>
    <w:p w14:paraId="19A2D160" w14:textId="409597E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_Toc214917797 \h </w:instrText>
      </w:r>
      <w:r>
        <w:fldChar w:fldCharType="separate"/>
      </w:r>
      <w:r>
        <w:t>42</w:t>
      </w:r>
      <w:r>
        <w:fldChar w:fldCharType="end"/>
      </w:r>
    </w:p>
    <w:p w14:paraId="164701B5" w14:textId="6F86683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7.1.3.4</w:t>
      </w:r>
      <w:r>
        <w:rPr>
          <w:rFonts w:asciiTheme="minorHAnsi" w:eastAsiaTheme="minorEastAsia" w:hAnsiTheme="minorHAnsi" w:cstheme="minorBidi"/>
          <w:kern w:val="2"/>
          <w:sz w:val="24"/>
          <w:szCs w:val="24"/>
          <w:lang w:val="en-SE" w:eastAsia="zh-CN"/>
          <w14:ligatures w14:val="standardContextual"/>
        </w:rPr>
        <w:tab/>
      </w:r>
      <w:r>
        <w:t>Resource: LMC Configurations</w:t>
      </w:r>
      <w:r>
        <w:tab/>
      </w:r>
      <w:r>
        <w:fldChar w:fldCharType="begin"/>
      </w:r>
      <w:r>
        <w:instrText xml:space="preserve"> PAGEREF _Toc214917798 \h </w:instrText>
      </w:r>
      <w:r>
        <w:fldChar w:fldCharType="separate"/>
      </w:r>
      <w:r>
        <w:t>42</w:t>
      </w:r>
      <w:r>
        <w:fldChar w:fldCharType="end"/>
      </w:r>
    </w:p>
    <w:p w14:paraId="3D192836" w14:textId="5305866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7.1.3.4.1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_Toc214917799 \h </w:instrText>
      </w:r>
      <w:r>
        <w:fldChar w:fldCharType="separate"/>
      </w:r>
      <w:r>
        <w:t>42</w:t>
      </w:r>
      <w:r>
        <w:fldChar w:fldCharType="end"/>
      </w:r>
    </w:p>
    <w:p w14:paraId="092886F2" w14:textId="08ECECB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7.1.3.4.2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_Toc214917800 \h </w:instrText>
      </w:r>
      <w:r>
        <w:fldChar w:fldCharType="separate"/>
      </w:r>
      <w:r>
        <w:t>43</w:t>
      </w:r>
      <w:r>
        <w:fldChar w:fldCharType="end"/>
      </w:r>
    </w:p>
    <w:p w14:paraId="72CDB7E5" w14:textId="05B5E24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366004">
        <w:rPr>
          <w:lang w:val="fr-FR"/>
        </w:rPr>
        <w:t>7.1.3.4</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_Toc214917801 \h </w:instrText>
      </w:r>
      <w:r>
        <w:fldChar w:fldCharType="separate"/>
      </w:r>
      <w:r>
        <w:t>43</w:t>
      </w:r>
      <w:r>
        <w:fldChar w:fldCharType="end"/>
      </w:r>
    </w:p>
    <w:p w14:paraId="5914BF0E" w14:textId="48A8F25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_Toc214917802 \h </w:instrText>
      </w:r>
      <w:r>
        <w:fldChar w:fldCharType="separate"/>
      </w:r>
      <w:r>
        <w:t>43</w:t>
      </w:r>
      <w:r>
        <w:fldChar w:fldCharType="end"/>
      </w:r>
    </w:p>
    <w:p w14:paraId="0BF26776" w14:textId="02391D24"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7.1.3.5</w:t>
      </w:r>
      <w:r>
        <w:rPr>
          <w:rFonts w:asciiTheme="minorHAnsi" w:eastAsiaTheme="minorEastAsia" w:hAnsiTheme="minorHAnsi" w:cstheme="minorBidi"/>
          <w:kern w:val="2"/>
          <w:sz w:val="24"/>
          <w:szCs w:val="24"/>
          <w:lang w:val="en-SE" w:eastAsia="zh-CN"/>
          <w14:ligatures w14:val="standardContextual"/>
        </w:rPr>
        <w:tab/>
      </w:r>
      <w:r>
        <w:t>Resource: LMC Location Reports</w:t>
      </w:r>
      <w:r>
        <w:tab/>
      </w:r>
      <w:r>
        <w:fldChar w:fldCharType="begin"/>
      </w:r>
      <w:r>
        <w:instrText xml:space="preserve"> PAGEREF _Toc214917803 \h </w:instrText>
      </w:r>
      <w:r>
        <w:fldChar w:fldCharType="separate"/>
      </w:r>
      <w:r>
        <w:t>43</w:t>
      </w:r>
      <w:r>
        <w:fldChar w:fldCharType="end"/>
      </w:r>
    </w:p>
    <w:p w14:paraId="6D77D881" w14:textId="2C0FBB9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366004">
        <w:rPr>
          <w:lang w:val="fr-FR"/>
        </w:rPr>
        <w:t>7.1.3.5.1</w:t>
      </w:r>
      <w:r>
        <w:rPr>
          <w:rFonts w:asciiTheme="minorHAnsi" w:eastAsiaTheme="minorEastAsia" w:hAnsiTheme="minorHAnsi" w:cstheme="minorBidi"/>
          <w:kern w:val="2"/>
          <w:sz w:val="24"/>
          <w:szCs w:val="24"/>
          <w:lang w:val="en-SE" w:eastAsia="zh-CN"/>
          <w14:ligatures w14:val="standardContextual"/>
        </w:rPr>
        <w:tab/>
      </w:r>
      <w:r w:rsidRPr="00366004">
        <w:rPr>
          <w:lang w:val="fr-FR"/>
        </w:rPr>
        <w:t>Description</w:t>
      </w:r>
      <w:r>
        <w:tab/>
      </w:r>
      <w:r>
        <w:fldChar w:fldCharType="begin"/>
      </w:r>
      <w:r>
        <w:instrText xml:space="preserve"> PAGEREF _Toc214917804 \h </w:instrText>
      </w:r>
      <w:r>
        <w:fldChar w:fldCharType="separate"/>
      </w:r>
      <w:r>
        <w:t>43</w:t>
      </w:r>
      <w:r>
        <w:fldChar w:fldCharType="end"/>
      </w:r>
    </w:p>
    <w:p w14:paraId="29B9C75F" w14:textId="4D45F35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7.1.3.5.2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_Toc214917805 \h </w:instrText>
      </w:r>
      <w:r>
        <w:fldChar w:fldCharType="separate"/>
      </w:r>
      <w:r>
        <w:t>43</w:t>
      </w:r>
      <w:r>
        <w:fldChar w:fldCharType="end"/>
      </w:r>
    </w:p>
    <w:p w14:paraId="572260C0" w14:textId="01F6044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366004">
        <w:rPr>
          <w:lang w:val="fr-FR"/>
        </w:rPr>
        <w:t>7.1.3.5</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_Toc214917806 \h </w:instrText>
      </w:r>
      <w:r>
        <w:fldChar w:fldCharType="separate"/>
      </w:r>
      <w:r>
        <w:t>44</w:t>
      </w:r>
      <w:r>
        <w:fldChar w:fldCharType="end"/>
      </w:r>
    </w:p>
    <w:p w14:paraId="5CE68C66" w14:textId="2C1B6AE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7.1.3.5.4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_Toc214917807 \h </w:instrText>
      </w:r>
      <w:r>
        <w:fldChar w:fldCharType="separate"/>
      </w:r>
      <w:r>
        <w:t>44</w:t>
      </w:r>
      <w:r>
        <w:fldChar w:fldCharType="end"/>
      </w:r>
    </w:p>
    <w:p w14:paraId="13A51F6A" w14:textId="6CEE2505"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_Toc214917808 \h </w:instrText>
      </w:r>
      <w:r>
        <w:fldChar w:fldCharType="separate"/>
      </w:r>
      <w:r>
        <w:t>45</w:t>
      </w:r>
      <w:r>
        <w:fldChar w:fldCharType="end"/>
      </w:r>
    </w:p>
    <w:p w14:paraId="40B2F0BC" w14:textId="6B6B4EE9"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_Toc214917809 \h </w:instrText>
      </w:r>
      <w:r>
        <w:fldChar w:fldCharType="separate"/>
      </w:r>
      <w:r>
        <w:t>45</w:t>
      </w:r>
      <w:r>
        <w:fldChar w:fldCharType="end"/>
      </w:r>
    </w:p>
    <w:p w14:paraId="2BCA4439" w14:textId="58084F18"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_Toc214917810 \h </w:instrText>
      </w:r>
      <w:r>
        <w:fldChar w:fldCharType="separate"/>
      </w:r>
      <w:r>
        <w:t>45</w:t>
      </w:r>
      <w:r>
        <w:fldChar w:fldCharType="end"/>
      </w:r>
    </w:p>
    <w:p w14:paraId="09A81614" w14:textId="16A3A54D"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Pr>
          <w:lang w:eastAsia="zh-CN"/>
        </w:rPr>
        <w:t>7.1.5.2</w:t>
      </w:r>
      <w:r>
        <w:rPr>
          <w:rFonts w:asciiTheme="minorHAnsi" w:eastAsiaTheme="minorEastAsia" w:hAnsiTheme="minorHAnsi" w:cstheme="minorBidi"/>
          <w:kern w:val="2"/>
          <w:sz w:val="24"/>
          <w:szCs w:val="24"/>
          <w:lang w:val="en-SE" w:eastAsia="zh-CN"/>
          <w14:ligatures w14:val="standardContextual"/>
        </w:rPr>
        <w:tab/>
      </w:r>
      <w:r>
        <w:rPr>
          <w:lang w:eastAsia="zh-CN"/>
        </w:rPr>
        <w:t>ConfigurationNotify notification</w:t>
      </w:r>
      <w:r>
        <w:tab/>
      </w:r>
      <w:r>
        <w:fldChar w:fldCharType="begin"/>
      </w:r>
      <w:r>
        <w:instrText xml:space="preserve"> PAGEREF _Toc214917811 \h </w:instrText>
      </w:r>
      <w:r>
        <w:fldChar w:fldCharType="separate"/>
      </w:r>
      <w:r>
        <w:t>45</w:t>
      </w:r>
      <w:r>
        <w:fldChar w:fldCharType="end"/>
      </w:r>
    </w:p>
    <w:p w14:paraId="1063A8CD" w14:textId="3E4AA35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_Toc214917812 \h </w:instrText>
      </w:r>
      <w:r>
        <w:fldChar w:fldCharType="separate"/>
      </w:r>
      <w:r>
        <w:t>45</w:t>
      </w:r>
      <w:r>
        <w:fldChar w:fldCharType="end"/>
      </w:r>
    </w:p>
    <w:p w14:paraId="5A4F8867" w14:textId="4DBA4C0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lastRenderedPageBreak/>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_Toc214917813 \h </w:instrText>
      </w:r>
      <w:r>
        <w:fldChar w:fldCharType="separate"/>
      </w:r>
      <w:r>
        <w:t>45</w:t>
      </w:r>
      <w:r>
        <w:fldChar w:fldCharType="end"/>
      </w:r>
    </w:p>
    <w:p w14:paraId="3830BFA5" w14:textId="6488AC6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_Toc214917814 \h </w:instrText>
      </w:r>
      <w:r>
        <w:fldChar w:fldCharType="separate"/>
      </w:r>
      <w:r>
        <w:t>45</w:t>
      </w:r>
      <w:r>
        <w:fldChar w:fldCharType="end"/>
      </w:r>
    </w:p>
    <w:p w14:paraId="4134E9D1" w14:textId="2A9906A3"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LocationReportRequest notification</w:t>
      </w:r>
      <w:r>
        <w:tab/>
      </w:r>
      <w:r>
        <w:fldChar w:fldCharType="begin"/>
      </w:r>
      <w:r>
        <w:instrText xml:space="preserve"> PAGEREF _Toc214917815 \h </w:instrText>
      </w:r>
      <w:r>
        <w:fldChar w:fldCharType="separate"/>
      </w:r>
      <w:r>
        <w:t>46</w:t>
      </w:r>
      <w:r>
        <w:fldChar w:fldCharType="end"/>
      </w:r>
    </w:p>
    <w:p w14:paraId="25FADEB4" w14:textId="6087678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_Toc214917816 \h </w:instrText>
      </w:r>
      <w:r>
        <w:fldChar w:fldCharType="separate"/>
      </w:r>
      <w:r>
        <w:t>46</w:t>
      </w:r>
      <w:r>
        <w:fldChar w:fldCharType="end"/>
      </w:r>
    </w:p>
    <w:p w14:paraId="243E68D3" w14:textId="5A93B73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_Toc214917817 \h </w:instrText>
      </w:r>
      <w:r>
        <w:fldChar w:fldCharType="separate"/>
      </w:r>
      <w:r>
        <w:t>46</w:t>
      </w:r>
      <w:r>
        <w:fldChar w:fldCharType="end"/>
      </w:r>
    </w:p>
    <w:p w14:paraId="09481A6E" w14:textId="2BD5DC3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_Toc214917818 \h </w:instrText>
      </w:r>
      <w:r>
        <w:fldChar w:fldCharType="separate"/>
      </w:r>
      <w:r>
        <w:t>46</w:t>
      </w:r>
      <w:r>
        <w:fldChar w:fldCharType="end"/>
      </w:r>
    </w:p>
    <w:p w14:paraId="2E2AB525" w14:textId="60EF0714"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_Toc214917819 \h </w:instrText>
      </w:r>
      <w:r>
        <w:fldChar w:fldCharType="separate"/>
      </w:r>
      <w:r>
        <w:t>46</w:t>
      </w:r>
      <w:r>
        <w:fldChar w:fldCharType="end"/>
      </w:r>
    </w:p>
    <w:p w14:paraId="37741559" w14:textId="1A66C8E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_Toc214917820 \h </w:instrText>
      </w:r>
      <w:r>
        <w:fldChar w:fldCharType="separate"/>
      </w:r>
      <w:r>
        <w:t>46</w:t>
      </w:r>
      <w:r>
        <w:fldChar w:fldCharType="end"/>
      </w:r>
    </w:p>
    <w:p w14:paraId="7B63C70D" w14:textId="2EEAA7CC"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en-US"/>
        </w:rPr>
        <w:t>7.1.6.2</w:t>
      </w:r>
      <w:r>
        <w:rPr>
          <w:rFonts w:asciiTheme="minorHAnsi" w:eastAsiaTheme="minorEastAsia" w:hAnsiTheme="minorHAnsi" w:cstheme="minorBidi"/>
          <w:kern w:val="2"/>
          <w:sz w:val="24"/>
          <w:szCs w:val="24"/>
          <w:lang w:val="en-SE" w:eastAsia="zh-CN"/>
          <w14:ligatures w14:val="standardContextual"/>
        </w:rPr>
        <w:tab/>
      </w:r>
      <w:r w:rsidRPr="00366004">
        <w:rPr>
          <w:lang w:val="en-US"/>
        </w:rPr>
        <w:t>Structured data types</w:t>
      </w:r>
      <w:r>
        <w:tab/>
      </w:r>
      <w:r>
        <w:fldChar w:fldCharType="begin"/>
      </w:r>
      <w:r>
        <w:instrText xml:space="preserve"> PAGEREF _Toc214917821 \h </w:instrText>
      </w:r>
      <w:r>
        <w:fldChar w:fldCharType="separate"/>
      </w:r>
      <w:r>
        <w:t>47</w:t>
      </w:r>
      <w:r>
        <w:fldChar w:fldCharType="end"/>
      </w:r>
    </w:p>
    <w:p w14:paraId="3DD8481E" w14:textId="174D465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_Toc214917822 \h </w:instrText>
      </w:r>
      <w:r>
        <w:fldChar w:fldCharType="separate"/>
      </w:r>
      <w:r>
        <w:t>47</w:t>
      </w:r>
      <w:r>
        <w:fldChar w:fldCharType="end"/>
      </w:r>
    </w:p>
    <w:p w14:paraId="2D536D42" w14:textId="01D032A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_Toc214917823 \h </w:instrText>
      </w:r>
      <w:r>
        <w:fldChar w:fldCharType="separate"/>
      </w:r>
      <w:r>
        <w:t>47</w:t>
      </w:r>
      <w:r>
        <w:fldChar w:fldCharType="end"/>
      </w:r>
    </w:p>
    <w:p w14:paraId="749345F4" w14:textId="59D9315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_Toc214917824 \h </w:instrText>
      </w:r>
      <w:r>
        <w:fldChar w:fldCharType="separate"/>
      </w:r>
      <w:r>
        <w:t>48</w:t>
      </w:r>
      <w:r>
        <w:fldChar w:fldCharType="end"/>
      </w:r>
    </w:p>
    <w:p w14:paraId="50EF9EB2" w14:textId="5B2931D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_Toc214917825 \h </w:instrText>
      </w:r>
      <w:r>
        <w:fldChar w:fldCharType="separate"/>
      </w:r>
      <w:r>
        <w:t>49</w:t>
      </w:r>
      <w:r>
        <w:fldChar w:fldCharType="end"/>
      </w:r>
    </w:p>
    <w:p w14:paraId="13A7F2A6" w14:textId="2A188BA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_Toc214917826 \h </w:instrText>
      </w:r>
      <w:r>
        <w:fldChar w:fldCharType="separate"/>
      </w:r>
      <w:r>
        <w:t>49</w:t>
      </w:r>
      <w:r>
        <w:fldChar w:fldCharType="end"/>
      </w:r>
    </w:p>
    <w:p w14:paraId="2D1497EF" w14:textId="7BCCA47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_Toc214917827 \h </w:instrText>
      </w:r>
      <w:r>
        <w:fldChar w:fldCharType="separate"/>
      </w:r>
      <w:r>
        <w:t>49</w:t>
      </w:r>
      <w:r>
        <w:fldChar w:fldCharType="end"/>
      </w:r>
    </w:p>
    <w:p w14:paraId="0A156632" w14:textId="0A95ED59"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_Toc214917828 \h </w:instrText>
      </w:r>
      <w:r>
        <w:fldChar w:fldCharType="separate"/>
      </w:r>
      <w:r>
        <w:t>50</w:t>
      </w:r>
      <w:r>
        <w:fldChar w:fldCharType="end"/>
      </w:r>
    </w:p>
    <w:p w14:paraId="71FE52BE" w14:textId="237EF2AF"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_Toc214917829 \h </w:instrText>
      </w:r>
      <w:r>
        <w:fldChar w:fldCharType="separate"/>
      </w:r>
      <w:r>
        <w:t>50</w:t>
      </w:r>
      <w:r>
        <w:fldChar w:fldCharType="end"/>
      </w:r>
    </w:p>
    <w:p w14:paraId="44B94746" w14:textId="678B3EC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_Toc214917830 \h </w:instrText>
      </w:r>
      <w:r>
        <w:fldChar w:fldCharType="separate"/>
      </w:r>
      <w:r>
        <w:t>50</w:t>
      </w:r>
      <w:r>
        <w:fldChar w:fldCharType="end"/>
      </w:r>
    </w:p>
    <w:p w14:paraId="12F012D6" w14:textId="51F989F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_Toc214917831 \h </w:instrText>
      </w:r>
      <w:r>
        <w:fldChar w:fldCharType="separate"/>
      </w:r>
      <w:r>
        <w:t>50</w:t>
      </w:r>
      <w:r>
        <w:fldChar w:fldCharType="end"/>
      </w:r>
    </w:p>
    <w:p w14:paraId="1F0F5D62" w14:textId="1D00747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_Toc214917832 \h </w:instrText>
      </w:r>
      <w:r>
        <w:fldChar w:fldCharType="separate"/>
      </w:r>
      <w:r>
        <w:t>51</w:t>
      </w:r>
      <w:r>
        <w:fldChar w:fldCharType="end"/>
      </w:r>
    </w:p>
    <w:p w14:paraId="2B7E3093" w14:textId="2742CCD6"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_Toc214917833 \h </w:instrText>
      </w:r>
      <w:r>
        <w:fldChar w:fldCharType="separate"/>
      </w:r>
      <w:r>
        <w:t>51</w:t>
      </w:r>
      <w:r>
        <w:fldChar w:fldCharType="end"/>
      </w:r>
    </w:p>
    <w:p w14:paraId="231A452E" w14:textId="7CEBF63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_Toc214917834 \h </w:instrText>
      </w:r>
      <w:r>
        <w:fldChar w:fldCharType="separate"/>
      </w:r>
      <w:r>
        <w:t>51</w:t>
      </w:r>
      <w:r>
        <w:fldChar w:fldCharType="end"/>
      </w:r>
    </w:p>
    <w:p w14:paraId="41DCBE04" w14:textId="0100A11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_Toc214917835 \h </w:instrText>
      </w:r>
      <w:r>
        <w:fldChar w:fldCharType="separate"/>
      </w:r>
      <w:r>
        <w:t>51</w:t>
      </w:r>
      <w:r>
        <w:fldChar w:fldCharType="end"/>
      </w:r>
    </w:p>
    <w:p w14:paraId="4C728428" w14:textId="1BFEECC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_Toc214917836 \h </w:instrText>
      </w:r>
      <w:r>
        <w:fldChar w:fldCharType="separate"/>
      </w:r>
      <w:r>
        <w:t>51</w:t>
      </w:r>
      <w:r>
        <w:fldChar w:fldCharType="end"/>
      </w:r>
    </w:p>
    <w:p w14:paraId="6044D12A" w14:textId="7DD6C7E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_Toc214917837 \h </w:instrText>
      </w:r>
      <w:r>
        <w:fldChar w:fldCharType="separate"/>
      </w:r>
      <w:r>
        <w:t>52</w:t>
      </w:r>
      <w:r>
        <w:fldChar w:fldCharType="end"/>
      </w:r>
    </w:p>
    <w:p w14:paraId="4B1921E8" w14:textId="622035DF"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_Toc214917838 \h </w:instrText>
      </w:r>
      <w:r>
        <w:fldChar w:fldCharType="separate"/>
      </w:r>
      <w:r>
        <w:t>52</w:t>
      </w:r>
      <w:r>
        <w:fldChar w:fldCharType="end"/>
      </w:r>
    </w:p>
    <w:p w14:paraId="1E369F78" w14:textId="3A41C28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_Toc214917839 \h </w:instrText>
      </w:r>
      <w:r>
        <w:fldChar w:fldCharType="separate"/>
      </w:r>
      <w:r>
        <w:t>52</w:t>
      </w:r>
      <w:r>
        <w:fldChar w:fldCharType="end"/>
      </w:r>
    </w:p>
    <w:p w14:paraId="30907E6F" w14:textId="7E081CC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_Toc214917840 \h </w:instrText>
      </w:r>
      <w:r>
        <w:fldChar w:fldCharType="separate"/>
      </w:r>
      <w:r>
        <w:t>52</w:t>
      </w:r>
      <w:r>
        <w:fldChar w:fldCharType="end"/>
      </w:r>
    </w:p>
    <w:p w14:paraId="324F38E0" w14:textId="2EF485A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_Toc214917841 \h </w:instrText>
      </w:r>
      <w:r>
        <w:fldChar w:fldCharType="separate"/>
      </w:r>
      <w:r>
        <w:t>52</w:t>
      </w:r>
      <w:r>
        <w:fldChar w:fldCharType="end"/>
      </w:r>
    </w:p>
    <w:p w14:paraId="2445A6F8" w14:textId="19048B5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_Toc214917842 \h </w:instrText>
      </w:r>
      <w:r>
        <w:fldChar w:fldCharType="separate"/>
      </w:r>
      <w:r>
        <w:t>53</w:t>
      </w:r>
      <w:r>
        <w:fldChar w:fldCharType="end"/>
      </w:r>
    </w:p>
    <w:p w14:paraId="1F233769" w14:textId="52DF41F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_Toc214917843 \h </w:instrText>
      </w:r>
      <w:r>
        <w:fldChar w:fldCharType="separate"/>
      </w:r>
      <w:r>
        <w:t>53</w:t>
      </w:r>
      <w:r>
        <w:fldChar w:fldCharType="end"/>
      </w:r>
    </w:p>
    <w:p w14:paraId="25117D48" w14:textId="6EB5B3A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_Toc214917844 \h </w:instrText>
      </w:r>
      <w:r>
        <w:fldChar w:fldCharType="separate"/>
      </w:r>
      <w:r>
        <w:t>53</w:t>
      </w:r>
      <w:r>
        <w:fldChar w:fldCharType="end"/>
      </w:r>
    </w:p>
    <w:p w14:paraId="2AFFE73C" w14:textId="39F849A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_Toc214917845 \h </w:instrText>
      </w:r>
      <w:r>
        <w:fldChar w:fldCharType="separate"/>
      </w:r>
      <w:r>
        <w:t>53</w:t>
      </w:r>
      <w:r>
        <w:fldChar w:fldCharType="end"/>
      </w:r>
    </w:p>
    <w:p w14:paraId="3656A57D" w14:textId="00D0E3A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_Toc214917846 \h </w:instrText>
      </w:r>
      <w:r>
        <w:fldChar w:fldCharType="separate"/>
      </w:r>
      <w:r>
        <w:t>53</w:t>
      </w:r>
      <w:r>
        <w:fldChar w:fldCharType="end"/>
      </w:r>
    </w:p>
    <w:p w14:paraId="35178B32" w14:textId="2079283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_Toc214917847 \h </w:instrText>
      </w:r>
      <w:r>
        <w:fldChar w:fldCharType="separate"/>
      </w:r>
      <w:r>
        <w:t>54</w:t>
      </w:r>
      <w:r>
        <w:fldChar w:fldCharType="end"/>
      </w:r>
    </w:p>
    <w:p w14:paraId="6343CE62" w14:textId="7659A7E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_Toc214917848 \h </w:instrText>
      </w:r>
      <w:r>
        <w:fldChar w:fldCharType="separate"/>
      </w:r>
      <w:r>
        <w:t>54</w:t>
      </w:r>
      <w:r>
        <w:fldChar w:fldCharType="end"/>
      </w:r>
    </w:p>
    <w:p w14:paraId="3B5181E9" w14:textId="45C8563F"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_Toc214917849 \h </w:instrText>
      </w:r>
      <w:r>
        <w:fldChar w:fldCharType="separate"/>
      </w:r>
      <w:r>
        <w:t>54</w:t>
      </w:r>
      <w:r>
        <w:fldChar w:fldCharType="end"/>
      </w:r>
    </w:p>
    <w:p w14:paraId="40F1883C" w14:textId="1BE4C64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_Toc214917850 \h </w:instrText>
      </w:r>
      <w:r>
        <w:fldChar w:fldCharType="separate"/>
      </w:r>
      <w:r>
        <w:t>54</w:t>
      </w:r>
      <w:r>
        <w:fldChar w:fldCharType="end"/>
      </w:r>
    </w:p>
    <w:p w14:paraId="0D042F4E" w14:textId="1D5892C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_Toc214917851 \h </w:instrText>
      </w:r>
      <w:r>
        <w:fldChar w:fldCharType="separate"/>
      </w:r>
      <w:r>
        <w:t>54</w:t>
      </w:r>
      <w:r>
        <w:fldChar w:fldCharType="end"/>
      </w:r>
    </w:p>
    <w:p w14:paraId="74977E14" w14:textId="0863BBA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_Toc214917852 \h </w:instrText>
      </w:r>
      <w:r>
        <w:fldChar w:fldCharType="separate"/>
      </w:r>
      <w:r>
        <w:t>55</w:t>
      </w:r>
      <w:r>
        <w:fldChar w:fldCharType="end"/>
      </w:r>
    </w:p>
    <w:p w14:paraId="72CCAEB0" w14:textId="4F32916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_Toc214917853 \h </w:instrText>
      </w:r>
      <w:r>
        <w:fldChar w:fldCharType="separate"/>
      </w:r>
      <w:r>
        <w:t>55</w:t>
      </w:r>
      <w:r>
        <w:fldChar w:fldCharType="end"/>
      </w:r>
    </w:p>
    <w:p w14:paraId="315685A8" w14:textId="02F5BB5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_Toc214917854 \h </w:instrText>
      </w:r>
      <w:r>
        <w:fldChar w:fldCharType="separate"/>
      </w:r>
      <w:r>
        <w:t>55</w:t>
      </w:r>
      <w:r>
        <w:fldChar w:fldCharType="end"/>
      </w:r>
    </w:p>
    <w:p w14:paraId="5F525146" w14:textId="1DA3BF66"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_Toc214917855 \h </w:instrText>
      </w:r>
      <w:r>
        <w:fldChar w:fldCharType="separate"/>
      </w:r>
      <w:r>
        <w:t>56</w:t>
      </w:r>
      <w:r>
        <w:fldChar w:fldCharType="end"/>
      </w:r>
    </w:p>
    <w:p w14:paraId="7404E310" w14:textId="463956B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7.1.6.2.35</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_Toc214917856 \h </w:instrText>
      </w:r>
      <w:r>
        <w:fldChar w:fldCharType="separate"/>
      </w:r>
      <w:r>
        <w:t>58</w:t>
      </w:r>
      <w:r>
        <w:fldChar w:fldCharType="end"/>
      </w:r>
    </w:p>
    <w:p w14:paraId="7A87C795" w14:textId="2325C83F"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_Toc214917857 \h </w:instrText>
      </w:r>
      <w:r>
        <w:fldChar w:fldCharType="separate"/>
      </w:r>
      <w:r>
        <w:t>58</w:t>
      </w:r>
      <w:r>
        <w:fldChar w:fldCharType="end"/>
      </w:r>
    </w:p>
    <w:p w14:paraId="46009930" w14:textId="7156F76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_Toc214917858 \h </w:instrText>
      </w:r>
      <w:r>
        <w:fldChar w:fldCharType="separate"/>
      </w:r>
      <w:r>
        <w:t>58</w:t>
      </w:r>
      <w:r>
        <w:fldChar w:fldCharType="end"/>
      </w:r>
    </w:p>
    <w:p w14:paraId="20019C3C" w14:textId="7F017AE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_Toc214917859 \h </w:instrText>
      </w:r>
      <w:r>
        <w:fldChar w:fldCharType="separate"/>
      </w:r>
      <w:r>
        <w:t>58</w:t>
      </w:r>
      <w:r>
        <w:fldChar w:fldCharType="end"/>
      </w:r>
    </w:p>
    <w:p w14:paraId="78D35C72" w14:textId="4D4F75C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7.1.6.2.39</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_Toc214917860 \h </w:instrText>
      </w:r>
      <w:r>
        <w:fldChar w:fldCharType="separate"/>
      </w:r>
      <w:r>
        <w:t>58</w:t>
      </w:r>
      <w:r>
        <w:fldChar w:fldCharType="end"/>
      </w:r>
    </w:p>
    <w:p w14:paraId="5F8E7986" w14:textId="15E75D9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_Toc214917861 \h </w:instrText>
      </w:r>
      <w:r>
        <w:fldChar w:fldCharType="separate"/>
      </w:r>
      <w:r>
        <w:t>59</w:t>
      </w:r>
      <w:r>
        <w:fldChar w:fldCharType="end"/>
      </w:r>
    </w:p>
    <w:p w14:paraId="77D8EA1C" w14:textId="7E6C5D7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_Toc214917862 \h </w:instrText>
      </w:r>
      <w:r>
        <w:fldChar w:fldCharType="separate"/>
      </w:r>
      <w:r>
        <w:t>59</w:t>
      </w:r>
      <w:r>
        <w:fldChar w:fldCharType="end"/>
      </w:r>
    </w:p>
    <w:p w14:paraId="579A2B9B" w14:textId="16E7B75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_Toc214917863 \h </w:instrText>
      </w:r>
      <w:r>
        <w:fldChar w:fldCharType="separate"/>
      </w:r>
      <w:r>
        <w:t>59</w:t>
      </w:r>
      <w:r>
        <w:fldChar w:fldCharType="end"/>
      </w:r>
    </w:p>
    <w:p w14:paraId="5087C7D4" w14:textId="0591565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_Toc214917864 \h </w:instrText>
      </w:r>
      <w:r>
        <w:fldChar w:fldCharType="separate"/>
      </w:r>
      <w:r>
        <w:t>59</w:t>
      </w:r>
      <w:r>
        <w:fldChar w:fldCharType="end"/>
      </w:r>
    </w:p>
    <w:p w14:paraId="0409E6C9" w14:textId="38A8718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_Toc214917865 \h </w:instrText>
      </w:r>
      <w:r>
        <w:fldChar w:fldCharType="separate"/>
      </w:r>
      <w:r>
        <w:t>59</w:t>
      </w:r>
      <w:r>
        <w:fldChar w:fldCharType="end"/>
      </w:r>
    </w:p>
    <w:p w14:paraId="0AE76D89" w14:textId="0574114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_Toc214917866 \h </w:instrText>
      </w:r>
      <w:r>
        <w:fldChar w:fldCharType="separate"/>
      </w:r>
      <w:r>
        <w:t>60</w:t>
      </w:r>
      <w:r>
        <w:fldChar w:fldCharType="end"/>
      </w:r>
    </w:p>
    <w:p w14:paraId="6B61E34E" w14:textId="37F57DE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_Toc214917867 \h </w:instrText>
      </w:r>
      <w:r>
        <w:fldChar w:fldCharType="separate"/>
      </w:r>
      <w:r>
        <w:t>60</w:t>
      </w:r>
      <w:r>
        <w:fldChar w:fldCharType="end"/>
      </w:r>
    </w:p>
    <w:p w14:paraId="255A0C91" w14:textId="0D36258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_Toc214917868 \h </w:instrText>
      </w:r>
      <w:r>
        <w:fldChar w:fldCharType="separate"/>
      </w:r>
      <w:r>
        <w:t>60</w:t>
      </w:r>
      <w:r>
        <w:fldChar w:fldCharType="end"/>
      </w:r>
    </w:p>
    <w:p w14:paraId="0AA0D971" w14:textId="333B0EA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7.1.6.2.48</w:t>
      </w:r>
      <w:r>
        <w:rPr>
          <w:rFonts w:asciiTheme="minorHAnsi" w:eastAsiaTheme="minorEastAsia" w:hAnsiTheme="minorHAnsi" w:cstheme="minorBidi"/>
          <w:kern w:val="2"/>
          <w:sz w:val="24"/>
          <w:szCs w:val="24"/>
          <w:lang w:val="en-SE" w:eastAsia="zh-CN"/>
          <w14:ligatures w14:val="standardContextual"/>
        </w:rPr>
        <w:tab/>
      </w:r>
      <w:r>
        <w:t>Type: RequestLocationHistory</w:t>
      </w:r>
      <w:r>
        <w:tab/>
      </w:r>
      <w:r>
        <w:fldChar w:fldCharType="begin"/>
      </w:r>
      <w:r>
        <w:instrText xml:space="preserve"> PAGEREF _Toc214917869 \h </w:instrText>
      </w:r>
      <w:r>
        <w:fldChar w:fldCharType="separate"/>
      </w:r>
      <w:r>
        <w:t>61</w:t>
      </w:r>
      <w:r>
        <w:fldChar w:fldCharType="end"/>
      </w:r>
    </w:p>
    <w:p w14:paraId="57C27175" w14:textId="4430FB4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7.1.6.2.49</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_Toc214917870 \h </w:instrText>
      </w:r>
      <w:r>
        <w:fldChar w:fldCharType="separate"/>
      </w:r>
      <w:r>
        <w:t>61</w:t>
      </w:r>
      <w:r>
        <w:fldChar w:fldCharType="end"/>
      </w:r>
    </w:p>
    <w:p w14:paraId="59877230" w14:textId="4C82D11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7.1.6.2.50</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_Toc214917871 \h </w:instrText>
      </w:r>
      <w:r>
        <w:fldChar w:fldCharType="separate"/>
      </w:r>
      <w:r>
        <w:t>62</w:t>
      </w:r>
      <w:r>
        <w:fldChar w:fldCharType="end"/>
      </w:r>
    </w:p>
    <w:p w14:paraId="3C348FBA" w14:textId="138A3A6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7.1.6.2.51</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_Toc214917872 \h </w:instrText>
      </w:r>
      <w:r>
        <w:fldChar w:fldCharType="separate"/>
      </w:r>
      <w:r>
        <w:t>62</w:t>
      </w:r>
      <w:r>
        <w:fldChar w:fldCharType="end"/>
      </w:r>
    </w:p>
    <w:p w14:paraId="477AA8D0" w14:textId="4252F40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7.1.6.2.52</w:t>
      </w:r>
      <w:r>
        <w:rPr>
          <w:rFonts w:asciiTheme="minorHAnsi" w:eastAsiaTheme="minorEastAsia" w:hAnsiTheme="minorHAnsi" w:cstheme="minorBidi"/>
          <w:kern w:val="2"/>
          <w:sz w:val="24"/>
          <w:szCs w:val="24"/>
          <w:lang w:val="en-SE" w:eastAsia="zh-CN"/>
          <w14:ligatures w14:val="standardContextual"/>
        </w:rPr>
        <w:tab/>
      </w:r>
      <w:r>
        <w:t>Type: LocationHistoryData</w:t>
      </w:r>
      <w:r>
        <w:tab/>
      </w:r>
      <w:r>
        <w:fldChar w:fldCharType="begin"/>
      </w:r>
      <w:r>
        <w:instrText xml:space="preserve"> PAGEREF _Toc214917873 \h </w:instrText>
      </w:r>
      <w:r>
        <w:fldChar w:fldCharType="separate"/>
      </w:r>
      <w:r>
        <w:t>62</w:t>
      </w:r>
      <w:r>
        <w:fldChar w:fldCharType="end"/>
      </w:r>
    </w:p>
    <w:p w14:paraId="47AB1006" w14:textId="4952C0F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7.1.6.2.53</w:t>
      </w:r>
      <w:r>
        <w:rPr>
          <w:rFonts w:asciiTheme="minorHAnsi" w:eastAsiaTheme="minorEastAsia" w:hAnsiTheme="minorHAnsi" w:cstheme="minorBidi"/>
          <w:kern w:val="2"/>
          <w:sz w:val="24"/>
          <w:szCs w:val="24"/>
          <w:lang w:val="en-SE" w:eastAsia="zh-CN"/>
          <w14:ligatures w14:val="standardContextual"/>
        </w:rPr>
        <w:tab/>
      </w:r>
      <w:r>
        <w:t>Type: LocationHistoryEvent</w:t>
      </w:r>
      <w:r>
        <w:tab/>
      </w:r>
      <w:r>
        <w:fldChar w:fldCharType="begin"/>
      </w:r>
      <w:r>
        <w:instrText xml:space="preserve"> PAGEREF _Toc214917874 \h </w:instrText>
      </w:r>
      <w:r>
        <w:fldChar w:fldCharType="separate"/>
      </w:r>
      <w:r>
        <w:t>63</w:t>
      </w:r>
      <w:r>
        <w:fldChar w:fldCharType="end"/>
      </w:r>
    </w:p>
    <w:p w14:paraId="08929591" w14:textId="252983F9"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lastRenderedPageBreak/>
        <w:t>7.1.6.2.54</w:t>
      </w:r>
      <w:r>
        <w:rPr>
          <w:rFonts w:asciiTheme="minorHAnsi" w:eastAsiaTheme="minorEastAsia" w:hAnsiTheme="minorHAnsi" w:cstheme="minorBidi"/>
          <w:kern w:val="2"/>
          <w:sz w:val="24"/>
          <w:szCs w:val="24"/>
          <w:lang w:val="en-SE" w:eastAsia="zh-CN"/>
          <w14:ligatures w14:val="standardContextual"/>
        </w:rPr>
        <w:tab/>
      </w:r>
      <w:r>
        <w:t>Type: LocationHistoryStatus</w:t>
      </w:r>
      <w:r>
        <w:tab/>
      </w:r>
      <w:r>
        <w:fldChar w:fldCharType="begin"/>
      </w:r>
      <w:r>
        <w:instrText xml:space="preserve"> PAGEREF _Toc214917875 \h </w:instrText>
      </w:r>
      <w:r>
        <w:fldChar w:fldCharType="separate"/>
      </w:r>
      <w:r>
        <w:t>63</w:t>
      </w:r>
      <w:r>
        <w:fldChar w:fldCharType="end"/>
      </w:r>
    </w:p>
    <w:p w14:paraId="7A8097EA" w14:textId="7EB41417"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en-US"/>
        </w:rPr>
        <w:t>7.1.6.3</w:t>
      </w:r>
      <w:r>
        <w:rPr>
          <w:rFonts w:asciiTheme="minorHAnsi" w:eastAsiaTheme="minorEastAsia" w:hAnsiTheme="minorHAnsi" w:cstheme="minorBidi"/>
          <w:kern w:val="2"/>
          <w:sz w:val="24"/>
          <w:szCs w:val="24"/>
          <w:lang w:val="en-SE" w:eastAsia="zh-CN"/>
          <w14:ligatures w14:val="standardContextual"/>
        </w:rPr>
        <w:tab/>
      </w:r>
      <w:r w:rsidRPr="00366004">
        <w:rPr>
          <w:lang w:val="en-US"/>
        </w:rPr>
        <w:t>Simple data types and enumerations</w:t>
      </w:r>
      <w:r>
        <w:tab/>
      </w:r>
      <w:r>
        <w:fldChar w:fldCharType="begin"/>
      </w:r>
      <w:r>
        <w:instrText xml:space="preserve"> PAGEREF _Toc214917876 \h </w:instrText>
      </w:r>
      <w:r>
        <w:fldChar w:fldCharType="separate"/>
      </w:r>
      <w:r>
        <w:t>63</w:t>
      </w:r>
      <w:r>
        <w:fldChar w:fldCharType="end"/>
      </w:r>
    </w:p>
    <w:p w14:paraId="3250EDB6" w14:textId="3843FF5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_Toc214917877 \h </w:instrText>
      </w:r>
      <w:r>
        <w:fldChar w:fldCharType="separate"/>
      </w:r>
      <w:r>
        <w:t>63</w:t>
      </w:r>
      <w:r>
        <w:fldChar w:fldCharType="end"/>
      </w:r>
    </w:p>
    <w:p w14:paraId="65BC22C7" w14:textId="50B1799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_Toc214917878 \h </w:instrText>
      </w:r>
      <w:r>
        <w:fldChar w:fldCharType="separate"/>
      </w:r>
      <w:r>
        <w:t>63</w:t>
      </w:r>
      <w:r>
        <w:fldChar w:fldCharType="end"/>
      </w:r>
    </w:p>
    <w:p w14:paraId="7D8F06F4" w14:textId="3E83DF16"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_Toc214917879 \h </w:instrText>
      </w:r>
      <w:r>
        <w:fldChar w:fldCharType="separate"/>
      </w:r>
      <w:r>
        <w:t>63</w:t>
      </w:r>
      <w:r>
        <w:fldChar w:fldCharType="end"/>
      </w:r>
    </w:p>
    <w:p w14:paraId="730AB699" w14:textId="276D6849"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BE7537">
        <w:rPr>
          <w:lang w:val="sv-SE"/>
        </w:rPr>
        <w:t>7.1.6.3.4</w:t>
      </w:r>
      <w:r>
        <w:rPr>
          <w:rFonts w:asciiTheme="minorHAnsi" w:eastAsiaTheme="minorEastAsia" w:hAnsiTheme="minorHAnsi" w:cstheme="minorBidi"/>
          <w:kern w:val="2"/>
          <w:sz w:val="24"/>
          <w:szCs w:val="24"/>
          <w:lang w:val="en-SE" w:eastAsia="zh-CN"/>
          <w14:ligatures w14:val="standardContextual"/>
        </w:rPr>
        <w:tab/>
      </w:r>
      <w:r w:rsidRPr="00BE7537">
        <w:rPr>
          <w:lang w:val="sv-SE"/>
        </w:rPr>
        <w:t>Enumeration: ReportType</w:t>
      </w:r>
      <w:r w:rsidRPr="00BE7537">
        <w:rPr>
          <w:lang w:val="sv-SE"/>
        </w:rPr>
        <w:tab/>
      </w:r>
      <w:r>
        <w:fldChar w:fldCharType="begin"/>
      </w:r>
      <w:r w:rsidRPr="00BE7537">
        <w:rPr>
          <w:lang w:val="sv-SE"/>
        </w:rPr>
        <w:instrText xml:space="preserve"> PAGEREF _Toc214917880 \h </w:instrText>
      </w:r>
      <w:r>
        <w:fldChar w:fldCharType="separate"/>
      </w:r>
      <w:r w:rsidRPr="00BE7537">
        <w:rPr>
          <w:lang w:val="sv-SE"/>
        </w:rPr>
        <w:t>64</w:t>
      </w:r>
      <w:r>
        <w:fldChar w:fldCharType="end"/>
      </w:r>
    </w:p>
    <w:p w14:paraId="7D0C0470" w14:textId="4B899AB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BE7537">
        <w:rPr>
          <w:lang w:val="sv-SE"/>
        </w:rPr>
        <w:t>7.1.6.3.5</w:t>
      </w:r>
      <w:r>
        <w:rPr>
          <w:rFonts w:asciiTheme="minorHAnsi" w:eastAsiaTheme="minorEastAsia" w:hAnsiTheme="minorHAnsi" w:cstheme="minorBidi"/>
          <w:kern w:val="2"/>
          <w:sz w:val="24"/>
          <w:szCs w:val="24"/>
          <w:lang w:val="en-SE" w:eastAsia="zh-CN"/>
          <w14:ligatures w14:val="standardContextual"/>
        </w:rPr>
        <w:tab/>
      </w:r>
      <w:r w:rsidRPr="00BE7537">
        <w:rPr>
          <w:lang w:val="sv-SE"/>
        </w:rPr>
        <w:t>Enumeration: InterRatType</w:t>
      </w:r>
      <w:r w:rsidRPr="00BE7537">
        <w:rPr>
          <w:lang w:val="sv-SE"/>
        </w:rPr>
        <w:tab/>
      </w:r>
      <w:r>
        <w:fldChar w:fldCharType="begin"/>
      </w:r>
      <w:r w:rsidRPr="00BE7537">
        <w:rPr>
          <w:lang w:val="sv-SE"/>
        </w:rPr>
        <w:instrText xml:space="preserve"> PAGEREF _Toc214917881 \h </w:instrText>
      </w:r>
      <w:r>
        <w:fldChar w:fldCharType="separate"/>
      </w:r>
      <w:r w:rsidRPr="00BE7537">
        <w:rPr>
          <w:lang w:val="sv-SE"/>
        </w:rPr>
        <w:t>64</w:t>
      </w:r>
      <w:r>
        <w:fldChar w:fldCharType="end"/>
      </w:r>
    </w:p>
    <w:p w14:paraId="51133C71" w14:textId="1BF1A58A"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rsidRPr="00BE7537">
        <w:rPr>
          <w:lang w:val="sv-SE"/>
        </w:rPr>
        <w:t>7.1.7</w:t>
      </w:r>
      <w:r>
        <w:rPr>
          <w:rFonts w:asciiTheme="minorHAnsi" w:eastAsiaTheme="minorEastAsia" w:hAnsiTheme="minorHAnsi" w:cstheme="minorBidi"/>
          <w:kern w:val="2"/>
          <w:sz w:val="24"/>
          <w:szCs w:val="24"/>
          <w:lang w:val="en-SE" w:eastAsia="zh-CN"/>
          <w14:ligatures w14:val="standardContextual"/>
        </w:rPr>
        <w:tab/>
      </w:r>
      <w:r w:rsidRPr="00BE7537">
        <w:rPr>
          <w:lang w:val="sv-SE"/>
        </w:rPr>
        <w:t>Error Handling</w:t>
      </w:r>
      <w:r w:rsidRPr="00BE7537">
        <w:rPr>
          <w:lang w:val="sv-SE"/>
        </w:rPr>
        <w:tab/>
      </w:r>
      <w:r>
        <w:fldChar w:fldCharType="begin"/>
      </w:r>
      <w:r w:rsidRPr="00BE7537">
        <w:rPr>
          <w:lang w:val="sv-SE"/>
        </w:rPr>
        <w:instrText xml:space="preserve"> PAGEREF _Toc214917882 \h </w:instrText>
      </w:r>
      <w:r>
        <w:fldChar w:fldCharType="separate"/>
      </w:r>
      <w:r w:rsidRPr="00BE7537">
        <w:rPr>
          <w:lang w:val="sv-SE"/>
        </w:rPr>
        <w:t>64</w:t>
      </w:r>
      <w:r>
        <w:fldChar w:fldCharType="end"/>
      </w:r>
    </w:p>
    <w:p w14:paraId="6A028959" w14:textId="5D023EAC"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_Toc214917883 \h </w:instrText>
      </w:r>
      <w:r>
        <w:fldChar w:fldCharType="separate"/>
      </w:r>
      <w:r>
        <w:t>64</w:t>
      </w:r>
      <w:r>
        <w:fldChar w:fldCharType="end"/>
      </w:r>
    </w:p>
    <w:p w14:paraId="7E5C146A" w14:textId="23F7150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_Toc214917884 \h </w:instrText>
      </w:r>
      <w:r>
        <w:fldChar w:fldCharType="separate"/>
      </w:r>
      <w:r>
        <w:t>64</w:t>
      </w:r>
      <w:r>
        <w:fldChar w:fldCharType="end"/>
      </w:r>
    </w:p>
    <w:p w14:paraId="2D8814BB" w14:textId="25724B1D"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_Toc214917885 \h </w:instrText>
      </w:r>
      <w:r>
        <w:fldChar w:fldCharType="separate"/>
      </w:r>
      <w:r>
        <w:t>64</w:t>
      </w:r>
      <w:r>
        <w:fldChar w:fldCharType="end"/>
      </w:r>
    </w:p>
    <w:p w14:paraId="589004E7" w14:textId="36E2EF96"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_Toc214917886 \h </w:instrText>
      </w:r>
      <w:r>
        <w:fldChar w:fldCharType="separate"/>
      </w:r>
      <w:r>
        <w:t>65</w:t>
      </w:r>
      <w:r>
        <w:fldChar w:fldCharType="end"/>
      </w:r>
    </w:p>
    <w:p w14:paraId="2818E9E3" w14:textId="2A5AEA4B"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_Toc214917887 \h </w:instrText>
      </w:r>
      <w:r>
        <w:fldChar w:fldCharType="separate"/>
      </w:r>
      <w:r>
        <w:t>65</w:t>
      </w:r>
      <w:r>
        <w:fldChar w:fldCharType="end"/>
      </w:r>
    </w:p>
    <w:p w14:paraId="5ED16661" w14:textId="786A602F"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rsidRPr="00366004">
        <w:rPr>
          <w:lang w:val="en-US"/>
        </w:rPr>
        <w:t>7.1.10</w:t>
      </w:r>
      <w:r>
        <w:rPr>
          <w:rFonts w:asciiTheme="minorHAnsi" w:eastAsiaTheme="minorEastAsia" w:hAnsiTheme="minorHAnsi" w:cstheme="minorBidi"/>
          <w:kern w:val="2"/>
          <w:sz w:val="24"/>
          <w:szCs w:val="24"/>
          <w:lang w:val="en-SE" w:eastAsia="zh-CN"/>
          <w14:ligatures w14:val="standardContextual"/>
        </w:rPr>
        <w:tab/>
      </w:r>
      <w:r w:rsidRPr="00366004">
        <w:rPr>
          <w:lang w:val="en-US"/>
        </w:rPr>
        <w:t>HTTP redirection</w:t>
      </w:r>
      <w:r>
        <w:tab/>
      </w:r>
      <w:r>
        <w:fldChar w:fldCharType="begin"/>
      </w:r>
      <w:r>
        <w:instrText xml:space="preserve"> PAGEREF _Toc214917888 \h </w:instrText>
      </w:r>
      <w:r>
        <w:fldChar w:fldCharType="separate"/>
      </w:r>
      <w:r>
        <w:t>65</w:t>
      </w:r>
      <w:r>
        <w:fldChar w:fldCharType="end"/>
      </w:r>
    </w:p>
    <w:p w14:paraId="22518AEE" w14:textId="1E47617A"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7.2</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_Toc214917889 \h </w:instrText>
      </w:r>
      <w:r>
        <w:fldChar w:fldCharType="separate"/>
      </w:r>
      <w:r>
        <w:t>65</w:t>
      </w:r>
      <w:r>
        <w:fldChar w:fldCharType="end"/>
      </w:r>
    </w:p>
    <w:p w14:paraId="2D4B9152" w14:textId="65D56199"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_Toc214917890 \h </w:instrText>
      </w:r>
      <w:r>
        <w:fldChar w:fldCharType="separate"/>
      </w:r>
      <w:r>
        <w:t>65</w:t>
      </w:r>
      <w:r>
        <w:fldChar w:fldCharType="end"/>
      </w:r>
    </w:p>
    <w:p w14:paraId="4712CDDB" w14:textId="27869E76"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_Toc214917891 \h </w:instrText>
      </w:r>
      <w:r>
        <w:fldChar w:fldCharType="separate"/>
      </w:r>
      <w:r>
        <w:t>66</w:t>
      </w:r>
      <w:r>
        <w:fldChar w:fldCharType="end"/>
      </w:r>
    </w:p>
    <w:p w14:paraId="377026F2" w14:textId="496B9713"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_Toc214917892 \h </w:instrText>
      </w:r>
      <w:r>
        <w:fldChar w:fldCharType="separate"/>
      </w:r>
      <w:r>
        <w:t>66</w:t>
      </w:r>
      <w:r>
        <w:fldChar w:fldCharType="end"/>
      </w:r>
    </w:p>
    <w:p w14:paraId="6492EA54" w14:textId="012C447A"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_Toc214917893 \h </w:instrText>
      </w:r>
      <w:r>
        <w:fldChar w:fldCharType="separate"/>
      </w:r>
      <w:r>
        <w:t>66</w:t>
      </w:r>
      <w:r>
        <w:fldChar w:fldCharType="end"/>
      </w:r>
    </w:p>
    <w:p w14:paraId="73347F3D" w14:textId="62878F1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_Toc214917894 \h </w:instrText>
      </w:r>
      <w:r>
        <w:fldChar w:fldCharType="separate"/>
      </w:r>
      <w:r>
        <w:t>66</w:t>
      </w:r>
      <w:r>
        <w:fldChar w:fldCharType="end"/>
      </w:r>
    </w:p>
    <w:p w14:paraId="4002487D" w14:textId="05D160A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_Toc214917895 \h </w:instrText>
      </w:r>
      <w:r>
        <w:fldChar w:fldCharType="separate"/>
      </w:r>
      <w:r>
        <w:t>66</w:t>
      </w:r>
      <w:r>
        <w:fldChar w:fldCharType="end"/>
      </w:r>
    </w:p>
    <w:p w14:paraId="32A3AAAB" w14:textId="597BAE86"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_Toc214917896 \h </w:instrText>
      </w:r>
      <w:r>
        <w:fldChar w:fldCharType="separate"/>
      </w:r>
      <w:r>
        <w:t>66</w:t>
      </w:r>
      <w:r>
        <w:fldChar w:fldCharType="end"/>
      </w:r>
    </w:p>
    <w:p w14:paraId="4BD731FF" w14:textId="3C84196C"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_Toc214917897 \h </w:instrText>
      </w:r>
      <w:r>
        <w:fldChar w:fldCharType="separate"/>
      </w:r>
      <w:r>
        <w:t>66</w:t>
      </w:r>
      <w:r>
        <w:fldChar w:fldCharType="end"/>
      </w:r>
    </w:p>
    <w:p w14:paraId="19A5CF3E" w14:textId="723EB1AE"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_Toc214917898 \h </w:instrText>
      </w:r>
      <w:r>
        <w:fldChar w:fldCharType="separate"/>
      </w:r>
      <w:r>
        <w:t>66</w:t>
      </w:r>
      <w:r>
        <w:fldChar w:fldCharType="end"/>
      </w:r>
    </w:p>
    <w:p w14:paraId="090C3B91" w14:textId="4D157623"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fr-FR"/>
        </w:rPr>
        <w:t>7.2.3.2</w:t>
      </w:r>
      <w:r>
        <w:rPr>
          <w:rFonts w:asciiTheme="minorHAnsi" w:eastAsiaTheme="minorEastAsia" w:hAnsiTheme="minorHAnsi" w:cstheme="minorBidi"/>
          <w:kern w:val="2"/>
          <w:sz w:val="24"/>
          <w:szCs w:val="24"/>
          <w:lang w:val="en-SE" w:eastAsia="zh-CN"/>
          <w14:ligatures w14:val="standardContextual"/>
        </w:rPr>
        <w:tab/>
      </w:r>
      <w:r w:rsidRPr="00366004">
        <w:rPr>
          <w:lang w:val="fr-FR"/>
        </w:rPr>
        <w:t>Resource: Client location information request</w:t>
      </w:r>
      <w:r>
        <w:tab/>
      </w:r>
      <w:r>
        <w:fldChar w:fldCharType="begin"/>
      </w:r>
      <w:r>
        <w:instrText xml:space="preserve"> PAGEREF _Toc214917899 \h </w:instrText>
      </w:r>
      <w:r>
        <w:fldChar w:fldCharType="separate"/>
      </w:r>
      <w:r>
        <w:t>67</w:t>
      </w:r>
      <w:r>
        <w:fldChar w:fldCharType="end"/>
      </w:r>
    </w:p>
    <w:p w14:paraId="3555EC70" w14:textId="0A0B427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366004">
        <w:rPr>
          <w:lang w:val="fr-FR"/>
        </w:rPr>
        <w:t>7.2.3.2.1</w:t>
      </w:r>
      <w:r>
        <w:rPr>
          <w:rFonts w:asciiTheme="minorHAnsi" w:eastAsiaTheme="minorEastAsia" w:hAnsiTheme="minorHAnsi" w:cstheme="minorBidi"/>
          <w:kern w:val="2"/>
          <w:sz w:val="24"/>
          <w:szCs w:val="24"/>
          <w:lang w:val="en-SE" w:eastAsia="zh-CN"/>
          <w14:ligatures w14:val="standardContextual"/>
        </w:rPr>
        <w:tab/>
      </w:r>
      <w:r w:rsidRPr="00366004">
        <w:rPr>
          <w:lang w:val="fr-FR"/>
        </w:rPr>
        <w:t>Description</w:t>
      </w:r>
      <w:r>
        <w:tab/>
      </w:r>
      <w:r>
        <w:fldChar w:fldCharType="begin"/>
      </w:r>
      <w:r>
        <w:instrText xml:space="preserve"> PAGEREF _Toc214917900 \h </w:instrText>
      </w:r>
      <w:r>
        <w:fldChar w:fldCharType="separate"/>
      </w:r>
      <w:r>
        <w:t>67</w:t>
      </w:r>
      <w:r>
        <w:fldChar w:fldCharType="end"/>
      </w:r>
    </w:p>
    <w:p w14:paraId="3C5C5875" w14:textId="49BE6D0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_Toc214917901 \h </w:instrText>
      </w:r>
      <w:r>
        <w:fldChar w:fldCharType="separate"/>
      </w:r>
      <w:r>
        <w:t>67</w:t>
      </w:r>
      <w:r>
        <w:fldChar w:fldCharType="end"/>
      </w:r>
    </w:p>
    <w:p w14:paraId="3DBA5D31" w14:textId="42F47246"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_Toc214917902 \h </w:instrText>
      </w:r>
      <w:r>
        <w:fldChar w:fldCharType="separate"/>
      </w:r>
      <w:r>
        <w:t>68</w:t>
      </w:r>
      <w:r>
        <w:fldChar w:fldCharType="end"/>
      </w:r>
    </w:p>
    <w:p w14:paraId="3195EEBA" w14:textId="013749E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_Toc214917903 \h </w:instrText>
      </w:r>
      <w:r>
        <w:fldChar w:fldCharType="separate"/>
      </w:r>
      <w:r>
        <w:t>68</w:t>
      </w:r>
      <w:r>
        <w:fldChar w:fldCharType="end"/>
      </w:r>
    </w:p>
    <w:p w14:paraId="5FF42BD0" w14:textId="1D93E376"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_Toc214917904 \h </w:instrText>
      </w:r>
      <w:r>
        <w:fldChar w:fldCharType="separate"/>
      </w:r>
      <w:r>
        <w:t>68</w:t>
      </w:r>
      <w:r>
        <w:fldChar w:fldCharType="end"/>
      </w:r>
    </w:p>
    <w:p w14:paraId="3541A706" w14:textId="4162FD1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_Toc214917905 \h </w:instrText>
      </w:r>
      <w:r>
        <w:fldChar w:fldCharType="separate"/>
      </w:r>
      <w:r>
        <w:t>68</w:t>
      </w:r>
      <w:r>
        <w:fldChar w:fldCharType="end"/>
      </w:r>
    </w:p>
    <w:p w14:paraId="32B17091" w14:textId="0ADAA48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_Toc214917906 \h </w:instrText>
      </w:r>
      <w:r>
        <w:fldChar w:fldCharType="separate"/>
      </w:r>
      <w:r>
        <w:t>68</w:t>
      </w:r>
      <w:r>
        <w:fldChar w:fldCharType="end"/>
      </w:r>
    </w:p>
    <w:p w14:paraId="5C3826EB" w14:textId="4D2918D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_Toc214917907 \h </w:instrText>
      </w:r>
      <w:r>
        <w:fldChar w:fldCharType="separate"/>
      </w:r>
      <w:r>
        <w:t>69</w:t>
      </w:r>
      <w:r>
        <w:fldChar w:fldCharType="end"/>
      </w:r>
    </w:p>
    <w:p w14:paraId="7139E0B5" w14:textId="7E90CBDE"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_Toc214917908 \h </w:instrText>
      </w:r>
      <w:r>
        <w:fldChar w:fldCharType="separate"/>
      </w:r>
      <w:r>
        <w:t>70</w:t>
      </w:r>
      <w:r>
        <w:fldChar w:fldCharType="end"/>
      </w:r>
    </w:p>
    <w:p w14:paraId="546E69B4" w14:textId="11696D8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_Toc214917909 \h </w:instrText>
      </w:r>
      <w:r>
        <w:fldChar w:fldCharType="separate"/>
      </w:r>
      <w:r>
        <w:t>70</w:t>
      </w:r>
      <w:r>
        <w:fldChar w:fldCharType="end"/>
      </w:r>
    </w:p>
    <w:p w14:paraId="2AD9F23D" w14:textId="52B0009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_Toc214917910 \h </w:instrText>
      </w:r>
      <w:r>
        <w:fldChar w:fldCharType="separate"/>
      </w:r>
      <w:r>
        <w:t>70</w:t>
      </w:r>
      <w:r>
        <w:fldChar w:fldCharType="end"/>
      </w:r>
    </w:p>
    <w:p w14:paraId="062ECB75" w14:textId="278AB5B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_Toc214917911 \h </w:instrText>
      </w:r>
      <w:r>
        <w:fldChar w:fldCharType="separate"/>
      </w:r>
      <w:r>
        <w:t>70</w:t>
      </w:r>
      <w:r>
        <w:fldChar w:fldCharType="end"/>
      </w:r>
    </w:p>
    <w:p w14:paraId="4C3FEAF2" w14:textId="7747C5A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_Toc214917912 \h </w:instrText>
      </w:r>
      <w:r>
        <w:fldChar w:fldCharType="separate"/>
      </w:r>
      <w:r>
        <w:t>72</w:t>
      </w:r>
      <w:r>
        <w:fldChar w:fldCharType="end"/>
      </w:r>
    </w:p>
    <w:p w14:paraId="4B251C88" w14:textId="4DE665F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en-US"/>
        </w:rPr>
        <w:t>7.2.3.5</w:t>
      </w:r>
      <w:r>
        <w:rPr>
          <w:rFonts w:asciiTheme="minorHAnsi" w:eastAsiaTheme="minorEastAsia" w:hAnsiTheme="minorHAnsi" w:cstheme="minorBidi"/>
          <w:kern w:val="2"/>
          <w:sz w:val="24"/>
          <w:szCs w:val="24"/>
          <w:lang w:val="en-SE" w:eastAsia="zh-CN"/>
          <w14:ligatures w14:val="standardContextual"/>
        </w:rPr>
        <w:tab/>
      </w:r>
      <w:r w:rsidRPr="00366004">
        <w:rPr>
          <w:lang w:val="en-US"/>
        </w:rPr>
        <w:t>Resource: Location information config request</w:t>
      </w:r>
      <w:r>
        <w:tab/>
      </w:r>
      <w:r>
        <w:fldChar w:fldCharType="begin"/>
      </w:r>
      <w:r>
        <w:instrText xml:space="preserve"> PAGEREF _Toc214917913 \h </w:instrText>
      </w:r>
      <w:r>
        <w:fldChar w:fldCharType="separate"/>
      </w:r>
      <w:r>
        <w:t>73</w:t>
      </w:r>
      <w:r>
        <w:fldChar w:fldCharType="end"/>
      </w:r>
    </w:p>
    <w:p w14:paraId="69C46658" w14:textId="584EB7D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7.2.3.5.1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_Toc214917914 \h </w:instrText>
      </w:r>
      <w:r>
        <w:fldChar w:fldCharType="separate"/>
      </w:r>
      <w:r>
        <w:t>73</w:t>
      </w:r>
      <w:r>
        <w:fldChar w:fldCharType="end"/>
      </w:r>
    </w:p>
    <w:p w14:paraId="2E972F1D" w14:textId="13D42E59"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7.2.3.5.2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_Toc214917915 \h </w:instrText>
      </w:r>
      <w:r>
        <w:fldChar w:fldCharType="separate"/>
      </w:r>
      <w:r>
        <w:t>73</w:t>
      </w:r>
      <w:r>
        <w:fldChar w:fldCharType="end"/>
      </w:r>
    </w:p>
    <w:p w14:paraId="78F729A6" w14:textId="5C93423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7.2.3.5.3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Methodss</w:t>
      </w:r>
      <w:r>
        <w:tab/>
      </w:r>
      <w:r>
        <w:fldChar w:fldCharType="begin"/>
      </w:r>
      <w:r>
        <w:instrText xml:space="preserve"> PAGEREF _Toc214917916 \h </w:instrText>
      </w:r>
      <w:r>
        <w:fldChar w:fldCharType="separate"/>
      </w:r>
      <w:r>
        <w:t>73</w:t>
      </w:r>
      <w:r>
        <w:fldChar w:fldCharType="end"/>
      </w:r>
    </w:p>
    <w:p w14:paraId="3D05B566" w14:textId="293F07C0"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_Toc214917917 \h </w:instrText>
      </w:r>
      <w:r>
        <w:fldChar w:fldCharType="separate"/>
      </w:r>
      <w:r>
        <w:t>73</w:t>
      </w:r>
      <w:r>
        <w:fldChar w:fldCharType="end"/>
      </w:r>
    </w:p>
    <w:p w14:paraId="1F0CD9B5" w14:textId="498F5F85"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_Toc214917918 \h </w:instrText>
      </w:r>
      <w:r>
        <w:fldChar w:fldCharType="separate"/>
      </w:r>
      <w:r>
        <w:t>74</w:t>
      </w:r>
      <w:r>
        <w:fldChar w:fldCharType="end"/>
      </w:r>
    </w:p>
    <w:p w14:paraId="4B08AB74" w14:textId="5012472F"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_Toc214917919 \h </w:instrText>
      </w:r>
      <w:r>
        <w:fldChar w:fldCharType="separate"/>
      </w:r>
      <w:r>
        <w:t>74</w:t>
      </w:r>
      <w:r>
        <w:fldChar w:fldCharType="end"/>
      </w:r>
    </w:p>
    <w:p w14:paraId="26A64B8C" w14:textId="3CE95FF4"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Pr>
          <w:lang w:eastAsia="zh-CN"/>
        </w:rPr>
        <w:t>7.2.5.2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_Toc214917920 \h </w:instrText>
      </w:r>
      <w:r>
        <w:fldChar w:fldCharType="separate"/>
      </w:r>
      <w:r>
        <w:t>74</w:t>
      </w:r>
      <w:r>
        <w:fldChar w:fldCharType="end"/>
      </w:r>
    </w:p>
    <w:p w14:paraId="54ACFB7F" w14:textId="50D71D3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_Toc214917921 \h </w:instrText>
      </w:r>
      <w:r>
        <w:fldChar w:fldCharType="separate"/>
      </w:r>
      <w:r>
        <w:t>74</w:t>
      </w:r>
      <w:r>
        <w:fldChar w:fldCharType="end"/>
      </w:r>
    </w:p>
    <w:p w14:paraId="0B39157A" w14:textId="1D8390E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_Toc214917922 \h </w:instrText>
      </w:r>
      <w:r>
        <w:fldChar w:fldCharType="separate"/>
      </w:r>
      <w:r>
        <w:t>74</w:t>
      </w:r>
      <w:r>
        <w:fldChar w:fldCharType="end"/>
      </w:r>
    </w:p>
    <w:p w14:paraId="27F990BC" w14:textId="5DE64CA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_Toc214917923 \h </w:instrText>
      </w:r>
      <w:r>
        <w:fldChar w:fldCharType="separate"/>
      </w:r>
      <w:r>
        <w:t>74</w:t>
      </w:r>
      <w:r>
        <w:fldChar w:fldCharType="end"/>
      </w:r>
    </w:p>
    <w:p w14:paraId="2C32449B" w14:textId="377059C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_Toc214917924 \h </w:instrText>
      </w:r>
      <w:r>
        <w:fldChar w:fldCharType="separate"/>
      </w:r>
      <w:r>
        <w:t>74</w:t>
      </w:r>
      <w:r>
        <w:fldChar w:fldCharType="end"/>
      </w:r>
    </w:p>
    <w:p w14:paraId="1F7EACA7" w14:textId="54245B79"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_Toc214917925 \h </w:instrText>
      </w:r>
      <w:r>
        <w:fldChar w:fldCharType="separate"/>
      </w:r>
      <w:r>
        <w:t>74</w:t>
      </w:r>
      <w:r>
        <w:fldChar w:fldCharType="end"/>
      </w:r>
    </w:p>
    <w:p w14:paraId="59B23AF0" w14:textId="5A8E8F9C"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en-US"/>
        </w:rPr>
        <w:t>7.2.6.2</w:t>
      </w:r>
      <w:r>
        <w:rPr>
          <w:rFonts w:asciiTheme="minorHAnsi" w:eastAsiaTheme="minorEastAsia" w:hAnsiTheme="minorHAnsi" w:cstheme="minorBidi"/>
          <w:kern w:val="2"/>
          <w:sz w:val="24"/>
          <w:szCs w:val="24"/>
          <w:lang w:val="en-SE" w:eastAsia="zh-CN"/>
          <w14:ligatures w14:val="standardContextual"/>
        </w:rPr>
        <w:tab/>
      </w:r>
      <w:r w:rsidRPr="00366004">
        <w:rPr>
          <w:lang w:val="en-US"/>
        </w:rPr>
        <w:t>Structured data types</w:t>
      </w:r>
      <w:r>
        <w:tab/>
      </w:r>
      <w:r>
        <w:fldChar w:fldCharType="begin"/>
      </w:r>
      <w:r>
        <w:instrText xml:space="preserve"> PAGEREF _Toc214917926 \h </w:instrText>
      </w:r>
      <w:r>
        <w:fldChar w:fldCharType="separate"/>
      </w:r>
      <w:r>
        <w:t>75</w:t>
      </w:r>
      <w:r>
        <w:fldChar w:fldCharType="end"/>
      </w:r>
    </w:p>
    <w:p w14:paraId="258BF2D7" w14:textId="6347022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_Toc214917927 \h </w:instrText>
      </w:r>
      <w:r>
        <w:fldChar w:fldCharType="separate"/>
      </w:r>
      <w:r>
        <w:t>75</w:t>
      </w:r>
      <w:r>
        <w:fldChar w:fldCharType="end"/>
      </w:r>
    </w:p>
    <w:p w14:paraId="04EFD9EE" w14:textId="34BDE6F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_Toc214917928 \h </w:instrText>
      </w:r>
      <w:r>
        <w:fldChar w:fldCharType="separate"/>
      </w:r>
      <w:r>
        <w:t>75</w:t>
      </w:r>
      <w:r>
        <w:fldChar w:fldCharType="end"/>
      </w:r>
    </w:p>
    <w:p w14:paraId="00883F4E" w14:textId="272CADF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_Toc214917929 \h </w:instrText>
      </w:r>
      <w:r>
        <w:fldChar w:fldCharType="separate"/>
      </w:r>
      <w:r>
        <w:t>75</w:t>
      </w:r>
      <w:r>
        <w:fldChar w:fldCharType="end"/>
      </w:r>
    </w:p>
    <w:p w14:paraId="05F13D86" w14:textId="508E062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_Toc214917930 \h </w:instrText>
      </w:r>
      <w:r>
        <w:fldChar w:fldCharType="separate"/>
      </w:r>
      <w:r>
        <w:t>76</w:t>
      </w:r>
      <w:r>
        <w:fldChar w:fldCharType="end"/>
      </w:r>
    </w:p>
    <w:p w14:paraId="12D1FB46" w14:textId="4DA1627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7.2.6.2.5</w:t>
      </w:r>
      <w:r>
        <w:rPr>
          <w:rFonts w:asciiTheme="minorHAnsi" w:eastAsiaTheme="minorEastAsia" w:hAnsiTheme="minorHAnsi" w:cstheme="minorBidi"/>
          <w:kern w:val="2"/>
          <w:sz w:val="24"/>
          <w:szCs w:val="24"/>
          <w:lang w:val="en-SE" w:eastAsia="zh-CN"/>
          <w14:ligatures w14:val="standardContextual"/>
        </w:rPr>
        <w:tab/>
      </w:r>
      <w:r>
        <w:t>Type: LocationSubscriptionRequest</w:t>
      </w:r>
      <w:r>
        <w:tab/>
      </w:r>
      <w:r>
        <w:fldChar w:fldCharType="begin"/>
      </w:r>
      <w:r>
        <w:instrText xml:space="preserve"> PAGEREF _Toc214917931 \h </w:instrText>
      </w:r>
      <w:r>
        <w:fldChar w:fldCharType="separate"/>
      </w:r>
      <w:r>
        <w:t>76</w:t>
      </w:r>
      <w:r>
        <w:fldChar w:fldCharType="end"/>
      </w:r>
    </w:p>
    <w:p w14:paraId="1CA1773E" w14:textId="3908972E"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en-US"/>
        </w:rPr>
        <w:t>7.2.6.3</w:t>
      </w:r>
      <w:r>
        <w:rPr>
          <w:rFonts w:asciiTheme="minorHAnsi" w:eastAsiaTheme="minorEastAsia" w:hAnsiTheme="minorHAnsi" w:cstheme="minorBidi"/>
          <w:kern w:val="2"/>
          <w:sz w:val="24"/>
          <w:szCs w:val="24"/>
          <w:lang w:val="en-SE" w:eastAsia="zh-CN"/>
          <w14:ligatures w14:val="standardContextual"/>
        </w:rPr>
        <w:tab/>
      </w:r>
      <w:r w:rsidRPr="00366004">
        <w:rPr>
          <w:lang w:val="en-US"/>
        </w:rPr>
        <w:t>Simple data types and enumerations</w:t>
      </w:r>
      <w:r>
        <w:tab/>
      </w:r>
      <w:r>
        <w:fldChar w:fldCharType="begin"/>
      </w:r>
      <w:r>
        <w:instrText xml:space="preserve"> PAGEREF _Toc214917932 \h </w:instrText>
      </w:r>
      <w:r>
        <w:fldChar w:fldCharType="separate"/>
      </w:r>
      <w:r>
        <w:t>76</w:t>
      </w:r>
      <w:r>
        <w:fldChar w:fldCharType="end"/>
      </w:r>
    </w:p>
    <w:p w14:paraId="796852AD" w14:textId="255FE30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_Toc214917933 \h </w:instrText>
      </w:r>
      <w:r>
        <w:fldChar w:fldCharType="separate"/>
      </w:r>
      <w:r>
        <w:t>76</w:t>
      </w:r>
      <w:r>
        <w:fldChar w:fldCharType="end"/>
      </w:r>
    </w:p>
    <w:p w14:paraId="3238C25E" w14:textId="24CF98C6"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_Toc214917934 \h </w:instrText>
      </w:r>
      <w:r>
        <w:fldChar w:fldCharType="separate"/>
      </w:r>
      <w:r>
        <w:t>76</w:t>
      </w:r>
      <w:r>
        <w:fldChar w:fldCharType="end"/>
      </w:r>
    </w:p>
    <w:p w14:paraId="46854C04" w14:textId="5B0CC63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_Toc214917935 \h </w:instrText>
      </w:r>
      <w:r>
        <w:fldChar w:fldCharType="separate"/>
      </w:r>
      <w:r>
        <w:t>76</w:t>
      </w:r>
      <w:r>
        <w:fldChar w:fldCharType="end"/>
      </w:r>
    </w:p>
    <w:p w14:paraId="02C21451" w14:textId="0FCF6F2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_Toc214917936 \h </w:instrText>
      </w:r>
      <w:r>
        <w:fldChar w:fldCharType="separate"/>
      </w:r>
      <w:r>
        <w:t>76</w:t>
      </w:r>
      <w:r>
        <w:fldChar w:fldCharType="end"/>
      </w:r>
    </w:p>
    <w:p w14:paraId="6A921940" w14:textId="68424AAF"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lastRenderedPageBreak/>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_Toc214917937 \h </w:instrText>
      </w:r>
      <w:r>
        <w:fldChar w:fldCharType="separate"/>
      </w:r>
      <w:r>
        <w:t>77</w:t>
      </w:r>
      <w:r>
        <w:fldChar w:fldCharType="end"/>
      </w:r>
    </w:p>
    <w:p w14:paraId="01DFA471" w14:textId="4D32771A"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_Toc214917938 \h </w:instrText>
      </w:r>
      <w:r>
        <w:fldChar w:fldCharType="separate"/>
      </w:r>
      <w:r>
        <w:t>77</w:t>
      </w:r>
      <w:r>
        <w:fldChar w:fldCharType="end"/>
      </w:r>
    </w:p>
    <w:p w14:paraId="7BB434A6" w14:textId="16743800"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rsidRPr="00366004">
        <w:rPr>
          <w:lang w:val="en-US"/>
        </w:rPr>
        <w:t>7.2.10</w:t>
      </w:r>
      <w:r>
        <w:rPr>
          <w:rFonts w:asciiTheme="minorHAnsi" w:eastAsiaTheme="minorEastAsia" w:hAnsiTheme="minorHAnsi" w:cstheme="minorBidi"/>
          <w:kern w:val="2"/>
          <w:sz w:val="24"/>
          <w:szCs w:val="24"/>
          <w:lang w:val="en-SE" w:eastAsia="zh-CN"/>
          <w14:ligatures w14:val="standardContextual"/>
        </w:rPr>
        <w:tab/>
      </w:r>
      <w:r w:rsidRPr="00366004">
        <w:rPr>
          <w:lang w:val="en-US"/>
        </w:rPr>
        <w:t>HTTP redirection</w:t>
      </w:r>
      <w:r>
        <w:tab/>
      </w:r>
      <w:r>
        <w:fldChar w:fldCharType="begin"/>
      </w:r>
      <w:r>
        <w:instrText xml:space="preserve"> PAGEREF _Toc214917939 \h </w:instrText>
      </w:r>
      <w:r>
        <w:fldChar w:fldCharType="separate"/>
      </w:r>
      <w:r>
        <w:t>77</w:t>
      </w:r>
      <w:r>
        <w:fldChar w:fldCharType="end"/>
      </w:r>
    </w:p>
    <w:p w14:paraId="4B54CDF3" w14:textId="0B2D733C" w:rsidR="009A3338" w:rsidRDefault="009A3338">
      <w:pPr>
        <w:pStyle w:val="TOC8"/>
        <w:rPr>
          <w:rFonts w:asciiTheme="minorHAnsi" w:eastAsiaTheme="minorEastAsia" w:hAnsiTheme="minorHAnsi" w:cstheme="minorBidi"/>
          <w:b w:val="0"/>
          <w:kern w:val="2"/>
          <w:sz w:val="24"/>
          <w:szCs w:val="24"/>
          <w:lang w:val="en-SE" w:eastAsia="zh-CN"/>
          <w14:ligatures w14:val="standardContextual"/>
        </w:rPr>
      </w:pPr>
      <w:r>
        <w:t>Annex A (normative): OpenAPI specification</w:t>
      </w:r>
      <w:r>
        <w:tab/>
      </w:r>
      <w:r>
        <w:fldChar w:fldCharType="begin"/>
      </w:r>
      <w:r>
        <w:instrText xml:space="preserve"> PAGEREF _Toc214917940 \h </w:instrText>
      </w:r>
      <w:r>
        <w:fldChar w:fldCharType="separate"/>
      </w:r>
      <w:r>
        <w:t>77</w:t>
      </w:r>
      <w:r>
        <w:fldChar w:fldCharType="end"/>
      </w:r>
    </w:p>
    <w:p w14:paraId="0F6DC79C" w14:textId="49A74031"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_Toc214917941 \h </w:instrText>
      </w:r>
      <w:r>
        <w:fldChar w:fldCharType="separate"/>
      </w:r>
      <w:r>
        <w:t>77</w:t>
      </w:r>
      <w:r>
        <w:fldChar w:fldCharType="end"/>
      </w:r>
    </w:p>
    <w:p w14:paraId="018F6778" w14:textId="7E557DA1"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A.2</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_Toc214917942 \h </w:instrText>
      </w:r>
      <w:r>
        <w:fldChar w:fldCharType="separate"/>
      </w:r>
      <w:r>
        <w:t>78</w:t>
      </w:r>
      <w:r>
        <w:fldChar w:fldCharType="end"/>
      </w:r>
    </w:p>
    <w:p w14:paraId="7581181E" w14:textId="0896020A"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A.3</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_Toc214917943 \h </w:instrText>
      </w:r>
      <w:r>
        <w:fldChar w:fldCharType="separate"/>
      </w:r>
      <w:r>
        <w:t>93</w:t>
      </w:r>
      <w:r>
        <w:fldChar w:fldCharType="end"/>
      </w:r>
    </w:p>
    <w:p w14:paraId="74873992" w14:textId="056F03F6" w:rsidR="009A3338" w:rsidRDefault="009A3338">
      <w:pPr>
        <w:pStyle w:val="TOC8"/>
        <w:rPr>
          <w:rFonts w:asciiTheme="minorHAnsi" w:eastAsiaTheme="minorEastAsia" w:hAnsiTheme="minorHAnsi" w:cstheme="minorBidi"/>
          <w:b w:val="0"/>
          <w:kern w:val="2"/>
          <w:sz w:val="24"/>
          <w:szCs w:val="24"/>
          <w:lang w:val="en-SE" w:eastAsia="zh-CN"/>
          <w14:ligatures w14:val="standardContextual"/>
        </w:rPr>
      </w:pPr>
      <w:r>
        <w:t>Annex B (informative): Change history</w:t>
      </w:r>
      <w:r>
        <w:tab/>
      </w:r>
      <w:r>
        <w:fldChar w:fldCharType="begin"/>
      </w:r>
      <w:r>
        <w:instrText xml:space="preserve"> PAGEREF _Toc214917944 \h </w:instrText>
      </w:r>
      <w:r>
        <w:fldChar w:fldCharType="separate"/>
      </w:r>
      <w:r>
        <w:t>100</w:t>
      </w:r>
      <w:r>
        <w:fldChar w:fldCharType="end"/>
      </w:r>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 w:name="foreword"/>
      <w:bookmarkStart w:id="12" w:name="_Toc214917699"/>
      <w:bookmarkEnd w:id="11"/>
      <w:r w:rsidRPr="004D3578">
        <w:t>Foreword</w:t>
      </w:r>
      <w:bookmarkEnd w:id="12"/>
    </w:p>
    <w:p w14:paraId="2511FBFA" w14:textId="75F309B3" w:rsidR="00080512" w:rsidRPr="004D3578" w:rsidRDefault="00080512">
      <w:r w:rsidRPr="004D3578">
        <w:t xml:space="preserve">This Technical </w:t>
      </w:r>
      <w:bookmarkStart w:id="13" w:name="spectype3"/>
      <w:r w:rsidRPr="008220F5">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4" w:name="introduction"/>
      <w:bookmarkStart w:id="15" w:name="scope"/>
      <w:bookmarkEnd w:id="14"/>
      <w:bookmarkEnd w:id="15"/>
      <w:r>
        <w:br w:type="page"/>
      </w:r>
    </w:p>
    <w:p w14:paraId="548A512E" w14:textId="646396E3" w:rsidR="00080512" w:rsidRPr="004D3578" w:rsidRDefault="00080512">
      <w:pPr>
        <w:pStyle w:val="Heading1"/>
      </w:pPr>
      <w:bookmarkStart w:id="16" w:name="_Toc214917700"/>
      <w:r w:rsidRPr="004D3578">
        <w:lastRenderedPageBreak/>
        <w:t>1</w:t>
      </w:r>
      <w:r w:rsidRPr="004D3578">
        <w:tab/>
        <w:t>Scope</w:t>
      </w:r>
      <w:bookmarkEnd w:id="16"/>
    </w:p>
    <w:p w14:paraId="74D7FF64" w14:textId="6E18EEBB" w:rsidR="005A00B4" w:rsidRDefault="005A00B4" w:rsidP="005A00B4">
      <w:bookmarkStart w:id="17" w:name="references"/>
      <w:bookmarkEnd w:id="17"/>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8" w:name="_Toc214917701"/>
      <w:r>
        <w:t>2</w:t>
      </w:r>
      <w:r w:rsidR="00080512"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2C94187F" w:rsidR="005A00B4" w:rsidRDefault="003548C2" w:rsidP="005A00B4">
      <w:pPr>
        <w:pStyle w:val="EX"/>
      </w:pPr>
      <w:r>
        <w:rPr>
          <w:lang w:val="en-US"/>
        </w:rPr>
        <w:t>[</w:t>
      </w:r>
      <w:r w:rsidR="00EC61CA">
        <w:rPr>
          <w:lang w:val="en-US"/>
        </w:rPr>
        <w:t>3</w:t>
      </w:r>
      <w:r>
        <w:rPr>
          <w:lang w:val="en-US"/>
        </w:rPr>
        <w:t>]</w:t>
      </w:r>
      <w:r>
        <w:rPr>
          <w:lang w:val="en-US"/>
        </w:rPr>
        <w:tab/>
      </w:r>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pPr>
      <w:r w:rsidRPr="00CB0E56">
        <w:rPr>
          <w:lang w:val="en-US"/>
        </w:rPr>
        <w:t>[</w:t>
      </w:r>
      <w:r w:rsidR="00E64FC0">
        <w:rPr>
          <w:lang w:val="en-US"/>
        </w:rPr>
        <w:t>4</w:t>
      </w:r>
      <w:r w:rsidRPr="00CB0E56">
        <w:rPr>
          <w:lang w:val="en-US"/>
        </w:rPr>
        <w:t>]</w:t>
      </w:r>
      <w:r w:rsidRPr="00CB0E56">
        <w:rPr>
          <w:lang w:val="en-US"/>
        </w:rPr>
        <w:tab/>
        <w:t>3GPP TS 23.271: "</w:t>
      </w:r>
      <w:r w:rsidRPr="00CB0E56">
        <w:t>Functional stage 2 description of Location Services (LCS)".</w:t>
      </w:r>
    </w:p>
    <w:p w14:paraId="3DBEDBA9" w14:textId="101A1E91" w:rsidR="009025AC" w:rsidRDefault="009025AC" w:rsidP="009025AC">
      <w:pPr>
        <w:pStyle w:val="EX"/>
      </w:pPr>
      <w:r>
        <w:t>[</w:t>
      </w:r>
      <w:r w:rsidR="00E64FC0">
        <w:t>5</w:t>
      </w:r>
      <w:r>
        <w:t>]</w:t>
      </w:r>
      <w:r>
        <w:tab/>
        <w:t>3GPP TS 23.273: "5G System (5GS) Location Services (LCS); Stage 2".</w:t>
      </w:r>
    </w:p>
    <w:p w14:paraId="7D79ADCF" w14:textId="3B09AA94" w:rsidR="000F63F7" w:rsidRDefault="000F63F7" w:rsidP="000F63F7">
      <w:pPr>
        <w:pStyle w:val="EX"/>
      </w:pPr>
      <w:r w:rsidRPr="00730857">
        <w:t>[</w:t>
      </w:r>
      <w:r>
        <w:t>6</w:t>
      </w:r>
      <w:r w:rsidRPr="00730857">
        <w:t>]</w:t>
      </w:r>
      <w:r w:rsidRPr="00730857">
        <w:tab/>
        <w:t>3GPP TS 23.283: "Mission Critical Communication Interworking with Land Mobile Radio Systems; Stage 2".</w:t>
      </w:r>
    </w:p>
    <w:p w14:paraId="68465DA4" w14:textId="2199CB91" w:rsidR="000207E1" w:rsidRDefault="000207E1" w:rsidP="000207E1">
      <w:pPr>
        <w:pStyle w:val="EX"/>
      </w:pPr>
      <w:r w:rsidRPr="00730857">
        <w:t>[</w:t>
      </w:r>
      <w:r w:rsidR="000F63F7">
        <w:t>7</w:t>
      </w:r>
      <w:r w:rsidRPr="00730857">
        <w:t>]</w:t>
      </w:r>
      <w:r w:rsidRPr="00730857">
        <w:tab/>
        <w:t>3GPP TS 2</w:t>
      </w:r>
      <w:r w:rsidR="00345FA1">
        <w:t>4</w:t>
      </w:r>
      <w:r w:rsidRPr="00730857">
        <w:t>.28</w:t>
      </w:r>
      <w:r>
        <w:t>1</w:t>
      </w:r>
      <w:r w:rsidRPr="00730857">
        <w:t>: "</w:t>
      </w:r>
      <w:r w:rsidRPr="009D6D95">
        <w:t>Mission Critical Video (MCVideo) signalling control; Protocol specification</w:t>
      </w:r>
      <w:r w:rsidRPr="00730857">
        <w:t>".</w:t>
      </w:r>
    </w:p>
    <w:p w14:paraId="21BC7FB0" w14:textId="366E4A5B" w:rsidR="000207E1" w:rsidRPr="00730857" w:rsidRDefault="000207E1" w:rsidP="000207E1">
      <w:pPr>
        <w:pStyle w:val="EX"/>
      </w:pPr>
      <w:r w:rsidRPr="00730857">
        <w:t>[</w:t>
      </w:r>
      <w:r w:rsidR="000F63F7">
        <w:t>8</w:t>
      </w:r>
      <w:r w:rsidRPr="00730857">
        <w:t>]</w:t>
      </w:r>
      <w:r w:rsidRPr="00730857">
        <w:tab/>
        <w:t>3GPP TS 2</w:t>
      </w:r>
      <w:r w:rsidR="00345FA1">
        <w:t>4</w:t>
      </w:r>
      <w:r w:rsidRPr="00730857">
        <w:t>.28</w:t>
      </w:r>
      <w:r>
        <w:t>2</w:t>
      </w:r>
      <w:r w:rsidRPr="00730857">
        <w:t>: "</w:t>
      </w:r>
      <w:r w:rsidRPr="0067718B">
        <w:t>Mission Critical Data (MCData) signalling control; Protocol specification</w:t>
      </w:r>
      <w:r w:rsidRPr="00730857">
        <w:t>".</w:t>
      </w:r>
    </w:p>
    <w:p w14:paraId="30092892" w14:textId="348D2D7E" w:rsidR="00E53FC5" w:rsidRDefault="00E53FC5" w:rsidP="00E53FC5">
      <w:pPr>
        <w:pStyle w:val="EX"/>
      </w:pPr>
      <w:r w:rsidRPr="002F55BD">
        <w:t>[</w:t>
      </w:r>
      <w:r w:rsidR="009C6A4E">
        <w:t>9</w:t>
      </w:r>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27170089" w:rsidR="00297A1B" w:rsidRDefault="00297A1B" w:rsidP="00E53FC5">
      <w:pPr>
        <w:pStyle w:val="EX"/>
      </w:pPr>
      <w:r>
        <w:rPr>
          <w:lang w:val="en-US"/>
        </w:rPr>
        <w:t>[</w:t>
      </w:r>
      <w:r w:rsidR="009C6A4E">
        <w:rPr>
          <w:lang w:val="en-US"/>
        </w:rPr>
        <w:t>10</w:t>
      </w:r>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386A0F83" w14:textId="387C3F5E" w:rsidR="003E6C8E" w:rsidRDefault="003E6C8E" w:rsidP="003E6C8E">
      <w:pPr>
        <w:pStyle w:val="EX"/>
      </w:pPr>
      <w:r>
        <w:t>[</w:t>
      </w:r>
      <w:r w:rsidR="009C6A4E">
        <w:t>11</w:t>
      </w:r>
      <w:r>
        <w:t>]</w:t>
      </w:r>
      <w:r>
        <w:tab/>
        <w:t>3GPP TS 24.483</w:t>
      </w:r>
      <w:r w:rsidRPr="0073469F">
        <w:t xml:space="preserve">: "Mission Critical </w:t>
      </w:r>
      <w:r>
        <w:t>Services (MCS)</w:t>
      </w:r>
      <w:r w:rsidRPr="0073469F">
        <w:t xml:space="preserve"> </w:t>
      </w:r>
      <w:r>
        <w:t>Management Object (MO)</w:t>
      </w:r>
      <w:r w:rsidRPr="0073469F">
        <w:t>".</w:t>
      </w:r>
    </w:p>
    <w:p w14:paraId="5F1CAAFE" w14:textId="1197CA73" w:rsidR="00876675" w:rsidRDefault="00876675" w:rsidP="003E6C8E">
      <w:pPr>
        <w:pStyle w:val="EX"/>
      </w:pPr>
      <w:r>
        <w:rPr>
          <w:lang w:val="en-US"/>
        </w:rPr>
        <w:t>[</w:t>
      </w:r>
      <w:r w:rsidR="00992FAA">
        <w:rPr>
          <w:lang w:val="en-US"/>
        </w:rPr>
        <w:t>1</w:t>
      </w:r>
      <w:r w:rsidR="009C6A4E">
        <w:rPr>
          <w:lang w:val="en-US"/>
        </w:rPr>
        <w:t>2</w:t>
      </w:r>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073E5454" w:rsidR="003E6C8E" w:rsidRPr="004D3578" w:rsidRDefault="003E6C8E" w:rsidP="003E6C8E">
      <w:pPr>
        <w:pStyle w:val="EX"/>
      </w:pPr>
      <w:r>
        <w:t>[</w:t>
      </w:r>
      <w:r w:rsidR="00992FAA">
        <w:t>1</w:t>
      </w:r>
      <w:r w:rsidR="009C6A4E">
        <w:t>3</w:t>
      </w:r>
      <w:r>
        <w:t>]</w:t>
      </w:r>
      <w:r>
        <w:tab/>
        <w:t>3GPP TS 29.500: "</w:t>
      </w:r>
      <w:r w:rsidRPr="0020249F">
        <w:t>5G System; Technical Realization of Service Based Architecture; Stage 3</w:t>
      </w:r>
      <w:r>
        <w:t>".</w:t>
      </w:r>
    </w:p>
    <w:p w14:paraId="72DCE0D3" w14:textId="7D35D6FB" w:rsidR="003E6C8E" w:rsidRDefault="003E6C8E" w:rsidP="003E6C8E">
      <w:pPr>
        <w:pStyle w:val="EX"/>
      </w:pPr>
      <w:r>
        <w:t>[</w:t>
      </w:r>
      <w:r w:rsidR="00195334">
        <w:t>1</w:t>
      </w:r>
      <w:r w:rsidR="009C6A4E">
        <w:t>4</w:t>
      </w:r>
      <w:r>
        <w:t>]</w:t>
      </w:r>
      <w:r>
        <w:tab/>
        <w:t>3GPP TS 29.501: "5G System; Principles and Guidelines for Services Definition; Stage 3".</w:t>
      </w:r>
    </w:p>
    <w:p w14:paraId="14B10B04" w14:textId="15854B6E" w:rsidR="003C5B2E" w:rsidRDefault="003C5B2E" w:rsidP="003C5B2E">
      <w:pPr>
        <w:pStyle w:val="EX"/>
      </w:pPr>
      <w:r>
        <w:t>[</w:t>
      </w:r>
      <w:r w:rsidR="00195334">
        <w:t>1</w:t>
      </w:r>
      <w:r w:rsidR="009C6A4E">
        <w:t>5</w:t>
      </w:r>
      <w:r>
        <w:t>]</w:t>
      </w:r>
      <w:r>
        <w:tab/>
        <w:t>3GPP TS 29.571: "5G System; Common Data Types for Service Based Interfaces; Stage 3".</w:t>
      </w:r>
    </w:p>
    <w:p w14:paraId="55A2397E" w14:textId="35AB7255" w:rsidR="003C5B2E" w:rsidRDefault="003C5B2E" w:rsidP="007C10D9">
      <w:pPr>
        <w:pStyle w:val="EX"/>
      </w:pPr>
      <w:r w:rsidRPr="00F00A7A">
        <w:rPr>
          <w:lang w:val="en-US"/>
        </w:rPr>
        <w:t>[</w:t>
      </w:r>
      <w:r w:rsidR="007C10D9">
        <w:rPr>
          <w:lang w:val="en-US"/>
        </w:rPr>
        <w:t>1</w:t>
      </w:r>
      <w:r w:rsidR="009C6A4E">
        <w:rPr>
          <w:lang w:val="en-US"/>
        </w:rPr>
        <w:t>6</w:t>
      </w:r>
      <w:r w:rsidRPr="00F00A7A">
        <w:rPr>
          <w:lang w:val="en-US"/>
        </w:rPr>
        <w:t>]</w:t>
      </w:r>
      <w:r w:rsidRPr="00F00A7A">
        <w:rPr>
          <w:lang w:val="en-US"/>
        </w:rPr>
        <w:tab/>
        <w:t xml:space="preserve">3GPP TS 29.572: "5G System; </w:t>
      </w:r>
      <w:r>
        <w:t>Location Management Services; Stage 3".</w:t>
      </w:r>
    </w:p>
    <w:p w14:paraId="5CB96D76" w14:textId="0D4E09A3" w:rsidR="00E56362" w:rsidRPr="00730857" w:rsidRDefault="008149C0" w:rsidP="008149C0">
      <w:pPr>
        <w:pStyle w:val="EX"/>
      </w:pPr>
      <w:r w:rsidRPr="00730857">
        <w:t>[</w:t>
      </w:r>
      <w:r w:rsidR="007C10D9">
        <w:t>1</w:t>
      </w:r>
      <w:r w:rsidR="00D2315A">
        <w:t>7</w:t>
      </w:r>
      <w:r w:rsidRPr="00730857">
        <w:t>]</w:t>
      </w:r>
      <w:r w:rsidRPr="00730857">
        <w:tab/>
        <w:t>3GPP TS 33.180: "Security of the mission critical service".</w:t>
      </w:r>
    </w:p>
    <w:p w14:paraId="31A7AF0F" w14:textId="05D47521" w:rsidR="0093750A" w:rsidRPr="00730857" w:rsidRDefault="0093750A" w:rsidP="004756CC">
      <w:pPr>
        <w:pStyle w:val="EX"/>
      </w:pPr>
      <w:r w:rsidRPr="00730857">
        <w:lastRenderedPageBreak/>
        <w:t>[</w:t>
      </w:r>
      <w:r w:rsidR="004041B4" w:rsidRPr="00730857">
        <w:t>1</w:t>
      </w:r>
      <w:r w:rsidR="00D2315A">
        <w:t>8</w:t>
      </w:r>
      <w:r w:rsidRPr="00730857">
        <w:t>]</w:t>
      </w:r>
      <w:r w:rsidRPr="00730857">
        <w:tab/>
        <w:t>IETF RFC </w:t>
      </w:r>
      <w:r w:rsidR="00F320AB">
        <w:rPr>
          <w:rFonts w:eastAsia="SimSun"/>
          <w:lang w:val="en-US"/>
        </w:rPr>
        <w:t>9562</w:t>
      </w:r>
      <w:r w:rsidRPr="00730857">
        <w:t>: "</w:t>
      </w:r>
      <w:r w:rsidR="006C031E" w:rsidRPr="00DF4AC4">
        <w:t>Universally Unique IDentifiers (UUIDs)</w:t>
      </w:r>
      <w:r w:rsidRPr="00730857">
        <w:t>".</w:t>
      </w:r>
    </w:p>
    <w:p w14:paraId="60A73020" w14:textId="429E2E55" w:rsidR="00925C36" w:rsidRDefault="00925C36" w:rsidP="00925C36">
      <w:pPr>
        <w:pStyle w:val="EX"/>
      </w:pPr>
      <w:r>
        <w:t>[</w:t>
      </w:r>
      <w:r w:rsidR="00824FA0">
        <w:t>1</w:t>
      </w:r>
      <w:r w:rsidR="00D2315A">
        <w:t>9</w:t>
      </w:r>
      <w:r>
        <w:t>]</w:t>
      </w:r>
      <w:r>
        <w:tab/>
      </w:r>
      <w:r w:rsidRPr="00EA26B3">
        <w:t>IETF</w:t>
      </w:r>
      <w:r>
        <w:t> </w:t>
      </w:r>
      <w:r w:rsidRPr="00EA26B3">
        <w:t>RFC</w:t>
      </w:r>
      <w:r>
        <w:t> </w:t>
      </w:r>
      <w:r w:rsidRPr="00EA26B3">
        <w:t>6750: "The OAuth 2.0 Authorization Framework: Bearer Token Usage".</w:t>
      </w:r>
    </w:p>
    <w:p w14:paraId="241F39CA" w14:textId="271109D4" w:rsidR="00B94312" w:rsidRPr="00D91CBF" w:rsidRDefault="00B94312" w:rsidP="00B94312">
      <w:pPr>
        <w:pStyle w:val="EX"/>
        <w:rPr>
          <w:lang w:eastAsia="zh-CN"/>
        </w:rPr>
      </w:pPr>
      <w:r w:rsidRPr="00D1205D">
        <w:rPr>
          <w:lang w:eastAsia="zh-CN"/>
        </w:rPr>
        <w:t>[</w:t>
      </w:r>
      <w:r w:rsidR="00D2315A">
        <w:rPr>
          <w:lang w:eastAsia="zh-CN"/>
        </w:rPr>
        <w:t>20</w:t>
      </w:r>
      <w:r w:rsidRPr="00D1205D">
        <w:rPr>
          <w:lang w:eastAsia="zh-CN"/>
        </w:rPr>
        <w:t>]</w:t>
      </w:r>
      <w:r w:rsidRPr="00D1205D">
        <w:rPr>
          <w:lang w:eastAsia="zh-CN"/>
        </w:rPr>
        <w:tab/>
      </w:r>
      <w:r w:rsidRPr="00D1205D">
        <w:t>IETF RFC 8259: "The JavaScript Object Notation (JSON) Data Interchange Format".</w:t>
      </w:r>
    </w:p>
    <w:p w14:paraId="08EE1F6F" w14:textId="0F43EC99" w:rsidR="00925C36" w:rsidRDefault="00925C36" w:rsidP="00925C36">
      <w:pPr>
        <w:pStyle w:val="EX"/>
      </w:pPr>
      <w:r>
        <w:t>[</w:t>
      </w:r>
      <w:r w:rsidR="00D2315A">
        <w:t>21</w:t>
      </w:r>
      <w:r>
        <w:t>]</w:t>
      </w:r>
      <w:r>
        <w:tab/>
      </w:r>
      <w:r w:rsidRPr="0086220A">
        <w:t>IETF RFC </w:t>
      </w:r>
      <w:r>
        <w:t>9113</w:t>
      </w:r>
      <w:r w:rsidRPr="0086220A">
        <w:t>: "HTTP/2"</w:t>
      </w:r>
      <w:r w:rsidRPr="00EA26B3">
        <w:t>.</w:t>
      </w:r>
    </w:p>
    <w:p w14:paraId="7E409326" w14:textId="3BD86659" w:rsidR="00154B99" w:rsidRPr="00A94CD5" w:rsidRDefault="00925C36" w:rsidP="004756CC">
      <w:pPr>
        <w:pStyle w:val="EX"/>
        <w:rPr>
          <w:lang w:val="en-US"/>
        </w:rPr>
      </w:pPr>
      <w:r>
        <w:t>[</w:t>
      </w:r>
      <w:r w:rsidR="00992FAA">
        <w:t>2</w:t>
      </w:r>
      <w:r w:rsidR="00D2315A">
        <w:t>2</w:t>
      </w:r>
      <w:r>
        <w:t>]</w:t>
      </w:r>
      <w:r>
        <w:tab/>
      </w:r>
      <w:bookmarkStart w:id="19"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9"/>
    </w:p>
    <w:p w14:paraId="24ACB616" w14:textId="77777777" w:rsidR="00080512" w:rsidRPr="004D3578" w:rsidRDefault="00080512">
      <w:pPr>
        <w:pStyle w:val="Heading1"/>
      </w:pPr>
      <w:bookmarkStart w:id="20" w:name="definitions"/>
      <w:bookmarkStart w:id="21" w:name="_Toc214917702"/>
      <w:bookmarkEnd w:id="20"/>
      <w:r w:rsidRPr="004D3578">
        <w:t>3</w:t>
      </w:r>
      <w:r w:rsidRPr="004D3578">
        <w:tab/>
        <w:t>Definitions</w:t>
      </w:r>
      <w:r w:rsidR="00602AEA">
        <w:t xml:space="preserve"> of terms, symbols and abbreviations</w:t>
      </w:r>
      <w:bookmarkEnd w:id="2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 w:name="_Toc214917703"/>
      <w:r w:rsidRPr="004D3578">
        <w:t>3.1</w:t>
      </w:r>
      <w:r w:rsidRPr="004D3578">
        <w:tab/>
      </w:r>
      <w:r w:rsidR="002B6339">
        <w:t>Terms</w:t>
      </w:r>
      <w:bookmarkEnd w:id="22"/>
    </w:p>
    <w:p w14:paraId="52F085A8" w14:textId="7A3C8FFA"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490D56">
        <w:t>3</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490D56">
        <w:t>3</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7DB4A15"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00FD7EB6">
        <w:t>9562 </w:t>
      </w:r>
      <w:r w:rsidRPr="00B34245">
        <w:t>[</w:t>
      </w:r>
      <w:r w:rsidR="00B21C6C">
        <w:t>1</w:t>
      </w:r>
      <w:r w:rsidR="001B00B9">
        <w:t>8</w:t>
      </w:r>
      <w:r w:rsidRPr="00B34245">
        <w:t>]</w:t>
      </w:r>
      <w:r>
        <w:t>.</w:t>
      </w:r>
    </w:p>
    <w:p w14:paraId="748FAD21" w14:textId="77777777" w:rsidR="00080512" w:rsidRPr="004D3578" w:rsidRDefault="00080512">
      <w:pPr>
        <w:pStyle w:val="Heading2"/>
      </w:pPr>
      <w:bookmarkStart w:id="23" w:name="_Toc214917704"/>
      <w:r w:rsidRPr="004D3578">
        <w:t>3.2</w:t>
      </w:r>
      <w:r w:rsidRPr="004D3578">
        <w:tab/>
        <w:t>Symbols</w:t>
      </w:r>
      <w:bookmarkEnd w:id="23"/>
    </w:p>
    <w:p w14:paraId="46F1B0F7" w14:textId="66C707FD" w:rsidR="00080512" w:rsidRPr="004D3578" w:rsidRDefault="00864B83">
      <w:pPr>
        <w:keepNext/>
      </w:pPr>
      <w:r>
        <w:t>No symbols are defined in</w:t>
      </w:r>
      <w:r w:rsidR="00080512" w:rsidRPr="004D3578">
        <w:t xml:space="preserve"> the present document</w:t>
      </w:r>
      <w:r w:rsidR="008528D7">
        <w:t>.</w:t>
      </w:r>
    </w:p>
    <w:p w14:paraId="5E81C5C1" w14:textId="77777777" w:rsidR="00080512" w:rsidRPr="004D3578" w:rsidRDefault="00080512">
      <w:pPr>
        <w:pStyle w:val="Heading2"/>
      </w:pPr>
      <w:bookmarkStart w:id="24" w:name="_Toc214917705"/>
      <w:r w:rsidRPr="004D3578">
        <w:t>3.3</w:t>
      </w:r>
      <w:r w:rsidRPr="004D3578">
        <w:tab/>
        <w:t>Abbreviations</w:t>
      </w:r>
      <w:bookmarkEnd w:id="24"/>
    </w:p>
    <w:p w14:paraId="338C6B7C" w14:textId="08B9879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490D56">
        <w:t>3</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490D56">
        <w:t>3</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214917706"/>
      <w:bookmarkEnd w:id="25"/>
      <w:r w:rsidRPr="0073469F">
        <w:t>4</w:t>
      </w:r>
      <w:r w:rsidRPr="0073469F">
        <w:tab/>
        <w:t>General</w:t>
      </w:r>
      <w:bookmarkEnd w:id="26"/>
      <w:bookmarkEnd w:id="27"/>
      <w:bookmarkEnd w:id="28"/>
      <w:bookmarkEnd w:id="29"/>
      <w:bookmarkEnd w:id="30"/>
      <w:bookmarkEnd w:id="31"/>
      <w:bookmarkEnd w:id="32"/>
    </w:p>
    <w:p w14:paraId="2B9CD544" w14:textId="22DCC032" w:rsidR="004B297E"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214917707"/>
      <w:r w:rsidRPr="0073469F">
        <w:t>4.1</w:t>
      </w:r>
      <w:r w:rsidRPr="0073469F">
        <w:tab/>
      </w:r>
      <w:bookmarkEnd w:id="33"/>
      <w:bookmarkEnd w:id="34"/>
      <w:bookmarkEnd w:id="35"/>
      <w:bookmarkEnd w:id="36"/>
      <w:bookmarkEnd w:id="37"/>
      <w:bookmarkEnd w:id="38"/>
      <w:r w:rsidR="004B297E">
        <w:t>Overview</w:t>
      </w:r>
      <w:bookmarkEnd w:id="39"/>
    </w:p>
    <w:p w14:paraId="3AAE6EEA" w14:textId="50927016"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490D56">
        <w:t>3</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lastRenderedPageBreak/>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214917708"/>
      <w:r>
        <w:t>4.2</w:t>
      </w:r>
      <w:r>
        <w:tab/>
      </w:r>
      <w:bookmarkEnd w:id="40"/>
      <w:bookmarkEnd w:id="41"/>
      <w:bookmarkEnd w:id="42"/>
      <w:bookmarkEnd w:id="43"/>
      <w:bookmarkEnd w:id="44"/>
      <w:bookmarkEnd w:id="45"/>
      <w:r w:rsidR="0086175F">
        <w:t>LMS</w:t>
      </w:r>
      <w:r w:rsidR="00480288">
        <w:t xml:space="preserve"> </w:t>
      </w:r>
      <w:r>
        <w:t>Registration</w:t>
      </w:r>
      <w:bookmarkEnd w:id="46"/>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47" w:name="_Toc214917709"/>
      <w:r>
        <w:t>4.3</w:t>
      </w:r>
      <w:r>
        <w:tab/>
        <w:t>Identities</w:t>
      </w:r>
      <w:bookmarkEnd w:id="47"/>
    </w:p>
    <w:p w14:paraId="3BB5B2C0" w14:textId="77777777" w:rsidR="009A71D6" w:rsidRDefault="009A71D6" w:rsidP="009A71D6">
      <w:pPr>
        <w:pStyle w:val="Heading3"/>
      </w:pPr>
      <w:bookmarkStart w:id="48" w:name="_Toc214917710"/>
      <w:r>
        <w:t>4.3.1</w:t>
      </w:r>
      <w:r>
        <w:tab/>
        <w:t>General</w:t>
      </w:r>
      <w:bookmarkEnd w:id="48"/>
    </w:p>
    <w:p w14:paraId="449744B8" w14:textId="32B5FB18" w:rsidR="009A71D6" w:rsidRDefault="009A71D6" w:rsidP="009A71D6">
      <w:r>
        <w:t>The LMC is provided with MC service IDs as defined 3GPPP TS 23.280 [</w:t>
      </w:r>
      <w:r w:rsidR="00490D56">
        <w:t>3</w:t>
      </w:r>
      <w:r>
        <w:t>] from the IdMS during user authentication procedure according to 3GPP TS 33.180 [</w:t>
      </w:r>
      <w:r w:rsidR="00F37A4C">
        <w:t>1</w:t>
      </w:r>
      <w:r w:rsidR="005C3796">
        <w:t>7</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lastRenderedPageBreak/>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49" w:name="_Toc214917711"/>
      <w:r>
        <w:t>4.3.2</w:t>
      </w:r>
      <w:r>
        <w:tab/>
        <w:t>MCLOC client ID</w:t>
      </w:r>
      <w:bookmarkEnd w:id="49"/>
    </w:p>
    <w:p w14:paraId="75FC74FD" w14:textId="0A6E9E1D"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00B10FAD">
        <w:t>9562 </w:t>
      </w:r>
      <w:r w:rsidRPr="00B34245">
        <w:t>[</w:t>
      </w:r>
      <w:r w:rsidR="00B21C6C">
        <w:t>1</w:t>
      </w:r>
      <w:r w:rsidR="001B00B9">
        <w:t>8</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r w:rsidRPr="00E12CFE">
        <w:t xml:space="preserve">Other network entities (e.g. IWF, MC service servers, other LMS) that consume location information shall also </w:t>
      </w:r>
      <w:r>
        <w:t>assign a MCLOC client ID to be used in the APIs defined in this specification</w:t>
      </w:r>
      <w:r w:rsidRPr="00E12CFE">
        <w:t>.</w:t>
      </w:r>
    </w:p>
    <w:p w14:paraId="3DA7E9C1" w14:textId="33D1910C" w:rsidR="0024387C" w:rsidRPr="004D3E8B" w:rsidRDefault="00362401" w:rsidP="0024387C">
      <w:pPr>
        <w:pStyle w:val="Heading1"/>
      </w:pPr>
      <w:bookmarkStart w:id="50" w:name="_Toc214917712"/>
      <w:r w:rsidRPr="004D3E8B">
        <w:t>5</w:t>
      </w:r>
      <w:r w:rsidR="0024387C" w:rsidRPr="004D3E8B">
        <w:tab/>
        <w:t>Functional entities and reference points</w:t>
      </w:r>
      <w:bookmarkEnd w:id="50"/>
    </w:p>
    <w:p w14:paraId="6DBF6A5A" w14:textId="6E257BB0" w:rsidR="0024387C" w:rsidRPr="004D3E8B" w:rsidRDefault="00362401" w:rsidP="0024387C">
      <w:pPr>
        <w:pStyle w:val="Heading2"/>
      </w:pPr>
      <w:bookmarkStart w:id="51" w:name="_Toc214917713"/>
      <w:r w:rsidRPr="004D3E8B">
        <w:t>5</w:t>
      </w:r>
      <w:r w:rsidR="0024387C" w:rsidRPr="004D3E8B">
        <w:t>.1</w:t>
      </w:r>
      <w:r w:rsidR="0024387C" w:rsidRPr="004D3E8B">
        <w:tab/>
        <w:t>Introduction</w:t>
      </w:r>
      <w:bookmarkEnd w:id="51"/>
      <w:r w:rsidR="0024387C" w:rsidRPr="004D3E8B">
        <w:t xml:space="preserve"> </w:t>
      </w:r>
    </w:p>
    <w:p w14:paraId="635FE558" w14:textId="349F9BE8"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490D56">
        <w:t>3</w:t>
      </w:r>
      <w:r w:rsidRPr="004D3E8B">
        <w:t>]).</w:t>
      </w:r>
    </w:p>
    <w:p w14:paraId="70EE5B79" w14:textId="437C1D62" w:rsidR="0024387C" w:rsidRPr="004D3E8B" w:rsidRDefault="00362401" w:rsidP="0024387C">
      <w:pPr>
        <w:pStyle w:val="Heading2"/>
      </w:pPr>
      <w:bookmarkStart w:id="52" w:name="_Toc20155509"/>
      <w:bookmarkStart w:id="53" w:name="_Toc27500664"/>
      <w:bookmarkStart w:id="54" w:name="_Toc36048789"/>
      <w:bookmarkStart w:id="55" w:name="_Toc45209552"/>
      <w:bookmarkStart w:id="56" w:name="_Toc51860377"/>
      <w:bookmarkStart w:id="57" w:name="_Toc131399675"/>
      <w:bookmarkStart w:id="58" w:name="_Toc214917714"/>
      <w:r w:rsidRPr="004D3E8B">
        <w:t>5</w:t>
      </w:r>
      <w:r w:rsidR="0024387C" w:rsidRPr="004D3E8B">
        <w:t>.2</w:t>
      </w:r>
      <w:r w:rsidR="0024387C" w:rsidRPr="004D3E8B">
        <w:tab/>
        <w:t>Location management service functional architecture</w:t>
      </w:r>
      <w:bookmarkEnd w:id="58"/>
    </w:p>
    <w:p w14:paraId="1DA8E4E2" w14:textId="6A2CF2E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490D56">
        <w:t>3</w:t>
      </w:r>
      <w:r>
        <w:t>] clause 7.3.</w:t>
      </w:r>
    </w:p>
    <w:p w14:paraId="736171CA" w14:textId="6431A046" w:rsidR="0024387C" w:rsidRDefault="007E7DFE" w:rsidP="00A5233D">
      <w:pPr>
        <w:pStyle w:val="TH"/>
        <w:rPr>
          <w:rFonts w:eastAsia="Calibri"/>
          <w:lang w:val="nl-NL"/>
        </w:rPr>
      </w:pPr>
      <w:r>
        <w:rPr>
          <w:rFonts w:ascii="Times New Roman" w:eastAsia="Calibri" w:hAnsi="Times New Roman"/>
          <w:noProof/>
          <w:lang w:val="nl-NL"/>
        </w:rPr>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04.65pt;height:329.35pt;mso-width-percent:0;mso-height-percent:0;mso-width-percent:0;mso-height-percent:0" o:ole="">
            <v:imagedata r:id="rId14" o:title=""/>
          </v:shape>
          <o:OLEObject Type="Embed" ProgID="Visio.Drawing.15" ShapeID="_x0000_i1029" DrawAspect="Content" ObjectID="_1825531312"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5EDE8069" w:rsidR="007C4D7A" w:rsidRPr="004D3E8B" w:rsidRDefault="00E454DE" w:rsidP="00E454DE">
      <w:r>
        <w:t>The protocol used on reference point CSC-24 is not part of this specification.</w:t>
      </w:r>
    </w:p>
    <w:p w14:paraId="31EFEDB7" w14:textId="77777777" w:rsidR="000F66E7" w:rsidRDefault="000F66E7" w:rsidP="000F66E7">
      <w:pPr>
        <w:pStyle w:val="Heading2"/>
      </w:pPr>
      <w:bookmarkStart w:id="59" w:name="_Toc214917715"/>
      <w:r>
        <w:t>5</w:t>
      </w:r>
      <w:r w:rsidRPr="0073469F">
        <w:t>.</w:t>
      </w:r>
      <w:r>
        <w:t>3</w:t>
      </w:r>
      <w:r w:rsidRPr="0073469F">
        <w:tab/>
      </w:r>
      <w:r>
        <w:t>Functional entities</w:t>
      </w:r>
      <w:bookmarkEnd w:id="59"/>
    </w:p>
    <w:p w14:paraId="3CFF768D" w14:textId="3B87E98A" w:rsidR="0024387C" w:rsidRPr="004D3E8B" w:rsidRDefault="00362401" w:rsidP="000F66E7">
      <w:pPr>
        <w:pStyle w:val="Heading3"/>
      </w:pPr>
      <w:bookmarkStart w:id="60" w:name="_Toc214917716"/>
      <w:r w:rsidRPr="004D3E8B">
        <w:t>5</w:t>
      </w:r>
      <w:r w:rsidR="0024387C" w:rsidRPr="004D3E8B">
        <w:t>.3</w:t>
      </w:r>
      <w:r w:rsidR="000F66E7">
        <w:t>.1</w:t>
      </w:r>
      <w:r w:rsidR="0024387C" w:rsidRPr="004D3E8B">
        <w:tab/>
        <w:t>MCLoc client</w:t>
      </w:r>
      <w:bookmarkEnd w:id="52"/>
      <w:bookmarkEnd w:id="53"/>
      <w:bookmarkEnd w:id="54"/>
      <w:bookmarkEnd w:id="55"/>
      <w:bookmarkEnd w:id="56"/>
      <w:bookmarkEnd w:id="57"/>
      <w:r w:rsidR="0024387C" w:rsidRPr="004D3E8B">
        <w:t xml:space="preserve"> (LMC)</w:t>
      </w:r>
      <w:bookmarkEnd w:id="60"/>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7EA5E7F" w:rsidR="0024387C" w:rsidRPr="004D3E8B" w:rsidRDefault="0024387C" w:rsidP="0024387C">
      <w:pPr>
        <w:pStyle w:val="B1"/>
      </w:pPr>
      <w:r w:rsidRPr="004D3E8B">
        <w:t>-</w:t>
      </w:r>
      <w:r w:rsidRPr="004D3E8B">
        <w:tab/>
        <w:t>interacts with the MCLoc server, executing procedures defined in 3GPP TS 23.280 [</w:t>
      </w:r>
      <w:r w:rsidR="00490D56">
        <w:t>3</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1" w:name="_Toc214917717"/>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61"/>
    </w:p>
    <w:p w14:paraId="37CD79EC" w14:textId="75382C3D" w:rsidR="0024387C" w:rsidRDefault="0024387C" w:rsidP="0024387C">
      <w:bookmarkStart w:id="62" w:name="_Toc20155511"/>
      <w:bookmarkStart w:id="63" w:name="_Toc27500666"/>
      <w:bookmarkStart w:id="64" w:name="_Toc36048791"/>
      <w:bookmarkStart w:id="65" w:name="_Toc45209554"/>
      <w:bookmarkStart w:id="66" w:name="_Toc51860379"/>
      <w:bookmarkStart w:id="67" w:name="_Toc131399677"/>
      <w:r>
        <w:t>The</w:t>
      </w:r>
      <w:r w:rsidRPr="0073469F">
        <w:t xml:space="preserve"> MC</w:t>
      </w:r>
      <w:r>
        <w:t>Loc</w:t>
      </w:r>
      <w:r w:rsidRPr="0073469F">
        <w:t xml:space="preserve"> </w:t>
      </w:r>
      <w:r>
        <w:t>server executes location related procedures defined in 3GPP TS 23.280 [</w:t>
      </w:r>
      <w:r w:rsidR="00490D56">
        <w:t>3</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3F4B2F65" w:rsidR="0024387C" w:rsidRDefault="0024387C" w:rsidP="0024387C">
      <w:pPr>
        <w:pStyle w:val="B1"/>
      </w:pPr>
      <w:r>
        <w:t>-</w:t>
      </w:r>
      <w:r>
        <w:tab/>
        <w:t>interacts with an IWF to request or provide location information.</w:t>
      </w:r>
    </w:p>
    <w:p w14:paraId="006EAA79" w14:textId="448F4A17" w:rsidR="0024387C" w:rsidRPr="004D3E8B" w:rsidRDefault="004D3E8B" w:rsidP="004F0C66">
      <w:pPr>
        <w:pStyle w:val="Heading3"/>
      </w:pPr>
      <w:bookmarkStart w:id="68" w:name="_Toc468105321"/>
      <w:bookmarkStart w:id="69" w:name="_Toc468110416"/>
      <w:bookmarkStart w:id="70" w:name="_Toc131207382"/>
      <w:bookmarkStart w:id="71" w:name="_Toc214917718"/>
      <w:bookmarkEnd w:id="62"/>
      <w:bookmarkEnd w:id="63"/>
      <w:bookmarkEnd w:id="64"/>
      <w:bookmarkEnd w:id="65"/>
      <w:bookmarkEnd w:id="66"/>
      <w:bookmarkEnd w:id="67"/>
      <w:r w:rsidRPr="008243A6">
        <w:t>5</w:t>
      </w:r>
      <w:r w:rsidR="00601BB8">
        <w:t>.3.3</w:t>
      </w:r>
      <w:r w:rsidR="0024387C" w:rsidRPr="004D3E8B">
        <w:tab/>
      </w:r>
      <w:r w:rsidR="00F176D2">
        <w:t>void</w:t>
      </w:r>
      <w:bookmarkEnd w:id="71"/>
    </w:p>
    <w:p w14:paraId="667D0FB7" w14:textId="538D934C" w:rsidR="0024387C" w:rsidRPr="0073469F" w:rsidRDefault="004D3E8B" w:rsidP="004F0C66">
      <w:pPr>
        <w:pStyle w:val="Heading3"/>
      </w:pPr>
      <w:bookmarkStart w:id="72" w:name="_Toc214917719"/>
      <w:r w:rsidRPr="008243A6">
        <w:t>5</w:t>
      </w:r>
      <w:r w:rsidR="0024387C" w:rsidRPr="004D3E8B">
        <w:t>.</w:t>
      </w:r>
      <w:r w:rsidR="00AE16EA">
        <w:t>3.4</w:t>
      </w:r>
      <w:r w:rsidR="0024387C" w:rsidRPr="004D3E8B">
        <w:tab/>
        <w:t>Configuration</w:t>
      </w:r>
      <w:r w:rsidR="0024387C">
        <w:t xml:space="preserve"> management server (CMS)</w:t>
      </w:r>
      <w:bookmarkEnd w:id="72"/>
    </w:p>
    <w:p w14:paraId="66D0CB30" w14:textId="0F5F7531" w:rsidR="0024387C" w:rsidRDefault="0024387C" w:rsidP="0024387C">
      <w:r>
        <w:t>See 3GPP TS 23.280 [</w:t>
      </w:r>
      <w:r w:rsidR="00490D56">
        <w:t>3</w:t>
      </w:r>
      <w:r>
        <w:t>] clause 7.4.2.2.2.</w:t>
      </w:r>
    </w:p>
    <w:p w14:paraId="55D1CC81" w14:textId="159ABCAA" w:rsidR="00C40830" w:rsidRPr="0073469F" w:rsidRDefault="00195E82" w:rsidP="004F0C66">
      <w:pPr>
        <w:pStyle w:val="Heading2"/>
      </w:pPr>
      <w:bookmarkStart w:id="73" w:name="_Toc214917720"/>
      <w:r>
        <w:t>5.4</w:t>
      </w:r>
      <w:r>
        <w:tab/>
        <w:t>Reference points</w:t>
      </w:r>
      <w:bookmarkEnd w:id="73"/>
    </w:p>
    <w:p w14:paraId="730FE194" w14:textId="67EE5297" w:rsidR="0024387C" w:rsidRPr="0023242D" w:rsidRDefault="004D3E8B" w:rsidP="005D6E0C">
      <w:pPr>
        <w:pStyle w:val="Heading3"/>
      </w:pPr>
      <w:bookmarkStart w:id="74" w:name="_Toc214917721"/>
      <w:r>
        <w:t>5</w:t>
      </w:r>
      <w:r w:rsidR="0024387C">
        <w:t>.</w:t>
      </w:r>
      <w:r w:rsidR="005D6E0C">
        <w:t>4.1</w:t>
      </w:r>
      <w:r w:rsidR="0024387C">
        <w:tab/>
      </w:r>
      <w:r w:rsidR="002522C1">
        <w:t>void</w:t>
      </w:r>
      <w:bookmarkEnd w:id="74"/>
    </w:p>
    <w:p w14:paraId="1B146DB2" w14:textId="35678389" w:rsidR="0024387C" w:rsidRDefault="004D3E8B" w:rsidP="005D6E0C">
      <w:pPr>
        <w:pStyle w:val="Heading3"/>
      </w:pPr>
      <w:bookmarkStart w:id="75" w:name="_Toc214917722"/>
      <w:r>
        <w:t>5</w:t>
      </w:r>
      <w:r w:rsidR="0024387C">
        <w:t>.</w:t>
      </w:r>
      <w:r w:rsidR="005D6E0C">
        <w:t>4.2</w:t>
      </w:r>
      <w:r w:rsidR="0024387C">
        <w:tab/>
        <w:t>Reference point CSC-14 (between the LMS and the LMC)</w:t>
      </w:r>
      <w:bookmarkEnd w:id="68"/>
      <w:bookmarkEnd w:id="69"/>
      <w:bookmarkEnd w:id="70"/>
      <w:bookmarkEnd w:id="75"/>
    </w:p>
    <w:p w14:paraId="79C0F5EA" w14:textId="4EB39BE0" w:rsidR="0024387C" w:rsidRDefault="0024387C" w:rsidP="0024387C">
      <w:r>
        <w:t>The CSC-14 reference point, which exists between the LMC and the LMS, is described in 3GPP TS 23.280 [</w:t>
      </w:r>
      <w:r w:rsidR="00490D56">
        <w:t>3</w:t>
      </w:r>
      <w:r>
        <w:t>] clause 7.5.2.14.</w:t>
      </w:r>
    </w:p>
    <w:p w14:paraId="7AA7114F" w14:textId="0BF77798" w:rsidR="0024387C" w:rsidRDefault="004D3E8B" w:rsidP="005D6E0C">
      <w:pPr>
        <w:pStyle w:val="Heading3"/>
      </w:pPr>
      <w:bookmarkStart w:id="76" w:name="_Toc214917723"/>
      <w:r w:rsidRPr="008243A6">
        <w:t>5</w:t>
      </w:r>
      <w:r w:rsidR="0024387C">
        <w:t>.</w:t>
      </w:r>
      <w:r w:rsidR="005D6E0C">
        <w:t>4.3</w:t>
      </w:r>
      <w:r w:rsidR="0024387C">
        <w:tab/>
        <w:t>Reference point CSC-15 (between the LMS and the</w:t>
      </w:r>
      <w:r w:rsidR="0024387C" w:rsidRPr="00BE0D7A">
        <w:t xml:space="preserve"> </w:t>
      </w:r>
      <w:r w:rsidR="0024387C">
        <w:t xml:space="preserve">MC </w:t>
      </w:r>
      <w:r w:rsidR="00876CE0">
        <w:t xml:space="preserve">service </w:t>
      </w:r>
      <w:r w:rsidR="0024387C">
        <w:t>server)</w:t>
      </w:r>
      <w:bookmarkEnd w:id="76"/>
    </w:p>
    <w:p w14:paraId="764FF4EA" w14:textId="6245C23D" w:rsidR="0024387C" w:rsidRPr="004D3E8B" w:rsidRDefault="0024387C" w:rsidP="0024387C">
      <w:r>
        <w:t>The CSC-15 reference point, which exists between the LMS and the</w:t>
      </w:r>
      <w:r w:rsidRPr="00BE0D7A">
        <w:t xml:space="preserve"> </w:t>
      </w:r>
      <w:r>
        <w:t>MC</w:t>
      </w:r>
      <w:r w:rsidR="00876CE0">
        <w:t xml:space="preserve"> service</w:t>
      </w:r>
      <w:r>
        <w:t xml:space="preserve"> server, is described in 3GPP TS 23.280 [</w:t>
      </w:r>
      <w:r w:rsidR="00490D56">
        <w:t>3</w:t>
      </w:r>
      <w:r>
        <w:t xml:space="preserve">] </w:t>
      </w:r>
      <w:r w:rsidRPr="004D3E8B">
        <w:t>clause 7.5.2.15.</w:t>
      </w:r>
    </w:p>
    <w:p w14:paraId="7473A087" w14:textId="3FC2998C" w:rsidR="0024387C" w:rsidRDefault="004D3E8B" w:rsidP="005D6E0C">
      <w:pPr>
        <w:pStyle w:val="Heading3"/>
      </w:pPr>
      <w:bookmarkStart w:id="77" w:name="_Toc214917724"/>
      <w:r w:rsidRPr="008243A6">
        <w:t>5</w:t>
      </w:r>
      <w:r w:rsidR="0024387C" w:rsidRPr="004D3E8B">
        <w:t>.</w:t>
      </w:r>
      <w:r w:rsidR="005D6E0C">
        <w:t>4.4</w:t>
      </w:r>
      <w:r w:rsidR="0024387C" w:rsidRPr="004D3E8B">
        <w:tab/>
        <w:t>Reference point CSC-22 (between the LMS and another</w:t>
      </w:r>
      <w:r w:rsidR="0024387C">
        <w:t xml:space="preserve"> LMS)</w:t>
      </w:r>
      <w:bookmarkEnd w:id="77"/>
    </w:p>
    <w:p w14:paraId="12E24E10" w14:textId="6BF0B77D" w:rsidR="0024387C" w:rsidRDefault="0024387C" w:rsidP="0024387C">
      <w:r>
        <w:t>The CSC-22 reference point, which exists between the LMS and another LMS, is described in 3GPP TS 23.280 [</w:t>
      </w:r>
      <w:r w:rsidR="00490D56">
        <w:t>3</w:t>
      </w:r>
      <w:r>
        <w:t>] clause 7.5.2.23.</w:t>
      </w:r>
    </w:p>
    <w:p w14:paraId="0ED96866" w14:textId="75E6A9BC" w:rsidR="0024387C" w:rsidRPr="004D3E8B" w:rsidRDefault="004D3E8B" w:rsidP="005D6E0C">
      <w:pPr>
        <w:pStyle w:val="Heading3"/>
      </w:pPr>
      <w:bookmarkStart w:id="78" w:name="_Toc214917725"/>
      <w:r>
        <w:t>5</w:t>
      </w:r>
      <w:r w:rsidR="0024387C" w:rsidRPr="004D3E8B">
        <w:t>.</w:t>
      </w:r>
      <w:r w:rsidR="005D6E0C">
        <w:t>4.5</w:t>
      </w:r>
      <w:r w:rsidR="0024387C" w:rsidRPr="004D3E8B">
        <w:tab/>
        <w:t>Reference point CSC-24 (between the LMS and the configuration management server)</w:t>
      </w:r>
      <w:bookmarkEnd w:id="78"/>
    </w:p>
    <w:p w14:paraId="4586C774" w14:textId="0CBC356B" w:rsidR="0024387C" w:rsidRPr="004D3E8B" w:rsidRDefault="0024387C" w:rsidP="0024387C">
      <w:r w:rsidRPr="004D3E8B">
        <w:t>The CSC-24 reference point, which exists between the LMS and the configuration management server, is described in 3GPP TS 23.280 [</w:t>
      </w:r>
      <w:r w:rsidR="00490D56">
        <w:t>3</w:t>
      </w:r>
      <w:r w:rsidRPr="004D3E8B">
        <w:t>] clause 7.5.2.25.</w:t>
      </w:r>
    </w:p>
    <w:p w14:paraId="5E9E8208" w14:textId="5AC22A40" w:rsidR="0024387C" w:rsidRPr="004D3E8B" w:rsidRDefault="004D3E8B" w:rsidP="005D6E0C">
      <w:pPr>
        <w:pStyle w:val="Heading3"/>
      </w:pPr>
      <w:bookmarkStart w:id="79" w:name="_Toc214917726"/>
      <w:r>
        <w:t>5</w:t>
      </w:r>
      <w:r w:rsidR="0024387C" w:rsidRPr="004D3E8B">
        <w:t>.</w:t>
      </w:r>
      <w:r w:rsidR="005D6E0C">
        <w:t>4.6</w:t>
      </w:r>
      <w:r w:rsidR="0024387C" w:rsidRPr="004D3E8B">
        <w:tab/>
        <w:t>Reference point IWF-4 (between the LMS and the IWF)</w:t>
      </w:r>
      <w:bookmarkEnd w:id="79"/>
    </w:p>
    <w:p w14:paraId="01EF6565" w14:textId="2B59F8DA" w:rsidR="0024387C" w:rsidRPr="004D3E8B" w:rsidRDefault="0024387C" w:rsidP="0024387C">
      <w:r w:rsidRPr="004D3E8B">
        <w:t>The IWF-4 reference point, which exists between the LMS and the IWF, is described in 3GPP TS 23.283 [</w:t>
      </w:r>
      <w:r w:rsidR="00804B9F">
        <w:t>6</w:t>
      </w:r>
      <w:r w:rsidRPr="004D3E8B">
        <w:t>] clause 7.4.4.</w:t>
      </w:r>
    </w:p>
    <w:p w14:paraId="58118A2A" w14:textId="3784D9BB" w:rsidR="0024387C" w:rsidRDefault="004D3E8B" w:rsidP="005D6E0C">
      <w:pPr>
        <w:pStyle w:val="Heading3"/>
      </w:pPr>
      <w:bookmarkStart w:id="80" w:name="_Toc214917727"/>
      <w:r>
        <w:t>5</w:t>
      </w:r>
      <w:r w:rsidR="0024387C" w:rsidRPr="004D3E8B">
        <w:t>.</w:t>
      </w:r>
      <w:r w:rsidR="005D6E0C">
        <w:t>4.7</w:t>
      </w:r>
      <w:r w:rsidR="0024387C">
        <w:tab/>
        <w:t>Reference points HTTP-1, HTTP-2 and HTTP-3</w:t>
      </w:r>
      <w:bookmarkEnd w:id="80"/>
    </w:p>
    <w:p w14:paraId="12B8BE31" w14:textId="35AC98C4"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490D56">
        <w:t>3</w:t>
      </w:r>
      <w:r>
        <w:t>] clause 7.5.3.</w:t>
      </w:r>
    </w:p>
    <w:p w14:paraId="2CB9D21E" w14:textId="77777777" w:rsidR="00A073D9" w:rsidRDefault="00A073D9" w:rsidP="00A073D9">
      <w:pPr>
        <w:pStyle w:val="Heading1"/>
        <w:pBdr>
          <w:top w:val="none" w:sz="0" w:space="0" w:color="auto"/>
        </w:pBdr>
      </w:pPr>
      <w:bookmarkStart w:id="81" w:name="startOfAnnexes"/>
      <w:bookmarkStart w:id="82" w:name="_Toc214917728"/>
      <w:bookmarkEnd w:id="81"/>
      <w:r>
        <w:lastRenderedPageBreak/>
        <w:t>6</w:t>
      </w:r>
      <w:r w:rsidRPr="004D3578">
        <w:tab/>
      </w:r>
      <w:r>
        <w:t>Services offered by the location management server</w:t>
      </w:r>
      <w:bookmarkEnd w:id="82"/>
    </w:p>
    <w:p w14:paraId="6FBE99AB" w14:textId="77777777" w:rsidR="00A073D9" w:rsidRDefault="00A073D9" w:rsidP="00A073D9">
      <w:pPr>
        <w:pStyle w:val="Heading2"/>
      </w:pPr>
      <w:bookmarkStart w:id="83" w:name="_Toc510696586"/>
      <w:bookmarkStart w:id="84" w:name="_Toc35971378"/>
      <w:bookmarkStart w:id="85" w:name="_Toc214917729"/>
      <w:r>
        <w:t>6.1</w:t>
      </w:r>
      <w:r>
        <w:tab/>
        <w:t>Introduction</w:t>
      </w:r>
      <w:bookmarkEnd w:id="83"/>
      <w:bookmarkEnd w:id="84"/>
      <w:bookmarkEnd w:id="85"/>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tcPr>
          <w:p w14:paraId="4485FAE3" w14:textId="396D5B50" w:rsidR="00920D3C" w:rsidRPr="00366EFF" w:rsidRDefault="00920D3C" w:rsidP="00C21234">
            <w:pPr>
              <w:pStyle w:val="TAL"/>
            </w:pPr>
            <w:r>
              <w:t>LMS_Reporting</w:t>
            </w:r>
          </w:p>
        </w:tc>
        <w:tc>
          <w:tcPr>
            <w:tcW w:w="2127" w:type="dxa"/>
          </w:tcPr>
          <w:p w14:paraId="62F6AA62" w14:textId="3CC821C0" w:rsidR="00920D3C" w:rsidRDefault="00920D3C" w:rsidP="00C21234">
            <w:pPr>
              <w:pStyle w:val="TAL"/>
            </w:pPr>
            <w:r>
              <w:t>RegistrationRequest</w:t>
            </w:r>
          </w:p>
        </w:tc>
        <w:tc>
          <w:tcPr>
            <w:tcW w:w="2268" w:type="dxa"/>
          </w:tcPr>
          <w:p w14:paraId="2BF35C3A" w14:textId="77777777" w:rsidR="00920D3C" w:rsidRDefault="00920D3C" w:rsidP="00C21234">
            <w:pPr>
              <w:pStyle w:val="TAL"/>
            </w:pPr>
            <w:r>
              <w:t>Request/Response</w:t>
            </w:r>
          </w:p>
        </w:tc>
        <w:tc>
          <w:tcPr>
            <w:tcW w:w="2356" w:type="dxa"/>
          </w:tcPr>
          <w:p w14:paraId="3225E2C1" w14:textId="77777777" w:rsidR="00920D3C" w:rsidRDefault="00920D3C" w:rsidP="00C21234">
            <w:pPr>
              <w:pStyle w:val="TAL"/>
              <w:rPr>
                <w:lang w:eastAsia="zh-CN"/>
              </w:rPr>
            </w:pPr>
            <w:r>
              <w:rPr>
                <w:lang w:eastAsia="zh-CN"/>
              </w:rPr>
              <w:t>LMC</w:t>
            </w:r>
          </w:p>
        </w:tc>
      </w:tr>
      <w:tr w:rsidR="00A74818" w14:paraId="5E3500B4" w14:textId="77777777" w:rsidTr="00920D3C">
        <w:trPr>
          <w:trHeight w:val="136"/>
          <w:jc w:val="center"/>
        </w:trPr>
        <w:tc>
          <w:tcPr>
            <w:tcW w:w="2784" w:type="dxa"/>
            <w:vMerge/>
          </w:tcPr>
          <w:p w14:paraId="5F19AECE" w14:textId="77777777" w:rsidR="00A74818" w:rsidRDefault="00A74818" w:rsidP="00A74818">
            <w:pPr>
              <w:pStyle w:val="TAL"/>
            </w:pPr>
          </w:p>
        </w:tc>
        <w:tc>
          <w:tcPr>
            <w:tcW w:w="2127" w:type="dxa"/>
          </w:tcPr>
          <w:p w14:paraId="775401DB" w14:textId="59FD6539" w:rsidR="00A74818" w:rsidRDefault="00A74818" w:rsidP="00A74818">
            <w:pPr>
              <w:pStyle w:val="TAL"/>
            </w:pPr>
            <w:r>
              <w:t>RegistrationUpdate</w:t>
            </w:r>
          </w:p>
        </w:tc>
        <w:tc>
          <w:tcPr>
            <w:tcW w:w="2268" w:type="dxa"/>
          </w:tcPr>
          <w:p w14:paraId="6CD81369" w14:textId="69212C22" w:rsidR="00A74818" w:rsidRDefault="00A74818" w:rsidP="00A74818">
            <w:pPr>
              <w:pStyle w:val="TAL"/>
            </w:pPr>
            <w:r>
              <w:t>Request/Response</w:t>
            </w:r>
          </w:p>
        </w:tc>
        <w:tc>
          <w:tcPr>
            <w:tcW w:w="2356" w:type="dxa"/>
          </w:tcPr>
          <w:p w14:paraId="386D8FDE" w14:textId="38A71694" w:rsidR="00A74818" w:rsidRDefault="00A74818" w:rsidP="00A74818">
            <w:pPr>
              <w:pStyle w:val="TAL"/>
              <w:rPr>
                <w:lang w:eastAsia="zh-CN"/>
              </w:rPr>
            </w:pPr>
            <w:r>
              <w:rPr>
                <w:lang w:eastAsia="zh-CN"/>
              </w:rPr>
              <w:t>LMC</w:t>
            </w:r>
          </w:p>
        </w:tc>
      </w:tr>
      <w:tr w:rsidR="00A74818" w14:paraId="447458F9" w14:textId="77777777" w:rsidTr="00920D3C">
        <w:trPr>
          <w:trHeight w:val="136"/>
          <w:jc w:val="center"/>
        </w:trPr>
        <w:tc>
          <w:tcPr>
            <w:tcW w:w="2784" w:type="dxa"/>
            <w:vMerge/>
          </w:tcPr>
          <w:p w14:paraId="635ABF11" w14:textId="77777777" w:rsidR="00A74818" w:rsidRDefault="00A74818" w:rsidP="00A74818">
            <w:pPr>
              <w:pStyle w:val="TAL"/>
            </w:pPr>
          </w:p>
        </w:tc>
        <w:tc>
          <w:tcPr>
            <w:tcW w:w="2127" w:type="dxa"/>
          </w:tcPr>
          <w:p w14:paraId="2B60E6B0" w14:textId="7D19F9C3" w:rsidR="00A74818" w:rsidRDefault="00A74818" w:rsidP="00A74818">
            <w:pPr>
              <w:pStyle w:val="TAL"/>
            </w:pPr>
            <w:r>
              <w:t>RegistrationDelete</w:t>
            </w:r>
          </w:p>
        </w:tc>
        <w:tc>
          <w:tcPr>
            <w:tcW w:w="2268" w:type="dxa"/>
          </w:tcPr>
          <w:p w14:paraId="3F7EBCEA" w14:textId="688FB169" w:rsidR="00A74818" w:rsidRDefault="00A74818" w:rsidP="00A74818">
            <w:pPr>
              <w:pStyle w:val="TAL"/>
            </w:pPr>
            <w:r>
              <w:t>Request/Response</w:t>
            </w:r>
          </w:p>
        </w:tc>
        <w:tc>
          <w:tcPr>
            <w:tcW w:w="2356" w:type="dxa"/>
          </w:tcPr>
          <w:p w14:paraId="7C2221B7" w14:textId="6B9607D9" w:rsidR="00A74818" w:rsidRDefault="00A74818" w:rsidP="00A74818">
            <w:pPr>
              <w:pStyle w:val="TAL"/>
              <w:rPr>
                <w:lang w:eastAsia="zh-CN"/>
              </w:rPr>
            </w:pPr>
            <w:r>
              <w:rPr>
                <w:lang w:eastAsia="zh-CN"/>
              </w:rPr>
              <w:t>LMC</w:t>
            </w:r>
          </w:p>
        </w:tc>
      </w:tr>
      <w:tr w:rsidR="00920D3C" w14:paraId="086A4B32" w14:textId="77777777" w:rsidTr="00920D3C">
        <w:trPr>
          <w:trHeight w:val="136"/>
          <w:jc w:val="center"/>
        </w:trPr>
        <w:tc>
          <w:tcPr>
            <w:tcW w:w="2784" w:type="dxa"/>
            <w:vMerge/>
          </w:tcPr>
          <w:p w14:paraId="21C72A3B" w14:textId="77777777" w:rsidR="00920D3C" w:rsidRDefault="00920D3C" w:rsidP="00C21234">
            <w:pPr>
              <w:pStyle w:val="TAL"/>
            </w:pPr>
          </w:p>
        </w:tc>
        <w:tc>
          <w:tcPr>
            <w:tcW w:w="2127" w:type="dxa"/>
          </w:tcPr>
          <w:p w14:paraId="70ABCF9B" w14:textId="3354EA2C" w:rsidR="00920D3C" w:rsidRDefault="00920D3C" w:rsidP="00C21234">
            <w:pPr>
              <w:pStyle w:val="TAL"/>
            </w:pPr>
            <w:r>
              <w:t>ConfigurationNotify</w:t>
            </w:r>
          </w:p>
        </w:tc>
        <w:tc>
          <w:tcPr>
            <w:tcW w:w="2268" w:type="dxa"/>
          </w:tcPr>
          <w:p w14:paraId="0A4853AA" w14:textId="77777777" w:rsidR="00920D3C" w:rsidRDefault="00920D3C" w:rsidP="00C21234">
            <w:pPr>
              <w:pStyle w:val="TAL"/>
            </w:pPr>
            <w:r>
              <w:t>Request/Response</w:t>
            </w:r>
          </w:p>
        </w:tc>
        <w:tc>
          <w:tcPr>
            <w:tcW w:w="2356" w:type="dxa"/>
          </w:tcPr>
          <w:p w14:paraId="13BE5908" w14:textId="5BA87938" w:rsidR="00920D3C" w:rsidRDefault="00920D3C" w:rsidP="00C21234">
            <w:pPr>
              <w:pStyle w:val="TAL"/>
              <w:rPr>
                <w:lang w:eastAsia="zh-CN"/>
              </w:rPr>
            </w:pPr>
            <w:r>
              <w:rPr>
                <w:lang w:eastAsia="zh-CN"/>
              </w:rPr>
              <w:t>LMS</w:t>
            </w:r>
          </w:p>
        </w:tc>
      </w:tr>
      <w:tr w:rsidR="00920D3C" w14:paraId="1638EBDD" w14:textId="77777777" w:rsidTr="00920D3C">
        <w:trPr>
          <w:trHeight w:val="136"/>
          <w:jc w:val="center"/>
        </w:trPr>
        <w:tc>
          <w:tcPr>
            <w:tcW w:w="2784" w:type="dxa"/>
            <w:vMerge/>
          </w:tcPr>
          <w:p w14:paraId="70D374FC" w14:textId="77777777" w:rsidR="00920D3C" w:rsidRDefault="00920D3C" w:rsidP="00C21234">
            <w:pPr>
              <w:pStyle w:val="TAL"/>
            </w:pPr>
          </w:p>
        </w:tc>
        <w:tc>
          <w:tcPr>
            <w:tcW w:w="2127" w:type="dxa"/>
          </w:tcPr>
          <w:p w14:paraId="7B3BCDBF" w14:textId="693F2E03" w:rsidR="00920D3C" w:rsidRDefault="00920D3C" w:rsidP="00C21234">
            <w:pPr>
              <w:pStyle w:val="TAL"/>
            </w:pPr>
            <w:r>
              <w:t>ConfigurationRequest</w:t>
            </w:r>
          </w:p>
        </w:tc>
        <w:tc>
          <w:tcPr>
            <w:tcW w:w="2268" w:type="dxa"/>
          </w:tcPr>
          <w:p w14:paraId="40510F4C" w14:textId="77777777" w:rsidR="00920D3C" w:rsidRDefault="00920D3C" w:rsidP="00C21234">
            <w:pPr>
              <w:pStyle w:val="TAL"/>
            </w:pPr>
            <w:r>
              <w:t>Request/Response</w:t>
            </w:r>
          </w:p>
        </w:tc>
        <w:tc>
          <w:tcPr>
            <w:tcW w:w="2356" w:type="dxa"/>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trPr>
        <w:tc>
          <w:tcPr>
            <w:tcW w:w="2784" w:type="dxa"/>
            <w:vMerge/>
          </w:tcPr>
          <w:p w14:paraId="363DE640" w14:textId="77777777" w:rsidR="00920D3C" w:rsidRDefault="00920D3C" w:rsidP="00C21234">
            <w:pPr>
              <w:pStyle w:val="TAL"/>
            </w:pPr>
          </w:p>
        </w:tc>
        <w:tc>
          <w:tcPr>
            <w:tcW w:w="2127" w:type="dxa"/>
          </w:tcPr>
          <w:p w14:paraId="7FB6EC81" w14:textId="16ECAB61" w:rsidR="00920D3C" w:rsidRDefault="00920D3C" w:rsidP="00C21234">
            <w:pPr>
              <w:pStyle w:val="TAL"/>
            </w:pPr>
            <w:r>
              <w:t>LocationReportRequest</w:t>
            </w:r>
          </w:p>
        </w:tc>
        <w:tc>
          <w:tcPr>
            <w:tcW w:w="2268" w:type="dxa"/>
          </w:tcPr>
          <w:p w14:paraId="279C071A" w14:textId="1B6AE500" w:rsidR="00920D3C" w:rsidRDefault="00920D3C" w:rsidP="00C21234">
            <w:pPr>
              <w:pStyle w:val="TAL"/>
            </w:pPr>
            <w:r>
              <w:t>Request/Response</w:t>
            </w:r>
          </w:p>
        </w:tc>
        <w:tc>
          <w:tcPr>
            <w:tcW w:w="2356" w:type="dxa"/>
          </w:tcPr>
          <w:p w14:paraId="27C93C33" w14:textId="044EF7A5" w:rsidR="00920D3C" w:rsidRDefault="00920D3C" w:rsidP="00C21234">
            <w:pPr>
              <w:pStyle w:val="TAL"/>
              <w:rPr>
                <w:lang w:eastAsia="zh-CN"/>
              </w:rPr>
            </w:pPr>
            <w:r>
              <w:rPr>
                <w:lang w:eastAsia="zh-CN"/>
              </w:rPr>
              <w:t>LMS</w:t>
            </w:r>
          </w:p>
        </w:tc>
      </w:tr>
      <w:tr w:rsidR="00920D3C" w14:paraId="00355F2E" w14:textId="77777777" w:rsidTr="00920D3C">
        <w:trPr>
          <w:trHeight w:val="136"/>
          <w:jc w:val="center"/>
        </w:trPr>
        <w:tc>
          <w:tcPr>
            <w:tcW w:w="2784" w:type="dxa"/>
            <w:vMerge/>
          </w:tcPr>
          <w:p w14:paraId="04F7B2A3" w14:textId="77777777" w:rsidR="00920D3C" w:rsidRDefault="00920D3C" w:rsidP="00920D3C">
            <w:pPr>
              <w:pStyle w:val="TAL"/>
            </w:pPr>
          </w:p>
        </w:tc>
        <w:tc>
          <w:tcPr>
            <w:tcW w:w="2127" w:type="dxa"/>
          </w:tcPr>
          <w:p w14:paraId="2D8CD8C7" w14:textId="1188211C" w:rsidR="00920D3C" w:rsidRDefault="00920D3C" w:rsidP="00920D3C">
            <w:pPr>
              <w:pStyle w:val="TAL"/>
            </w:pPr>
            <w:r>
              <w:t>LocationReportPublish</w:t>
            </w:r>
          </w:p>
        </w:tc>
        <w:tc>
          <w:tcPr>
            <w:tcW w:w="2268" w:type="dxa"/>
          </w:tcPr>
          <w:p w14:paraId="0F6521AA" w14:textId="19143D9D" w:rsidR="00920D3C" w:rsidRDefault="00920D3C" w:rsidP="00920D3C">
            <w:pPr>
              <w:pStyle w:val="TAL"/>
            </w:pPr>
            <w:r>
              <w:t>Request/Response</w:t>
            </w:r>
          </w:p>
        </w:tc>
        <w:tc>
          <w:tcPr>
            <w:tcW w:w="2356" w:type="dxa"/>
          </w:tcPr>
          <w:p w14:paraId="35C9224B" w14:textId="388C701A" w:rsidR="00920D3C" w:rsidRDefault="00920D3C" w:rsidP="00920D3C">
            <w:pPr>
              <w:pStyle w:val="TAL"/>
              <w:rPr>
                <w:lang w:eastAsia="zh-CN"/>
              </w:rPr>
            </w:pPr>
            <w:r>
              <w:rPr>
                <w:lang w:eastAsia="zh-CN"/>
              </w:rPr>
              <w:t>LMC</w:t>
            </w:r>
          </w:p>
        </w:tc>
      </w:tr>
      <w:tr w:rsidR="00A073D9" w14:paraId="018BCB9F" w14:textId="77777777" w:rsidTr="00920D3C">
        <w:trPr>
          <w:trHeight w:val="136"/>
          <w:jc w:val="center"/>
        </w:trPr>
        <w:tc>
          <w:tcPr>
            <w:tcW w:w="2784" w:type="dxa"/>
            <w:vMerge w:val="restart"/>
          </w:tcPr>
          <w:p w14:paraId="1ACC9476" w14:textId="5CAFE20A" w:rsidR="00A073D9" w:rsidRDefault="00A073D9" w:rsidP="00C21234">
            <w:pPr>
              <w:pStyle w:val="TAL"/>
            </w:pPr>
            <w:r>
              <w:t>LMS_</w:t>
            </w:r>
            <w:r w:rsidR="005C13FB">
              <w:t>Information</w:t>
            </w:r>
          </w:p>
        </w:tc>
        <w:tc>
          <w:tcPr>
            <w:tcW w:w="2127" w:type="dxa"/>
          </w:tcPr>
          <w:p w14:paraId="35682C57" w14:textId="1450E8AC" w:rsidR="00A073D9" w:rsidRDefault="00FD51AB" w:rsidP="00C21234">
            <w:pPr>
              <w:pStyle w:val="TAL"/>
            </w:pPr>
            <w:r>
              <w:t>LocationInfo</w:t>
            </w:r>
            <w:r w:rsidR="00A073D9">
              <w:t>Request</w:t>
            </w:r>
          </w:p>
        </w:tc>
        <w:tc>
          <w:tcPr>
            <w:tcW w:w="2268" w:type="dxa"/>
          </w:tcPr>
          <w:p w14:paraId="7879C54B" w14:textId="77777777" w:rsidR="00A073D9" w:rsidRDefault="00A073D9" w:rsidP="00C21234">
            <w:pPr>
              <w:pStyle w:val="TAL"/>
            </w:pPr>
            <w:r w:rsidRPr="00DF5E9D">
              <w:t>Request/Response</w:t>
            </w:r>
          </w:p>
        </w:tc>
        <w:tc>
          <w:tcPr>
            <w:tcW w:w="2356" w:type="dxa"/>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tcPr>
          <w:p w14:paraId="6B0F3201" w14:textId="77777777" w:rsidR="00A073D9" w:rsidRDefault="00A073D9" w:rsidP="00C21234">
            <w:pPr>
              <w:pStyle w:val="TAL"/>
            </w:pPr>
          </w:p>
        </w:tc>
        <w:tc>
          <w:tcPr>
            <w:tcW w:w="2127" w:type="dxa"/>
          </w:tcPr>
          <w:p w14:paraId="40FE46C0" w14:textId="79EDD4FB" w:rsidR="00A073D9" w:rsidRDefault="00521C07" w:rsidP="00C21234">
            <w:pPr>
              <w:pStyle w:val="TAL"/>
            </w:pPr>
            <w:r>
              <w:t>LocationInfo</w:t>
            </w:r>
            <w:r w:rsidR="00A073D9">
              <w:t>Subscribe</w:t>
            </w:r>
          </w:p>
        </w:tc>
        <w:tc>
          <w:tcPr>
            <w:tcW w:w="2268" w:type="dxa"/>
          </w:tcPr>
          <w:p w14:paraId="75ED18D3" w14:textId="77777777" w:rsidR="00A073D9" w:rsidRPr="00DF5E9D" w:rsidRDefault="00A073D9" w:rsidP="00C21234">
            <w:pPr>
              <w:pStyle w:val="TAL"/>
            </w:pPr>
            <w:r>
              <w:t>Subscribe/Notify</w:t>
            </w:r>
          </w:p>
        </w:tc>
        <w:tc>
          <w:tcPr>
            <w:tcW w:w="2356" w:type="dxa"/>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tcPr>
          <w:p w14:paraId="0C9875F8" w14:textId="77777777" w:rsidR="00A073D9" w:rsidRDefault="00A073D9" w:rsidP="00C21234">
            <w:pPr>
              <w:pStyle w:val="TAL"/>
            </w:pPr>
          </w:p>
        </w:tc>
        <w:tc>
          <w:tcPr>
            <w:tcW w:w="2127" w:type="dxa"/>
          </w:tcPr>
          <w:p w14:paraId="4FF25953" w14:textId="2DABE808" w:rsidR="00A073D9" w:rsidRDefault="00872013" w:rsidP="00C21234">
            <w:pPr>
              <w:pStyle w:val="TAL"/>
            </w:pPr>
            <w:r>
              <w:t>LocationInfo</w:t>
            </w:r>
            <w:r w:rsidR="00A073D9">
              <w:t>Notify</w:t>
            </w:r>
          </w:p>
        </w:tc>
        <w:tc>
          <w:tcPr>
            <w:tcW w:w="2268" w:type="dxa"/>
          </w:tcPr>
          <w:p w14:paraId="1F59A1C4" w14:textId="77777777" w:rsidR="00A073D9" w:rsidRPr="00DF5E9D" w:rsidRDefault="00A073D9" w:rsidP="00C21234">
            <w:pPr>
              <w:pStyle w:val="TAL"/>
            </w:pPr>
            <w:r>
              <w:t>Subscribe/Notify</w:t>
            </w:r>
          </w:p>
        </w:tc>
        <w:tc>
          <w:tcPr>
            <w:tcW w:w="2356" w:type="dxa"/>
          </w:tcPr>
          <w:p w14:paraId="4C9FA329" w14:textId="7B579625" w:rsidR="00A073D9" w:rsidRDefault="0069286D" w:rsidP="00C21234">
            <w:pPr>
              <w:pStyle w:val="TAL"/>
              <w:rPr>
                <w:lang w:eastAsia="zh-CN"/>
              </w:rPr>
            </w:pPr>
            <w:r>
              <w:rPr>
                <w:lang w:eastAsia="zh-CN"/>
              </w:rPr>
              <w:t>LMS</w:t>
            </w:r>
          </w:p>
        </w:tc>
      </w:tr>
      <w:tr w:rsidR="00812275" w14:paraId="38675314" w14:textId="77777777" w:rsidTr="00920D3C">
        <w:trPr>
          <w:trHeight w:val="136"/>
          <w:jc w:val="center"/>
        </w:trPr>
        <w:tc>
          <w:tcPr>
            <w:tcW w:w="2784" w:type="dxa"/>
            <w:vMerge/>
          </w:tcPr>
          <w:p w14:paraId="394CFBAB" w14:textId="77777777" w:rsidR="00812275" w:rsidRDefault="00812275" w:rsidP="00812275">
            <w:pPr>
              <w:pStyle w:val="TAL"/>
            </w:pPr>
          </w:p>
        </w:tc>
        <w:tc>
          <w:tcPr>
            <w:tcW w:w="2127" w:type="dxa"/>
          </w:tcPr>
          <w:p w14:paraId="595F9541" w14:textId="5FFDDBA4" w:rsidR="00812275" w:rsidRDefault="00812275" w:rsidP="00812275">
            <w:pPr>
              <w:pStyle w:val="TAL"/>
            </w:pPr>
            <w:r>
              <w:t>LocationInfoSubscribeUpdate</w:t>
            </w:r>
          </w:p>
        </w:tc>
        <w:tc>
          <w:tcPr>
            <w:tcW w:w="2268" w:type="dxa"/>
          </w:tcPr>
          <w:p w14:paraId="42EDB90D" w14:textId="28E01D16" w:rsidR="00812275" w:rsidRPr="00DF5E9D" w:rsidRDefault="00812275" w:rsidP="00812275">
            <w:pPr>
              <w:pStyle w:val="TAL"/>
            </w:pPr>
            <w:r>
              <w:t>Subscribe/Notify</w:t>
            </w:r>
          </w:p>
        </w:tc>
        <w:tc>
          <w:tcPr>
            <w:tcW w:w="2356" w:type="dxa"/>
          </w:tcPr>
          <w:p w14:paraId="34E10AC7" w14:textId="38C8AE28" w:rsidR="00812275" w:rsidRDefault="00812275" w:rsidP="00812275">
            <w:pPr>
              <w:pStyle w:val="TAL"/>
              <w:rPr>
                <w:lang w:eastAsia="zh-CN"/>
              </w:rPr>
            </w:pPr>
            <w:r>
              <w:rPr>
                <w:lang w:eastAsia="zh-CN"/>
              </w:rPr>
              <w:t>LMC, MC service server, IWF, LMS</w:t>
            </w:r>
          </w:p>
        </w:tc>
      </w:tr>
      <w:tr w:rsidR="00812275" w14:paraId="19DD9EF2" w14:textId="77777777" w:rsidTr="00920D3C">
        <w:trPr>
          <w:trHeight w:val="136"/>
          <w:jc w:val="center"/>
        </w:trPr>
        <w:tc>
          <w:tcPr>
            <w:tcW w:w="2784" w:type="dxa"/>
            <w:vMerge/>
          </w:tcPr>
          <w:p w14:paraId="1463138A" w14:textId="77777777" w:rsidR="00812275" w:rsidRDefault="00812275" w:rsidP="00812275">
            <w:pPr>
              <w:pStyle w:val="TAL"/>
            </w:pPr>
          </w:p>
        </w:tc>
        <w:tc>
          <w:tcPr>
            <w:tcW w:w="2127" w:type="dxa"/>
          </w:tcPr>
          <w:p w14:paraId="37F145C3" w14:textId="05CE1438" w:rsidR="00812275" w:rsidRDefault="00812275" w:rsidP="00812275">
            <w:pPr>
              <w:pStyle w:val="TAL"/>
            </w:pPr>
            <w:r>
              <w:t>LocationInfoSubscribeDelete</w:t>
            </w:r>
          </w:p>
        </w:tc>
        <w:tc>
          <w:tcPr>
            <w:tcW w:w="2268" w:type="dxa"/>
          </w:tcPr>
          <w:p w14:paraId="3E0E1F42" w14:textId="4DEA5A18" w:rsidR="00812275" w:rsidRPr="00DF5E9D" w:rsidRDefault="00812275" w:rsidP="00812275">
            <w:pPr>
              <w:pStyle w:val="TAL"/>
            </w:pPr>
            <w:r>
              <w:t>Subscribe/Notify</w:t>
            </w:r>
          </w:p>
        </w:tc>
        <w:tc>
          <w:tcPr>
            <w:tcW w:w="2356" w:type="dxa"/>
          </w:tcPr>
          <w:p w14:paraId="3ED20383" w14:textId="328F3BF0" w:rsidR="00812275" w:rsidRDefault="00812275" w:rsidP="00812275">
            <w:pPr>
              <w:pStyle w:val="TAL"/>
              <w:rPr>
                <w:lang w:eastAsia="zh-CN"/>
              </w:rPr>
            </w:pPr>
            <w:r>
              <w:rPr>
                <w:lang w:eastAsia="zh-CN"/>
              </w:rPr>
              <w:t>LMC, MC service server, IWF, LMS</w:t>
            </w:r>
          </w:p>
        </w:tc>
      </w:tr>
      <w:tr w:rsidR="00A073D9" w14:paraId="1AA17845" w14:textId="77777777" w:rsidTr="00920D3C">
        <w:trPr>
          <w:trHeight w:val="136"/>
          <w:jc w:val="center"/>
        </w:trPr>
        <w:tc>
          <w:tcPr>
            <w:tcW w:w="2784" w:type="dxa"/>
            <w:vMerge/>
          </w:tcPr>
          <w:p w14:paraId="64855E10" w14:textId="77777777" w:rsidR="00A073D9" w:rsidRDefault="00A073D9" w:rsidP="00C21234">
            <w:pPr>
              <w:pStyle w:val="TAL"/>
            </w:pPr>
          </w:p>
        </w:tc>
        <w:tc>
          <w:tcPr>
            <w:tcW w:w="2127" w:type="dxa"/>
          </w:tcPr>
          <w:p w14:paraId="6B766EB7" w14:textId="627F774B" w:rsidR="00A073D9" w:rsidRDefault="00C97E12" w:rsidP="00C21234">
            <w:pPr>
              <w:pStyle w:val="TAL"/>
            </w:pPr>
            <w:r>
              <w:t>LocationInfoConfigRequest</w:t>
            </w:r>
          </w:p>
        </w:tc>
        <w:tc>
          <w:tcPr>
            <w:tcW w:w="2268" w:type="dxa"/>
          </w:tcPr>
          <w:p w14:paraId="398259B1" w14:textId="4F105408" w:rsidR="00A073D9" w:rsidRDefault="0059727E" w:rsidP="00C21234">
            <w:pPr>
              <w:pStyle w:val="TAL"/>
            </w:pPr>
            <w:r w:rsidRPr="00DF5E9D">
              <w:t>Request/Response</w:t>
            </w:r>
          </w:p>
        </w:tc>
        <w:tc>
          <w:tcPr>
            <w:tcW w:w="2356" w:type="dxa"/>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4074A44D" w:rsidR="00A073D9" w:rsidRPr="00140838" w:rsidRDefault="00A073D9" w:rsidP="00C21234">
            <w:pPr>
              <w:pStyle w:val="TAL"/>
            </w:pPr>
            <w:r w:rsidRPr="00140838">
              <w:t>LMS_</w:t>
            </w:r>
            <w:r w:rsidR="009C7FA8">
              <w:t>Reporting</w:t>
            </w:r>
          </w:p>
        </w:tc>
        <w:tc>
          <w:tcPr>
            <w:tcW w:w="851" w:type="dxa"/>
            <w:tcBorders>
              <w:top w:val="single" w:sz="4" w:space="0" w:color="auto"/>
              <w:left w:val="single" w:sz="4" w:space="0" w:color="auto"/>
              <w:bottom w:val="single" w:sz="4" w:space="0" w:color="auto"/>
              <w:right w:val="single" w:sz="4" w:space="0" w:color="auto"/>
            </w:tcBorders>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080A17" w:rsidRDefault="00A073D9" w:rsidP="00C21234">
            <w:pPr>
              <w:pStyle w:val="TAL"/>
            </w:pPr>
            <w:r w:rsidRPr="00080A17">
              <w:t>LMS registration</w:t>
            </w:r>
            <w:r w:rsidR="00D57C62">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080A17" w:rsidRDefault="00A073D9" w:rsidP="00C21234">
            <w:pPr>
              <w:pStyle w:val="TAL"/>
            </w:pPr>
            <w:r w:rsidRPr="00080A17">
              <w:t>TS24283_Lms_Re</w:t>
            </w:r>
            <w:r w:rsidR="000B14B8">
              <w:t>porting</w:t>
            </w:r>
            <w:r w:rsidRPr="00080A17">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080A17" w:rsidRDefault="00A073D9" w:rsidP="00C21234">
            <w:pPr>
              <w:pStyle w:val="TAL"/>
            </w:pPr>
            <w:r w:rsidRPr="00080A17">
              <w:rPr>
                <w:noProof/>
              </w:rPr>
              <w:t>lms-</w:t>
            </w:r>
            <w:r w:rsidR="009A2EA4">
              <w:rPr>
                <w:noProof/>
              </w:rPr>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080A17" w:rsidRDefault="00A073D9" w:rsidP="00C21234">
            <w:pPr>
              <w:pStyle w:val="TAL"/>
            </w:pPr>
            <w:r w:rsidRPr="00080A17">
              <w:t>A.</w:t>
            </w:r>
            <w:r w:rsidR="00080A17" w:rsidRPr="00080A17">
              <w:t>2</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344D6179" w:rsidR="0022682A" w:rsidRPr="00140838" w:rsidRDefault="0022682A" w:rsidP="0022682A">
            <w:pPr>
              <w:pStyle w:val="TAL"/>
            </w:pPr>
            <w:r w:rsidRPr="00140838">
              <w:t>LMS_</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140838" w:rsidRDefault="0022682A" w:rsidP="0022682A">
            <w:pPr>
              <w:pStyle w:val="TAL"/>
            </w:pPr>
            <w:r>
              <w:t>7.</w:t>
            </w:r>
            <w:r w:rsidR="00342FBB">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140838" w:rsidRDefault="0022682A" w:rsidP="0022682A">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140838" w:rsidRDefault="0022682A" w:rsidP="0022682A">
            <w:pPr>
              <w:pStyle w:val="TAL"/>
            </w:pPr>
            <w:r>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140838" w:rsidRDefault="00BA2EB8" w:rsidP="0022682A">
            <w:pPr>
              <w:pStyle w:val="TAL"/>
            </w:pPr>
            <w:r>
              <w:t>l</w:t>
            </w:r>
            <w:r w:rsidR="0022682A">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140838" w:rsidRDefault="0022682A" w:rsidP="0022682A">
            <w:pPr>
              <w:pStyle w:val="TAL"/>
            </w:pPr>
            <w:r>
              <w:t>A.</w:t>
            </w:r>
            <w:r w:rsidR="0009088D">
              <w:t>3</w:t>
            </w:r>
          </w:p>
        </w:tc>
      </w:tr>
    </w:tbl>
    <w:p w14:paraId="1306C6BD" w14:textId="77777777" w:rsidR="00A073D9" w:rsidRDefault="00A073D9" w:rsidP="00A073D9">
      <w:pPr>
        <w:rPr>
          <w:lang w:val="en-US"/>
        </w:rPr>
      </w:pPr>
    </w:p>
    <w:p w14:paraId="0B7325B0" w14:textId="70F4BCA8" w:rsidR="00411677" w:rsidRDefault="00411677" w:rsidP="00411677">
      <w:pPr>
        <w:pStyle w:val="Heading2"/>
      </w:pPr>
      <w:bookmarkStart w:id="86" w:name="_Toc214917730"/>
      <w:r>
        <w:t>6.</w:t>
      </w:r>
      <w:r w:rsidR="00AE6485">
        <w:t>2</w:t>
      </w:r>
      <w:r>
        <w:tab/>
        <w:t>LMS_</w:t>
      </w:r>
      <w:r w:rsidR="004B552D">
        <w:t xml:space="preserve">Reporting </w:t>
      </w:r>
      <w:r>
        <w:t>service</w:t>
      </w:r>
      <w:bookmarkEnd w:id="86"/>
    </w:p>
    <w:p w14:paraId="5B79805E" w14:textId="33E49408" w:rsidR="00411677" w:rsidRDefault="00411677" w:rsidP="00411677">
      <w:pPr>
        <w:pStyle w:val="Heading3"/>
      </w:pPr>
      <w:bookmarkStart w:id="87" w:name="_Toc510696588"/>
      <w:bookmarkStart w:id="88" w:name="_Toc35971380"/>
      <w:bookmarkStart w:id="89" w:name="_Toc214917731"/>
      <w:r>
        <w:t>6.</w:t>
      </w:r>
      <w:r w:rsidR="00AE6485">
        <w:t>2</w:t>
      </w:r>
      <w:r>
        <w:t>.1</w:t>
      </w:r>
      <w:r>
        <w:tab/>
        <w:t>Service description</w:t>
      </w:r>
      <w:bookmarkEnd w:id="87"/>
      <w:bookmarkEnd w:id="88"/>
      <w:bookmarkEnd w:id="89"/>
    </w:p>
    <w:p w14:paraId="4661AE4A" w14:textId="6236D999" w:rsidR="00A316D0" w:rsidRDefault="00411677" w:rsidP="00411677">
      <w:bookmarkStart w:id="90" w:name="_Toc510696589"/>
      <w:bookmarkStart w:id="91" w:name="_Toc35971381"/>
      <w:r>
        <w:t>The LMS_</w:t>
      </w:r>
      <w:r w:rsidR="006A3814">
        <w:t xml:space="preserve">Reporting </w:t>
      </w:r>
      <w:r>
        <w:t>service allows the LMC to</w:t>
      </w:r>
      <w:r w:rsidR="00A316D0">
        <w:t>:</w:t>
      </w:r>
    </w:p>
    <w:p w14:paraId="30C894EA" w14:textId="6D46BFEF" w:rsidR="00F86A26" w:rsidRDefault="00A316D0" w:rsidP="00A316D0">
      <w:pPr>
        <w:pStyle w:val="B1"/>
      </w:pPr>
      <w:r>
        <w:t>-</w:t>
      </w:r>
      <w:r w:rsidR="001C2302">
        <w:tab/>
        <w:t>R</w:t>
      </w:r>
      <w:r w:rsidR="00411677">
        <w:t>egister, update the registration and to deregister in the LMS</w:t>
      </w:r>
      <w:r w:rsidR="00F86A26">
        <w:t>;</w:t>
      </w:r>
    </w:p>
    <w:p w14:paraId="564E6762" w14:textId="77777777" w:rsidR="001D7BEF" w:rsidRDefault="00F86A26" w:rsidP="001D7BEF">
      <w:pPr>
        <w:pStyle w:val="B1"/>
      </w:pPr>
      <w:r>
        <w:t>-</w:t>
      </w:r>
      <w:r>
        <w:tab/>
      </w:r>
      <w:r w:rsidR="001D7BEF">
        <w:t>Request location configuration and receive location configuration; and</w:t>
      </w:r>
    </w:p>
    <w:p w14:paraId="1087B68E" w14:textId="77777777" w:rsidR="00372693" w:rsidRDefault="001D7BEF" w:rsidP="001D7BEF">
      <w:pPr>
        <w:pStyle w:val="B1"/>
      </w:pPr>
      <w:r>
        <w:t>-</w:t>
      </w:r>
      <w:r>
        <w:tab/>
        <w:t>Receive location information requests and to send location information reports</w:t>
      </w:r>
      <w:r w:rsidR="00411677">
        <w:t xml:space="preserve">. </w:t>
      </w:r>
    </w:p>
    <w:p w14:paraId="5F3E6F29" w14:textId="4E3E2F9B" w:rsidR="00411677" w:rsidRDefault="00411677" w:rsidP="00372693">
      <w:r>
        <w:t>At registration the LMS performs the service authorization according to 3GPP TS 33.180</w:t>
      </w:r>
      <w:r w:rsidR="00A41D6F">
        <w:t> </w:t>
      </w:r>
      <w:r>
        <w:t>[</w:t>
      </w:r>
      <w:r w:rsidR="00F37A4C">
        <w:t>1</w:t>
      </w:r>
      <w:r w:rsidR="003B40D7">
        <w:t>7</w:t>
      </w:r>
      <w:r>
        <w:t>].</w:t>
      </w:r>
    </w:p>
    <w:p w14:paraId="793B7000" w14:textId="6D285A1E" w:rsidR="00411677" w:rsidRDefault="00411677" w:rsidP="00411677">
      <w:pPr>
        <w:pStyle w:val="Heading3"/>
      </w:pPr>
      <w:bookmarkStart w:id="92" w:name="_Toc214917732"/>
      <w:r>
        <w:lastRenderedPageBreak/>
        <w:t>6.</w:t>
      </w:r>
      <w:r w:rsidR="00AE6485">
        <w:t>2</w:t>
      </w:r>
      <w:r>
        <w:t>.2</w:t>
      </w:r>
      <w:r>
        <w:tab/>
        <w:t>Service operations</w:t>
      </w:r>
      <w:bookmarkEnd w:id="90"/>
      <w:bookmarkEnd w:id="91"/>
      <w:bookmarkEnd w:id="92"/>
    </w:p>
    <w:p w14:paraId="5AA955CA" w14:textId="1BBDD059" w:rsidR="00324385" w:rsidRPr="00324385" w:rsidRDefault="00CF6594" w:rsidP="00814AA4">
      <w:pPr>
        <w:pStyle w:val="Heading4"/>
      </w:pPr>
      <w:bookmarkStart w:id="93" w:name="_Toc214917733"/>
      <w:r>
        <w:t>6.2.2.1</w:t>
      </w:r>
      <w:r>
        <w:tab/>
        <w:t>Introduction</w:t>
      </w:r>
      <w:bookmarkEnd w:id="93"/>
    </w:p>
    <w:p w14:paraId="7844B6B8" w14:textId="321CAF9C" w:rsidR="00411677" w:rsidRDefault="00411677" w:rsidP="00411677">
      <w:r>
        <w:t xml:space="preserve">The service operation defined for </w:t>
      </w:r>
      <w:r>
        <w:rPr>
          <w:noProof/>
        </w:rPr>
        <w:t>LMS_</w:t>
      </w:r>
      <w:r w:rsidR="003E467F">
        <w:t>Reporting</w:t>
      </w:r>
      <w:r w:rsidR="003E467F">
        <w:t xml:space="preserve"> </w:t>
      </w:r>
      <w:r>
        <w:t>service is shown in the table 6.</w:t>
      </w:r>
      <w:r w:rsidR="00CF6594">
        <w:t>2</w:t>
      </w:r>
      <w:r w:rsidRPr="007E5C37">
        <w:t>.</w:t>
      </w:r>
      <w:r>
        <w:t>2.1-1.</w:t>
      </w:r>
    </w:p>
    <w:p w14:paraId="7F22A175" w14:textId="1189CCFE" w:rsidR="00411677" w:rsidRDefault="00411677" w:rsidP="00411677">
      <w:pPr>
        <w:pStyle w:val="TH"/>
      </w:pPr>
      <w:r>
        <w:t>Table 6.</w:t>
      </w:r>
      <w:r w:rsidR="00324385">
        <w:t>2</w:t>
      </w:r>
      <w:r w:rsidRPr="007E5C37">
        <w:t>.</w:t>
      </w:r>
      <w:r>
        <w:t>2.1-1: Operations of the LMS_</w:t>
      </w:r>
      <w:r w:rsidR="003E467F">
        <w:t>Reporting</w:t>
      </w:r>
      <w:r w:rsidR="003E467F">
        <w:t xml:space="preserve"> </w:t>
      </w:r>
      <w:r>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11B2E7E" w:rsidR="00411677" w:rsidRPr="00BF35EC" w:rsidRDefault="00411677" w:rsidP="00C21234">
            <w:pPr>
              <w:pStyle w:val="TAL"/>
              <w:rPr>
                <w:highlight w:val="darkCyan"/>
              </w:rPr>
            </w:pPr>
            <w:r>
              <w:t>RegistrationRequest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627463D3" w:rsidR="00411677" w:rsidRPr="007E09F3" w:rsidRDefault="00411677" w:rsidP="00C21234">
            <w:pPr>
              <w:pStyle w:val="TAL"/>
            </w:pPr>
            <w:r>
              <w:t>RegistrationUpdate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2B839944" w:rsidR="00411677" w:rsidRPr="007E09F3" w:rsidRDefault="00411677" w:rsidP="00C21234">
            <w:pPr>
              <w:pStyle w:val="TAL"/>
            </w:pPr>
            <w:r>
              <w:t>RegistrationDe</w:t>
            </w:r>
            <w:r w:rsidR="00F82867">
              <w:t>lete</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729B9101" w:rsidR="00CE2C2C" w:rsidRPr="007E09F3" w:rsidRDefault="00CE2C2C" w:rsidP="00CE2C2C">
            <w:pPr>
              <w:pStyle w:val="TAL"/>
            </w:pPr>
            <w:r>
              <w:t>Configuration</w:t>
            </w:r>
            <w:r w:rsidR="00E06A80">
              <w:t>Notify</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D07881" w14:paraId="24FBEE3B" w14:textId="77777777" w:rsidTr="00CE2C2C">
        <w:trPr>
          <w:jc w:val="center"/>
        </w:trPr>
        <w:tc>
          <w:tcPr>
            <w:tcW w:w="3492" w:type="dxa"/>
          </w:tcPr>
          <w:p w14:paraId="2CA7D6A7" w14:textId="30300D15" w:rsidR="00D07881" w:rsidRDefault="00D07881" w:rsidP="00D07881">
            <w:pPr>
              <w:pStyle w:val="TAL"/>
            </w:pPr>
            <w:r>
              <w:t>ConfigurationRequest</w:t>
            </w:r>
          </w:p>
        </w:tc>
        <w:tc>
          <w:tcPr>
            <w:tcW w:w="4254" w:type="dxa"/>
          </w:tcPr>
          <w:p w14:paraId="3DE284F5" w14:textId="3E72BB64" w:rsidR="00D07881" w:rsidRDefault="00D07881" w:rsidP="00D07881">
            <w:pPr>
              <w:pStyle w:val="TAL"/>
            </w:pPr>
            <w:r>
              <w:t>This service operation is used by the LMC to request the location configuration.</w:t>
            </w:r>
          </w:p>
        </w:tc>
        <w:tc>
          <w:tcPr>
            <w:tcW w:w="1789" w:type="dxa"/>
          </w:tcPr>
          <w:p w14:paraId="36137F00" w14:textId="528BC039" w:rsidR="00D07881" w:rsidRDefault="00D07881" w:rsidP="00D07881">
            <w:pPr>
              <w:pStyle w:val="TAL"/>
            </w:pPr>
            <w:r>
              <w:t>LMC</w:t>
            </w:r>
          </w:p>
        </w:tc>
      </w:tr>
      <w:tr w:rsidR="00CE2C2C" w14:paraId="77964577" w14:textId="77777777" w:rsidTr="00CE2C2C">
        <w:trPr>
          <w:jc w:val="center"/>
        </w:trPr>
        <w:tc>
          <w:tcPr>
            <w:tcW w:w="3492" w:type="dxa"/>
          </w:tcPr>
          <w:p w14:paraId="24A13AEB" w14:textId="5516C242" w:rsidR="00CE2C2C" w:rsidRPr="007E09F3" w:rsidRDefault="00CE2C2C" w:rsidP="00CE2C2C">
            <w:pPr>
              <w:pStyle w:val="TAL"/>
            </w:pPr>
            <w:r>
              <w:t>Location</w:t>
            </w:r>
            <w:r w:rsidR="00C7369E">
              <w:t>Report</w:t>
            </w:r>
            <w:r>
              <w:t>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r w:rsidR="002F5FE1" w14:paraId="5DCBF5DB" w14:textId="77777777" w:rsidTr="00CE2C2C">
        <w:trPr>
          <w:jc w:val="center"/>
        </w:trPr>
        <w:tc>
          <w:tcPr>
            <w:tcW w:w="3492" w:type="dxa"/>
          </w:tcPr>
          <w:p w14:paraId="0C5F0F6A" w14:textId="0BC120F9" w:rsidR="002F5FE1" w:rsidRDefault="002F5FE1" w:rsidP="002F5FE1">
            <w:pPr>
              <w:pStyle w:val="TAL"/>
            </w:pPr>
            <w:r>
              <w:t>LocationReportPublish</w:t>
            </w:r>
          </w:p>
        </w:tc>
        <w:tc>
          <w:tcPr>
            <w:tcW w:w="4254" w:type="dxa"/>
          </w:tcPr>
          <w:p w14:paraId="35DF0995" w14:textId="0B1AB23F" w:rsidR="002F5FE1" w:rsidRDefault="002F5FE1" w:rsidP="002F5FE1">
            <w:pPr>
              <w:pStyle w:val="TAL"/>
            </w:pPr>
            <w:r>
              <w:t>This service operation is used by the LMC to report the location information of the MC UE to the LMS.</w:t>
            </w:r>
          </w:p>
        </w:tc>
        <w:tc>
          <w:tcPr>
            <w:tcW w:w="1789" w:type="dxa"/>
          </w:tcPr>
          <w:p w14:paraId="487F7C2F" w14:textId="1A34E0CC" w:rsidR="002F5FE1" w:rsidRDefault="002F5FE1" w:rsidP="002F5FE1">
            <w:pPr>
              <w:pStyle w:val="TAL"/>
            </w:pPr>
            <w:r>
              <w:t>LMC</w:t>
            </w:r>
          </w:p>
        </w:tc>
      </w:tr>
    </w:tbl>
    <w:p w14:paraId="771FC0B0" w14:textId="77777777" w:rsidR="00411677" w:rsidRPr="003A17C2" w:rsidRDefault="00411677" w:rsidP="00411677"/>
    <w:p w14:paraId="18301D85" w14:textId="2B9829FB" w:rsidR="00411677" w:rsidRDefault="00411677" w:rsidP="00411677">
      <w:pPr>
        <w:pStyle w:val="Heading4"/>
      </w:pPr>
      <w:bookmarkStart w:id="94" w:name="_Toc510696591"/>
      <w:bookmarkStart w:id="95" w:name="_Toc35971383"/>
      <w:bookmarkStart w:id="96" w:name="_Toc214917734"/>
      <w:r>
        <w:t>6.</w:t>
      </w:r>
      <w:r w:rsidR="004E311C">
        <w:t>2</w:t>
      </w:r>
      <w:r>
        <w:t>.2.2</w:t>
      </w:r>
      <w:r>
        <w:tab/>
      </w:r>
      <w:bookmarkEnd w:id="94"/>
      <w:bookmarkEnd w:id="95"/>
      <w:r>
        <w:t>RegistrationRequest</w:t>
      </w:r>
      <w:bookmarkEnd w:id="96"/>
    </w:p>
    <w:p w14:paraId="08E93B48" w14:textId="0ABB0C52" w:rsidR="00411677" w:rsidRDefault="00411677" w:rsidP="00411677">
      <w:pPr>
        <w:pStyle w:val="Heading5"/>
      </w:pPr>
      <w:bookmarkStart w:id="97" w:name="_Toc510696592"/>
      <w:bookmarkStart w:id="98" w:name="_Toc35971384"/>
      <w:bookmarkStart w:id="99" w:name="_Toc214917735"/>
      <w:r>
        <w:t>6.</w:t>
      </w:r>
      <w:r w:rsidR="004E311C">
        <w:t>2</w:t>
      </w:r>
      <w:r>
        <w:t>.2.2.1</w:t>
      </w:r>
      <w:r>
        <w:tab/>
        <w:t>General</w:t>
      </w:r>
      <w:bookmarkEnd w:id="97"/>
      <w:bookmarkEnd w:id="98"/>
      <w:bookmarkEnd w:id="99"/>
    </w:p>
    <w:p w14:paraId="7693E2F7" w14:textId="77777777" w:rsidR="00411677" w:rsidRDefault="00411677" w:rsidP="00411677">
      <w:bookmarkStart w:id="100" w:name="_Toc510696593"/>
      <w:bookmarkStart w:id="101" w:name="_Toc35971385"/>
      <w:r>
        <w:t xml:space="preserve">This service operation is used by LMC to </w:t>
      </w:r>
      <w:r w:rsidRPr="00502871">
        <w:t xml:space="preserve">register itself </w:t>
      </w:r>
      <w:r>
        <w:t xml:space="preserve">in </w:t>
      </w:r>
      <w:r w:rsidRPr="00502871">
        <w:t>a given LMS.</w:t>
      </w:r>
    </w:p>
    <w:p w14:paraId="22770535" w14:textId="41DBCDC8" w:rsidR="00411677" w:rsidRPr="00C32C9D" w:rsidRDefault="00411677" w:rsidP="00411677">
      <w:pPr>
        <w:pStyle w:val="Heading5"/>
      </w:pPr>
      <w:bookmarkStart w:id="102" w:name="_Toc214917736"/>
      <w:r>
        <w:t>6.</w:t>
      </w:r>
      <w:r w:rsidR="00FB10E8">
        <w:t>2</w:t>
      </w:r>
      <w:r w:rsidRPr="000E53F8">
        <w:t>.2.2.2</w:t>
      </w:r>
      <w:r w:rsidRPr="000E53F8">
        <w:tab/>
      </w:r>
      <w:r w:rsidRPr="00C32C9D">
        <w:t>LMC register to LMS using RegistrationRequest</w:t>
      </w:r>
      <w:bookmarkEnd w:id="100"/>
      <w:bookmarkEnd w:id="101"/>
      <w:r w:rsidRPr="00C32C9D">
        <w:t xml:space="preserve"> operation</w:t>
      </w:r>
      <w:bookmarkEnd w:id="102"/>
    </w:p>
    <w:p w14:paraId="4B0F9640" w14:textId="5621C10E" w:rsidR="00411677" w:rsidRDefault="00411677" w:rsidP="00411677">
      <w:r w:rsidRPr="00587D2A">
        <w:t>For a LMC to register in the LMS, the LMC shall send an HTTP POST message to the LMS on the LMS_</w:t>
      </w:r>
      <w:r w:rsidR="00D73049">
        <w:t>Reporting</w:t>
      </w:r>
      <w:r w:rsidR="00D73049" w:rsidRPr="00587D2A">
        <w:t xml:space="preserve"> </w:t>
      </w:r>
      <w:r w:rsidRPr="00587D2A">
        <w:t xml:space="preserve">collection resource (i.e., LMC </w:t>
      </w:r>
      <w:r w:rsidR="004C6716">
        <w:t>r</w:t>
      </w:r>
      <w:r w:rsidRPr="00587D2A">
        <w:t xml:space="preserve">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67F80A87"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C47CBD">
        <w:t>9</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29DFADAA"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w:t>
      </w:r>
    </w:p>
    <w:p w14:paraId="67523A8A" w14:textId="21273150" w:rsidR="00411677" w:rsidRDefault="00411677" w:rsidP="00411677">
      <w:pPr>
        <w:pStyle w:val="B1"/>
        <w:ind w:left="284" w:firstLine="0"/>
      </w:pPr>
      <w:r>
        <w:t>1)</w:t>
      </w:r>
      <w:r>
        <w:tab/>
      </w:r>
      <w:r w:rsidR="008D14F7">
        <w:t xml:space="preserve">shall include </w:t>
      </w:r>
      <w:r>
        <w:t>an expTime attribute containing the time and date for the registration expiry;</w:t>
      </w:r>
    </w:p>
    <w:p w14:paraId="589CB372" w14:textId="11390065" w:rsidR="00411677" w:rsidRDefault="00411677" w:rsidP="00411677">
      <w:pPr>
        <w:pStyle w:val="B1"/>
        <w:ind w:left="284" w:firstLine="0"/>
      </w:pPr>
      <w:r>
        <w:t>2)</w:t>
      </w:r>
      <w:r>
        <w:tab/>
      </w:r>
      <w:r w:rsidR="008D14F7">
        <w:t xml:space="preserve">shall include </w:t>
      </w:r>
      <w:r>
        <w:t>a mclocClientId attribute identifying the instance of the LMC;</w:t>
      </w:r>
    </w:p>
    <w:p w14:paraId="0E9D0B29" w14:textId="0516240F" w:rsidR="00411677" w:rsidRDefault="00411677" w:rsidP="00411677">
      <w:pPr>
        <w:pStyle w:val="B1"/>
        <w:ind w:left="284" w:firstLine="0"/>
      </w:pPr>
      <w:r>
        <w:t>3)</w:t>
      </w:r>
      <w:r>
        <w:tab/>
      </w:r>
      <w:r w:rsidR="008D14F7">
        <w:t xml:space="preserve">shall include </w:t>
      </w:r>
      <w:r>
        <w:t>a locationConfigUri attribute specifying the URI of the LMC to which location configuration request shall be sent to;</w:t>
      </w:r>
    </w:p>
    <w:p w14:paraId="39C1E934" w14:textId="3D7209FF" w:rsidR="00411677" w:rsidRDefault="00411677" w:rsidP="00411677">
      <w:pPr>
        <w:pStyle w:val="B1"/>
        <w:ind w:left="284" w:firstLine="0"/>
      </w:pPr>
      <w:r>
        <w:t>4)</w:t>
      </w:r>
      <w:r>
        <w:tab/>
      </w:r>
      <w:r w:rsidR="008D14F7">
        <w:t xml:space="preserve">shall include </w:t>
      </w:r>
      <w:r>
        <w:t>a locationRequestUri attribute specifying the URI of the LMC to which location request shall be sent to</w:t>
      </w:r>
      <w:r w:rsidR="008D14F7">
        <w:t>;</w:t>
      </w:r>
    </w:p>
    <w:p w14:paraId="45EAE6E9" w14:textId="77777777" w:rsidR="004A6D31" w:rsidRDefault="004B3819" w:rsidP="004A6D31">
      <w:pPr>
        <w:pStyle w:val="B1"/>
        <w:ind w:left="284" w:firstLine="0"/>
      </w:pPr>
      <w:r>
        <w:t>5)</w:t>
      </w:r>
      <w:r>
        <w:tab/>
      </w:r>
      <w:r w:rsidR="004A6D31">
        <w:t>may include a pei attribute specifying the imei of the MC UE; and</w:t>
      </w:r>
    </w:p>
    <w:p w14:paraId="46AE4318" w14:textId="7C24178D" w:rsidR="008D14F7" w:rsidRDefault="004A6D31" w:rsidP="00411677">
      <w:pPr>
        <w:pStyle w:val="B1"/>
        <w:ind w:left="284" w:firstLine="0"/>
      </w:pPr>
      <w:r>
        <w:lastRenderedPageBreak/>
        <w:t>6)</w:t>
      </w:r>
      <w:r>
        <w:tab/>
        <w:t>may include a supi attribute specifying the supi of the subscription.</w:t>
      </w:r>
    </w:p>
    <w:p w14:paraId="5F1C4A67" w14:textId="7C40DB42" w:rsidR="00411677" w:rsidRPr="00CB5C2A" w:rsidRDefault="00411677" w:rsidP="00411677">
      <w:r w:rsidRPr="00CB5C2A">
        <w:t>Upon receiving the HTTP POST message from the LMC, the LMS:</w:t>
      </w:r>
    </w:p>
    <w:p w14:paraId="5B5F3B71" w14:textId="31B8D215"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6F7838B6" w14:textId="795724A0"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Registration</w:t>
      </w:r>
      <w:r w:rsidR="008820D0">
        <w:t>R</w:t>
      </w:r>
      <w:r>
        <w:t>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1F25179F"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Configuration</w:t>
      </w:r>
      <w:r w:rsidR="00B626E7">
        <w:t>Notify</w:t>
      </w:r>
      <w:r>
        <w:t xml:space="preserve">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04132EFB" w:rsidR="00411677" w:rsidRPr="00AC7671" w:rsidRDefault="00501425" w:rsidP="00AC7671">
      <w:pPr>
        <w:pStyle w:val="B1"/>
      </w:pPr>
      <w:r>
        <w:t>1)</w:t>
      </w:r>
      <w:r>
        <w:tab/>
      </w:r>
      <w:r w:rsidR="00E56E10">
        <w:t>C</w:t>
      </w:r>
      <w:r w:rsidR="00411677" w:rsidRPr="00AC7671">
        <w:t>onfiguration</w:t>
      </w:r>
      <w:r w:rsidR="0034690E">
        <w:t>Notify</w:t>
      </w:r>
      <w:r w:rsidR="00411677" w:rsidRPr="00AC7671">
        <w:t xml:space="preserve"> as specified in clause</w:t>
      </w:r>
      <w:r w:rsidR="00C90AA2">
        <w:t> </w:t>
      </w:r>
      <w:r w:rsidR="00901FB5">
        <w:t>6.2.2</w:t>
      </w:r>
      <w:r w:rsidR="00907590">
        <w:t>.5</w:t>
      </w:r>
      <w:r w:rsidR="00411677" w:rsidRPr="00AC7671">
        <w:t>; and</w:t>
      </w:r>
    </w:p>
    <w:p w14:paraId="3521E5B3" w14:textId="187F28EC" w:rsidR="00411677" w:rsidRDefault="00501425" w:rsidP="006D0082">
      <w:pPr>
        <w:pStyle w:val="B1"/>
      </w:pPr>
      <w:r>
        <w:t>2)</w:t>
      </w:r>
      <w:r>
        <w:tab/>
      </w:r>
      <w:r w:rsidR="00411677" w:rsidRPr="00AC7671">
        <w:t>Location</w:t>
      </w:r>
      <w:r w:rsidR="009B5FE0">
        <w:t>R</w:t>
      </w:r>
      <w:r w:rsidR="00F72241">
        <w:t>eportR</w:t>
      </w:r>
      <w:r w:rsidR="00411677" w:rsidRPr="00AC7671">
        <w:t>equest as specified in clause</w:t>
      </w:r>
      <w:r w:rsidR="00C90AA2">
        <w:t> 6.2.2</w:t>
      </w:r>
      <w:r w:rsidR="00C504C9">
        <w:t>.</w:t>
      </w:r>
      <w:r w:rsidR="00A5262B">
        <w:t>7</w:t>
      </w:r>
      <w:r w:rsidR="00411677" w:rsidRPr="00AC7671">
        <w:t>.</w:t>
      </w:r>
    </w:p>
    <w:p w14:paraId="7075C596" w14:textId="3718AC9C" w:rsidR="00411677" w:rsidRDefault="00411677" w:rsidP="00411677">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C60419">
        <w:rPr>
          <w:lang w:val="en-US" w:eastAsia="zh-CN"/>
        </w:rPr>
        <w:t>R</w:t>
      </w:r>
      <w:r w:rsidRPr="002F44AF">
        <w:rPr>
          <w:lang w:val="en-US" w:eastAsia="zh-CN"/>
        </w:rPr>
        <w:t xml:space="preserve">egistration </w:t>
      </w:r>
      <w:r w:rsidR="00216E5E">
        <w:rPr>
          <w:lang w:val="en-US" w:eastAsia="zh-CN"/>
        </w:rPr>
        <w:t>U</w:t>
      </w:r>
      <w:r w:rsidRPr="002F44AF">
        <w:rPr>
          <w:lang w:val="en-US" w:eastAsia="zh-CN"/>
        </w:rPr>
        <w:t>pdate request (as described in clause </w:t>
      </w:r>
      <w:r>
        <w:rPr>
          <w:lang w:val="en-US" w:eastAsia="zh-CN"/>
        </w:rPr>
        <w:t>6.</w:t>
      </w:r>
      <w:r w:rsidR="0055667D">
        <w:rPr>
          <w:lang w:val="en-US" w:eastAsia="zh-CN"/>
        </w:rPr>
        <w:t>2</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w:t>
      </w:r>
      <w:r w:rsidR="009E4FB1">
        <w:rPr>
          <w:lang w:val="en-US" w:eastAsia="zh-CN"/>
        </w:rPr>
        <w:t>R</w:t>
      </w:r>
      <w:r w:rsidRPr="002F44AF">
        <w:rPr>
          <w:lang w:val="en-US" w:eastAsia="zh-CN"/>
        </w:rPr>
        <w:t xml:space="preserve">egistration </w:t>
      </w:r>
      <w:r w:rsidR="009E4FB1">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r>
        <w:t>The LMS may use the value of pei or supi attribute when interacting over the Le reference point to request location information from the LCS network, see reference 3GPP TS 23.271 [</w:t>
      </w:r>
      <w:r w:rsidR="00E81A06" w:rsidRPr="00E81A06">
        <w:t>4</w:t>
      </w:r>
      <w:r w:rsidRPr="00E81A06">
        <w:t>] and 3GPP TS 23.273 [</w:t>
      </w:r>
      <w:r w:rsidR="00E81A06" w:rsidRPr="00E81A06">
        <w:t>5</w:t>
      </w:r>
      <w:r w:rsidRPr="00E81A06">
        <w:t>].</w:t>
      </w:r>
    </w:p>
    <w:p w14:paraId="712A0938" w14:textId="24D0764F" w:rsidR="00411677" w:rsidRPr="000B0CEE"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214917737"/>
      <w:r>
        <w:t>6.</w:t>
      </w:r>
      <w:r w:rsidR="00570F8B">
        <w:t>2</w:t>
      </w:r>
      <w:r w:rsidRPr="000B0CEE">
        <w:t>.2.3</w:t>
      </w:r>
      <w:r w:rsidRPr="000B0CEE">
        <w:tab/>
      </w:r>
      <w:r>
        <w:t>R</w:t>
      </w:r>
      <w:r w:rsidRPr="000B0CEE">
        <w:t>egistrationUpdate</w:t>
      </w:r>
      <w:bookmarkEnd w:id="103"/>
      <w:bookmarkEnd w:id="104"/>
      <w:bookmarkEnd w:id="105"/>
      <w:bookmarkEnd w:id="106"/>
      <w:bookmarkEnd w:id="107"/>
      <w:bookmarkEnd w:id="108"/>
      <w:bookmarkEnd w:id="109"/>
    </w:p>
    <w:p w14:paraId="74B0A1C0" w14:textId="1FF10D11" w:rsidR="00411677" w:rsidRPr="000B0CEE"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214917738"/>
      <w:r>
        <w:t>6.</w:t>
      </w:r>
      <w:r w:rsidR="00570F8B">
        <w:t>2</w:t>
      </w:r>
      <w:r w:rsidRPr="000B0CEE">
        <w:t>.2.3.1</w:t>
      </w:r>
      <w:r w:rsidRPr="000B0CEE">
        <w:tab/>
        <w:t>General</w:t>
      </w:r>
      <w:bookmarkEnd w:id="110"/>
      <w:bookmarkEnd w:id="111"/>
      <w:bookmarkEnd w:id="112"/>
      <w:bookmarkEnd w:id="113"/>
      <w:bookmarkEnd w:id="114"/>
      <w:bookmarkEnd w:id="115"/>
      <w:bookmarkEnd w:id="116"/>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7F5B2E5F" w:rsidR="00411677" w:rsidRPr="00815B52"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214917739"/>
      <w:r>
        <w:t>6.</w:t>
      </w:r>
      <w:r w:rsidR="00570F8B">
        <w:t>2</w:t>
      </w:r>
      <w:r w:rsidRPr="00815B52">
        <w:t>.2.3.2</w:t>
      </w:r>
      <w:r w:rsidRPr="00815B52">
        <w:tab/>
        <w:t>LMC updating registration using RegistrationUpdate operation</w:t>
      </w:r>
      <w:bookmarkEnd w:id="117"/>
      <w:bookmarkEnd w:id="118"/>
      <w:bookmarkEnd w:id="119"/>
      <w:bookmarkEnd w:id="120"/>
      <w:bookmarkEnd w:id="121"/>
      <w:bookmarkEnd w:id="122"/>
      <w:bookmarkEnd w:id="123"/>
    </w:p>
    <w:p w14:paraId="07C2A003" w14:textId="3B4B2D82" w:rsidR="00411677" w:rsidRDefault="00411677" w:rsidP="00411677">
      <w:r w:rsidRPr="00CF116F">
        <w:t xml:space="preserve">To update the LMC registration information at the LMS, the LMC shall send an HTTP PUT message to the LMS on resource URI identifying the </w:t>
      </w:r>
      <w:r w:rsidR="007B1F8C">
        <w:t>i</w:t>
      </w:r>
      <w:r w:rsidRPr="00CF116F">
        <w:t>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E1DA3BA"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320B30">
        <w:t>9</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lastRenderedPageBreak/>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621EE5B1" w:rsidR="00411677" w:rsidRPr="001F4DED" w:rsidRDefault="00411677" w:rsidP="00AC7671">
      <w:pPr>
        <w:pStyle w:val="B1"/>
      </w:pPr>
      <w:r w:rsidRPr="001F4DED">
        <w:t>2)</w:t>
      </w:r>
      <w:r w:rsidRPr="001F4DED">
        <w:tab/>
        <w:t>a mclocClientId attribute identifying the instance of the LMC</w:t>
      </w:r>
      <w:r w:rsidR="003F7D65">
        <w:t xml:space="preserve"> as defined in </w:t>
      </w:r>
      <w:r w:rsidR="00020FD4">
        <w:t xml:space="preserve">clause </w:t>
      </w:r>
      <w:r w:rsidR="003F7D65">
        <w:t>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565EB04F"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4316B834" w14:textId="278428A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Registration</w:t>
      </w:r>
      <w:r w:rsidR="00C777FD">
        <w:t>R</w:t>
      </w:r>
      <w:r>
        <w:t>equest;</w:t>
      </w:r>
    </w:p>
    <w:p w14:paraId="59A58C9D" w14:textId="141885A8" w:rsidR="00411677" w:rsidRDefault="00411677" w:rsidP="00411677">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3036A74D"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2705F4">
        <w:rPr>
          <w:lang w:val="en-US" w:eastAsia="zh-CN"/>
        </w:rPr>
        <w:t>R</w:t>
      </w:r>
      <w:r w:rsidRPr="002F44AF">
        <w:rPr>
          <w:lang w:val="en-US" w:eastAsia="zh-CN"/>
        </w:rPr>
        <w:t>egistration</w:t>
      </w:r>
      <w:r w:rsidR="002616FE">
        <w:rPr>
          <w:lang w:val="en-US" w:eastAsia="zh-CN"/>
        </w:rPr>
        <w:t>U</w:t>
      </w:r>
      <w:r w:rsidRPr="002F44AF">
        <w:rPr>
          <w:lang w:val="en-US" w:eastAsia="zh-CN"/>
        </w:rPr>
        <w:t>pdate request prior to the expiration time</w:t>
      </w:r>
      <w:r>
        <w:rPr>
          <w:lang w:val="en-US" w:eastAsia="zh-CN"/>
        </w:rPr>
        <w:t xml:space="preserve">, to maintain the registration state. </w:t>
      </w:r>
      <w:r w:rsidRPr="002F44AF">
        <w:rPr>
          <w:lang w:val="en-US" w:eastAsia="zh-CN"/>
        </w:rPr>
        <w:t xml:space="preserve">If a successful </w:t>
      </w:r>
      <w:r w:rsidR="006953FD">
        <w:rPr>
          <w:lang w:val="en-US" w:eastAsia="zh-CN"/>
        </w:rPr>
        <w:t>R</w:t>
      </w:r>
      <w:r w:rsidRPr="002F44AF">
        <w:rPr>
          <w:lang w:val="en-US" w:eastAsia="zh-CN"/>
        </w:rPr>
        <w:t>egistration</w:t>
      </w:r>
      <w:r w:rsidR="006953FD">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w:t>
      </w:r>
      <w:r w:rsidR="007929A5">
        <w:rPr>
          <w:lang w:val="en-US" w:eastAsia="zh-CN"/>
        </w:rPr>
        <w:t>R</w:t>
      </w:r>
      <w:r w:rsidRPr="002F44AF">
        <w:rPr>
          <w:lang w:val="en-US" w:eastAsia="zh-CN"/>
        </w:rPr>
        <w:t>egistration resource.</w:t>
      </w:r>
    </w:p>
    <w:p w14:paraId="19F32A4B" w14:textId="12545ED6" w:rsidR="00411677" w:rsidRPr="00C3206F"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214917740"/>
      <w:r>
        <w:t>6.</w:t>
      </w:r>
      <w:r w:rsidR="00090524">
        <w:t>2</w:t>
      </w:r>
      <w:r w:rsidRPr="00C3206F">
        <w:t>.2.4</w:t>
      </w:r>
      <w:r w:rsidRPr="00C3206F">
        <w:tab/>
        <w:t>RegistrationDe</w:t>
      </w:r>
      <w:r w:rsidR="001F21F4">
        <w:t>lete</w:t>
      </w:r>
      <w:bookmarkEnd w:id="124"/>
      <w:bookmarkEnd w:id="125"/>
      <w:bookmarkEnd w:id="126"/>
      <w:bookmarkEnd w:id="127"/>
      <w:bookmarkEnd w:id="128"/>
      <w:bookmarkEnd w:id="129"/>
      <w:bookmarkEnd w:id="130"/>
    </w:p>
    <w:p w14:paraId="20AA4741" w14:textId="31905BE5" w:rsidR="00411677" w:rsidRPr="00C3206F"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214917741"/>
      <w:r>
        <w:t>6.</w:t>
      </w:r>
      <w:r w:rsidR="00A94DE1">
        <w:t>2</w:t>
      </w:r>
      <w:r w:rsidRPr="00C3206F">
        <w:t>.2.4.1</w:t>
      </w:r>
      <w:r w:rsidRPr="00C3206F">
        <w:tab/>
        <w:t>General</w:t>
      </w:r>
      <w:bookmarkEnd w:id="131"/>
      <w:bookmarkEnd w:id="132"/>
      <w:bookmarkEnd w:id="133"/>
      <w:bookmarkEnd w:id="134"/>
      <w:bookmarkEnd w:id="135"/>
      <w:bookmarkEnd w:id="136"/>
      <w:bookmarkEnd w:id="137"/>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6920F81F" w:rsidR="00411677" w:rsidRPr="00A5233D" w:rsidRDefault="00411677" w:rsidP="00411677">
      <w:pPr>
        <w:pStyle w:val="Heading5"/>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214917742"/>
      <w:r>
        <w:t>6.</w:t>
      </w:r>
      <w:r w:rsidR="00A94DE1">
        <w:t>2</w:t>
      </w:r>
      <w:r w:rsidRPr="00354307">
        <w:t>.2.4.2</w:t>
      </w:r>
      <w:r w:rsidRPr="00354307">
        <w:tab/>
        <w:t>LMC deregistering using RegistrationDe</w:t>
      </w:r>
      <w:r w:rsidR="00706CDE">
        <w:t>lete</w:t>
      </w:r>
      <w:r w:rsidRPr="00354307">
        <w:t xml:space="preserve"> operation</w:t>
      </w:r>
      <w:bookmarkEnd w:id="138"/>
      <w:bookmarkEnd w:id="139"/>
      <w:bookmarkEnd w:id="140"/>
      <w:bookmarkEnd w:id="141"/>
      <w:bookmarkEnd w:id="142"/>
      <w:bookmarkEnd w:id="143"/>
      <w:bookmarkEnd w:id="144"/>
    </w:p>
    <w:p w14:paraId="734998C5" w14:textId="5F4EE5BC" w:rsidR="00411677" w:rsidRDefault="00411677" w:rsidP="00411677">
      <w:r w:rsidRPr="00ED41BC">
        <w:t xml:space="preserve">To deregister itself from the LMS, the LMC shall send HTTP DELETE message to the LMS, on the resource URI identifying the </w:t>
      </w:r>
      <w:r w:rsidR="00187ED8">
        <w:t>i</w:t>
      </w:r>
      <w:r w:rsidRPr="00ED41BC">
        <w:t>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70D0358F"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320B30">
        <w:t>9</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lastRenderedPageBreak/>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7EA3AE19" w:rsidR="00D676AC" w:rsidRPr="00C3206F" w:rsidRDefault="00D676AC" w:rsidP="00D676AC">
      <w:pPr>
        <w:pStyle w:val="Heading4"/>
      </w:pPr>
      <w:bookmarkStart w:id="145" w:name="_Toc214917743"/>
      <w:r>
        <w:t>6.2</w:t>
      </w:r>
      <w:r w:rsidRPr="00C3206F">
        <w:t>.2.</w:t>
      </w:r>
      <w:r w:rsidR="007212BB">
        <w:t>5</w:t>
      </w:r>
      <w:r w:rsidRPr="00C3206F">
        <w:tab/>
      </w:r>
      <w:r>
        <w:t>Configuration</w:t>
      </w:r>
      <w:r w:rsidR="00295103">
        <w:t>Notify</w:t>
      </w:r>
      <w:bookmarkEnd w:id="145"/>
    </w:p>
    <w:p w14:paraId="20DBE8E0" w14:textId="63B1C3B9" w:rsidR="00D676AC" w:rsidRPr="00C3206F" w:rsidRDefault="00D676AC" w:rsidP="00D676AC">
      <w:pPr>
        <w:pStyle w:val="Heading5"/>
      </w:pPr>
      <w:bookmarkStart w:id="146" w:name="_Toc214917744"/>
      <w:r>
        <w:t>6.2</w:t>
      </w:r>
      <w:r w:rsidRPr="00C3206F">
        <w:t>.2.</w:t>
      </w:r>
      <w:r w:rsidR="007212BB">
        <w:t>5</w:t>
      </w:r>
      <w:r w:rsidRPr="00C3206F">
        <w:t>.1</w:t>
      </w:r>
      <w:r w:rsidRPr="00C3206F">
        <w:tab/>
        <w:t>General</w:t>
      </w:r>
      <w:bookmarkEnd w:id="146"/>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3B8A22BE" w:rsidR="00D676AC" w:rsidRPr="00A5233D" w:rsidRDefault="00D676AC" w:rsidP="00D676AC">
      <w:pPr>
        <w:pStyle w:val="Heading5"/>
      </w:pPr>
      <w:bookmarkStart w:id="147" w:name="_Toc214917745"/>
      <w:r>
        <w:t>6.2</w:t>
      </w:r>
      <w:r w:rsidRPr="00354307">
        <w:t>.2.</w:t>
      </w:r>
      <w:r w:rsidR="007212BB">
        <w:t>5</w:t>
      </w:r>
      <w:r w:rsidRPr="00354307">
        <w:t>.2</w:t>
      </w:r>
      <w:r w:rsidRPr="00354307">
        <w:tab/>
        <w:t>LM</w:t>
      </w:r>
      <w:r>
        <w:t>S</w:t>
      </w:r>
      <w:r w:rsidRPr="00354307">
        <w:t xml:space="preserve"> </w:t>
      </w:r>
      <w:r>
        <w:t xml:space="preserve">send configuration </w:t>
      </w:r>
      <w:r w:rsidRPr="00354307">
        <w:t xml:space="preserve">using </w:t>
      </w:r>
      <w:r>
        <w:t>Configuration</w:t>
      </w:r>
      <w:r w:rsidR="0045664A">
        <w:t>Notify</w:t>
      </w:r>
      <w:r w:rsidRPr="00354307">
        <w:t xml:space="preserve"> operation</w:t>
      </w:r>
      <w:bookmarkEnd w:id="147"/>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p>
    <w:p w14:paraId="79E4594C" w14:textId="051E3B7F" w:rsidR="00D676AC" w:rsidRDefault="00D676AC" w:rsidP="00D676AC">
      <w:pPr>
        <w:pStyle w:val="B1"/>
      </w:pPr>
      <w:r w:rsidRPr="00C0288E">
        <w:t>3)</w:t>
      </w:r>
      <w:r w:rsidRPr="00C0288E">
        <w:tab/>
        <w:t>may include the configScope attribute</w:t>
      </w:r>
      <w:r>
        <w:t xml:space="preserve"> set to "FULL" or "UPDATE". </w:t>
      </w:r>
      <w:bookmarkStart w:id="148"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48"/>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the minimumReportInterval</w:t>
      </w:r>
      <w:r>
        <w:rPr>
          <w:lang w:val="en-US"/>
        </w:rPr>
        <w:t xml:space="preserve"> t</w:t>
      </w:r>
      <w:r>
        <w:t>imer</w:t>
      </w:r>
      <w:r w:rsidR="003F17D7">
        <w:t>; and</w:t>
      </w:r>
    </w:p>
    <w:p w14:paraId="6EB3EAC4" w14:textId="5FC090C1" w:rsidR="00D676AC" w:rsidRDefault="00B8471F" w:rsidP="00D676AC">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00D676AC" w:rsidRPr="0073469F">
        <w:t>.</w:t>
      </w:r>
    </w:p>
    <w:p w14:paraId="50667ACB" w14:textId="2EBB73B1" w:rsidR="00170C5E" w:rsidRPr="00C3206F" w:rsidRDefault="00170C5E" w:rsidP="00170C5E">
      <w:pPr>
        <w:pStyle w:val="Heading4"/>
      </w:pPr>
      <w:bookmarkStart w:id="149" w:name="_Toc214917746"/>
      <w:r>
        <w:t>6.2</w:t>
      </w:r>
      <w:r w:rsidRPr="00C3206F">
        <w:t>.2.</w:t>
      </w:r>
      <w:r w:rsidR="00717286" w:rsidRPr="00717286">
        <w:t>6</w:t>
      </w:r>
      <w:r w:rsidRPr="00C3206F">
        <w:tab/>
      </w:r>
      <w:r>
        <w:t>ConfigurationRequest</w:t>
      </w:r>
      <w:bookmarkEnd w:id="149"/>
    </w:p>
    <w:p w14:paraId="0681A1B4" w14:textId="139711D6" w:rsidR="00170C5E" w:rsidRPr="00C3206F" w:rsidRDefault="00170C5E" w:rsidP="00170C5E">
      <w:pPr>
        <w:pStyle w:val="Heading5"/>
      </w:pPr>
      <w:bookmarkStart w:id="150" w:name="_Toc214917747"/>
      <w:r>
        <w:t>6.2</w:t>
      </w:r>
      <w:r w:rsidRPr="00C3206F">
        <w:t>.2.</w:t>
      </w:r>
      <w:r w:rsidR="00717286" w:rsidRPr="00717286">
        <w:t>6</w:t>
      </w:r>
      <w:r>
        <w:t>.</w:t>
      </w:r>
      <w:r w:rsidRPr="00C3206F">
        <w:t>1</w:t>
      </w:r>
      <w:r w:rsidRPr="00C3206F">
        <w:tab/>
        <w:t>General</w:t>
      </w:r>
      <w:bookmarkEnd w:id="150"/>
    </w:p>
    <w:p w14:paraId="362535B5" w14:textId="77777777" w:rsidR="00170C5E" w:rsidRPr="00C3206F" w:rsidRDefault="00170C5E" w:rsidP="00170C5E">
      <w:r w:rsidRPr="00C3206F">
        <w:t xml:space="preserve">This service operation is used by </w:t>
      </w:r>
      <w:r>
        <w:t>LMC</w:t>
      </w:r>
      <w:r w:rsidRPr="00C3206F">
        <w:t xml:space="preserve"> to </w:t>
      </w:r>
      <w:r>
        <w:t>request the location configuration from the LMS.</w:t>
      </w:r>
    </w:p>
    <w:p w14:paraId="4C8A26E3" w14:textId="1307953E" w:rsidR="00170C5E" w:rsidRPr="00A5233D" w:rsidRDefault="00170C5E" w:rsidP="00170C5E">
      <w:pPr>
        <w:pStyle w:val="Heading5"/>
      </w:pPr>
      <w:bookmarkStart w:id="151" w:name="_Toc214917748"/>
      <w:r>
        <w:lastRenderedPageBreak/>
        <w:t>6.2</w:t>
      </w:r>
      <w:r w:rsidRPr="00354307">
        <w:t>.2.</w:t>
      </w:r>
      <w:r w:rsidR="00717286">
        <w:t>6</w:t>
      </w:r>
      <w:r>
        <w:t>.</w:t>
      </w:r>
      <w:r w:rsidRPr="00354307">
        <w:t>2</w:t>
      </w:r>
      <w:r w:rsidRPr="00354307">
        <w:tab/>
        <w:t>LM</w:t>
      </w:r>
      <w:r>
        <w:t>C</w:t>
      </w:r>
      <w:r w:rsidRPr="00354307">
        <w:t xml:space="preserve"> </w:t>
      </w:r>
      <w:r>
        <w:t xml:space="preserve">request the location configuration </w:t>
      </w:r>
      <w:r w:rsidRPr="00354307">
        <w:t xml:space="preserve">using </w:t>
      </w:r>
      <w:r>
        <w:t>ConfigurationRequest</w:t>
      </w:r>
      <w:r w:rsidRPr="00354307">
        <w:t xml:space="preserve"> operation</w:t>
      </w:r>
      <w:bookmarkEnd w:id="151"/>
    </w:p>
    <w:p w14:paraId="6B02ACE7" w14:textId="77777777" w:rsidR="00170C5E" w:rsidRDefault="00170C5E" w:rsidP="00170C5E">
      <w:r>
        <w:t>The LMC may at any time request to download the location configuration from the LMS. The location configuration is sent to the LMC according to this procedure.</w:t>
      </w:r>
    </w:p>
    <w:p w14:paraId="60AFFCF9" w14:textId="77777777" w:rsidR="00170C5E" w:rsidRDefault="00170C5E" w:rsidP="00170C5E">
      <w:r>
        <w:t>To request the location configuration the LMC shall send HTTP GET message to the LMS</w:t>
      </w:r>
      <w:r w:rsidRPr="00A54CDD">
        <w:t xml:space="preserve"> on </w:t>
      </w:r>
      <w:r w:rsidRPr="002061B5">
        <w:t>the LMS_</w:t>
      </w:r>
      <w:r>
        <w:t>Reporting</w:t>
      </w:r>
      <w:r w:rsidRPr="002061B5">
        <w:t xml:space="preserve">  collection resource</w:t>
      </w:r>
      <w:r>
        <w:t xml:space="preserve"> (i.e., LMC configurations)</w:t>
      </w:r>
      <w:r w:rsidRPr="002061B5">
        <w:t>.</w:t>
      </w:r>
      <w:r>
        <w:t xml:space="preserve"> </w:t>
      </w:r>
    </w:p>
    <w:p w14:paraId="5A88BB64" w14:textId="77777777" w:rsidR="00170C5E" w:rsidRPr="00A54CDD" w:rsidRDefault="00170C5E" w:rsidP="00170C5E">
      <w:r>
        <w:rPr>
          <w:lang w:eastAsia="zh-CN"/>
        </w:rPr>
        <w:t xml:space="preserve">The request URI shall be set according to </w:t>
      </w:r>
      <w:r w:rsidRPr="00C97447">
        <w:rPr>
          <w:lang w:eastAsia="zh-CN"/>
        </w:rPr>
        <w:t>clause 7.1.1</w:t>
      </w:r>
      <w:r>
        <w:rPr>
          <w:lang w:eastAsia="zh-CN"/>
        </w:rPr>
        <w:t>.</w:t>
      </w:r>
    </w:p>
    <w:p w14:paraId="4A89CA7D" w14:textId="7C57306E" w:rsidR="00170C5E" w:rsidRDefault="00170C5E" w:rsidP="00170C5E">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2329EB1D" w14:textId="77777777" w:rsidR="00170C5E" w:rsidRDefault="00170C5E" w:rsidP="00170C5E">
      <w:pPr>
        <w:pStyle w:val="NO"/>
        <w:rPr>
          <w:lang w:eastAsia="zh-CN"/>
        </w:rPr>
      </w:pPr>
      <w:r>
        <w:rPr>
          <w:lang w:eastAsia="zh-CN"/>
        </w:rPr>
        <w:t>NOTE:</w:t>
      </w:r>
      <w:r>
        <w:rPr>
          <w:lang w:eastAsia="zh-CN"/>
        </w:rPr>
        <w:tab/>
        <w:t>The configuration request is relevant for all valid MC service IDs, hence the request includes all access tokens.</w:t>
      </w:r>
    </w:p>
    <w:p w14:paraId="1A2D78E0" w14:textId="77777777" w:rsidR="00170C5E" w:rsidRDefault="00170C5E" w:rsidP="00170C5E">
      <w:pPr>
        <w:rPr>
          <w:lang w:eastAsia="zh-CN"/>
        </w:rPr>
      </w:pPr>
      <w:r>
        <w:rPr>
          <w:lang w:eastAsia="zh-CN"/>
        </w:rPr>
        <w:t xml:space="preserve">Other HTTP headers shall be set according to </w:t>
      </w:r>
      <w:r w:rsidRPr="00F8528F">
        <w:rPr>
          <w:lang w:eastAsia="zh-CN"/>
        </w:rPr>
        <w:t>clause 7.1.2.2</w:t>
      </w:r>
      <w:r>
        <w:rPr>
          <w:lang w:eastAsia="zh-CN"/>
        </w:rPr>
        <w:t>.</w:t>
      </w:r>
    </w:p>
    <w:p w14:paraId="5D82EBD6" w14:textId="77777777" w:rsidR="00170C5E" w:rsidRPr="0042527F" w:rsidRDefault="00170C5E" w:rsidP="00170C5E">
      <w:r w:rsidRPr="0042527F">
        <w:t xml:space="preserve">Upon receiving the HTTP </w:t>
      </w:r>
      <w:r>
        <w:t>GET</w:t>
      </w:r>
      <w:r w:rsidRPr="0042527F">
        <w:t xml:space="preserve"> message from the LMC, the LMS:</w:t>
      </w:r>
    </w:p>
    <w:p w14:paraId="029E4F02" w14:textId="11B36867" w:rsidR="00170C5E" w:rsidRPr="00A36DFC" w:rsidRDefault="00170C5E" w:rsidP="00170C5E">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0E49A02D" w14:textId="77777777" w:rsidR="00170C5E" w:rsidRDefault="00170C5E" w:rsidP="00170C5E">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 shall send a HTTP 200 OK response message to the LMC with the body including the Locatio</w:t>
      </w:r>
      <w:r w:rsidRPr="009867C8">
        <w:rPr>
          <w:lang w:val="en-US"/>
        </w:rPr>
        <w:t>nConfiguration</w:t>
      </w:r>
      <w:r>
        <w:rPr>
          <w:lang w:val="en-US"/>
        </w:rPr>
        <w:t xml:space="preserve"> datatype set to the configuration that applies to the LMC service ID; and </w:t>
      </w:r>
    </w:p>
    <w:p w14:paraId="657F9B4A" w14:textId="0EF8D720" w:rsidR="009E4C65" w:rsidRPr="00170C5E" w:rsidRDefault="00170C5E" w:rsidP="00170C5E">
      <w:pPr>
        <w:pStyle w:val="B1"/>
        <w:rPr>
          <w:lang w:val="en-US"/>
        </w:rPr>
      </w:pPr>
      <w:r>
        <w:rPr>
          <w:lang w:val="en-US"/>
        </w:rPr>
        <w:t>3)</w:t>
      </w:r>
      <w:r>
        <w:rPr>
          <w:lang w:val="en-US"/>
        </w:rPr>
        <w:tab/>
        <w:t>If the LMC is not service authorized, the LMS shall reject the request with a HTTP 401 (Unauthorized) response.</w:t>
      </w:r>
    </w:p>
    <w:p w14:paraId="074241A4" w14:textId="4127EC5E" w:rsidR="00D676AC" w:rsidRPr="00C3206F" w:rsidRDefault="00D676AC" w:rsidP="00D676AC">
      <w:pPr>
        <w:pStyle w:val="Heading4"/>
      </w:pPr>
      <w:bookmarkStart w:id="152" w:name="_Toc214917749"/>
      <w:r>
        <w:t>6.2</w:t>
      </w:r>
      <w:r w:rsidRPr="00C3206F">
        <w:t>.2.</w:t>
      </w:r>
      <w:r w:rsidR="00950D45">
        <w:t>7</w:t>
      </w:r>
      <w:r w:rsidRPr="00C3206F">
        <w:tab/>
      </w:r>
      <w:r>
        <w:t>LocationRe</w:t>
      </w:r>
      <w:r w:rsidR="008F32D4">
        <w:t>port</w:t>
      </w:r>
      <w:bookmarkEnd w:id="152"/>
    </w:p>
    <w:p w14:paraId="13DCDB5D" w14:textId="15DAF48C" w:rsidR="00D676AC" w:rsidRPr="00C3206F" w:rsidRDefault="00D676AC" w:rsidP="00D676AC">
      <w:pPr>
        <w:pStyle w:val="Heading5"/>
      </w:pPr>
      <w:bookmarkStart w:id="153" w:name="_Toc214917750"/>
      <w:r>
        <w:t>6.2</w:t>
      </w:r>
      <w:r w:rsidRPr="00C3206F">
        <w:t>.2.</w:t>
      </w:r>
      <w:r w:rsidR="00B24ACF">
        <w:t>7</w:t>
      </w:r>
      <w:r>
        <w:t>.</w:t>
      </w:r>
      <w:r w:rsidRPr="00C3206F">
        <w:t>1</w:t>
      </w:r>
      <w:r w:rsidRPr="00C3206F">
        <w:tab/>
        <w:t>General</w:t>
      </w:r>
      <w:bookmarkEnd w:id="153"/>
    </w:p>
    <w:p w14:paraId="1AD84DC3" w14:textId="7313D2D8" w:rsidR="00D676AC" w:rsidRPr="00C3206F" w:rsidRDefault="00D676AC" w:rsidP="00D676AC">
      <w:r w:rsidRPr="00C3206F">
        <w:t xml:space="preserve">This service operation is used by </w:t>
      </w:r>
      <w:r>
        <w:t>LMS</w:t>
      </w:r>
      <w:r w:rsidRPr="00C3206F">
        <w:t xml:space="preserve"> to </w:t>
      </w:r>
      <w:r>
        <w:t>send a new location</w:t>
      </w:r>
      <w:r w:rsidR="004F694E">
        <w:t xml:space="preserve"> report</w:t>
      </w:r>
      <w:r>
        <w:t xml:space="preserve"> request to a registered LMC.</w:t>
      </w:r>
    </w:p>
    <w:p w14:paraId="772BF68C" w14:textId="0F9AE224" w:rsidR="00D676AC" w:rsidRPr="00A5233D" w:rsidRDefault="00D676AC" w:rsidP="00D676AC">
      <w:pPr>
        <w:pStyle w:val="Heading5"/>
      </w:pPr>
      <w:bookmarkStart w:id="154" w:name="_Toc214917751"/>
      <w:r>
        <w:t>6.2</w:t>
      </w:r>
      <w:r w:rsidRPr="00354307">
        <w:t>.2.</w:t>
      </w:r>
      <w:r w:rsidR="00B24ACF">
        <w:t>7</w:t>
      </w:r>
      <w:r w:rsidRPr="00354307">
        <w:t>.2</w:t>
      </w:r>
      <w:r w:rsidRPr="00354307">
        <w:tab/>
        <w:t>LM</w:t>
      </w:r>
      <w:r>
        <w:t>S</w:t>
      </w:r>
      <w:r w:rsidRPr="00354307">
        <w:t xml:space="preserve"> </w:t>
      </w:r>
      <w:r>
        <w:t xml:space="preserve">send location request </w:t>
      </w:r>
      <w:r w:rsidRPr="00354307">
        <w:t xml:space="preserve">using </w:t>
      </w:r>
      <w:r w:rsidR="00DF4421">
        <w:t>Location</w:t>
      </w:r>
      <w:r w:rsidRPr="00354307">
        <w:t>Re</w:t>
      </w:r>
      <w:r w:rsidR="004F694E">
        <w:t>port</w:t>
      </w:r>
      <w:r w:rsidR="00DF4421">
        <w:t>Request</w:t>
      </w:r>
      <w:bookmarkEnd w:id="154"/>
    </w:p>
    <w:p w14:paraId="6C9E485A" w14:textId="34DB3663" w:rsidR="00D676AC" w:rsidRDefault="00D676AC" w:rsidP="00D676AC">
      <w:r>
        <w:t>The LMS may at any time determine to send a location</w:t>
      </w:r>
      <w:r w:rsidR="00CB7171">
        <w:t xml:space="preserve"> report</w:t>
      </w:r>
      <w:r>
        <w:t xml:space="preserve"> request to a registered LMC.</w:t>
      </w:r>
    </w:p>
    <w:p w14:paraId="0F4A8954" w14:textId="7DB43864" w:rsidR="00D676AC" w:rsidRDefault="00D676AC" w:rsidP="00D676AC">
      <w:r w:rsidRPr="00ED41BC">
        <w:t xml:space="preserve">To </w:t>
      </w:r>
      <w:r>
        <w:t>request a new location report from a</w:t>
      </w:r>
      <w:r w:rsidR="00BD5DDB">
        <w:t>n</w:t>
      </w:r>
      <w:r>
        <w:t xml:space="preserve">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w:t>
      </w:r>
      <w:r w:rsidR="001777B1">
        <w:rPr>
          <w:lang w:eastAsia="zh-CN"/>
        </w:rPr>
        <w:t>3</w:t>
      </w:r>
      <w:r>
        <w:rPr>
          <w:lang w:eastAsia="zh-CN"/>
        </w:rPr>
        <w:t>.2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04F6FCC8" w:rsidR="00D676AC" w:rsidRPr="00292EBC" w:rsidRDefault="00D676AC" w:rsidP="00D676AC">
      <w:pPr>
        <w:pStyle w:val="B1"/>
      </w:pPr>
      <w:r>
        <w:t>4)</w:t>
      </w:r>
      <w:r>
        <w:tab/>
        <w:t>may include the requestingFunctionalAliasId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t>6)</w:t>
      </w:r>
      <w:r>
        <w:tab/>
        <w:t>may include the requestedLocationHistory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lastRenderedPageBreak/>
        <w:t>7)</w:t>
      </w:r>
      <w:r>
        <w:tab/>
        <w:t>may include the requestedLocationStatus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2329FB8D" w:rsidR="00D676AC" w:rsidRDefault="00D676AC" w:rsidP="00D676AC">
      <w:pPr>
        <w:pStyle w:val="B1"/>
      </w:pPr>
      <w:r w:rsidRPr="0073469F">
        <w:t>1)</w:t>
      </w:r>
      <w:r w:rsidRPr="0073469F">
        <w:tab/>
        <w:t xml:space="preserve">shall send a location report as specified in </w:t>
      </w:r>
      <w:r>
        <w:t>clause</w:t>
      </w:r>
      <w:r w:rsidRPr="0073469F">
        <w:t> </w:t>
      </w:r>
      <w:r>
        <w:t>6.</w:t>
      </w:r>
      <w:r w:rsidR="008E6794">
        <w:t>2</w:t>
      </w:r>
      <w:r>
        <w:t>.2.</w:t>
      </w:r>
      <w:r w:rsidR="008E6794">
        <w:t>8</w:t>
      </w:r>
      <w:r>
        <w:t>; and</w:t>
      </w:r>
    </w:p>
    <w:p w14:paraId="2DF75F3A" w14:textId="7BB6C1AE" w:rsidR="00D676AC" w:rsidRDefault="00D676AC" w:rsidP="00D676AC">
      <w:pPr>
        <w:pStyle w:val="B1"/>
      </w:pPr>
      <w:r>
        <w:t>2)</w:t>
      </w:r>
      <w:r>
        <w:tab/>
        <w:t>shall reset the minimumReportInterval timer</w:t>
      </w:r>
      <w:r w:rsidRPr="0073469F">
        <w:t>.</w:t>
      </w:r>
    </w:p>
    <w:p w14:paraId="01FFF48A" w14:textId="77777777" w:rsidR="002A7DC7" w:rsidRDefault="002A7DC7" w:rsidP="002A7DC7">
      <w:pPr>
        <w:pStyle w:val="Heading4"/>
      </w:pPr>
      <w:bookmarkStart w:id="155" w:name="_Toc214917752"/>
      <w:r>
        <w:t>6.2.2.8</w:t>
      </w:r>
      <w:r>
        <w:tab/>
      </w:r>
      <w:r w:rsidRPr="007E09F3">
        <w:t>LocationReport</w:t>
      </w:r>
      <w:r>
        <w:t>Publish</w:t>
      </w:r>
      <w:bookmarkEnd w:id="155"/>
    </w:p>
    <w:p w14:paraId="535514E5" w14:textId="77777777" w:rsidR="002A7DC7" w:rsidRDefault="002A7DC7" w:rsidP="002A7DC7">
      <w:pPr>
        <w:pStyle w:val="Heading5"/>
      </w:pPr>
      <w:bookmarkStart w:id="156" w:name="_Toc214917753"/>
      <w:r>
        <w:t>6.2.2.8.1</w:t>
      </w:r>
      <w:r>
        <w:tab/>
        <w:t>General</w:t>
      </w:r>
      <w:bookmarkEnd w:id="156"/>
    </w:p>
    <w:p w14:paraId="020F68F8" w14:textId="77777777" w:rsidR="002A7DC7" w:rsidRDefault="002A7DC7" w:rsidP="002A7DC7">
      <w:r>
        <w:t>This service operation is used by LMC to publish a location report to a given LMS.</w:t>
      </w:r>
    </w:p>
    <w:p w14:paraId="243A990F" w14:textId="77777777" w:rsidR="002A7DC7" w:rsidRDefault="002A7DC7" w:rsidP="002A7DC7">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770E994F" w14:textId="77777777" w:rsidR="002A7DC7" w:rsidRDefault="002A7DC7" w:rsidP="002A7DC7">
      <w:pPr>
        <w:pStyle w:val="B1"/>
      </w:pPr>
      <w:r>
        <w:t>1)</w:t>
      </w:r>
      <w:r>
        <w:tab/>
        <w:t xml:space="preserve">shall, if any of the reporting triggers are still true, send a location report as specified in </w:t>
      </w:r>
      <w:r w:rsidRPr="000A6DC9">
        <w:t>clause 6.2.2.8.2.</w:t>
      </w:r>
    </w:p>
    <w:p w14:paraId="061C59C6" w14:textId="6E89D8AA" w:rsidR="002A7DC7" w:rsidRDefault="002A7DC7" w:rsidP="002A7DC7">
      <w:r>
        <w:t>If the</w:t>
      </w:r>
      <w:r w:rsidRPr="0073469F">
        <w:t xml:space="preserve"> </w:t>
      </w:r>
      <w:r>
        <w:t>LMC</w:t>
      </w:r>
      <w:r w:rsidRPr="0073469F">
        <w:t xml:space="preserve"> receives a </w:t>
      </w:r>
      <w:r>
        <w:t>L</w:t>
      </w:r>
      <w:r w:rsidRPr="00C953C6">
        <w:t>ocation</w:t>
      </w:r>
      <w:r>
        <w:t>R</w:t>
      </w:r>
      <w:r w:rsidRPr="00C953C6">
        <w:t>eport</w:t>
      </w:r>
      <w:r>
        <w:t>R</w:t>
      </w:r>
      <w:r w:rsidRPr="00C953C6">
        <w:t>equest as sp</w:t>
      </w:r>
      <w:r w:rsidRPr="005162F9">
        <w:t xml:space="preserve">ecified in </w:t>
      </w:r>
      <w:r w:rsidRPr="003D10A8">
        <w:t>clause 7.1.5.3,</w:t>
      </w:r>
      <w:r w:rsidRPr="0073469F">
        <w:t xml:space="preserve"> the </w:t>
      </w:r>
      <w:r>
        <w:t>LMC</w:t>
      </w:r>
      <w:r w:rsidRPr="0073469F">
        <w:t xml:space="preserve"> shall </w:t>
      </w:r>
      <w:r w:rsidR="00E91F29">
        <w:t>publish</w:t>
      </w:r>
      <w:r w:rsidR="00E91F29" w:rsidRPr="0073469F">
        <w:t xml:space="preserve"> </w:t>
      </w:r>
      <w:r w:rsidRPr="0073469F">
        <w:t>a location report</w:t>
      </w:r>
      <w:r w:rsidRPr="00FD03D6">
        <w:t xml:space="preserve"> </w:t>
      </w:r>
      <w:r>
        <w:t xml:space="preserve">as specified in </w:t>
      </w:r>
      <w:r w:rsidRPr="003D10A8">
        <w:t>clause 6.2.2.8.2.</w:t>
      </w:r>
    </w:p>
    <w:p w14:paraId="08ACADF7" w14:textId="77777777" w:rsidR="002A7DC7" w:rsidRPr="000E53F8" w:rsidRDefault="002A7DC7" w:rsidP="002A7DC7">
      <w:pPr>
        <w:pStyle w:val="Heading5"/>
      </w:pPr>
      <w:bookmarkStart w:id="157" w:name="_Toc214917754"/>
      <w:r>
        <w:t>6.2</w:t>
      </w:r>
      <w:r w:rsidRPr="000E53F8">
        <w:t>.2.</w:t>
      </w:r>
      <w:r>
        <w:t>8</w:t>
      </w:r>
      <w:r w:rsidRPr="000E53F8">
        <w:t>.2</w:t>
      </w:r>
      <w:r w:rsidRPr="000E53F8">
        <w:tab/>
        <w:t>LMC report</w:t>
      </w:r>
      <w:r>
        <w:t>s</w:t>
      </w:r>
      <w:r w:rsidRPr="000E53F8">
        <w:t xml:space="preserve"> to LMS using </w:t>
      </w:r>
      <w:r>
        <w:t>L</w:t>
      </w:r>
      <w:r w:rsidRPr="000E53F8">
        <w:t>ocationReport</w:t>
      </w:r>
      <w:r>
        <w:t>Publish</w:t>
      </w:r>
      <w:bookmarkEnd w:id="157"/>
    </w:p>
    <w:p w14:paraId="639A9693" w14:textId="77777777" w:rsidR="002A7DC7" w:rsidRDefault="002A7DC7" w:rsidP="002A7DC7">
      <w:r w:rsidRPr="00A54CDD">
        <w:t xml:space="preserve">For a LMC to </w:t>
      </w:r>
      <w:r>
        <w:t xml:space="preserve">publish a </w:t>
      </w:r>
      <w:r w:rsidRPr="00A54CDD">
        <w:t xml:space="preserve">location report to the LMS, the LMC shall send an HTTP POST message to the LMS on the </w:t>
      </w:r>
      <w:r w:rsidRPr="00186AD4">
        <w:t>LMS_Reporting collection resource (i.e., LMC location reports)</w:t>
      </w:r>
      <w:r w:rsidRPr="00A54CDD">
        <w:t xml:space="preserve"> representing the location information of the </w:t>
      </w:r>
      <w:r>
        <w:t>MC UE</w:t>
      </w:r>
      <w:r w:rsidRPr="00A54CDD">
        <w:t>.</w:t>
      </w:r>
    </w:p>
    <w:p w14:paraId="3C8F67EF" w14:textId="77777777" w:rsidR="002A7DC7" w:rsidRPr="00A54CDD" w:rsidRDefault="002A7DC7" w:rsidP="002A7DC7">
      <w:r>
        <w:rPr>
          <w:lang w:eastAsia="zh-CN"/>
        </w:rPr>
        <w:t xml:space="preserve">The request URI shall be set according to </w:t>
      </w:r>
      <w:r w:rsidRPr="00C97447">
        <w:rPr>
          <w:lang w:eastAsia="zh-CN"/>
        </w:rPr>
        <w:t>clause 7.1.1</w:t>
      </w:r>
      <w:r>
        <w:rPr>
          <w:lang w:eastAsia="zh-CN"/>
        </w:rPr>
        <w:t>.</w:t>
      </w:r>
    </w:p>
    <w:p w14:paraId="64931031" w14:textId="35479E9B" w:rsidR="002A7DC7" w:rsidRDefault="002A7DC7" w:rsidP="002A7DC7">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78E115DE" w14:textId="77777777" w:rsidR="002A7DC7" w:rsidRDefault="002A7DC7" w:rsidP="002A7DC7">
      <w:pPr>
        <w:pStyle w:val="NO"/>
        <w:rPr>
          <w:lang w:eastAsia="zh-CN"/>
        </w:rPr>
      </w:pPr>
      <w:r>
        <w:rPr>
          <w:lang w:eastAsia="zh-CN"/>
        </w:rPr>
        <w:t>NOTE:</w:t>
      </w:r>
      <w:r>
        <w:rPr>
          <w:lang w:eastAsia="zh-CN"/>
        </w:rPr>
        <w:tab/>
        <w:t>The location report is relevant for all valid MC service IDs, hence the request includes all access tokens.</w:t>
      </w:r>
    </w:p>
    <w:p w14:paraId="6E10DF54" w14:textId="77777777" w:rsidR="002A7DC7" w:rsidRDefault="002A7DC7" w:rsidP="002A7DC7">
      <w:pPr>
        <w:rPr>
          <w:lang w:eastAsia="zh-CN"/>
        </w:rPr>
      </w:pPr>
      <w:r>
        <w:rPr>
          <w:lang w:eastAsia="zh-CN"/>
        </w:rPr>
        <w:t xml:space="preserve">Other HTTP headers shall be set according to </w:t>
      </w:r>
      <w:r w:rsidRPr="00F8528F">
        <w:rPr>
          <w:lang w:eastAsia="zh-CN"/>
        </w:rPr>
        <w:t>clause 7.1.2.2</w:t>
      </w:r>
      <w:r>
        <w:rPr>
          <w:lang w:eastAsia="zh-CN"/>
        </w:rPr>
        <w:t>.</w:t>
      </w:r>
    </w:p>
    <w:p w14:paraId="1854991F" w14:textId="77777777" w:rsidR="002A7DC7" w:rsidRDefault="002A7DC7" w:rsidP="002A7DC7">
      <w:r w:rsidRPr="00A54CDD">
        <w:rPr>
          <w:lang w:eastAsia="zh-CN"/>
        </w:rPr>
        <w:t xml:space="preserve">The body of the HTTP POST message shall include the </w:t>
      </w:r>
      <w:r w:rsidRPr="00A54CDD">
        <w:t xml:space="preserve">MCUELocation </w:t>
      </w:r>
      <w:r>
        <w:t xml:space="preserve">data type </w:t>
      </w:r>
      <w:r w:rsidRPr="00A54CDD">
        <w:t xml:space="preserve">as specified in </w:t>
      </w:r>
      <w:r w:rsidRPr="003A465D">
        <w:t>clause 7.1.6.2.49</w:t>
      </w:r>
      <w:r>
        <w:t>. The MCUELocation datatype shall include:</w:t>
      </w:r>
    </w:p>
    <w:p w14:paraId="0082FAA1" w14:textId="77777777" w:rsidR="002A7DC7" w:rsidRDefault="002A7DC7" w:rsidP="002A7DC7">
      <w:pPr>
        <w:pStyle w:val="B1"/>
        <w:ind w:left="284" w:firstLine="0"/>
      </w:pPr>
      <w:r>
        <w:t>1)</w:t>
      </w:r>
      <w:r>
        <w:tab/>
        <w:t>a reportID attribute if the report was triggered by a location request, set to the value of the requestID attribute in the received request</w:t>
      </w:r>
      <w:r w:rsidRPr="0073469F">
        <w:t>;</w:t>
      </w:r>
    </w:p>
    <w:p w14:paraId="3BD5A717" w14:textId="77777777" w:rsidR="002A7DC7" w:rsidRDefault="002A7DC7" w:rsidP="002A7DC7">
      <w:pPr>
        <w:pStyle w:val="B1"/>
        <w:ind w:left="284" w:firstLine="0"/>
      </w:pPr>
      <w:r>
        <w:t>2)</w:t>
      </w:r>
      <w:r>
        <w:tab/>
        <w:t>a reportType attribute indicating if the report is sent during emergency state or not;</w:t>
      </w:r>
    </w:p>
    <w:p w14:paraId="0E77E478" w14:textId="77777777" w:rsidR="002A7DC7" w:rsidRDefault="002A7DC7" w:rsidP="002A7DC7">
      <w:pPr>
        <w:pStyle w:val="B1"/>
        <w:ind w:left="284" w:firstLine="0"/>
      </w:pPr>
      <w:r>
        <w:t>3)</w:t>
      </w:r>
      <w:r>
        <w:tab/>
        <w:t>a locTimstamp attribute set to the date and time of the location measurement;</w:t>
      </w:r>
    </w:p>
    <w:p w14:paraId="288476A2" w14:textId="77777777" w:rsidR="002A7DC7" w:rsidRDefault="002A7DC7" w:rsidP="002A7DC7">
      <w:pPr>
        <w:pStyle w:val="B1"/>
        <w:ind w:left="284" w:firstLine="0"/>
      </w:pPr>
      <w:r>
        <w:t>4)</w:t>
      </w:r>
      <w:r>
        <w:tab/>
        <w:t>an array with triggerId attributes, where each item is set to the value associated with the trigger that have fired;</w:t>
      </w:r>
    </w:p>
    <w:p w14:paraId="7CC7F0AD" w14:textId="790743A1" w:rsidR="002A7DC7" w:rsidRDefault="002A7DC7" w:rsidP="002A7DC7">
      <w:pPr>
        <w:pStyle w:val="B1"/>
        <w:ind w:left="284" w:firstLine="0"/>
      </w:pPr>
      <w:r>
        <w:t>5)</w:t>
      </w:r>
      <w:r>
        <w:tab/>
        <w:t>a mclocClientId attribute identifying the instance of the LMC; and</w:t>
      </w:r>
    </w:p>
    <w:p w14:paraId="1D691629" w14:textId="77777777" w:rsidR="002A7DC7" w:rsidRDefault="002A7DC7" w:rsidP="002A7DC7">
      <w:pPr>
        <w:pStyle w:val="B1"/>
        <w:ind w:left="284" w:firstLine="0"/>
      </w:pPr>
      <w:r>
        <w:t>6)</w:t>
      </w:r>
      <w:r>
        <w:tab/>
        <w:t>a locationData attribute including subitems corresponding to the location configuration, and shall include at least one of the following attributes:</w:t>
      </w:r>
    </w:p>
    <w:p w14:paraId="6383D95E" w14:textId="77777777" w:rsidR="002A7DC7" w:rsidRDefault="002A7DC7" w:rsidP="002A7DC7">
      <w:pPr>
        <w:pStyle w:val="B2"/>
      </w:pPr>
      <w:r>
        <w:t>a)</w:t>
      </w:r>
      <w:r>
        <w:tab/>
        <w:t xml:space="preserve">currentCoordinate, containing the </w:t>
      </w:r>
      <w:r w:rsidRPr="00232ECA">
        <w:t>geospatial coordinate</w:t>
      </w:r>
      <w:r>
        <w:t xml:space="preserve"> of the MC UE, with the following clarification:</w:t>
      </w:r>
    </w:p>
    <w:p w14:paraId="5436C702" w14:textId="101C052F" w:rsidR="002A7DC7" w:rsidRDefault="002A7DC7" w:rsidP="002A7DC7">
      <w:pPr>
        <w:pStyle w:val="B3"/>
      </w:pPr>
      <w:r>
        <w:t>i)</w:t>
      </w:r>
      <w:r>
        <w:tab/>
        <w:t>shall include the geographicalCoordinates</w:t>
      </w:r>
      <w:r w:rsidR="000013A3">
        <w:t xml:space="preserve"> </w:t>
      </w:r>
      <w:r>
        <w:t xml:space="preserve">attribute </w:t>
      </w:r>
      <w:r w:rsidRPr="0034092D">
        <w:t xml:space="preserve">coded as </w:t>
      </w:r>
      <w:r>
        <w:t xml:space="preserve">defined </w:t>
      </w:r>
      <w:r w:rsidRPr="0034092D">
        <w:t>in 3GPP TS 2</w:t>
      </w:r>
      <w:r>
        <w:t>9.572</w:t>
      </w:r>
      <w:r w:rsidRPr="0034092D">
        <w:t> [</w:t>
      </w:r>
      <w:r>
        <w:t>1</w:t>
      </w:r>
      <w:r w:rsidR="009111A3">
        <w:t>6</w:t>
      </w:r>
      <w:r w:rsidRPr="0034092D">
        <w:t>]</w:t>
      </w:r>
      <w:r>
        <w:t>;</w:t>
      </w:r>
    </w:p>
    <w:p w14:paraId="547D8C17" w14:textId="669C1B8B" w:rsidR="002A7DC7" w:rsidRDefault="002A7DC7" w:rsidP="002A7DC7">
      <w:pPr>
        <w:pStyle w:val="B3"/>
      </w:pPr>
      <w:r>
        <w:t xml:space="preserve">ii) may include </w:t>
      </w:r>
      <w:r w:rsidRPr="00105ECA">
        <w:t>altitude</w:t>
      </w:r>
      <w:r>
        <w:t xml:space="preserve"> attribute coded as defined in 3GPP TS 29.572 </w:t>
      </w:r>
      <w:r w:rsidRPr="0034092D">
        <w:t>[</w:t>
      </w:r>
      <w:r>
        <w:t>1</w:t>
      </w:r>
      <w:r w:rsidR="009111A3">
        <w:t>6</w:t>
      </w:r>
      <w:r w:rsidRPr="0034092D">
        <w:t>]</w:t>
      </w:r>
      <w:r>
        <w:t>;</w:t>
      </w:r>
    </w:p>
    <w:p w14:paraId="6F742B90" w14:textId="4974FDCE" w:rsidR="002A7DC7" w:rsidRDefault="002A7DC7" w:rsidP="002A7DC7">
      <w:pPr>
        <w:pStyle w:val="B3"/>
      </w:pPr>
      <w:r>
        <w:t>iii)</w:t>
      </w:r>
      <w:r>
        <w:tab/>
        <w:t xml:space="preserve">may include the </w:t>
      </w:r>
      <w:r w:rsidRPr="008458B3">
        <w:t>horizontalaccuracy</w:t>
      </w:r>
      <w:r>
        <w:t xml:space="preserve"> attribute </w:t>
      </w:r>
      <w:r w:rsidRPr="00FF178F">
        <w:t xml:space="preserve">coded as </w:t>
      </w:r>
      <w:r>
        <w:t>defined</w:t>
      </w:r>
      <w:r w:rsidRPr="00FF178F">
        <w:t xml:space="preserve"> in </w:t>
      </w:r>
      <w:r>
        <w:t>3GPP TS 29.572 </w:t>
      </w:r>
      <w:r w:rsidRPr="0034092D">
        <w:t>[</w:t>
      </w:r>
      <w:r>
        <w:t>1</w:t>
      </w:r>
      <w:r w:rsidR="009111A3">
        <w:t>6</w:t>
      </w:r>
      <w:r w:rsidRPr="0034092D">
        <w:t>]</w:t>
      </w:r>
      <w:r>
        <w:t>;</w:t>
      </w:r>
    </w:p>
    <w:p w14:paraId="56B83204" w14:textId="3CE9CCCA" w:rsidR="002A7DC7" w:rsidRDefault="002A7DC7" w:rsidP="002A7DC7">
      <w:pPr>
        <w:pStyle w:val="B3"/>
      </w:pPr>
      <w:r>
        <w:t>iv)</w:t>
      </w:r>
      <w:r>
        <w:tab/>
        <w:t>may include the vertical</w:t>
      </w:r>
      <w:r w:rsidRPr="008458B3">
        <w:t>accuracy</w:t>
      </w:r>
      <w:r>
        <w:t xml:space="preserve"> attribute </w:t>
      </w:r>
      <w:r w:rsidRPr="00FF178F">
        <w:t xml:space="preserve">coded as </w:t>
      </w:r>
      <w:r>
        <w:t xml:space="preserve">defined </w:t>
      </w:r>
      <w:r w:rsidRPr="00FF178F">
        <w:t xml:space="preserve">in </w:t>
      </w:r>
      <w:r>
        <w:t>3GPP TS 29.572 </w:t>
      </w:r>
      <w:r w:rsidRPr="0034092D">
        <w:t>[</w:t>
      </w:r>
      <w:r>
        <w:t>1</w:t>
      </w:r>
      <w:r w:rsidR="009111A3">
        <w:t>6</w:t>
      </w:r>
      <w:r w:rsidRPr="0034092D">
        <w:t>]</w:t>
      </w:r>
      <w:r>
        <w:t>; and</w:t>
      </w:r>
    </w:p>
    <w:p w14:paraId="7363A349" w14:textId="2152358F" w:rsidR="002A7DC7" w:rsidRDefault="002A7DC7" w:rsidP="002A7DC7">
      <w:pPr>
        <w:pStyle w:val="B3"/>
      </w:pPr>
      <w:r>
        <w:lastRenderedPageBreak/>
        <w:t>v)</w:t>
      </w:r>
      <w:r>
        <w:tab/>
        <w:t>may include the bearingAndSpeed attribute coded as defined in</w:t>
      </w:r>
      <w:r w:rsidRPr="0034092D">
        <w:t>3GPP TS 2</w:t>
      </w:r>
      <w:r>
        <w:t>9.572</w:t>
      </w:r>
      <w:r w:rsidRPr="0034092D">
        <w:t> [</w:t>
      </w:r>
      <w:r>
        <w:t>1</w:t>
      </w:r>
      <w:r w:rsidR="009111A3">
        <w:t>6</w:t>
      </w:r>
      <w:r w:rsidRPr="0034092D">
        <w:t>].</w:t>
      </w:r>
    </w:p>
    <w:p w14:paraId="507C0D92" w14:textId="77777777" w:rsidR="002A7DC7" w:rsidRDefault="002A7DC7" w:rsidP="002A7DC7">
      <w:pPr>
        <w:pStyle w:val="B2"/>
      </w:pPr>
      <w:r>
        <w:t>b)</w:t>
      </w:r>
      <w:r>
        <w:tab/>
        <w:t>ecgi attribute containing the current served EUTRAN cell;</w:t>
      </w:r>
    </w:p>
    <w:p w14:paraId="4221832A" w14:textId="77777777" w:rsidR="002A7DC7" w:rsidRDefault="002A7DC7" w:rsidP="002A7DC7">
      <w:pPr>
        <w:pStyle w:val="B2"/>
      </w:pPr>
      <w:r>
        <w:t>c)</w:t>
      </w:r>
      <w:r>
        <w:tab/>
        <w:t xml:space="preserve">neighbouringEcgi attribute containing an array of </w:t>
      </w:r>
      <w:r w:rsidRPr="00270899">
        <w:t xml:space="preserve">ECGI of any neighbouring cell the </w:t>
      </w:r>
      <w:r>
        <w:t xml:space="preserve">MC UE </w:t>
      </w:r>
      <w:r w:rsidRPr="00270899">
        <w:t>can detect</w:t>
      </w:r>
      <w:r>
        <w:t>;</w:t>
      </w:r>
    </w:p>
    <w:p w14:paraId="1AB1B608" w14:textId="77777777" w:rsidR="002A7DC7" w:rsidRDefault="002A7DC7" w:rsidP="002A7DC7">
      <w:pPr>
        <w:pStyle w:val="B2"/>
      </w:pPr>
      <w:r>
        <w:t>d)</w:t>
      </w:r>
      <w:r>
        <w:tab/>
        <w:t xml:space="preserve">mbmsSaiId attribute containing </w:t>
      </w:r>
      <w:r w:rsidRPr="00017681">
        <w:t>the MBMS Service Area Id the LMC is located in</w:t>
      </w:r>
      <w:r>
        <w:t>;</w:t>
      </w:r>
    </w:p>
    <w:p w14:paraId="2EA1073B" w14:textId="77777777" w:rsidR="002A7DC7" w:rsidRDefault="002A7DC7" w:rsidP="002A7DC7">
      <w:pPr>
        <w:pStyle w:val="B2"/>
      </w:pPr>
      <w:r>
        <w:t>e)</w:t>
      </w:r>
      <w:r>
        <w:tab/>
        <w:t xml:space="preserve">mbsfnArea attribute containing </w:t>
      </w:r>
      <w:r w:rsidRPr="006A277D">
        <w:t>the MBSFN Area the LMC is located in</w:t>
      </w:r>
      <w:r>
        <w:t>;</w:t>
      </w:r>
    </w:p>
    <w:p w14:paraId="729F305B" w14:textId="77777777" w:rsidR="002A7DC7" w:rsidRDefault="002A7DC7" w:rsidP="002A7DC7">
      <w:pPr>
        <w:pStyle w:val="B2"/>
      </w:pPr>
      <w:r>
        <w:t>f)</w:t>
      </w:r>
      <w:r>
        <w:tab/>
        <w:t>ncgi attribute containing the current served NR cell;</w:t>
      </w:r>
    </w:p>
    <w:p w14:paraId="600F0FAA" w14:textId="77777777" w:rsidR="002A7DC7" w:rsidRDefault="002A7DC7" w:rsidP="002A7DC7">
      <w:pPr>
        <w:pStyle w:val="B2"/>
      </w:pPr>
      <w:r>
        <w:t>g)</w:t>
      </w:r>
      <w:r>
        <w:tab/>
        <w:t>neighbouringNcgi attribute containing an array of N</w:t>
      </w:r>
      <w:r w:rsidRPr="00270899">
        <w:t xml:space="preserve">CGI of any neighbouring cell the </w:t>
      </w:r>
      <w:r>
        <w:t xml:space="preserve">MC UE </w:t>
      </w:r>
      <w:r w:rsidRPr="00270899">
        <w:t>can detect</w:t>
      </w:r>
      <w:r>
        <w:t>; and</w:t>
      </w:r>
    </w:p>
    <w:p w14:paraId="3CD8C94B" w14:textId="77777777" w:rsidR="002A7DC7" w:rsidRDefault="002A7DC7" w:rsidP="002A7DC7">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63AF2899" w14:textId="77777777" w:rsidR="002A7DC7" w:rsidRDefault="002A7DC7" w:rsidP="002A7DC7">
      <w:r>
        <w:t>and may include:</w:t>
      </w:r>
    </w:p>
    <w:p w14:paraId="51B55411" w14:textId="77777777" w:rsidR="002A7DC7" w:rsidRDefault="002A7DC7" w:rsidP="002A7DC7">
      <w:pPr>
        <w:pStyle w:val="B1"/>
      </w:pPr>
      <w:r>
        <w:t>1)</w:t>
      </w:r>
      <w:r>
        <w:tab/>
        <w:t xml:space="preserve">a functionalAlias attribute containing the functional alias ID related to the functional alias status change that triggered the location measurement; </w:t>
      </w:r>
    </w:p>
    <w:p w14:paraId="3466EBE4" w14:textId="77777777" w:rsidR="002A7DC7" w:rsidRDefault="002A7DC7" w:rsidP="002A7DC7">
      <w:pPr>
        <w:pStyle w:val="B1"/>
        <w:ind w:left="284" w:firstLine="0"/>
      </w:pPr>
      <w:r>
        <w:t>2)</w:t>
      </w:r>
      <w:r>
        <w:tab/>
        <w:t>an interRatType a</w:t>
      </w:r>
      <w:r w:rsidRPr="009F7960">
        <w:t>ttribute containing the inter-RAT change type</w:t>
      </w:r>
      <w:r>
        <w:t>;</w:t>
      </w:r>
    </w:p>
    <w:p w14:paraId="6B7449E4" w14:textId="77777777" w:rsidR="002A7DC7" w:rsidRDefault="002A7DC7" w:rsidP="002A7DC7">
      <w:pPr>
        <w:pStyle w:val="B1"/>
        <w:ind w:left="284" w:firstLine="0"/>
      </w:pPr>
      <w:r>
        <w:t>3)</w:t>
      </w:r>
      <w:r>
        <w:tab/>
        <w:t>an mcServiceUELabel attribute containing the MC Service UE label;</w:t>
      </w:r>
    </w:p>
    <w:p w14:paraId="67439547" w14:textId="77777777" w:rsidR="002A7DC7" w:rsidRDefault="002A7DC7" w:rsidP="002A7DC7">
      <w:pPr>
        <w:pStyle w:val="B1"/>
        <w:ind w:left="284" w:firstLine="0"/>
      </w:pPr>
      <w:r>
        <w:t>4)</w:t>
      </w:r>
      <w:r>
        <w:tab/>
        <w:t>a locationHistoryData attribute containing multiple historical location reports if the location request indicates that historical location reports shall be included; and</w:t>
      </w:r>
    </w:p>
    <w:p w14:paraId="26C2C2E6" w14:textId="77777777" w:rsidR="002A7DC7" w:rsidRDefault="002A7DC7" w:rsidP="002A7DC7">
      <w:pPr>
        <w:pStyle w:val="B1"/>
        <w:ind w:left="284" w:firstLine="0"/>
      </w:pPr>
      <w:r>
        <w:t>5)</w:t>
      </w:r>
      <w:r>
        <w:tab/>
        <w:t>a locationHistoryStatus attribute containing a location history status summary</w:t>
      </w:r>
      <w:r w:rsidRPr="009F7960">
        <w:t>.</w:t>
      </w:r>
    </w:p>
    <w:p w14:paraId="18BBBFEF" w14:textId="77777777" w:rsidR="002A7DC7" w:rsidRDefault="002A7DC7" w:rsidP="002A7DC7">
      <w:r>
        <w:t>When the Location report publish is sent the LMC shall set the minimumReportInterval timer to the minimumReportInterval time from the location configuration and start the timer.</w:t>
      </w:r>
    </w:p>
    <w:p w14:paraId="75BEE726" w14:textId="77777777" w:rsidR="002A7DC7" w:rsidRPr="0042527F" w:rsidRDefault="002A7DC7" w:rsidP="002A7DC7">
      <w:r w:rsidRPr="0042527F">
        <w:t>Upon receiving the HTTP POST message from the LMC, the LMS:</w:t>
      </w:r>
    </w:p>
    <w:p w14:paraId="37B686E7" w14:textId="78E20AB2" w:rsidR="002A7DC7" w:rsidRPr="00A36DFC" w:rsidRDefault="002A7DC7" w:rsidP="002A7DC7">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70622D8C" w14:textId="77777777" w:rsidR="002A7DC7" w:rsidRDefault="002A7DC7" w:rsidP="002A7DC7">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p>
    <w:p w14:paraId="017A47B4" w14:textId="77777777" w:rsidR="002A7DC7" w:rsidRDefault="002A7DC7" w:rsidP="002A7DC7">
      <w:pPr>
        <w:pStyle w:val="B2"/>
        <w:rPr>
          <w:lang w:val="en-US"/>
        </w:rPr>
      </w:pPr>
      <w:r>
        <w:rPr>
          <w:lang w:val="en-US"/>
        </w:rPr>
        <w:t>a)</w:t>
      </w:r>
      <w:r>
        <w:rPr>
          <w:lang w:val="en-US"/>
        </w:rPr>
        <w:tab/>
        <w:t>shall store the location information received in the location report;</w:t>
      </w:r>
    </w:p>
    <w:p w14:paraId="4B1D70F9" w14:textId="77777777" w:rsidR="002A7DC7" w:rsidRDefault="002A7DC7" w:rsidP="002A7DC7">
      <w:pPr>
        <w:pStyle w:val="B2"/>
        <w:rPr>
          <w:lang w:val="en-US"/>
        </w:rPr>
      </w:pPr>
      <w:r>
        <w:rPr>
          <w:lang w:val="en-US"/>
        </w:rPr>
        <w:t>b)</w:t>
      </w:r>
      <w:r>
        <w:rPr>
          <w:lang w:val="en-US"/>
        </w:rPr>
        <w:tab/>
      </w:r>
      <w:r>
        <w:t xml:space="preserve">shall use the location information as needed; </w:t>
      </w:r>
      <w:r>
        <w:rPr>
          <w:lang w:val="en-US"/>
        </w:rPr>
        <w:t>and</w:t>
      </w:r>
    </w:p>
    <w:p w14:paraId="4383DD38" w14:textId="77777777" w:rsidR="002A7DC7" w:rsidRDefault="002A7DC7" w:rsidP="002A7DC7">
      <w:pPr>
        <w:pStyle w:val="B2"/>
        <w:rPr>
          <w:lang w:val="en-US"/>
        </w:rPr>
      </w:pPr>
      <w:r>
        <w:rPr>
          <w:lang w:val="en-US"/>
        </w:rPr>
        <w:t>c)</w:t>
      </w:r>
      <w:r>
        <w:rPr>
          <w:lang w:val="en-US"/>
        </w:rPr>
        <w:tab/>
        <w:t>shall send a HTTP 201 Created to the LMC; and</w:t>
      </w:r>
    </w:p>
    <w:p w14:paraId="666ACAA0" w14:textId="34CA8DB4" w:rsidR="006622B6" w:rsidRDefault="002A7DC7" w:rsidP="002B4754">
      <w:pPr>
        <w:pStyle w:val="B1"/>
      </w:pPr>
      <w:r>
        <w:rPr>
          <w:lang w:val="en-US"/>
        </w:rPr>
        <w:t>3)</w:t>
      </w:r>
      <w:r>
        <w:rPr>
          <w:lang w:val="en-US"/>
        </w:rPr>
        <w:tab/>
        <w:t>If the LMC is not service authorized, the LMS shall reject the request with a HTTP 401 (Unauthorized) response.</w:t>
      </w:r>
    </w:p>
    <w:p w14:paraId="56E1B2CA" w14:textId="6FA57A09" w:rsidR="00D26D92" w:rsidRDefault="00D26D92" w:rsidP="00D26D92">
      <w:pPr>
        <w:pStyle w:val="Heading2"/>
      </w:pPr>
      <w:bookmarkStart w:id="158" w:name="_Toc180029773"/>
      <w:bookmarkStart w:id="159" w:name="_Toc214917755"/>
      <w:r>
        <w:t>6.</w:t>
      </w:r>
      <w:r w:rsidR="001E25DD">
        <w:t>3</w:t>
      </w:r>
      <w:r>
        <w:tab/>
        <w:t>LMS_Information service</w:t>
      </w:r>
      <w:bookmarkEnd w:id="158"/>
      <w:bookmarkEnd w:id="159"/>
    </w:p>
    <w:p w14:paraId="2B94CEC5" w14:textId="2E019C78" w:rsidR="00D26D92" w:rsidRDefault="00D26D92" w:rsidP="00D26D92">
      <w:pPr>
        <w:pStyle w:val="Heading3"/>
      </w:pPr>
      <w:bookmarkStart w:id="160" w:name="_Toc180029774"/>
      <w:bookmarkStart w:id="161" w:name="_Toc214917756"/>
      <w:r>
        <w:t>6.</w:t>
      </w:r>
      <w:r w:rsidR="007C3B8D">
        <w:t>3</w:t>
      </w:r>
      <w:r>
        <w:t>.1</w:t>
      </w:r>
      <w:r>
        <w:tab/>
        <w:t>Service description</w:t>
      </w:r>
      <w:bookmarkEnd w:id="160"/>
      <w:bookmarkEnd w:id="161"/>
    </w:p>
    <w:p w14:paraId="06CD17D0" w14:textId="5271291D" w:rsidR="00D26D92" w:rsidRDefault="00D26D92" w:rsidP="00D26D92">
      <w:r>
        <w:t>The LMS_Information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5A4323E3" w:rsidR="00D26D92" w:rsidRDefault="00D26D92" w:rsidP="00D26D92">
      <w:pPr>
        <w:pStyle w:val="B1"/>
      </w:pPr>
      <w:r>
        <w:t>-</w:t>
      </w:r>
      <w:r>
        <w:tab/>
        <w:t>update an existing subscription for location information notification;</w:t>
      </w:r>
    </w:p>
    <w:p w14:paraId="26A494D5" w14:textId="77777777" w:rsidR="006C5A93" w:rsidRDefault="00D26D92" w:rsidP="00D26D92">
      <w:pPr>
        <w:pStyle w:val="B1"/>
      </w:pPr>
      <w:r>
        <w:t>-</w:t>
      </w:r>
      <w:r>
        <w:tab/>
        <w:t>unsubscribe to an existing subscription for location information notifications</w:t>
      </w:r>
      <w:r w:rsidR="006C5A93">
        <w:t>; and</w:t>
      </w:r>
    </w:p>
    <w:p w14:paraId="5B758A3E" w14:textId="4AA08E4C" w:rsidR="00D26D92" w:rsidRDefault="006C5A93" w:rsidP="00D26D92">
      <w:pPr>
        <w:pStyle w:val="B1"/>
      </w:pPr>
      <w:r>
        <w:t>-</w:t>
      </w:r>
      <w:r>
        <w:tab/>
      </w:r>
      <w:r w:rsidR="007521A5">
        <w:t>change another LMC location configuration</w:t>
      </w:r>
      <w:r w:rsidR="00D26D92">
        <w:t>.</w:t>
      </w:r>
    </w:p>
    <w:p w14:paraId="47454264" w14:textId="5CC499F3" w:rsidR="00D26D92" w:rsidRDefault="00D26D92" w:rsidP="00D26D92">
      <w:pPr>
        <w:pStyle w:val="Heading3"/>
      </w:pPr>
      <w:bookmarkStart w:id="162" w:name="_Toc180029775"/>
      <w:bookmarkStart w:id="163" w:name="_Toc214917757"/>
      <w:r>
        <w:lastRenderedPageBreak/>
        <w:t>6.</w:t>
      </w:r>
      <w:r w:rsidR="007C3B8D">
        <w:t>3</w:t>
      </w:r>
      <w:r>
        <w:t>.2</w:t>
      </w:r>
      <w:r>
        <w:tab/>
        <w:t>Service operations</w:t>
      </w:r>
      <w:bookmarkEnd w:id="162"/>
      <w:bookmarkEnd w:id="163"/>
    </w:p>
    <w:p w14:paraId="4710D650" w14:textId="7CDC879B" w:rsidR="00D26D92" w:rsidRPr="00324385" w:rsidRDefault="00D26D92" w:rsidP="00D26D92">
      <w:pPr>
        <w:pStyle w:val="Heading4"/>
      </w:pPr>
      <w:bookmarkStart w:id="164" w:name="_Toc180029776"/>
      <w:bookmarkStart w:id="165" w:name="_Toc214917758"/>
      <w:r>
        <w:t>6.</w:t>
      </w:r>
      <w:r w:rsidR="007C3B8D">
        <w:t>3</w:t>
      </w:r>
      <w:r>
        <w:t>.2.1</w:t>
      </w:r>
      <w:r>
        <w:tab/>
        <w:t>Introduction</w:t>
      </w:r>
      <w:bookmarkEnd w:id="164"/>
      <w:bookmarkEnd w:id="165"/>
    </w:p>
    <w:p w14:paraId="6BFA88B0" w14:textId="258D4BD8" w:rsidR="00D26D92" w:rsidRDefault="00D26D92" w:rsidP="00D26D92">
      <w:r>
        <w:t xml:space="preserve">The service operation defined for </w:t>
      </w:r>
      <w:r>
        <w:rPr>
          <w:noProof/>
        </w:rPr>
        <w:t>LMS_</w:t>
      </w:r>
      <w:r>
        <w:t>Information service is shown in the table 6.</w:t>
      </w:r>
      <w:r w:rsidR="00D04474">
        <w:t>3</w:t>
      </w:r>
      <w:r w:rsidRPr="007E5C37">
        <w:t>.</w:t>
      </w:r>
      <w:r>
        <w:t>2.1-1.</w:t>
      </w:r>
    </w:p>
    <w:p w14:paraId="055AA8AD" w14:textId="6EEBFF7D" w:rsidR="00D26D92" w:rsidRDefault="00D26D92" w:rsidP="00D26D92">
      <w:pPr>
        <w:pStyle w:val="TH"/>
      </w:pPr>
      <w:r>
        <w:t>Table 6.</w:t>
      </w:r>
      <w:r w:rsidR="00671225">
        <w:t>3</w:t>
      </w:r>
      <w:r w:rsidRPr="007E5C37">
        <w:t>.</w:t>
      </w:r>
      <w:r>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DA0494">
        <w:trPr>
          <w:jc w:val="center"/>
        </w:trPr>
        <w:tc>
          <w:tcPr>
            <w:tcW w:w="3492" w:type="dxa"/>
            <w:shd w:val="clear" w:color="auto" w:fill="D9D9D9"/>
          </w:tcPr>
          <w:p w14:paraId="02059525" w14:textId="77777777" w:rsidR="00D26D92" w:rsidRDefault="00D26D92" w:rsidP="00BE6196">
            <w:pPr>
              <w:pStyle w:val="TAH"/>
            </w:pPr>
            <w:r>
              <w:t>Service operation name</w:t>
            </w:r>
          </w:p>
        </w:tc>
        <w:tc>
          <w:tcPr>
            <w:tcW w:w="4254"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DA0494">
        <w:trPr>
          <w:jc w:val="center"/>
        </w:trPr>
        <w:tc>
          <w:tcPr>
            <w:tcW w:w="3492" w:type="dxa"/>
          </w:tcPr>
          <w:p w14:paraId="6C27394B" w14:textId="3C945A75" w:rsidR="00D26D92" w:rsidRPr="00BF35EC" w:rsidRDefault="00D26D92" w:rsidP="00BE6196">
            <w:pPr>
              <w:pStyle w:val="TAL"/>
              <w:rPr>
                <w:highlight w:val="darkCyan"/>
              </w:rPr>
            </w:pPr>
            <w:r>
              <w:t>LocationInfoRequest</w:t>
            </w:r>
          </w:p>
        </w:tc>
        <w:tc>
          <w:tcPr>
            <w:tcW w:w="4254"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DA0494">
        <w:trPr>
          <w:jc w:val="center"/>
        </w:trPr>
        <w:tc>
          <w:tcPr>
            <w:tcW w:w="3492" w:type="dxa"/>
          </w:tcPr>
          <w:p w14:paraId="6F7D828B" w14:textId="3587FB09" w:rsidR="00D26D92" w:rsidRPr="007E09F3" w:rsidRDefault="00D26D92" w:rsidP="00BE6196">
            <w:pPr>
              <w:pStyle w:val="TAL"/>
            </w:pPr>
            <w:r>
              <w:t>LocationInfoSubscribe</w:t>
            </w:r>
          </w:p>
        </w:tc>
        <w:tc>
          <w:tcPr>
            <w:tcW w:w="4254"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DA0494">
        <w:trPr>
          <w:jc w:val="center"/>
        </w:trPr>
        <w:tc>
          <w:tcPr>
            <w:tcW w:w="3492" w:type="dxa"/>
          </w:tcPr>
          <w:p w14:paraId="6373ACD7" w14:textId="3CE711F2" w:rsidR="00D26D92" w:rsidRPr="007E09F3" w:rsidRDefault="00D26D92" w:rsidP="00BE6196">
            <w:pPr>
              <w:pStyle w:val="TAL"/>
            </w:pPr>
            <w:r>
              <w:t>LocationInfoNotify</w:t>
            </w:r>
          </w:p>
        </w:tc>
        <w:tc>
          <w:tcPr>
            <w:tcW w:w="4254"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DA0494">
        <w:trPr>
          <w:jc w:val="center"/>
        </w:trPr>
        <w:tc>
          <w:tcPr>
            <w:tcW w:w="3492" w:type="dxa"/>
          </w:tcPr>
          <w:p w14:paraId="013EFA04" w14:textId="52096451" w:rsidR="00D26D92" w:rsidRPr="007E09F3" w:rsidRDefault="00D26D92" w:rsidP="00BE6196">
            <w:pPr>
              <w:pStyle w:val="TAL"/>
            </w:pPr>
            <w:r>
              <w:t>LocationInfoSubscri</w:t>
            </w:r>
            <w:r w:rsidR="00A04A66">
              <w:t>be</w:t>
            </w:r>
            <w:r w:rsidR="006B5478">
              <w:t>Update</w:t>
            </w:r>
          </w:p>
        </w:tc>
        <w:tc>
          <w:tcPr>
            <w:tcW w:w="4254"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DA0494">
        <w:trPr>
          <w:jc w:val="center"/>
        </w:trPr>
        <w:tc>
          <w:tcPr>
            <w:tcW w:w="3492" w:type="dxa"/>
          </w:tcPr>
          <w:p w14:paraId="326DB6E8" w14:textId="20CF02A1" w:rsidR="00D26D92" w:rsidRPr="007E09F3" w:rsidRDefault="00D26D92" w:rsidP="00BE6196">
            <w:pPr>
              <w:pStyle w:val="TAL"/>
            </w:pPr>
            <w:r>
              <w:t>LocationInfo</w:t>
            </w:r>
            <w:r w:rsidR="00DA6A9E">
              <w:t>SubscribeDelete</w:t>
            </w:r>
          </w:p>
        </w:tc>
        <w:tc>
          <w:tcPr>
            <w:tcW w:w="4254"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r w:rsidR="00DA0494" w14:paraId="51844F35" w14:textId="77777777" w:rsidTr="00DA0494">
        <w:trPr>
          <w:jc w:val="center"/>
        </w:trPr>
        <w:tc>
          <w:tcPr>
            <w:tcW w:w="3492" w:type="dxa"/>
          </w:tcPr>
          <w:p w14:paraId="577E5C1F" w14:textId="4F05B51D" w:rsidR="00DA0494" w:rsidDel="0020675F" w:rsidRDefault="00DA0494" w:rsidP="00DA0494">
            <w:pPr>
              <w:pStyle w:val="TAL"/>
            </w:pPr>
            <w:r>
              <w:t>LocationInfoConfigRequest</w:t>
            </w:r>
          </w:p>
        </w:tc>
        <w:tc>
          <w:tcPr>
            <w:tcW w:w="4254" w:type="dxa"/>
          </w:tcPr>
          <w:p w14:paraId="25A108A0" w14:textId="2901FA45" w:rsidR="00DA0494" w:rsidRDefault="00DA0494" w:rsidP="00DA0494">
            <w:pPr>
              <w:pStyle w:val="TAL"/>
            </w:pPr>
            <w:r>
              <w:t>This services operation is used to change another LMC location configuration.</w:t>
            </w:r>
          </w:p>
        </w:tc>
        <w:tc>
          <w:tcPr>
            <w:tcW w:w="1789" w:type="dxa"/>
          </w:tcPr>
          <w:p w14:paraId="2DD4A32A" w14:textId="4BEAEFA6" w:rsidR="00DA0494" w:rsidRDefault="00DA0494" w:rsidP="00DA0494">
            <w:pPr>
              <w:pStyle w:val="TAL"/>
            </w:pPr>
            <w:r>
              <w:t>LMC, MC service server, IWF, LMS</w:t>
            </w:r>
          </w:p>
        </w:tc>
      </w:tr>
    </w:tbl>
    <w:p w14:paraId="25F0A513" w14:textId="77777777" w:rsidR="00D26D92" w:rsidRPr="003A17C2" w:rsidRDefault="00D26D92" w:rsidP="00D26D92"/>
    <w:p w14:paraId="1BF99522" w14:textId="3DA618E3" w:rsidR="00D26D92" w:rsidRDefault="00D26D92" w:rsidP="00D26D92">
      <w:pPr>
        <w:pStyle w:val="Heading4"/>
      </w:pPr>
      <w:bookmarkStart w:id="166" w:name="_Toc180029777"/>
      <w:bookmarkStart w:id="167" w:name="_Toc214917759"/>
      <w:r>
        <w:t>6.</w:t>
      </w:r>
      <w:r w:rsidR="006C3BCA">
        <w:t>3</w:t>
      </w:r>
      <w:r>
        <w:t>.2.2</w:t>
      </w:r>
      <w:r>
        <w:tab/>
        <w:t>LocationRequest</w:t>
      </w:r>
      <w:bookmarkEnd w:id="166"/>
      <w:bookmarkEnd w:id="167"/>
    </w:p>
    <w:p w14:paraId="50DAFAEA" w14:textId="593AC5F4" w:rsidR="00D26D92" w:rsidRDefault="00D26D92" w:rsidP="00D26D92">
      <w:pPr>
        <w:pStyle w:val="Heading5"/>
      </w:pPr>
      <w:bookmarkStart w:id="168" w:name="_Toc180029778"/>
      <w:bookmarkStart w:id="169" w:name="_Toc214917760"/>
      <w:r>
        <w:t>6.</w:t>
      </w:r>
      <w:r w:rsidR="006C3BCA">
        <w:t>3</w:t>
      </w:r>
      <w:r>
        <w:t>.2.2.1</w:t>
      </w:r>
      <w:r>
        <w:tab/>
        <w:t>General</w:t>
      </w:r>
      <w:bookmarkEnd w:id="168"/>
      <w:bookmarkEnd w:id="169"/>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473AD0D4" w:rsidR="00D26D92" w:rsidRPr="00C32C9D" w:rsidRDefault="00D26D92" w:rsidP="00D26D92">
      <w:pPr>
        <w:pStyle w:val="Heading5"/>
      </w:pPr>
      <w:bookmarkStart w:id="170" w:name="_Toc180029779"/>
      <w:bookmarkStart w:id="171" w:name="_Toc214917761"/>
      <w:r>
        <w:t>6.</w:t>
      </w:r>
      <w:r w:rsidR="006C3BCA">
        <w:t>3</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r>
        <w:t>Location</w:t>
      </w:r>
      <w:r w:rsidRPr="00C32C9D">
        <w:t>Request operation</w:t>
      </w:r>
      <w:bookmarkEnd w:id="170"/>
      <w:bookmarkEnd w:id="171"/>
    </w:p>
    <w:p w14:paraId="024061F1" w14:textId="6701A5F8"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Information collection resource (i.e., </w:t>
      </w:r>
      <w:r>
        <w:t xml:space="preserve">Client </w:t>
      </w:r>
      <w:r w:rsidR="00D3421F">
        <w:t>l</w:t>
      </w:r>
      <w:r>
        <w:t xml:space="preserve">ocation </w:t>
      </w:r>
      <w:r w:rsidR="00D3421F">
        <w:t>i</w:t>
      </w:r>
      <w:r>
        <w:t>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45490DE2" w:rsidR="00D26D92" w:rsidRPr="00587D2A" w:rsidRDefault="00D26D92" w:rsidP="00D26D92">
      <w:r>
        <w:rPr>
          <w:lang w:eastAsia="zh-CN"/>
        </w:rPr>
        <w:t>The request URI shall be set according to clause 7.</w:t>
      </w:r>
      <w:r w:rsidR="00787962">
        <w:rPr>
          <w:lang w:eastAsia="zh-CN"/>
        </w:rPr>
        <w:t>2</w:t>
      </w:r>
      <w:r>
        <w:rPr>
          <w:lang w:eastAsia="zh-CN"/>
        </w:rPr>
        <w:t>.1.</w:t>
      </w:r>
    </w:p>
    <w:p w14:paraId="636C7193" w14:textId="1EA67B6F"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524DED31" w14:textId="0F360FCB" w:rsidR="00D26D92" w:rsidRDefault="00D26D92" w:rsidP="00D26D92">
      <w:pPr>
        <w:pStyle w:val="NO"/>
        <w:rPr>
          <w:lang w:eastAsia="zh-CN"/>
        </w:rPr>
      </w:pPr>
      <w:r>
        <w:rPr>
          <w:lang w:eastAsia="zh-CN"/>
        </w:rPr>
        <w:t>NOTE:</w:t>
      </w:r>
      <w:r>
        <w:rPr>
          <w:lang w:eastAsia="zh-CN"/>
        </w:rPr>
        <w:tab/>
        <w:t>The LocationRequest is relevant for all valid MC service IDs, hence the request includes all access tokens.</w:t>
      </w:r>
    </w:p>
    <w:p w14:paraId="2EB2DC14" w14:textId="280894C5" w:rsidR="00006086" w:rsidRDefault="00006086" w:rsidP="00006086">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3D3F2B">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2915402" w14:textId="5F2818B9" w:rsidR="00D26D92" w:rsidRDefault="00D26D92" w:rsidP="00D26D92">
      <w:pPr>
        <w:rPr>
          <w:lang w:eastAsia="zh-CN"/>
        </w:rPr>
      </w:pPr>
      <w:r>
        <w:rPr>
          <w:lang w:eastAsia="zh-CN"/>
        </w:rPr>
        <w:t>Other HTTP headers shall be set according to clause 7.</w:t>
      </w:r>
      <w:r w:rsidR="004B77DF">
        <w:rPr>
          <w:lang w:eastAsia="zh-CN"/>
        </w:rPr>
        <w:t>2</w:t>
      </w:r>
      <w:r>
        <w:rPr>
          <w:lang w:eastAsia="zh-CN"/>
        </w:rPr>
        <w:t>.2.2.</w:t>
      </w:r>
    </w:p>
    <w:p w14:paraId="6C509715" w14:textId="20495C6F"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921927">
        <w:t>2</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47FAFCA4" w:rsidR="00D26D92" w:rsidRDefault="00D26D92" w:rsidP="00D26D92">
      <w:pPr>
        <w:pStyle w:val="B1"/>
        <w:ind w:left="284" w:firstLine="0"/>
      </w:pPr>
      <w:r>
        <w:t>2</w:t>
      </w:r>
      <w:r w:rsidR="004B21EE">
        <w:t>)</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lastRenderedPageBreak/>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may include the requestedLocationHistory attribute including details of what location information history events that shall be included in the location report; and</w:t>
      </w:r>
    </w:p>
    <w:p w14:paraId="0FD82DBD" w14:textId="7806AC88" w:rsidR="006C6947" w:rsidRDefault="0077049B" w:rsidP="0077049B">
      <w:pPr>
        <w:pStyle w:val="B1"/>
      </w:pPr>
      <w:r>
        <w:t>6)</w:t>
      </w:r>
      <w:r>
        <w:tab/>
        <w:t>may include the requestedLocationStatus attribute indicating that the location history status should be included in the location report</w:t>
      </w:r>
      <w:r w:rsidR="006C6947">
        <w:t>.</w:t>
      </w:r>
    </w:p>
    <w:p w14:paraId="7FCD1272" w14:textId="77777777" w:rsidR="00D26D92" w:rsidRPr="00CB5C2A" w:rsidRDefault="00D26D92" w:rsidP="00D26D92">
      <w:r w:rsidRPr="00CB5C2A">
        <w:t>Upon receiving the HTTP POST message from the LMC, the LMS shall:</w:t>
      </w:r>
    </w:p>
    <w:p w14:paraId="79499C51" w14:textId="396BBF07"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17FEC7D7" w14:textId="2249C1E1" w:rsidR="00D26D92" w:rsidRDefault="00D26D92" w:rsidP="00D26D92">
      <w:pPr>
        <w:pStyle w:val="B1"/>
      </w:pPr>
      <w:r>
        <w:rPr>
          <w:lang w:val="en-US"/>
        </w:rPr>
        <w:t>2)</w:t>
      </w:r>
      <w:r>
        <w:rPr>
          <w:lang w:val="en-US"/>
        </w:rPr>
        <w:tab/>
      </w:r>
      <w:r>
        <w:t>consider the MC service IDs derived from the bearer access tokens as the identities of the sender of the Locationrequest;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29F951B"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AE20A9">
        <w:t>2</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3F88D9A9" w14:textId="77777777" w:rsidR="00407753" w:rsidRDefault="00407753" w:rsidP="00407753">
      <w:pPr>
        <w:pStyle w:val="B1"/>
        <w:rPr>
          <w:lang w:val="en-US"/>
        </w:rPr>
      </w:pPr>
      <w:r>
        <w:rPr>
          <w:lang w:val="en-US"/>
        </w:rPr>
        <w:t>6)</w:t>
      </w:r>
      <w:r>
        <w:rPr>
          <w:lang w:val="en-US"/>
        </w:rPr>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Default="006D3A9C" w:rsidP="00422579">
      <w:pPr>
        <w:pStyle w:val="B2"/>
        <w:rPr>
          <w:lang w:val="en-US"/>
        </w:rPr>
      </w:pPr>
      <w:r>
        <w:rPr>
          <w:lang w:val="en-US"/>
        </w:rPr>
        <w:t>a</w:t>
      </w:r>
      <w:r w:rsidR="00407753">
        <w:rPr>
          <w:lang w:val="en-US"/>
        </w:rPr>
        <w:t>)</w:t>
      </w:r>
      <w:r w:rsidR="00407753">
        <w:rPr>
          <w:lang w:val="en-US"/>
        </w:rPr>
        <w:tab/>
        <w:t>The initiating user's location user configuration data document according to 3GPP TS 24.484 </w:t>
      </w:r>
      <w:r w:rsidR="00407753" w:rsidRPr="008D0C21">
        <w:rPr>
          <w:lang w:val="en-US"/>
        </w:rPr>
        <w:t>[</w:t>
      </w:r>
      <w:r w:rsidR="00407753">
        <w:rPr>
          <w:lang w:val="en-US"/>
        </w:rPr>
        <w:t>1</w:t>
      </w:r>
      <w:r w:rsidR="007C5517">
        <w:rPr>
          <w:lang w:val="en-US"/>
        </w:rPr>
        <w:t>2</w:t>
      </w:r>
      <w:r w:rsidR="00407753">
        <w:rPr>
          <w:lang w:val="en-US"/>
        </w:rPr>
        <w:t>] shall include a &lt;rule&gt; element that includes:</w:t>
      </w:r>
    </w:p>
    <w:p w14:paraId="71F9641B" w14:textId="3A44A557" w:rsidR="00407753" w:rsidRDefault="003937A1" w:rsidP="00422579">
      <w:pPr>
        <w:pStyle w:val="B3"/>
        <w:rPr>
          <w:lang w:val="en-US"/>
        </w:rPr>
      </w:pPr>
      <w:r w:rsidRPr="003937A1">
        <w:rPr>
          <w:lang w:val="en-US"/>
        </w:rPr>
        <w:t>i</w:t>
      </w:r>
      <w:r w:rsidR="00407753">
        <w:rPr>
          <w:lang w:val="en-US"/>
        </w:rPr>
        <w:t>)</w:t>
      </w:r>
      <w:r w:rsidR="00407753">
        <w:rPr>
          <w:lang w:val="en-US"/>
        </w:rPr>
        <w:tab/>
        <w:t>a &lt;condition&gt; element containing an &lt;identity&gt; element that matches the MC service group ID; and</w:t>
      </w:r>
    </w:p>
    <w:p w14:paraId="07826483" w14:textId="489B91B3" w:rsidR="00407753" w:rsidRDefault="003937A1" w:rsidP="00422579">
      <w:pPr>
        <w:pStyle w:val="B3"/>
      </w:pPr>
      <w:r>
        <w:rPr>
          <w:lang w:val="en-US"/>
        </w:rPr>
        <w:t>ii</w:t>
      </w:r>
      <w:r w:rsidR="00407753">
        <w:rPr>
          <w:lang w:val="en-US"/>
        </w:rPr>
        <w:t>)</w:t>
      </w:r>
      <w:r w:rsidR="00407753">
        <w:rPr>
          <w:lang w:val="en-US"/>
        </w:rPr>
        <w:tab/>
        <w:t>an &lt;action&gt; element containing an &lt;</w:t>
      </w:r>
      <w:r w:rsidR="00407753">
        <w:t>allow-request-location-of-groups&gt; element with the value set to "true"; and</w:t>
      </w:r>
    </w:p>
    <w:p w14:paraId="3056AAB7" w14:textId="4DABE768" w:rsidR="00407753" w:rsidRDefault="006D3A9C" w:rsidP="00422579">
      <w:pPr>
        <w:pStyle w:val="B2"/>
        <w:rPr>
          <w:lang w:val="en-US"/>
        </w:rPr>
      </w:pPr>
      <w:r>
        <w:rPr>
          <w:lang w:val="en-US"/>
        </w:rPr>
        <w:t>b</w:t>
      </w:r>
      <w:r w:rsidR="00407753">
        <w:rPr>
          <w:lang w:val="en-US"/>
        </w:rPr>
        <w:t>)</w:t>
      </w:r>
      <w:r w:rsidR="00407753">
        <w:rPr>
          <w:lang w:val="en-US"/>
        </w:rPr>
        <w:tab/>
        <w:t xml:space="preserve">if </w:t>
      </w:r>
      <w:r w:rsidR="00407753" w:rsidRPr="00422579">
        <w:t>the</w:t>
      </w:r>
      <w:r w:rsidR="00407753">
        <w:rPr>
          <w:lang w:val="en-US"/>
        </w:rPr>
        <w:t xml:space="preserve"> item </w:t>
      </w:r>
      <w:r w:rsidR="00FB0CC2">
        <w:rPr>
          <w:lang w:val="en-US"/>
        </w:rPr>
        <w:t>a</w:t>
      </w:r>
      <w:r w:rsidR="00407753">
        <w:rPr>
          <w:lang w:val="en-US"/>
        </w:rPr>
        <w:t>) above is not fulfilled the MC service group</w:t>
      </w:r>
      <w:r w:rsidR="00303FAF">
        <w:rPr>
          <w:lang w:val="en-US"/>
        </w:rPr>
        <w:t xml:space="preserve"> ID</w:t>
      </w:r>
      <w:r w:rsidR="00407753">
        <w:rPr>
          <w:lang w:val="en-US"/>
        </w:rPr>
        <w:t xml:space="preserve"> shall be ignored in the remaining steps;</w:t>
      </w:r>
    </w:p>
    <w:p w14:paraId="07E00002" w14:textId="77777777" w:rsidR="00407753" w:rsidRDefault="00407753" w:rsidP="00407753">
      <w:pPr>
        <w:pStyle w:val="B1"/>
        <w:rPr>
          <w:lang w:val="en-US"/>
        </w:rPr>
      </w:pPr>
      <w:r>
        <w:rPr>
          <w:lang w:val="en-US"/>
        </w:rPr>
        <w:t>7)</w:t>
      </w:r>
      <w:r>
        <w:rPr>
          <w:lang w:val="en-US"/>
        </w:rPr>
        <w:tab/>
        <w:t>subscribe to group dynamic data to for each MC service group ID that passes the authorization check in step 6) according to the following:</w:t>
      </w:r>
    </w:p>
    <w:p w14:paraId="376CF1D1" w14:textId="22FD95FA" w:rsidR="00407753" w:rsidRDefault="00323AB0" w:rsidP="00407753">
      <w:pPr>
        <w:pStyle w:val="B2"/>
        <w:rPr>
          <w:lang w:val="en-US"/>
        </w:rPr>
      </w:pPr>
      <w:r>
        <w:rPr>
          <w:lang w:val="en-US"/>
        </w:rPr>
        <w:t>a</w:t>
      </w:r>
      <w:r w:rsidR="00407753">
        <w:rPr>
          <w:lang w:val="en-US"/>
        </w:rPr>
        <w:t>)</w:t>
      </w:r>
      <w:r w:rsidR="00407753">
        <w:rPr>
          <w:lang w:val="en-US"/>
        </w:rPr>
        <w:tab/>
        <w:t>if the MC service group is a MCPTT group send a SIP SUBSCRIBE request as specified in 3GPP TS 24.379 [</w:t>
      </w:r>
      <w:r w:rsidR="00173E86">
        <w:rPr>
          <w:lang w:val="en-US"/>
        </w:rPr>
        <w:t>9</w:t>
      </w:r>
      <w:r w:rsidR="00407753">
        <w:rPr>
          <w:lang w:val="en-US"/>
        </w:rPr>
        <w:t>] clause 9.2.2.2.16 where the LMS takes the role of an MCPTT server serving the initiating user;</w:t>
      </w:r>
    </w:p>
    <w:p w14:paraId="6985B564" w14:textId="2BC90307" w:rsidR="00407753" w:rsidRDefault="00323AB0" w:rsidP="00407753">
      <w:pPr>
        <w:pStyle w:val="B2"/>
        <w:rPr>
          <w:lang w:val="en-US"/>
        </w:rPr>
      </w:pPr>
      <w:r>
        <w:rPr>
          <w:lang w:val="en-US"/>
        </w:rPr>
        <w:t>b</w:t>
      </w:r>
      <w:r w:rsidR="00407753">
        <w:rPr>
          <w:lang w:val="en-US"/>
        </w:rPr>
        <w:t>)</w:t>
      </w:r>
      <w:r w:rsidR="00407753">
        <w:rPr>
          <w:lang w:val="en-US"/>
        </w:rPr>
        <w:tab/>
        <w:t>if the MC service group is a MCVideo group send a SIP SUBSCRIBE request as specified in 3GPP TS 24.281 [</w:t>
      </w:r>
      <w:r w:rsidR="00A24D85">
        <w:rPr>
          <w:lang w:val="en-US"/>
        </w:rPr>
        <w:t>7</w:t>
      </w:r>
      <w:r w:rsidR="00407753">
        <w:rPr>
          <w:lang w:val="en-US"/>
        </w:rPr>
        <w:t>] clause 8.2.2.2.16 where the LMS takes the role of an MCVideo server serving the initiating user; and</w:t>
      </w:r>
    </w:p>
    <w:p w14:paraId="7379492E" w14:textId="55641DD0" w:rsidR="007878C2" w:rsidRDefault="00323AB0" w:rsidP="007878C2">
      <w:pPr>
        <w:pStyle w:val="B2"/>
        <w:rPr>
          <w:lang w:val="en-US"/>
        </w:rPr>
      </w:pPr>
      <w:r>
        <w:t>c</w:t>
      </w:r>
      <w:r w:rsidR="00407753" w:rsidRPr="003C52E5">
        <w:t>)</w:t>
      </w:r>
      <w:r w:rsidR="00407753" w:rsidRPr="003C52E5">
        <w:tab/>
        <w:t>if the MC service group is a MCData group send a SIP SUBSCRIBE request as specified in 3GPP TS 24.282 [</w:t>
      </w:r>
      <w:r w:rsidR="00A24D85">
        <w:t>8</w:t>
      </w:r>
      <w:r w:rsidR="00407753" w:rsidRPr="003C52E5">
        <w:t>] clause 8.3.3.8 where the LMS takes the role of an MCData server serving the initiating user</w:t>
      </w:r>
      <w:r w:rsidR="00B13880" w:rsidRPr="003C52E5">
        <w:t>;</w:t>
      </w:r>
    </w:p>
    <w:p w14:paraId="6D0294BF" w14:textId="3F27E169" w:rsidR="00F66135" w:rsidRDefault="003763FC" w:rsidP="00B13880">
      <w:pPr>
        <w:pStyle w:val="B1"/>
        <w:rPr>
          <w:lang w:val="en-US"/>
        </w:rPr>
      </w:pPr>
      <w:r>
        <w:rPr>
          <w:lang w:val="en-US"/>
        </w:rPr>
        <w:t>8</w:t>
      </w:r>
      <w:r w:rsidR="00F66135">
        <w:rPr>
          <w:lang w:val="en-US"/>
        </w:rPr>
        <w:t>)</w:t>
      </w:r>
      <w:r w:rsidR="00F66135">
        <w:rPr>
          <w:lang w:val="en-US"/>
        </w:rPr>
        <w:tab/>
      </w:r>
      <w:r w:rsidR="00F66135" w:rsidRPr="004B2DEE">
        <w:t xml:space="preserve">identify all MC service IDs for which location information is requested, based on the following </w:t>
      </w:r>
      <w:r w:rsidR="00F66135">
        <w:t>content of</w:t>
      </w:r>
      <w:r w:rsidR="00F66135" w:rsidRPr="004B2DEE">
        <w:t xml:space="preserve"> the incoming request</w:t>
      </w:r>
      <w:r w:rsidR="00F66135">
        <w:rPr>
          <w:lang w:val="en-US"/>
        </w:rPr>
        <w:t>:</w:t>
      </w:r>
    </w:p>
    <w:p w14:paraId="64C4BFDC" w14:textId="77777777" w:rsidR="00D34256" w:rsidRDefault="00F66135" w:rsidP="00F66135">
      <w:pPr>
        <w:pStyle w:val="B2"/>
        <w:rPr>
          <w:lang w:val="en-US"/>
        </w:rPr>
      </w:pPr>
      <w:r>
        <w:rPr>
          <w:lang w:val="en-US"/>
        </w:rPr>
        <w:lastRenderedPageBreak/>
        <w:t>a)</w:t>
      </w:r>
      <w:r>
        <w:rPr>
          <w:lang w:val="en-US"/>
        </w:rPr>
        <w:tab/>
        <w:t>the MC service IDs from the array provided in the attribute mcServiceIDs;</w:t>
      </w:r>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0C5B00C1" w14:textId="77FF4040"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00B56806">
        <w:rPr>
          <w:lang w:val="en-US"/>
        </w:rPr>
        <w:t>9</w:t>
      </w:r>
      <w:r>
        <w:rPr>
          <w:lang w:val="en-US"/>
        </w:rPr>
        <w:t>] clause</w:t>
      </w:r>
      <w:bookmarkStart w:id="172" w:name="_Toc20155834"/>
      <w:bookmarkStart w:id="173" w:name="_Toc27500989"/>
      <w:bookmarkStart w:id="174" w:name="_Toc36049115"/>
      <w:bookmarkStart w:id="175" w:name="_Toc45209878"/>
      <w:bookmarkStart w:id="176" w:name="_Toc51860703"/>
      <w:bookmarkStart w:id="177" w:name="_Toc193390798"/>
      <w:r>
        <w:rPr>
          <w:lang w:val="en-US"/>
        </w:rPr>
        <w:t> </w:t>
      </w:r>
      <w:r>
        <w:t>9A</w:t>
      </w:r>
      <w:r w:rsidRPr="0073469F">
        <w:t>.2.1.3</w:t>
      </w:r>
      <w:bookmarkEnd w:id="172"/>
      <w:bookmarkEnd w:id="173"/>
      <w:bookmarkEnd w:id="174"/>
      <w:bookmarkEnd w:id="175"/>
      <w:bookmarkEnd w:id="176"/>
      <w:bookmarkEnd w:id="177"/>
      <w:r>
        <w:t>.</w:t>
      </w:r>
    </w:p>
    <w:p w14:paraId="637383A0" w14:textId="2CF02D39" w:rsidR="00F66135" w:rsidRDefault="00F66135" w:rsidP="005C4C29">
      <w:pPr>
        <w:pStyle w:val="B2"/>
      </w:pPr>
      <w:r>
        <w:rPr>
          <w:lang w:val="en-US"/>
        </w:rPr>
        <w:t>c)</w:t>
      </w:r>
      <w:r>
        <w:rPr>
          <w:lang w:val="en-US"/>
        </w:rPr>
        <w:tab/>
        <w:t xml:space="preserve">the MC service IDs of each MC client that have affiliated to the MC service groups </w:t>
      </w:r>
      <w:r w:rsidR="00B968FB">
        <w:rPr>
          <w:lang w:val="en-US"/>
        </w:rPr>
        <w:t>based on the notifications from the group dynamic data subscriptions;</w:t>
      </w:r>
    </w:p>
    <w:p w14:paraId="618D82B7" w14:textId="1503B9A7" w:rsidR="00F66135" w:rsidRDefault="00FB798C" w:rsidP="00F66135">
      <w:pPr>
        <w:pStyle w:val="B1"/>
      </w:pPr>
      <w:r>
        <w:t>9</w:t>
      </w:r>
      <w:r w:rsidR="00F66135">
        <w:t>)</w:t>
      </w:r>
      <w:r w:rsidR="00F66135">
        <w:tab/>
        <w:t>v</w:t>
      </w:r>
      <w:r w:rsidR="00F66135" w:rsidRPr="00D0503A">
        <w:t xml:space="preserve">erify that the initiating user is authorized to request the location of the MC service IDs </w:t>
      </w:r>
      <w:r w:rsidR="00F66135">
        <w:t>identified</w:t>
      </w:r>
      <w:r w:rsidR="00F66135" w:rsidRPr="00D0503A">
        <w:t xml:space="preserve"> in step 6, </w:t>
      </w:r>
      <w:r w:rsidR="00F66135">
        <w:t xml:space="preserve">according </w:t>
      </w:r>
      <w:r w:rsidR="008D1682">
        <w:t xml:space="preserve">to local policies or </w:t>
      </w:r>
      <w:r w:rsidR="00F66135">
        <w:t>to</w:t>
      </w:r>
      <w:r w:rsidR="00F66135" w:rsidRPr="00D0503A">
        <w:t xml:space="preserve"> the following:</w:t>
      </w:r>
    </w:p>
    <w:p w14:paraId="0CDC8E69" w14:textId="4AF5FC41" w:rsidR="00F66135" w:rsidRDefault="007F41E6" w:rsidP="007F41E6">
      <w:pPr>
        <w:pStyle w:val="B2"/>
        <w:rPr>
          <w:lang w:val="en-US"/>
        </w:rPr>
      </w:pPr>
      <w:r>
        <w:rPr>
          <w:lang w:val="en-US"/>
        </w:rPr>
        <w:t>a</w:t>
      </w:r>
      <w:r w:rsidR="00F66135">
        <w:rPr>
          <w:lang w:val="en-US"/>
        </w:rPr>
        <w:t>)</w:t>
      </w:r>
      <w:r w:rsidR="00F66135">
        <w:rPr>
          <w:lang w:val="en-US"/>
        </w:rPr>
        <w:tab/>
        <w:t>The initiating user's location user configuration data document according to 3GPP TS 24.484 </w:t>
      </w:r>
      <w:r w:rsidR="00F66135" w:rsidRPr="008D0C21">
        <w:rPr>
          <w:lang w:val="en-US"/>
        </w:rPr>
        <w:t>[</w:t>
      </w:r>
      <w:r w:rsidR="001B2C07">
        <w:rPr>
          <w:lang w:val="en-US"/>
        </w:rPr>
        <w:t>1</w:t>
      </w:r>
      <w:r w:rsidR="007C5517">
        <w:rPr>
          <w:lang w:val="en-US"/>
        </w:rPr>
        <w:t>2</w:t>
      </w:r>
      <w:r w:rsidR="00F66135">
        <w:rPr>
          <w:lang w:val="en-US"/>
        </w:rPr>
        <w:t>] shall include a &lt;rule&gt; element that include:</w:t>
      </w:r>
    </w:p>
    <w:p w14:paraId="04500327" w14:textId="72855875" w:rsidR="00F66135" w:rsidRDefault="007C2B1C" w:rsidP="007C2B1C">
      <w:pPr>
        <w:pStyle w:val="B3"/>
        <w:rPr>
          <w:lang w:val="en-US"/>
        </w:rPr>
      </w:pPr>
      <w:r>
        <w:rPr>
          <w:lang w:val="en-US"/>
        </w:rPr>
        <w:t>i</w:t>
      </w:r>
      <w:r w:rsidR="00F66135">
        <w:rPr>
          <w:lang w:val="en-US"/>
        </w:rPr>
        <w:t>)</w:t>
      </w:r>
      <w:r w:rsidR="00F66135">
        <w:rPr>
          <w:lang w:val="en-US"/>
        </w:rPr>
        <w:tab/>
        <w:t>a &lt;condition&gt; element containing an &lt;identity&gt; element that match each of identified MC service ID; and</w:t>
      </w:r>
    </w:p>
    <w:p w14:paraId="0C959AB4" w14:textId="009F7433" w:rsidR="00F66135" w:rsidRDefault="007C2B1C" w:rsidP="007C2B1C">
      <w:pPr>
        <w:pStyle w:val="B3"/>
      </w:pPr>
      <w:r>
        <w:rPr>
          <w:lang w:val="en-US"/>
        </w:rPr>
        <w:t>ii</w:t>
      </w:r>
      <w:r w:rsidR="00F66135">
        <w:rPr>
          <w:lang w:val="en-US"/>
        </w:rPr>
        <w:t>)</w:t>
      </w:r>
      <w:r w:rsidR="00F66135">
        <w:rPr>
          <w:lang w:val="en-US"/>
        </w:rPr>
        <w:tab/>
        <w:t>an &lt;action&gt; element containing an &lt;</w:t>
      </w:r>
      <w:r w:rsidR="00F66135">
        <w:t>allow-request-location-of-users&gt; element with the value set to "true"; and</w:t>
      </w:r>
    </w:p>
    <w:p w14:paraId="625CB352" w14:textId="5B711700" w:rsidR="00F66135" w:rsidRDefault="00035DE7" w:rsidP="00035DE7">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6E33CA58" w14:textId="3A0DC4A9" w:rsidR="00524429" w:rsidRDefault="00C47234" w:rsidP="00524429">
      <w:pPr>
        <w:pStyle w:val="B1"/>
      </w:pPr>
      <w:r w:rsidRPr="00C47234">
        <w:rPr>
          <w:lang w:val="en-US"/>
        </w:rPr>
        <w:t>10</w:t>
      </w:r>
      <w:r w:rsidR="00524429">
        <w:rPr>
          <w:lang w:val="en-US"/>
        </w:rPr>
        <w:t>)</w:t>
      </w:r>
      <w:r w:rsidR="00524429">
        <w:rPr>
          <w:lang w:val="en-US"/>
        </w:rPr>
        <w:tab/>
      </w:r>
      <w:r w:rsidR="00524429" w:rsidRPr="00E13FA6">
        <w:t>If any MC Service IDs identified in the steps above are not owned by the LMS, the LMS shall, in accordance with the procedure in this clause, generate a new HTTP request to the LMS that owns those MC Service IDs</w:t>
      </w:r>
      <w:r w:rsidR="00733965">
        <w:t>;</w:t>
      </w:r>
    </w:p>
    <w:p w14:paraId="68BC0C9A" w14:textId="5D0B6C16" w:rsidR="00BC6606" w:rsidRDefault="00524429" w:rsidP="00524429">
      <w:pPr>
        <w:pStyle w:val="NO"/>
        <w:rPr>
          <w:lang w:val="en-US"/>
        </w:rPr>
      </w:pPr>
      <w:r>
        <w:rPr>
          <w:lang w:val="en-US"/>
        </w:rPr>
        <w:t>NOTE 3:</w:t>
      </w:r>
      <w:r>
        <w:rPr>
          <w:lang w:val="en-US"/>
        </w:rPr>
        <w:tab/>
        <w:t>How the LMS determines the HTTP request URI of the LMS that owns those MC Service IDs is out of scope of this specification.</w:t>
      </w:r>
    </w:p>
    <w:p w14:paraId="19583904" w14:textId="59DB397B" w:rsidR="00F66135" w:rsidRDefault="00C47234" w:rsidP="00F66135">
      <w:pPr>
        <w:pStyle w:val="B1"/>
      </w:pPr>
      <w:r w:rsidRPr="00C47234">
        <w:t>11</w:t>
      </w:r>
      <w:r w:rsidR="00F66135">
        <w:t>)</w:t>
      </w:r>
      <w:r w:rsidR="00F66135">
        <w:tab/>
        <w:t xml:space="preserve">verify that each target user identified from step 7 is authorized to share the location information with the initiating MC user, according </w:t>
      </w:r>
      <w:r w:rsidR="009E1CA1">
        <w:t xml:space="preserve">to local policies or </w:t>
      </w:r>
      <w:r w:rsidR="00F66135">
        <w:t>to the following:</w:t>
      </w:r>
    </w:p>
    <w:p w14:paraId="68901B54" w14:textId="4A3904CA" w:rsidR="00F66135" w:rsidRDefault="00C639B4" w:rsidP="00C639B4">
      <w:pPr>
        <w:pStyle w:val="B2"/>
        <w:rPr>
          <w:lang w:val="en-US"/>
        </w:rPr>
      </w:pPr>
      <w:r>
        <w:rPr>
          <w:lang w:val="en-US"/>
        </w:rPr>
        <w:t>a</w:t>
      </w:r>
      <w:r w:rsidR="00F66135">
        <w:rPr>
          <w:lang w:val="en-US"/>
        </w:rPr>
        <w:t>)</w:t>
      </w:r>
      <w:r w:rsidR="00F66135">
        <w:rPr>
          <w:lang w:val="en-US"/>
        </w:rPr>
        <w:tab/>
        <w:t>Each target user's location user configuration data document according to 3GPP TS 24.484 [</w:t>
      </w:r>
      <w:r w:rsidR="00A538C7">
        <w:rPr>
          <w:lang w:val="en-US"/>
        </w:rPr>
        <w:t>1</w:t>
      </w:r>
      <w:r w:rsidR="007C5517">
        <w:rPr>
          <w:lang w:val="en-US"/>
        </w:rPr>
        <w:t>2</w:t>
      </w:r>
      <w:r w:rsidR="00F66135">
        <w:rPr>
          <w:lang w:val="en-US"/>
        </w:rPr>
        <w:t>] shall include a &lt;rule&gt; element that include:</w:t>
      </w:r>
    </w:p>
    <w:p w14:paraId="7B754D4A" w14:textId="6741DEE0" w:rsidR="00F66135" w:rsidRDefault="00EA4BD3" w:rsidP="00C639B4">
      <w:pPr>
        <w:pStyle w:val="B3"/>
        <w:rPr>
          <w:lang w:val="en-US"/>
        </w:rPr>
      </w:pPr>
      <w:r>
        <w:rPr>
          <w:lang w:val="en-US"/>
        </w:rPr>
        <w:t>i</w:t>
      </w:r>
      <w:r w:rsidR="00F66135">
        <w:rPr>
          <w:lang w:val="en-US"/>
        </w:rPr>
        <w:t>)</w:t>
      </w:r>
      <w:r w:rsidR="00F66135">
        <w:rPr>
          <w:lang w:val="en-US"/>
        </w:rPr>
        <w:tab/>
        <w:t>a &lt;condition&gt; element containing an &lt;identity&gt; element that match the identity of the initiating user MC service ID; and</w:t>
      </w:r>
    </w:p>
    <w:p w14:paraId="5E22FFAD" w14:textId="65101422" w:rsidR="00F66135" w:rsidRDefault="00EA4BD3" w:rsidP="00C639B4">
      <w:pPr>
        <w:pStyle w:val="B3"/>
      </w:pPr>
      <w:r>
        <w:rPr>
          <w:lang w:val="en-US"/>
        </w:rPr>
        <w:t>ii</w:t>
      </w:r>
      <w:r w:rsidR="00F66135">
        <w:rPr>
          <w:lang w:val="en-US"/>
        </w:rPr>
        <w:t>)</w:t>
      </w:r>
      <w:r w:rsidR="00F66135">
        <w:rPr>
          <w:lang w:val="en-US"/>
        </w:rPr>
        <w:tab/>
        <w:t>an &lt;action&gt; element containing an &lt;</w:t>
      </w:r>
      <w:r w:rsidR="00F66135">
        <w:t>allow-to-share-location-information&gt; element with the value set to "true"; and</w:t>
      </w:r>
    </w:p>
    <w:p w14:paraId="0BA66291" w14:textId="45C69202" w:rsidR="00A607C0" w:rsidRDefault="00EE6CAA" w:rsidP="00EE6CAA">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060CECAC" w14:textId="4CB742E3" w:rsidR="00D26D92" w:rsidRDefault="006E4A0F" w:rsidP="00A36B31">
      <w:pPr>
        <w:pStyle w:val="B1"/>
      </w:pPr>
      <w:r w:rsidRPr="00132902">
        <w:rPr>
          <w:lang w:val="en-US"/>
        </w:rPr>
        <w:t>1</w:t>
      </w:r>
      <w:r w:rsidR="00132902" w:rsidRPr="00132902">
        <w:rPr>
          <w:lang w:val="en-US"/>
        </w:rPr>
        <w:t>2</w:t>
      </w:r>
      <w:r w:rsidR="00A36B31">
        <w:rPr>
          <w:lang w:val="en-US"/>
        </w:rPr>
        <w:t>)</w:t>
      </w:r>
      <w:r w:rsidR="00A36B31">
        <w:rPr>
          <w:lang w:val="en-US"/>
        </w:rPr>
        <w:tab/>
        <w:t xml:space="preserve">if the refresh attribute is present and set to true, initiate </w:t>
      </w:r>
      <w:r w:rsidR="00A36B31">
        <w:t>Location</w:t>
      </w:r>
      <w:r w:rsidR="0086553C">
        <w:t>Report</w:t>
      </w:r>
      <w:r w:rsidR="00A36B31">
        <w:t>Request operations (see clause 6.2.2</w:t>
      </w:r>
      <w:r w:rsidR="00E3029E">
        <w:t>.</w:t>
      </w:r>
      <w:r w:rsidR="00EE3081">
        <w:t>7</w:t>
      </w:r>
      <w:r w:rsidR="00A36B31">
        <w:t xml:space="preserve">.2) to each LMC identified in step </w:t>
      </w:r>
      <w:r w:rsidR="00026FFE">
        <w:t>8</w:t>
      </w:r>
      <w:r w:rsidR="00A36B31">
        <w:t>).</w:t>
      </w:r>
    </w:p>
    <w:p w14:paraId="38E03297" w14:textId="30C9D8F1"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D7194D">
        <w:t>3</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12AE3265" w:rsidR="00D26D92" w:rsidRPr="000B0CEE" w:rsidRDefault="00D26D92" w:rsidP="00D26D92">
      <w:pPr>
        <w:pStyle w:val="Heading4"/>
      </w:pPr>
      <w:bookmarkStart w:id="178" w:name="_Toc180029780"/>
      <w:bookmarkStart w:id="179" w:name="_Toc214917762"/>
      <w:r>
        <w:t>6.</w:t>
      </w:r>
      <w:r w:rsidR="00B33558">
        <w:t>3</w:t>
      </w:r>
      <w:r w:rsidRPr="000B0CEE">
        <w:t>.2.3</w:t>
      </w:r>
      <w:r w:rsidRPr="000B0CEE">
        <w:tab/>
      </w:r>
      <w:bookmarkEnd w:id="178"/>
      <w:r>
        <w:t>LocationInfoSubscribe</w:t>
      </w:r>
      <w:bookmarkEnd w:id="179"/>
    </w:p>
    <w:p w14:paraId="64907AED" w14:textId="4302B0A7" w:rsidR="00D26D92" w:rsidRPr="000B0CEE" w:rsidRDefault="00D26D92" w:rsidP="00D26D92">
      <w:pPr>
        <w:pStyle w:val="Heading5"/>
      </w:pPr>
      <w:bookmarkStart w:id="180" w:name="_Toc180029781"/>
      <w:bookmarkStart w:id="181" w:name="_Toc214917763"/>
      <w:r>
        <w:t>6.</w:t>
      </w:r>
      <w:r w:rsidR="00B33558">
        <w:t>3</w:t>
      </w:r>
      <w:r w:rsidRPr="000B0CEE">
        <w:t>.2.3.1</w:t>
      </w:r>
      <w:r w:rsidRPr="000B0CEE">
        <w:tab/>
        <w:t>General</w:t>
      </w:r>
      <w:bookmarkEnd w:id="180"/>
      <w:bookmarkEnd w:id="181"/>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372204B0" w:rsidR="00D26D92" w:rsidRPr="00815B52" w:rsidRDefault="00D26D92" w:rsidP="00D26D92">
      <w:pPr>
        <w:pStyle w:val="Heading5"/>
      </w:pPr>
      <w:bookmarkStart w:id="182" w:name="_Toc180029782"/>
      <w:bookmarkStart w:id="183" w:name="_Toc214917764"/>
      <w:r>
        <w:t>6.</w:t>
      </w:r>
      <w:r w:rsidR="00B33558">
        <w:t>3</w:t>
      </w:r>
      <w:r w:rsidRPr="00815B52">
        <w:t>.2.3.2</w:t>
      </w:r>
      <w:r w:rsidRPr="00815B52">
        <w:tab/>
      </w:r>
      <w:r>
        <w:t>Client</w:t>
      </w:r>
      <w:r w:rsidRPr="00815B52">
        <w:t xml:space="preserve"> </w:t>
      </w:r>
      <w:r>
        <w:t xml:space="preserve">request subscription </w:t>
      </w:r>
      <w:r w:rsidRPr="00815B52">
        <w:t xml:space="preserve">using </w:t>
      </w:r>
      <w:r>
        <w:t>LocationInfoSubscribe</w:t>
      </w:r>
      <w:r w:rsidRPr="00815B52">
        <w:t xml:space="preserve"> operation</w:t>
      </w:r>
      <w:bookmarkEnd w:id="182"/>
      <w:bookmarkEnd w:id="183"/>
    </w:p>
    <w:p w14:paraId="643A1F0B" w14:textId="2DF7A0BE"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rsidR="007E72FF">
        <w:t>POST</w:t>
      </w:r>
      <w:r w:rsidR="007E72FF" w:rsidRPr="00CF116F">
        <w:t xml:space="preserve"> </w:t>
      </w:r>
      <w:r w:rsidRPr="00CF116F">
        <w:t xml:space="preserve">message to the LMS on </w:t>
      </w:r>
      <w:r w:rsidR="00693B73">
        <w:t>LMS_Information collection resource (i.e, Location</w:t>
      </w:r>
      <w:r w:rsidR="006D09B4">
        <w:t xml:space="preserve"> i</w:t>
      </w:r>
      <w:r w:rsidR="00693B73">
        <w:t>nformation</w:t>
      </w:r>
      <w:r w:rsidR="00C82D01">
        <w:t xml:space="preserve"> subscription</w:t>
      </w:r>
      <w:r w:rsidR="00693B73">
        <w:t xml:space="preserve">) to create the resources associated with the subscription in the LMS. </w:t>
      </w:r>
    </w:p>
    <w:p w14:paraId="24C5DF3C" w14:textId="0FDE714B" w:rsidR="00D26D92" w:rsidRPr="00587D2A" w:rsidRDefault="00D26D92" w:rsidP="00D26D92">
      <w:r>
        <w:rPr>
          <w:lang w:eastAsia="zh-CN"/>
        </w:rPr>
        <w:lastRenderedPageBreak/>
        <w:t>The request URI shall be set according to clause 7.</w:t>
      </w:r>
      <w:r w:rsidR="001E36C4">
        <w:rPr>
          <w:lang w:eastAsia="zh-CN"/>
        </w:rPr>
        <w:t>2</w:t>
      </w:r>
      <w:r>
        <w:rPr>
          <w:lang w:eastAsia="zh-CN"/>
        </w:rPr>
        <w:t>.1.</w:t>
      </w:r>
    </w:p>
    <w:p w14:paraId="5611CC66" w14:textId="63ACFCAC"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03DB4976" w14:textId="32268DA9" w:rsidR="00D26D92" w:rsidRDefault="00D26D92" w:rsidP="00D26D92">
      <w:pPr>
        <w:pStyle w:val="NO"/>
        <w:rPr>
          <w:lang w:eastAsia="zh-CN"/>
        </w:rPr>
      </w:pPr>
      <w:r>
        <w:rPr>
          <w:lang w:eastAsia="zh-CN"/>
        </w:rPr>
        <w:t>NOTE</w:t>
      </w:r>
      <w:r w:rsidR="00FA1375">
        <w:rPr>
          <w:lang w:eastAsia="zh-CN"/>
        </w:rPr>
        <w:t xml:space="preserve"> 1</w:t>
      </w:r>
      <w:r>
        <w:rPr>
          <w:lang w:eastAsia="zh-CN"/>
        </w:rPr>
        <w:t>:</w:t>
      </w:r>
      <w:r>
        <w:rPr>
          <w:lang w:eastAsia="zh-CN"/>
        </w:rPr>
        <w:tab/>
        <w:t>The LocationInfoSubscribe operation is relevant for all valid MC service IDs, hence the request includes all access tokens.</w:t>
      </w:r>
    </w:p>
    <w:p w14:paraId="134844F3" w14:textId="46359460" w:rsidR="00FA1375" w:rsidRDefault="00FA1375" w:rsidP="00FA1375">
      <w:r w:rsidRPr="009D1FF1">
        <w:rPr>
          <w:lang w:eastAsia="zh-CN"/>
        </w:rPr>
        <w:t xml:space="preserve">If the client is a network entity (e.g. an IWF, an MC service server or another LMS) then the client shall insert an </w:t>
      </w:r>
      <w:r w:rsidR="00C95DA3" w:rsidRPr="005205CD">
        <w:t>x-3gpp-asserted-identity</w:t>
      </w:r>
      <w:r w:rsidR="00C95DA3" w:rsidRPr="005205CD" w:rsidDel="001A47D7">
        <w:rPr>
          <w:lang w:eastAsia="zh-CN"/>
        </w:rPr>
        <w:t xml:space="preserve"> </w:t>
      </w:r>
      <w:r w:rsidRPr="009D1FF1">
        <w:rPr>
          <w:lang w:eastAsia="zh-CN"/>
        </w:rPr>
        <w:t>header field as specified in 3GPP TS 24.482 [</w:t>
      </w:r>
      <w:r w:rsidR="00B36B1C">
        <w:rPr>
          <w:lang w:eastAsia="zh-CN"/>
        </w:rPr>
        <w:t>10</w:t>
      </w:r>
      <w:r w:rsidRPr="009D1FF1">
        <w:rPr>
          <w:lang w:eastAsia="zh-CN"/>
        </w:rPr>
        <w:t xml:space="preserve">] clause A.2.1.3. The identity in the </w:t>
      </w:r>
      <w:r w:rsidR="00C95DA3" w:rsidRPr="005205CD">
        <w:t>x-3gpp-asserted-identity</w:t>
      </w:r>
      <w:r w:rsidR="00C95DA3" w:rsidRPr="005205CD" w:rsidDel="001A47D7">
        <w:rPr>
          <w:lang w:eastAsia="zh-CN"/>
        </w:rPr>
        <w:t xml:space="preserve"> </w:t>
      </w:r>
      <w:r w:rsidRPr="009D1FF1">
        <w:rPr>
          <w:lang w:eastAsia="zh-CN"/>
        </w:rPr>
        <w:t>header field shall be set to the public service identity of the network entity.</w:t>
      </w:r>
    </w:p>
    <w:p w14:paraId="0E9DF6A2" w14:textId="297BFA70" w:rsidR="00D26D92" w:rsidRDefault="00D26D92" w:rsidP="00D26D92">
      <w:pPr>
        <w:rPr>
          <w:lang w:eastAsia="zh-CN"/>
        </w:rPr>
      </w:pPr>
      <w:r>
        <w:rPr>
          <w:lang w:eastAsia="zh-CN"/>
        </w:rPr>
        <w:t>Other HTTP headers shall be set according to clause 7.</w:t>
      </w:r>
      <w:r w:rsidR="00B3414B">
        <w:rPr>
          <w:lang w:eastAsia="zh-CN"/>
        </w:rPr>
        <w:t>2</w:t>
      </w:r>
      <w:r>
        <w:rPr>
          <w:lang w:eastAsia="zh-CN"/>
        </w:rPr>
        <w:t>.2.2.</w:t>
      </w:r>
    </w:p>
    <w:p w14:paraId="5D0B5242" w14:textId="238D1F96" w:rsidR="00D26D92" w:rsidRDefault="00D26D92" w:rsidP="00D26D92">
      <w:r w:rsidRPr="00587D2A">
        <w:rPr>
          <w:lang w:eastAsia="zh-CN"/>
        </w:rPr>
        <w:t xml:space="preserve">The body of the HTTP </w:t>
      </w:r>
      <w:r w:rsidR="00E40747">
        <w:rPr>
          <w:lang w:eastAsia="zh-CN"/>
        </w:rPr>
        <w:t xml:space="preserve">POST </w:t>
      </w:r>
      <w:r w:rsidRPr="00587D2A">
        <w:rPr>
          <w:lang w:eastAsia="zh-CN"/>
        </w:rPr>
        <w:t xml:space="preserve">message shall include the </w:t>
      </w:r>
      <w:r w:rsidR="00F30EA8">
        <w:t xml:space="preserve">LocationSubscriptionRequest </w:t>
      </w:r>
      <w:r w:rsidRPr="00587D2A">
        <w:t>as specified in clause 7.</w:t>
      </w:r>
      <w:r w:rsidR="00B3414B">
        <w:t>2</w:t>
      </w:r>
      <w:r>
        <w:t>.6.2</w:t>
      </w:r>
      <w:r w:rsidRPr="00587D2A">
        <w:t>.</w:t>
      </w:r>
      <w:r w:rsidR="00C7234D">
        <w:t>5.</w:t>
      </w:r>
    </w:p>
    <w:p w14:paraId="0BA13A36" w14:textId="77777777" w:rsidR="00BA1282" w:rsidRDefault="00BA1282" w:rsidP="00BA1282">
      <w:r>
        <w:t>The LocationSubscriptionRequest data object shall include:</w:t>
      </w:r>
    </w:p>
    <w:p w14:paraId="1B60C115" w14:textId="77777777" w:rsidR="00F14386" w:rsidRDefault="00F14386" w:rsidP="00F14386">
      <w:pPr>
        <w:pStyle w:val="B1"/>
        <w:ind w:left="284" w:firstLine="0"/>
      </w:pPr>
      <w:r>
        <w:t>1)</w:t>
      </w:r>
      <w:r>
        <w:tab/>
        <w:t>a mclocClientId attribute identifying the instance of the LMC;</w:t>
      </w:r>
    </w:p>
    <w:p w14:paraId="69DC0D08" w14:textId="77777777" w:rsidR="00F14386" w:rsidRDefault="00F14386" w:rsidP="00F14386">
      <w:pPr>
        <w:pStyle w:val="B1"/>
        <w:ind w:left="284" w:firstLine="0"/>
      </w:pPr>
      <w:r>
        <w:t>2)</w:t>
      </w:r>
      <w:r>
        <w:tab/>
        <w:t>a locationNotificationUri attribute specifying the URI of the LMC to which location notifications shall be sent to;</w:t>
      </w:r>
    </w:p>
    <w:p w14:paraId="39ECD3E8" w14:textId="77777777" w:rsidR="00F14386" w:rsidRDefault="00F14386" w:rsidP="00F14386">
      <w:pPr>
        <w:pStyle w:val="B1"/>
        <w:ind w:left="284" w:firstLine="0"/>
      </w:pPr>
      <w:r>
        <w:t>3)</w:t>
      </w:r>
      <w:r>
        <w:tab/>
        <w:t>at least one of the following:</w:t>
      </w:r>
    </w:p>
    <w:p w14:paraId="4D8A499E" w14:textId="77777777" w:rsidR="00F14386" w:rsidRDefault="00F14386" w:rsidP="00F14386">
      <w:pPr>
        <w:pStyle w:val="B2"/>
      </w:pPr>
      <w:r>
        <w:t>a)</w:t>
      </w:r>
      <w:r>
        <w:tab/>
        <w:t>an array of MC service IDs of MC users for which location information are requested;</w:t>
      </w:r>
    </w:p>
    <w:p w14:paraId="4D37002C" w14:textId="77777777" w:rsidR="00F14386" w:rsidRDefault="00F14386" w:rsidP="00F14386">
      <w:pPr>
        <w:pStyle w:val="B2"/>
      </w:pPr>
      <w:r>
        <w:t>b)</w:t>
      </w:r>
      <w:r>
        <w:tab/>
        <w:t>an array of activated functional alias IDs used to determine MC service IDs of MC users for which location information are requested; or</w:t>
      </w:r>
    </w:p>
    <w:p w14:paraId="520E86A7" w14:textId="77777777" w:rsidR="00F14386" w:rsidRDefault="00F14386" w:rsidP="00F14386">
      <w:pPr>
        <w:pStyle w:val="B2"/>
      </w:pPr>
      <w:r>
        <w:t>c)</w:t>
      </w:r>
      <w:r>
        <w:tab/>
        <w:t>an array of MC service group IDs used to determine the MC service groups' affiliated MC service IDs of MC users for which location information are requested; and</w:t>
      </w:r>
    </w:p>
    <w:p w14:paraId="12509960" w14:textId="77777777" w:rsidR="00F14386" w:rsidRDefault="00F14386" w:rsidP="00F14386">
      <w:pPr>
        <w:pStyle w:val="B1"/>
        <w:ind w:left="284" w:firstLine="0"/>
      </w:pPr>
      <w:r>
        <w:t>4)</w:t>
      </w:r>
      <w:r>
        <w:tab/>
        <w:t>an expTime attribute containing the time and date for the subscription expiry;</w:t>
      </w:r>
    </w:p>
    <w:p w14:paraId="3918B026" w14:textId="77777777" w:rsidR="00F14386" w:rsidRDefault="00F14386" w:rsidP="00F14386">
      <w:r w:rsidRPr="00CB5C2A">
        <w:t>Upon receiving the HTTP POST message from the LMC, the LMS shall:</w:t>
      </w:r>
    </w:p>
    <w:p w14:paraId="032A6518" w14:textId="78018160" w:rsidR="00F14386" w:rsidRDefault="00F14386" w:rsidP="00F14386">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0C75018B" w14:textId="77777777" w:rsidR="00F14386" w:rsidRDefault="00F14386" w:rsidP="00F14386">
      <w:pPr>
        <w:pStyle w:val="B1"/>
      </w:pPr>
      <w:r>
        <w:rPr>
          <w:lang w:val="en-US"/>
        </w:rPr>
        <w:t>2)</w:t>
      </w:r>
      <w:r>
        <w:rPr>
          <w:lang w:val="en-US"/>
        </w:rPr>
        <w:tab/>
      </w:r>
      <w:r>
        <w:t>consider the MC service IDs derived from the bearer access tokens as the identities of the sender of the LMS_LocationInformation_request;</w:t>
      </w:r>
    </w:p>
    <w:p w14:paraId="5F678D52" w14:textId="77777777" w:rsidR="0032210B" w:rsidRPr="005205CD" w:rsidRDefault="0032210B" w:rsidP="0032210B">
      <w:pPr>
        <w:pStyle w:val="B1"/>
      </w:pPr>
      <w:r w:rsidRPr="005205CD">
        <w:t>3)</w:t>
      </w:r>
      <w:r w:rsidRPr="005205CD">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5205CD" w:rsidRDefault="0032210B" w:rsidP="0032210B">
      <w:pPr>
        <w:pStyle w:val="B1"/>
      </w:pPr>
      <w:r w:rsidRPr="005205CD">
        <w:t>4)</w:t>
      </w:r>
      <w:r w:rsidRPr="005205CD">
        <w:tab/>
        <w:t>if the received HTTP request does contain an Authorization header field with the "Bearer" authentication scheme and bearer access token then:</w:t>
      </w:r>
    </w:p>
    <w:p w14:paraId="3CF93CFF" w14:textId="77777777" w:rsidR="0032210B" w:rsidRPr="005205CD" w:rsidRDefault="0032210B" w:rsidP="0032210B">
      <w:pPr>
        <w:pStyle w:val="B2"/>
      </w:pPr>
      <w:r w:rsidRPr="005205CD">
        <w:t>a)</w:t>
      </w:r>
      <w:r w:rsidRPr="005205CD">
        <w:tab/>
        <w:t>if the received request also includes an x-3gpp-asserted-identity header field, the LMS shall reject the request with a HTTP 401 (Unauthorized) response and not continue with the remaining steps; and</w:t>
      </w:r>
    </w:p>
    <w:p w14:paraId="7FC8F155" w14:textId="108A085C" w:rsidR="00F14386" w:rsidRDefault="0032210B" w:rsidP="00AC6467">
      <w:pPr>
        <w:pStyle w:val="B2"/>
        <w:rPr>
          <w:lang w:val="en-US"/>
        </w:rPr>
      </w:pPr>
      <w:r w:rsidRPr="005205CD">
        <w:t>b)</w:t>
      </w:r>
      <w:r w:rsidRPr="005205CD">
        <w:tab/>
      </w:r>
      <w:r w:rsidR="00F14386">
        <w:rPr>
          <w:lang w:val="en-US"/>
        </w:rPr>
        <w:t>i</w:t>
      </w:r>
      <w:r w:rsidR="00F14386" w:rsidRPr="00CB5C2A">
        <w:rPr>
          <w:lang w:val="en-US"/>
        </w:rPr>
        <w:t xml:space="preserve">f </w:t>
      </w:r>
      <w:r w:rsidR="00F14386">
        <w:rPr>
          <w:lang w:val="en-US"/>
        </w:rPr>
        <w:t>any access token is not validated successfully</w:t>
      </w:r>
      <w:r w:rsidR="00F14386" w:rsidRPr="00CB5C2A">
        <w:rPr>
          <w:lang w:val="en-US"/>
        </w:rPr>
        <w:t>, the LMS shall reject the request with a HTTP 401 (Unauthorized) response</w:t>
      </w:r>
      <w:r w:rsidR="00F14386">
        <w:rPr>
          <w:lang w:val="en-US"/>
        </w:rPr>
        <w:t xml:space="preserve"> and not continue with the remaining steps</w:t>
      </w:r>
      <w:r w:rsidR="00F14386" w:rsidRPr="00CB5C2A">
        <w:rPr>
          <w:lang w:val="en-US"/>
        </w:rPr>
        <w:t>;</w:t>
      </w:r>
      <w:r w:rsidR="00F14386">
        <w:rPr>
          <w:lang w:val="en-US"/>
        </w:rPr>
        <w:t xml:space="preserve"> </w:t>
      </w:r>
    </w:p>
    <w:p w14:paraId="453785C6" w14:textId="4C800577" w:rsidR="00F14386" w:rsidRDefault="00AC6467" w:rsidP="00F14386">
      <w:pPr>
        <w:pStyle w:val="B1"/>
      </w:pPr>
      <w:r>
        <w:rPr>
          <w:lang w:val="en-US"/>
        </w:rPr>
        <w:t>5</w:t>
      </w:r>
      <w:r w:rsidR="00F14386">
        <w:rPr>
          <w:lang w:val="en-US"/>
        </w:rPr>
        <w:t>)</w:t>
      </w:r>
      <w:r w:rsidR="00F14386">
        <w:rPr>
          <w:lang w:val="en-US"/>
        </w:rPr>
        <w:tab/>
      </w:r>
      <w:r w:rsidR="00F14386">
        <w:t xml:space="preserve">if the array of MC service IDs, the array of </w:t>
      </w:r>
      <w:r w:rsidR="00F14386" w:rsidRPr="003F3789">
        <w:t xml:space="preserve">functional alias IDs and the array of MC service group IDs </w:t>
      </w:r>
      <w:r w:rsidR="00F14386">
        <w:t xml:space="preserve">are all empty then the LMS shall respond with a HTTP </w:t>
      </w:r>
      <w:r w:rsidR="00F14386" w:rsidRPr="00F1181C">
        <w:t>403 (Forbidden)</w:t>
      </w:r>
      <w:r w:rsidR="00F14386" w:rsidRPr="00FF6794">
        <w:t xml:space="preserve"> response including warning </w:t>
      </w:r>
      <w:r w:rsidR="00F14386" w:rsidRPr="00F53643">
        <w:t xml:space="preserve">text set </w:t>
      </w:r>
      <w:r w:rsidR="00F14386" w:rsidRPr="000F5CA0">
        <w:t>to "</w:t>
      </w:r>
      <w:r w:rsidR="00F14386">
        <w:t>I</w:t>
      </w:r>
      <w:r w:rsidR="00F14386" w:rsidRPr="000F5CA0">
        <w:t xml:space="preserve">nvalid </w:t>
      </w:r>
      <w:r w:rsidR="00F14386">
        <w:t>subscription</w:t>
      </w:r>
      <w:r w:rsidR="00F14386" w:rsidRPr="000F5CA0">
        <w:t xml:space="preserve"> request target client list" in a Warning header field, and shall not continue with the rest of the steps;</w:t>
      </w:r>
    </w:p>
    <w:p w14:paraId="7E13C8E7" w14:textId="665E7F18" w:rsidR="00F14386" w:rsidRDefault="00AC6467" w:rsidP="00F14386">
      <w:pPr>
        <w:pStyle w:val="B1"/>
        <w:rPr>
          <w:lang w:val="en-US"/>
        </w:rPr>
      </w:pPr>
      <w:r>
        <w:rPr>
          <w:lang w:val="en-US"/>
        </w:rPr>
        <w:t>6</w:t>
      </w:r>
      <w:r w:rsidR="00F14386">
        <w:rPr>
          <w:lang w:val="en-US"/>
        </w:rPr>
        <w:t>)</w:t>
      </w:r>
      <w:r w:rsidR="00F14386">
        <w:rPr>
          <w:lang w:val="en-US"/>
        </w:rPr>
        <w:tab/>
        <w:t>if the MC user's location user configuration data document does not include a &lt;rule&gt; element including a &lt;action&gt; element including a &lt;</w:t>
      </w:r>
      <w:r w:rsidR="00F14386" w:rsidRPr="009E7E62">
        <w:rPr>
          <w:lang w:val="en-US"/>
        </w:rPr>
        <w:t>allow-subscription-on-location-information</w:t>
      </w:r>
      <w:r w:rsidR="00F14386">
        <w:rPr>
          <w:lang w:val="en-US"/>
        </w:rPr>
        <w:t xml:space="preserve">&gt; element set to true the LMS </w:t>
      </w:r>
      <w:r w:rsidR="00F14386">
        <w:t xml:space="preserve">shall respond with a HTTP </w:t>
      </w:r>
      <w:r w:rsidR="00F14386" w:rsidRPr="00F1181C">
        <w:t>403 (Forbidden)</w:t>
      </w:r>
      <w:r w:rsidR="00F14386" w:rsidRPr="00FF6794">
        <w:t xml:space="preserve"> response including warning </w:t>
      </w:r>
      <w:r w:rsidR="00F14386" w:rsidRPr="00F53643">
        <w:t xml:space="preserve">text set </w:t>
      </w:r>
      <w:r w:rsidR="00F14386" w:rsidRPr="000F5CA0">
        <w:t>to "</w:t>
      </w:r>
      <w:r w:rsidR="00F14386">
        <w:t>Unauthorized for location subscription</w:t>
      </w:r>
      <w:r w:rsidR="00F14386" w:rsidRPr="000F5CA0">
        <w:t>" in a Warning header field, and shall not continue with the rest of the steps</w:t>
      </w:r>
      <w:r w:rsidR="00F14386">
        <w:t>;</w:t>
      </w:r>
      <w:r w:rsidR="00F14386">
        <w:rPr>
          <w:lang w:val="en-US"/>
        </w:rPr>
        <w:t xml:space="preserve"> </w:t>
      </w:r>
    </w:p>
    <w:p w14:paraId="580F4D2A" w14:textId="523EA5E4" w:rsidR="00F14386" w:rsidRDefault="00AC6467" w:rsidP="00F14386">
      <w:pPr>
        <w:pStyle w:val="B1"/>
        <w:rPr>
          <w:lang w:val="en-US"/>
        </w:rPr>
      </w:pPr>
      <w:r>
        <w:rPr>
          <w:lang w:val="en-US"/>
        </w:rPr>
        <w:t>7</w:t>
      </w:r>
      <w:r w:rsidR="00F14386">
        <w:rPr>
          <w:lang w:val="en-US"/>
        </w:rPr>
        <w:t>)</w:t>
      </w:r>
      <w:r w:rsidR="00F14386">
        <w:rPr>
          <w:lang w:val="en-US"/>
        </w:rPr>
        <w:tab/>
        <w:t>generate a unique subscription identifier;</w:t>
      </w:r>
    </w:p>
    <w:p w14:paraId="5E1018DA" w14:textId="486F046E" w:rsidR="00F14386" w:rsidRPr="00F846DD" w:rsidRDefault="00AC6467" w:rsidP="00F14386">
      <w:pPr>
        <w:pStyle w:val="B1"/>
      </w:pPr>
      <w:r>
        <w:rPr>
          <w:lang w:val="en-US"/>
        </w:rPr>
        <w:lastRenderedPageBreak/>
        <w:t>8</w:t>
      </w:r>
      <w:r w:rsidR="00F14386" w:rsidRPr="00CB5C2A">
        <w:rPr>
          <w:lang w:val="en-US"/>
        </w:rPr>
        <w:t>)</w:t>
      </w:r>
      <w:r w:rsidR="00F14386" w:rsidRPr="00CB5C2A">
        <w:rPr>
          <w:lang w:val="en-US"/>
        </w:rPr>
        <w:tab/>
      </w:r>
      <w:r w:rsidR="00F14386" w:rsidRPr="0013546C">
        <w:t xml:space="preserve">create a new resource with the </w:t>
      </w:r>
      <w:r w:rsidR="00F14386">
        <w:t>location subscription request</w:t>
      </w:r>
      <w:r w:rsidR="00F14386" w:rsidRPr="0013546C">
        <w:t xml:space="preserve"> as specified in </w:t>
      </w:r>
      <w:r w:rsidR="00F14386" w:rsidRPr="00FA42E7">
        <w:t>clause 7.</w:t>
      </w:r>
      <w:r w:rsidR="003C645C">
        <w:t>2</w:t>
      </w:r>
      <w:r w:rsidR="00F14386" w:rsidRPr="00FA42E7">
        <w:t>.3.</w:t>
      </w:r>
      <w:r w:rsidR="00F14386">
        <w:t>3.</w:t>
      </w:r>
      <w:r w:rsidR="00F14386" w:rsidRPr="00FA42E7">
        <w:t>3</w:t>
      </w:r>
      <w:r w:rsidR="00F14386">
        <w:t xml:space="preserve">; and </w:t>
      </w:r>
    </w:p>
    <w:p w14:paraId="2A963FCF" w14:textId="6609B950" w:rsidR="00F14386" w:rsidRDefault="00AC6467" w:rsidP="00F14386">
      <w:pPr>
        <w:pStyle w:val="B1"/>
        <w:rPr>
          <w:lang w:val="en-US"/>
        </w:rPr>
      </w:pPr>
      <w:r>
        <w:rPr>
          <w:lang w:val="en-US"/>
        </w:rPr>
        <w:t>9</w:t>
      </w:r>
      <w:r w:rsidR="00F14386" w:rsidRPr="00CB5C2A">
        <w:rPr>
          <w:lang w:val="en-US"/>
        </w:rPr>
        <w:t>)</w:t>
      </w:r>
      <w:r w:rsidR="00F14386" w:rsidRPr="00CB5C2A">
        <w:rPr>
          <w:lang w:val="en-US"/>
        </w:rPr>
        <w:tab/>
        <w:t xml:space="preserve">send a HTTP 201 Created </w:t>
      </w:r>
      <w:r w:rsidR="00F14386">
        <w:rPr>
          <w:lang w:val="en-US"/>
        </w:rPr>
        <w:t xml:space="preserve">response message </w:t>
      </w:r>
      <w:r w:rsidR="00F14386" w:rsidRPr="00CB5C2A">
        <w:rPr>
          <w:lang w:val="en-US"/>
        </w:rPr>
        <w:t>to the LMC</w:t>
      </w:r>
      <w:r w:rsidR="00F14386">
        <w:rPr>
          <w:lang w:val="en-US"/>
        </w:rPr>
        <w:t xml:space="preserve"> and include the subscription identifier in the Location header;</w:t>
      </w:r>
    </w:p>
    <w:p w14:paraId="611AAF28" w14:textId="5D29ACCB" w:rsidR="00F14386" w:rsidRDefault="00F14386" w:rsidP="00F14386">
      <w:pPr>
        <w:rPr>
          <w:lang w:val="en-US"/>
        </w:rPr>
      </w:pPr>
      <w:r>
        <w:rPr>
          <w:lang w:val="en-US"/>
        </w:rPr>
        <w:t xml:space="preserve">The LMS shall identify all MC service IDs for which the subscription request applies according to step </w:t>
      </w:r>
      <w:r w:rsidRPr="005F213F">
        <w:rPr>
          <w:lang w:val="en-US"/>
        </w:rPr>
        <w:t>6-</w:t>
      </w:r>
      <w:r w:rsidR="00BD372D" w:rsidRPr="005F213F">
        <w:rPr>
          <w:lang w:val="en-US"/>
        </w:rPr>
        <w:t>1</w:t>
      </w:r>
      <w:r w:rsidR="005F213F" w:rsidRPr="005F213F">
        <w:rPr>
          <w:lang w:val="en-US"/>
        </w:rPr>
        <w:t>1</w:t>
      </w:r>
      <w:r>
        <w:rPr>
          <w:lang w:val="en-US"/>
        </w:rPr>
        <w:t xml:space="preserve"> in the procedure for a one-time location information request as specified in clause 6.</w:t>
      </w:r>
      <w:r w:rsidR="004027B0">
        <w:rPr>
          <w:lang w:val="en-US"/>
        </w:rPr>
        <w:t>3</w:t>
      </w:r>
      <w:r>
        <w:rPr>
          <w:lang w:val="en-US"/>
        </w:rPr>
        <w:t>.2.2.2.</w:t>
      </w:r>
    </w:p>
    <w:p w14:paraId="57BE6BE5" w14:textId="22D6D8BD" w:rsidR="00F14386" w:rsidRDefault="00F14386" w:rsidP="00F14386">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DC2238">
        <w:t>3</w:t>
      </w:r>
      <w:r w:rsidRPr="00FA7234">
        <w:t xml:space="preserve">.2.4. </w:t>
      </w:r>
      <w:r>
        <w:t>Each location information notification message shall contain location information for the MC UEs of the identified MC service IDs.</w:t>
      </w:r>
    </w:p>
    <w:p w14:paraId="3F3E0C47" w14:textId="77777777" w:rsidR="00F14386" w:rsidRDefault="00F14386" w:rsidP="00F14386">
      <w:r>
        <w:t>The identified MC service IDs may change during the subscription time if the MC service IDs are determine based on affiliated group members or activated functional aliases.</w:t>
      </w:r>
    </w:p>
    <w:p w14:paraId="4B499F27" w14:textId="5943CDF2" w:rsidR="0041630C" w:rsidRDefault="0041630C" w:rsidP="00F14386">
      <w:r>
        <w:t xml:space="preserve">The LMS may need to update the location reporting configuration for the subscribed LMCs according to clause 6.2.2.5. </w:t>
      </w:r>
    </w:p>
    <w:p w14:paraId="4A69E2B3" w14:textId="77777777" w:rsidR="00F14386" w:rsidRDefault="00F14386" w:rsidP="00F14386">
      <w:r>
        <w:t xml:space="preserve">The notifications shall be sent repeatedly until the subscription expires based on the attribute expTime or until a unsubscribe message is received. </w:t>
      </w:r>
    </w:p>
    <w:p w14:paraId="6A5769AE" w14:textId="1CB06596" w:rsidR="00D26D92" w:rsidRPr="00C3206F" w:rsidRDefault="00D26D92" w:rsidP="00D26D92">
      <w:pPr>
        <w:pStyle w:val="Heading4"/>
      </w:pPr>
      <w:bookmarkStart w:id="184" w:name="_Toc180029783"/>
      <w:bookmarkStart w:id="185" w:name="_Toc214917765"/>
      <w:r>
        <w:t>6.</w:t>
      </w:r>
      <w:r w:rsidR="00CE0F4A">
        <w:t>3</w:t>
      </w:r>
      <w:r w:rsidRPr="00C3206F">
        <w:t>.2.4</w:t>
      </w:r>
      <w:r w:rsidRPr="00C3206F">
        <w:tab/>
      </w:r>
      <w:r>
        <w:t>LocationInfo</w:t>
      </w:r>
      <w:bookmarkEnd w:id="184"/>
      <w:r>
        <w:t>Notify</w:t>
      </w:r>
      <w:bookmarkEnd w:id="185"/>
    </w:p>
    <w:p w14:paraId="367E34D1" w14:textId="73932088" w:rsidR="00D26D92" w:rsidRPr="00C3206F" w:rsidRDefault="00D26D92" w:rsidP="00D26D92">
      <w:pPr>
        <w:pStyle w:val="Heading5"/>
      </w:pPr>
      <w:bookmarkStart w:id="186" w:name="_Toc180029784"/>
      <w:bookmarkStart w:id="187" w:name="_Toc214917766"/>
      <w:r>
        <w:t>6.</w:t>
      </w:r>
      <w:r w:rsidR="00CE0F4A">
        <w:t>3</w:t>
      </w:r>
      <w:r w:rsidRPr="00C3206F">
        <w:t>.2.4.1</w:t>
      </w:r>
      <w:r w:rsidRPr="00C3206F">
        <w:tab/>
        <w:t>General</w:t>
      </w:r>
      <w:bookmarkEnd w:id="186"/>
      <w:bookmarkEnd w:id="187"/>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395D7009" w:rsidR="00D26D92" w:rsidRPr="00A5233D" w:rsidRDefault="00D26D92" w:rsidP="00D26D92">
      <w:pPr>
        <w:pStyle w:val="Heading5"/>
      </w:pPr>
      <w:bookmarkStart w:id="188" w:name="_Toc180029785"/>
      <w:bookmarkStart w:id="189" w:name="_Toc214917767"/>
      <w:r>
        <w:t>6.</w:t>
      </w:r>
      <w:r w:rsidR="00CE0F4A">
        <w:t>3</w:t>
      </w:r>
      <w:r w:rsidRPr="00354307">
        <w:t>.2.4.2</w:t>
      </w:r>
      <w:r w:rsidRPr="00354307">
        <w:tab/>
      </w:r>
      <w:r>
        <w:t xml:space="preserve">LMS Notify clients </w:t>
      </w:r>
      <w:r w:rsidRPr="00354307">
        <w:t xml:space="preserve">using </w:t>
      </w:r>
      <w:r>
        <w:t>LocationInfoNotify</w:t>
      </w:r>
      <w:r w:rsidRPr="00354307">
        <w:t xml:space="preserve"> operation</w:t>
      </w:r>
      <w:bookmarkEnd w:id="188"/>
      <w:bookmarkEnd w:id="189"/>
    </w:p>
    <w:p w14:paraId="03B92739" w14:textId="77777777" w:rsidR="00AD5E72" w:rsidRDefault="00AD5E72" w:rsidP="00AD5E72">
      <w:r>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Default="00AD5E72" w:rsidP="00AD5E72">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w:t>
      </w:r>
      <w:r w:rsidR="00900364">
        <w:rPr>
          <w:lang w:eastAsia="zh-CN"/>
        </w:rPr>
        <w:t>2</w:t>
      </w:r>
      <w:r>
        <w:rPr>
          <w:lang w:eastAsia="zh-CN"/>
        </w:rPr>
        <w:t>.5.2.2</w:t>
      </w:r>
      <w:r>
        <w:t>.</w:t>
      </w:r>
    </w:p>
    <w:p w14:paraId="505ADF8C" w14:textId="0A7E3C97" w:rsidR="00AD5E72" w:rsidRDefault="00AD5E72" w:rsidP="00AD5E72">
      <w:r w:rsidRPr="00A54CDD">
        <w:rPr>
          <w:lang w:eastAsia="zh-CN"/>
        </w:rPr>
        <w:t xml:space="preserve">The body of the HTTP POST message shall include the </w:t>
      </w:r>
      <w:r w:rsidRPr="00310D43">
        <w:t>Location</w:t>
      </w:r>
      <w:r>
        <w:t xml:space="preserve">Notification data type </w:t>
      </w:r>
      <w:r w:rsidRPr="0073469F">
        <w:t xml:space="preserve">set to the </w:t>
      </w:r>
      <w:r>
        <w:t xml:space="preserve">MC UEs location information </w:t>
      </w:r>
      <w:r w:rsidRPr="00A54CDD">
        <w:t>as specified in clause</w:t>
      </w:r>
      <w:r>
        <w:t> 7.</w:t>
      </w:r>
      <w:r w:rsidR="00900364">
        <w:t>2</w:t>
      </w:r>
      <w:r>
        <w:t>.6.2.4, and with the following clarifications:</w:t>
      </w:r>
    </w:p>
    <w:p w14:paraId="493EDDFE" w14:textId="77777777" w:rsidR="00AD5E72" w:rsidRDefault="00AD5E72" w:rsidP="00AD5E72">
      <w:pPr>
        <w:pStyle w:val="B1"/>
      </w:pPr>
      <w:r>
        <w:t>1)</w:t>
      </w:r>
      <w:r>
        <w:tab/>
        <w:t xml:space="preserve">shall include </w:t>
      </w:r>
      <w:r w:rsidRPr="00C0288E">
        <w:t xml:space="preserve">the </w:t>
      </w:r>
      <w:r>
        <w:t>requestingM</w:t>
      </w:r>
      <w:r w:rsidRPr="00C0288E">
        <w:t>cServiceId attribute set to the identity of the user requesting the location information;</w:t>
      </w:r>
    </w:p>
    <w:p w14:paraId="0BD734D7" w14:textId="77777777" w:rsidR="00AD5E72" w:rsidRDefault="00AD5E72" w:rsidP="00AD5E72">
      <w:pPr>
        <w:pStyle w:val="B1"/>
      </w:pPr>
      <w:r>
        <w:t>2)</w:t>
      </w:r>
      <w:r>
        <w:tab/>
        <w:t xml:space="preserve">may include </w:t>
      </w:r>
      <w:r w:rsidRPr="00C0288E">
        <w:t xml:space="preserve">the </w:t>
      </w:r>
      <w:r>
        <w:t>requestingfunctionalAliasId</w:t>
      </w:r>
      <w:r w:rsidRPr="00C0288E">
        <w:t xml:space="preserve"> attribute set to the </w:t>
      </w:r>
      <w:r>
        <w:t xml:space="preserve">activated functional alias </w:t>
      </w:r>
      <w:r w:rsidRPr="00C0288E">
        <w:t>identity of the user requesting the location information;</w:t>
      </w:r>
    </w:p>
    <w:p w14:paraId="5A12CE3B" w14:textId="77777777" w:rsidR="00AD5E72" w:rsidRDefault="00AD5E72" w:rsidP="00AD5E72">
      <w:pPr>
        <w:pStyle w:val="B1"/>
      </w:pPr>
      <w:r>
        <w:t>3)</w:t>
      </w:r>
      <w:r>
        <w:tab/>
        <w:t xml:space="preserve">shall include the </w:t>
      </w:r>
      <w:r w:rsidRPr="002F779B">
        <w:t>mcUserResponseList attribute set to an</w:t>
      </w:r>
      <w:r>
        <w:t xml:space="preserve"> array of MCUserLocation objects for each MC user's MC UE location.</w:t>
      </w:r>
    </w:p>
    <w:p w14:paraId="1E7E9B22" w14:textId="77777777" w:rsidR="00AD5E72" w:rsidRDefault="00AD5E72" w:rsidP="00AD5E72">
      <w:r>
        <w:t xml:space="preserve">When the LMC receives that location notification </w:t>
      </w:r>
      <w:r w:rsidRPr="0073469F">
        <w:t xml:space="preserve">then the </w:t>
      </w:r>
      <w:r>
        <w:t>LMC:</w:t>
      </w:r>
    </w:p>
    <w:p w14:paraId="7A1217D4" w14:textId="77777777" w:rsidR="00AD5E72" w:rsidRDefault="00AD5E72" w:rsidP="00AD5E72">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23290DDD" w14:textId="3470409D" w:rsidR="00AD5E72" w:rsidRPr="0073469F" w:rsidRDefault="00AD5E72" w:rsidP="00AD5E72">
      <w:pPr>
        <w:pStyle w:val="B1"/>
      </w:pPr>
      <w:r>
        <w:rPr>
          <w:lang w:val="en-US"/>
        </w:rPr>
        <w:t>2)</w:t>
      </w:r>
      <w:r>
        <w:rPr>
          <w:lang w:val="en-US"/>
        </w:rPr>
        <w:tab/>
      </w:r>
      <w:r>
        <w:t>may use the location information as desired.</w:t>
      </w:r>
    </w:p>
    <w:p w14:paraId="5A2AA186" w14:textId="43055107" w:rsidR="00D26D92" w:rsidRPr="00C3206F" w:rsidRDefault="00D26D92" w:rsidP="00D26D92">
      <w:pPr>
        <w:pStyle w:val="Heading4"/>
      </w:pPr>
      <w:bookmarkStart w:id="190" w:name="_Toc214917768"/>
      <w:r>
        <w:t>6.</w:t>
      </w:r>
      <w:r w:rsidR="0054603B">
        <w:t>3</w:t>
      </w:r>
      <w:r w:rsidRPr="00C3206F">
        <w:t>.2.</w:t>
      </w:r>
      <w:r>
        <w:t>5</w:t>
      </w:r>
      <w:r w:rsidRPr="00C3206F">
        <w:tab/>
      </w:r>
      <w:r>
        <w:t>LocationInfo</w:t>
      </w:r>
      <w:r w:rsidR="007D7AD7">
        <w:t>SubscribeUpdate</w:t>
      </w:r>
      <w:bookmarkEnd w:id="190"/>
    </w:p>
    <w:p w14:paraId="30837BA1" w14:textId="50D83F00" w:rsidR="00D26D92" w:rsidRPr="00C3206F" w:rsidRDefault="00D26D92" w:rsidP="00D26D92">
      <w:pPr>
        <w:pStyle w:val="Heading5"/>
      </w:pPr>
      <w:bookmarkStart w:id="191" w:name="_Toc214917769"/>
      <w:r>
        <w:t>6.</w:t>
      </w:r>
      <w:r w:rsidR="0054603B">
        <w:t>3</w:t>
      </w:r>
      <w:r w:rsidRPr="00C3206F">
        <w:t>.2.</w:t>
      </w:r>
      <w:r>
        <w:t>5</w:t>
      </w:r>
      <w:r w:rsidRPr="00C3206F">
        <w:t>.1</w:t>
      </w:r>
      <w:r w:rsidRPr="00C3206F">
        <w:tab/>
        <w:t>General</w:t>
      </w:r>
      <w:bookmarkEnd w:id="191"/>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139A0BFB" w:rsidR="00D26D92" w:rsidRPr="00A5233D" w:rsidRDefault="00D26D92" w:rsidP="00D26D92">
      <w:pPr>
        <w:pStyle w:val="Heading5"/>
      </w:pPr>
      <w:bookmarkStart w:id="192" w:name="_Toc214917770"/>
      <w:r>
        <w:lastRenderedPageBreak/>
        <w:t>6.</w:t>
      </w:r>
      <w:r w:rsidR="0054603B">
        <w:t>3</w:t>
      </w:r>
      <w:r w:rsidRPr="00354307">
        <w:t>.2.</w:t>
      </w:r>
      <w:r>
        <w:t>5</w:t>
      </w:r>
      <w:r w:rsidRPr="00354307">
        <w:t>.2</w:t>
      </w:r>
      <w:r w:rsidRPr="00354307">
        <w:tab/>
      </w:r>
      <w:r>
        <w:t xml:space="preserve">Client requests update of subscription </w:t>
      </w:r>
      <w:r w:rsidRPr="00354307">
        <w:t xml:space="preserve">using </w:t>
      </w:r>
      <w:r>
        <w:t>LocationInfo</w:t>
      </w:r>
      <w:r w:rsidR="009514F6">
        <w:t>Subs</w:t>
      </w:r>
      <w:r w:rsidR="006C0398">
        <w:t>c</w:t>
      </w:r>
      <w:r w:rsidR="009514F6">
        <w:t>ribeUpdate</w:t>
      </w:r>
      <w:r w:rsidRPr="00354307">
        <w:t xml:space="preserve"> operation</w:t>
      </w:r>
      <w:bookmarkEnd w:id="192"/>
    </w:p>
    <w:p w14:paraId="24D3D131" w14:textId="60E18FBA" w:rsidR="00981ABB" w:rsidRDefault="00981ABB" w:rsidP="00981ABB">
      <w:pPr>
        <w:rPr>
          <w:lang w:eastAsia="zh-CN"/>
        </w:rPr>
      </w:pPr>
      <w:r w:rsidRPr="008A4DBC">
        <w:t>To update an existing subscription the client shall send an HTTP PUT message to the LMS on the resource URI identifying the individual LMC subscription resource representation as specified in clause </w:t>
      </w:r>
      <w:r w:rsidRPr="008958C7">
        <w:rPr>
          <w:lang w:eastAsia="zh-CN"/>
        </w:rPr>
        <w:t>7.2.3.4.2</w:t>
      </w:r>
      <w:r w:rsidRPr="008958C7">
        <w:rPr>
          <w:lang w:val="en-IN"/>
        </w:rPr>
        <w:t xml:space="preserve">. </w:t>
      </w:r>
      <w:r w:rsidRPr="008958C7">
        <w:t>The</w:t>
      </w:r>
      <w:r w:rsidRPr="008A4DBC">
        <w:t xml:space="preserve"> HTTP PUT message shall replace all properties of the existing resource with the LMS Location information subscribe request.</w:t>
      </w:r>
    </w:p>
    <w:p w14:paraId="6D0D0C34" w14:textId="77777777" w:rsidR="00981ABB" w:rsidRPr="00587D2A" w:rsidRDefault="00981ABB" w:rsidP="00981ABB">
      <w:r>
        <w:rPr>
          <w:lang w:eastAsia="zh-CN"/>
        </w:rPr>
        <w:t xml:space="preserve">The request URI shall be set according to </w:t>
      </w:r>
      <w:r w:rsidRPr="008958C7">
        <w:rPr>
          <w:lang w:eastAsia="zh-CN"/>
        </w:rPr>
        <w:t>clause 7.2.1.</w:t>
      </w:r>
    </w:p>
    <w:p w14:paraId="289A2B11" w14:textId="18FBAA9D" w:rsidR="00981ABB" w:rsidRDefault="00981ABB" w:rsidP="00981ABB">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3D72EE89" w14:textId="77777777" w:rsidR="00981ABB" w:rsidRDefault="00981ABB" w:rsidP="00981ABB">
      <w:pPr>
        <w:pStyle w:val="NO"/>
        <w:rPr>
          <w:lang w:eastAsia="zh-CN"/>
        </w:rPr>
      </w:pPr>
      <w:r>
        <w:rPr>
          <w:lang w:eastAsia="zh-CN"/>
        </w:rPr>
        <w:t>NOTE 1:</w:t>
      </w:r>
      <w:r>
        <w:rPr>
          <w:lang w:eastAsia="zh-CN"/>
        </w:rPr>
        <w:tab/>
        <w:t>The LocationInfoSubscribeUpdate operation is relevant for all valid MC service IDs, hence the request includes all access tokens.</w:t>
      </w:r>
    </w:p>
    <w:p w14:paraId="7D35E2EB" w14:textId="79F057E2" w:rsidR="00981ABB" w:rsidRDefault="00981ABB" w:rsidP="00981ABB">
      <w:r w:rsidRPr="009D1FF1">
        <w:rPr>
          <w:lang w:eastAsia="zh-CN"/>
        </w:rPr>
        <w:t xml:space="preserve">If the client is a network entity (e.g. an IWF, an MC service server or another LMS) then the client shall insert an </w:t>
      </w:r>
      <w:r w:rsidR="009742D9" w:rsidRPr="005205CD">
        <w:t>x-3gpp-asserted-identity</w:t>
      </w:r>
      <w:r w:rsidRPr="009D1FF1">
        <w:rPr>
          <w:lang w:eastAsia="zh-CN"/>
        </w:rPr>
        <w:t xml:space="preserve"> header field as specified in 3GPP TS 24.482 [</w:t>
      </w:r>
      <w:r w:rsidR="00B36B1C">
        <w:rPr>
          <w:lang w:eastAsia="zh-CN"/>
        </w:rPr>
        <w:t>10</w:t>
      </w:r>
      <w:r w:rsidRPr="009D1FF1">
        <w:rPr>
          <w:lang w:eastAsia="zh-CN"/>
        </w:rPr>
        <w:t xml:space="preserve">] clause </w:t>
      </w:r>
      <w:r w:rsidRPr="00EB65C8">
        <w:rPr>
          <w:lang w:eastAsia="zh-CN"/>
        </w:rPr>
        <w:t>A.2.1.3.</w:t>
      </w:r>
      <w:r w:rsidRPr="009D1FF1">
        <w:rPr>
          <w:lang w:eastAsia="zh-CN"/>
        </w:rPr>
        <w:t xml:space="preserve"> The identity in the </w:t>
      </w:r>
      <w:r w:rsidR="009742D9" w:rsidRPr="005205CD">
        <w:t>x-3gpp-asserted-identity</w:t>
      </w:r>
      <w:r w:rsidR="009742D9" w:rsidRPr="009D1FF1" w:rsidDel="009742D9">
        <w:rPr>
          <w:lang w:eastAsia="zh-CN"/>
        </w:rPr>
        <w:t xml:space="preserve"> </w:t>
      </w:r>
      <w:r w:rsidRPr="009D1FF1">
        <w:rPr>
          <w:lang w:eastAsia="zh-CN"/>
        </w:rPr>
        <w:t>header field shall be set to the public service identity of the network entity.</w:t>
      </w:r>
    </w:p>
    <w:p w14:paraId="174F59D1" w14:textId="77777777" w:rsidR="00981ABB" w:rsidRDefault="00981ABB" w:rsidP="00981ABB">
      <w:pPr>
        <w:rPr>
          <w:lang w:eastAsia="zh-CN"/>
        </w:rPr>
      </w:pPr>
      <w:r>
        <w:rPr>
          <w:lang w:eastAsia="zh-CN"/>
        </w:rPr>
        <w:t xml:space="preserve">Other HTTP headers shall be set according to clause </w:t>
      </w:r>
      <w:r w:rsidRPr="00EB65C8">
        <w:rPr>
          <w:lang w:eastAsia="zh-CN"/>
        </w:rPr>
        <w:t>7.2.2.2.</w:t>
      </w:r>
    </w:p>
    <w:p w14:paraId="5A3577EC" w14:textId="77777777" w:rsidR="00981ABB" w:rsidRDefault="00981ABB" w:rsidP="00981ABB">
      <w:r w:rsidRPr="00587D2A">
        <w:rPr>
          <w:lang w:eastAsia="zh-CN"/>
        </w:rPr>
        <w:t xml:space="preserve">The body of the </w:t>
      </w:r>
      <w:r w:rsidRPr="001C3D64">
        <w:rPr>
          <w:lang w:eastAsia="zh-CN"/>
        </w:rPr>
        <w:t>HTTP PUT</w:t>
      </w:r>
      <w:r w:rsidRPr="00587D2A">
        <w:rPr>
          <w:lang w:eastAsia="zh-CN"/>
        </w:rPr>
        <w:t xml:space="preserve"> message shall include the </w:t>
      </w:r>
      <w:r>
        <w:t xml:space="preserve">LocationSubscriptionRequest datatype </w:t>
      </w:r>
      <w:r w:rsidRPr="00587D2A">
        <w:t xml:space="preserve">as specified in clause </w:t>
      </w:r>
      <w:r w:rsidRPr="00653CA1">
        <w:t>7.2.6.2.5.</w:t>
      </w:r>
    </w:p>
    <w:p w14:paraId="50468022" w14:textId="77777777" w:rsidR="00981ABB" w:rsidRDefault="00981ABB" w:rsidP="00981ABB">
      <w:r>
        <w:t>The LocationSubscriptionRequest data object shall include:</w:t>
      </w:r>
    </w:p>
    <w:p w14:paraId="3BAE8BAB" w14:textId="77777777" w:rsidR="00981ABB" w:rsidRDefault="00981ABB" w:rsidP="00981ABB">
      <w:pPr>
        <w:pStyle w:val="B1"/>
        <w:ind w:left="284" w:firstLine="0"/>
      </w:pPr>
      <w:r>
        <w:t>1)</w:t>
      </w:r>
      <w:r>
        <w:tab/>
        <w:t>a mclocClientId attribute identifying the instance of the LMC;</w:t>
      </w:r>
    </w:p>
    <w:p w14:paraId="3230E781" w14:textId="77777777" w:rsidR="00981ABB" w:rsidRDefault="00981ABB" w:rsidP="00981ABB">
      <w:pPr>
        <w:pStyle w:val="B1"/>
        <w:ind w:left="284" w:firstLine="0"/>
      </w:pPr>
      <w:r>
        <w:t>2)</w:t>
      </w:r>
      <w:r>
        <w:tab/>
        <w:t>a locationNotificationUri attribute specifying the URI of the LMC to which location notifications shall be sent to;</w:t>
      </w:r>
    </w:p>
    <w:p w14:paraId="192E052D" w14:textId="77777777" w:rsidR="00981ABB" w:rsidRDefault="00981ABB" w:rsidP="00981ABB">
      <w:pPr>
        <w:pStyle w:val="B1"/>
        <w:ind w:left="284" w:firstLine="0"/>
      </w:pPr>
      <w:r>
        <w:t>3)</w:t>
      </w:r>
      <w:r>
        <w:tab/>
        <w:t>at least one of the following:</w:t>
      </w:r>
    </w:p>
    <w:p w14:paraId="15894380" w14:textId="77777777" w:rsidR="00981ABB" w:rsidRDefault="00981ABB" w:rsidP="00981ABB">
      <w:pPr>
        <w:pStyle w:val="B2"/>
      </w:pPr>
      <w:r>
        <w:t>a)</w:t>
      </w:r>
      <w:r>
        <w:tab/>
        <w:t>an array of MC service IDs of MC users for which location information are requested;</w:t>
      </w:r>
    </w:p>
    <w:p w14:paraId="4DEF4929" w14:textId="77777777" w:rsidR="00981ABB" w:rsidRDefault="00981ABB" w:rsidP="00981ABB">
      <w:pPr>
        <w:pStyle w:val="B2"/>
      </w:pPr>
      <w:r>
        <w:t>b)</w:t>
      </w:r>
      <w:r>
        <w:tab/>
        <w:t>an array of activated functional alias IDs used to determine MC service IDs of MC users for which location information are requested; or</w:t>
      </w:r>
    </w:p>
    <w:p w14:paraId="6FD6848E" w14:textId="77777777" w:rsidR="00981ABB" w:rsidRDefault="00981ABB" w:rsidP="00981ABB">
      <w:pPr>
        <w:pStyle w:val="B2"/>
      </w:pPr>
      <w:r>
        <w:t>c)</w:t>
      </w:r>
      <w:r>
        <w:tab/>
        <w:t>an array of MC service group IDs used to determine the MC service groups' affiliated MC service IDs of MC users for which location information are requested; and</w:t>
      </w:r>
    </w:p>
    <w:p w14:paraId="13A8338D" w14:textId="77777777" w:rsidR="00981ABB" w:rsidRDefault="00981ABB" w:rsidP="00981ABB">
      <w:pPr>
        <w:pStyle w:val="B1"/>
        <w:ind w:left="284" w:firstLine="0"/>
      </w:pPr>
      <w:r>
        <w:t>4)</w:t>
      </w:r>
      <w:r>
        <w:tab/>
        <w:t>an expTime attribute containing the time and date for the subscription expiry;</w:t>
      </w:r>
    </w:p>
    <w:p w14:paraId="36CE545B" w14:textId="77777777" w:rsidR="00981ABB" w:rsidRDefault="00981ABB" w:rsidP="00981ABB">
      <w:r w:rsidRPr="00CB5C2A">
        <w:t xml:space="preserve">Upon receiving the HTTP </w:t>
      </w:r>
      <w:r>
        <w:t>PUT</w:t>
      </w:r>
      <w:r w:rsidRPr="00CB5C2A">
        <w:t xml:space="preserve"> message from the LMC, the LMS shall:</w:t>
      </w:r>
    </w:p>
    <w:p w14:paraId="24870060" w14:textId="1A12829E" w:rsidR="00981ABB" w:rsidRDefault="00981ABB" w:rsidP="00981ABB">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6A262A21" w14:textId="77777777" w:rsidR="00981ABB" w:rsidRDefault="00981ABB" w:rsidP="00981ABB">
      <w:pPr>
        <w:pStyle w:val="B1"/>
      </w:pPr>
      <w:r>
        <w:rPr>
          <w:lang w:val="en-US"/>
        </w:rPr>
        <w:t>2)</w:t>
      </w:r>
      <w:r>
        <w:rPr>
          <w:lang w:val="en-US"/>
        </w:rPr>
        <w:tab/>
      </w:r>
      <w:r>
        <w:t>consider the MC service IDs derived from the bearer access tokens as the identities of the sender of the LMS_LocationInformation_request;</w:t>
      </w:r>
    </w:p>
    <w:p w14:paraId="45B5F828" w14:textId="77777777" w:rsidR="003643AB" w:rsidRPr="005205CD" w:rsidRDefault="003643AB" w:rsidP="003643AB">
      <w:pPr>
        <w:pStyle w:val="B1"/>
      </w:pPr>
      <w:r w:rsidRPr="005205CD">
        <w:t>3)</w:t>
      </w:r>
      <w:r w:rsidRPr="005205CD">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5205CD" w:rsidRDefault="003643AB" w:rsidP="003643AB">
      <w:pPr>
        <w:pStyle w:val="B1"/>
      </w:pPr>
      <w:r w:rsidRPr="005205CD">
        <w:t>4)</w:t>
      </w:r>
      <w:r w:rsidRPr="005205CD">
        <w:tab/>
        <w:t>if the received HTTP request does contain an Authorization header field with the "Bearer" authentication scheme and bearer access token then:</w:t>
      </w:r>
    </w:p>
    <w:p w14:paraId="5A70ED5F" w14:textId="77777777" w:rsidR="003643AB" w:rsidRPr="005205CD" w:rsidRDefault="003643AB" w:rsidP="003643AB">
      <w:pPr>
        <w:pStyle w:val="B2"/>
      </w:pPr>
      <w:r w:rsidRPr="005205CD">
        <w:t>a)</w:t>
      </w:r>
      <w:r w:rsidRPr="005205CD">
        <w:tab/>
        <w:t>if the received request also includes an x-3gpp-asserted-identity header field, the LMS shall reject the request with a HTTP 401 (Unauthorized) response and not continue with the remaining steps; and</w:t>
      </w:r>
    </w:p>
    <w:p w14:paraId="552B2A39" w14:textId="14686800" w:rsidR="00981ABB" w:rsidRDefault="003643AB" w:rsidP="003643AB">
      <w:pPr>
        <w:pStyle w:val="B2"/>
        <w:rPr>
          <w:lang w:val="en-US"/>
        </w:rPr>
      </w:pPr>
      <w:r w:rsidRPr="005205CD">
        <w:t>b)</w:t>
      </w:r>
      <w:r>
        <w:tab/>
      </w:r>
      <w:r w:rsidR="00981ABB">
        <w:rPr>
          <w:lang w:val="en-US"/>
        </w:rPr>
        <w:t>i</w:t>
      </w:r>
      <w:r w:rsidR="00981ABB" w:rsidRPr="00CB5C2A">
        <w:rPr>
          <w:lang w:val="en-US"/>
        </w:rPr>
        <w:t xml:space="preserve">f </w:t>
      </w:r>
      <w:r w:rsidR="00981ABB">
        <w:rPr>
          <w:lang w:val="en-US"/>
        </w:rPr>
        <w:t>any access token is not validated successfully</w:t>
      </w:r>
      <w:r w:rsidR="00981ABB" w:rsidRPr="00CB5C2A">
        <w:rPr>
          <w:lang w:val="en-US"/>
        </w:rPr>
        <w:t>, the LMS shall reject the request with a HTTP 401 (Unauthorized) response</w:t>
      </w:r>
      <w:r w:rsidR="00981ABB">
        <w:rPr>
          <w:lang w:val="en-US"/>
        </w:rPr>
        <w:t xml:space="preserve"> and not continue with the remaining steps</w:t>
      </w:r>
      <w:r w:rsidR="00981ABB" w:rsidRPr="00CB5C2A">
        <w:rPr>
          <w:lang w:val="en-US"/>
        </w:rPr>
        <w:t>;</w:t>
      </w:r>
      <w:r w:rsidR="00981ABB">
        <w:rPr>
          <w:lang w:val="en-US"/>
        </w:rPr>
        <w:t xml:space="preserve"> </w:t>
      </w:r>
    </w:p>
    <w:p w14:paraId="3542B0E4" w14:textId="5E79048E" w:rsidR="00981ABB" w:rsidRDefault="004B6848" w:rsidP="00981ABB">
      <w:pPr>
        <w:pStyle w:val="B1"/>
      </w:pPr>
      <w:r>
        <w:rPr>
          <w:lang w:val="en-US"/>
        </w:rPr>
        <w:lastRenderedPageBreak/>
        <w:t>5</w:t>
      </w:r>
      <w:r w:rsidR="00981ABB">
        <w:rPr>
          <w:lang w:val="en-US"/>
        </w:rPr>
        <w:t>)</w:t>
      </w:r>
      <w:r w:rsidR="00981ABB">
        <w:rPr>
          <w:lang w:val="en-US"/>
        </w:rPr>
        <w:tab/>
      </w:r>
      <w:r w:rsidR="00981ABB">
        <w:t xml:space="preserve">if the array of MC service IDs, the array of </w:t>
      </w:r>
      <w:r w:rsidR="00981ABB" w:rsidRPr="003F3789">
        <w:t xml:space="preserve">functional alias IDs and the array of MC service group IDs </w:t>
      </w:r>
      <w:r w:rsidR="00981ABB">
        <w:t xml:space="preserve">are all empty then the LMS shall respond with a HTTP </w:t>
      </w:r>
      <w:r w:rsidR="00981ABB" w:rsidRPr="00F1181C">
        <w:t>403 (Forbidden)</w:t>
      </w:r>
      <w:r w:rsidR="00981ABB" w:rsidRPr="00FF6794">
        <w:t xml:space="preserve"> response including warning </w:t>
      </w:r>
      <w:r w:rsidR="00981ABB" w:rsidRPr="00F53643">
        <w:t xml:space="preserve">text set </w:t>
      </w:r>
      <w:r w:rsidR="00981ABB" w:rsidRPr="000F5CA0">
        <w:t>to "</w:t>
      </w:r>
      <w:r w:rsidR="00981ABB">
        <w:t>I</w:t>
      </w:r>
      <w:r w:rsidR="00981ABB" w:rsidRPr="000F5CA0">
        <w:t xml:space="preserve">nvalid </w:t>
      </w:r>
      <w:r w:rsidR="00981ABB">
        <w:t>subscription</w:t>
      </w:r>
      <w:r w:rsidR="00981ABB" w:rsidRPr="000F5CA0">
        <w:t xml:space="preserve"> request target client list" in a Warning header field, and shall not continue with the rest of the steps;</w:t>
      </w:r>
    </w:p>
    <w:p w14:paraId="5A88DD97" w14:textId="63B0937A" w:rsidR="00981ABB" w:rsidRDefault="004B6848" w:rsidP="00981ABB">
      <w:pPr>
        <w:pStyle w:val="B1"/>
        <w:rPr>
          <w:lang w:val="en-US"/>
        </w:rPr>
      </w:pPr>
      <w:r>
        <w:rPr>
          <w:lang w:val="en-US"/>
        </w:rPr>
        <w:t>6</w:t>
      </w:r>
      <w:r w:rsidR="00981ABB">
        <w:rPr>
          <w:lang w:val="en-US"/>
        </w:rPr>
        <w:t>)</w:t>
      </w:r>
      <w:r w:rsidR="00981ABB">
        <w:rPr>
          <w:lang w:val="en-US"/>
        </w:rPr>
        <w:tab/>
        <w:t>if the MC user's location user configuration data document does not include a &lt;rule&gt; element including a &lt;action&gt; element including a &lt;</w:t>
      </w:r>
      <w:r w:rsidR="00981ABB" w:rsidRPr="009E7E62">
        <w:rPr>
          <w:lang w:val="en-US"/>
        </w:rPr>
        <w:t>allow-subscription-on-location-information</w:t>
      </w:r>
      <w:r w:rsidR="00981ABB">
        <w:rPr>
          <w:lang w:val="en-US"/>
        </w:rPr>
        <w:t xml:space="preserve">&gt; element set to true the LMS </w:t>
      </w:r>
      <w:r w:rsidR="00981ABB">
        <w:t xml:space="preserve">shall respond with a HTTP </w:t>
      </w:r>
      <w:r w:rsidR="00981ABB" w:rsidRPr="00F1181C">
        <w:t>403 (Forbidden)</w:t>
      </w:r>
      <w:r w:rsidR="00981ABB" w:rsidRPr="00FF6794">
        <w:t xml:space="preserve"> response including warning </w:t>
      </w:r>
      <w:r w:rsidR="00981ABB" w:rsidRPr="00F53643">
        <w:t xml:space="preserve">text set </w:t>
      </w:r>
      <w:r w:rsidR="00981ABB" w:rsidRPr="000F5CA0">
        <w:t>to "</w:t>
      </w:r>
      <w:r w:rsidR="00981ABB">
        <w:t>Unauthorized for location subscription</w:t>
      </w:r>
      <w:r w:rsidR="00981ABB" w:rsidRPr="000F5CA0">
        <w:t>" in a Warning header field, and shall not continue with the rest of the steps</w:t>
      </w:r>
      <w:r w:rsidR="00981ABB">
        <w:t>;</w:t>
      </w:r>
      <w:r w:rsidR="00981ABB">
        <w:rPr>
          <w:lang w:val="en-US"/>
        </w:rPr>
        <w:t xml:space="preserve"> </w:t>
      </w:r>
    </w:p>
    <w:p w14:paraId="4FA9BDA0" w14:textId="08168BA3" w:rsidR="00981ABB" w:rsidRPr="00F846DD" w:rsidRDefault="004B6848" w:rsidP="00981ABB">
      <w:pPr>
        <w:pStyle w:val="B1"/>
      </w:pPr>
      <w:r>
        <w:rPr>
          <w:lang w:val="en-US"/>
        </w:rPr>
        <w:t>7</w:t>
      </w:r>
      <w:r w:rsidR="00981ABB" w:rsidRPr="00CB5C2A">
        <w:rPr>
          <w:lang w:val="en-US"/>
        </w:rPr>
        <w:t>)</w:t>
      </w:r>
      <w:r w:rsidR="00981ABB" w:rsidRPr="00CB5C2A">
        <w:rPr>
          <w:lang w:val="en-US"/>
        </w:rPr>
        <w:tab/>
      </w:r>
      <w:r w:rsidR="00981ABB">
        <w:rPr>
          <w:lang w:val="en-US"/>
        </w:rPr>
        <w:t xml:space="preserve">update the complete subscription </w:t>
      </w:r>
      <w:r w:rsidR="00981ABB" w:rsidRPr="0013546C">
        <w:t xml:space="preserve">resource with the </w:t>
      </w:r>
      <w:r w:rsidR="00981ABB">
        <w:t>location subscription information</w:t>
      </w:r>
      <w:r w:rsidR="00981ABB" w:rsidRPr="0013546C">
        <w:t xml:space="preserve"> as specified in </w:t>
      </w:r>
      <w:r w:rsidR="00981ABB" w:rsidRPr="00FA42E7">
        <w:t>clause </w:t>
      </w:r>
      <w:r w:rsidR="00981ABB" w:rsidRPr="008303D5">
        <w:t>7.2.3.3.3;</w:t>
      </w:r>
      <w:r w:rsidR="00981ABB">
        <w:t xml:space="preserve"> and </w:t>
      </w:r>
    </w:p>
    <w:p w14:paraId="3DDC7FD0" w14:textId="63F7974C" w:rsidR="00981ABB" w:rsidRDefault="004B6848" w:rsidP="00981ABB">
      <w:pPr>
        <w:pStyle w:val="B1"/>
        <w:rPr>
          <w:lang w:val="en-US"/>
        </w:rPr>
      </w:pPr>
      <w:r>
        <w:rPr>
          <w:lang w:val="en-US"/>
        </w:rPr>
        <w:t>8</w:t>
      </w:r>
      <w:r w:rsidR="00981ABB" w:rsidRPr="00CB5C2A">
        <w:rPr>
          <w:lang w:val="en-US"/>
        </w:rPr>
        <w:t>)</w:t>
      </w:r>
      <w:r w:rsidR="00981ABB" w:rsidRPr="00CB5C2A">
        <w:rPr>
          <w:lang w:val="en-US"/>
        </w:rPr>
        <w:tab/>
        <w:t>send a HTTP 20</w:t>
      </w:r>
      <w:r w:rsidR="00981ABB">
        <w:rPr>
          <w:lang w:val="en-US"/>
        </w:rPr>
        <w:t>4 No Content</w:t>
      </w:r>
      <w:r w:rsidR="00981ABB" w:rsidRPr="00CB5C2A">
        <w:rPr>
          <w:lang w:val="en-US"/>
        </w:rPr>
        <w:t xml:space="preserve"> </w:t>
      </w:r>
      <w:r w:rsidR="00981ABB">
        <w:rPr>
          <w:lang w:val="en-US"/>
        </w:rPr>
        <w:t xml:space="preserve">response message </w:t>
      </w:r>
      <w:r w:rsidR="00981ABB" w:rsidRPr="00CB5C2A">
        <w:rPr>
          <w:lang w:val="en-US"/>
        </w:rPr>
        <w:t>to the LMC</w:t>
      </w:r>
      <w:r w:rsidR="00981ABB">
        <w:rPr>
          <w:lang w:val="en-US"/>
        </w:rPr>
        <w:t>.</w:t>
      </w:r>
    </w:p>
    <w:p w14:paraId="4F201C7D" w14:textId="1A423225" w:rsidR="00981ABB" w:rsidRDefault="00981ABB" w:rsidP="00981ABB">
      <w:pPr>
        <w:rPr>
          <w:lang w:val="en-US"/>
        </w:rPr>
      </w:pPr>
      <w:r>
        <w:rPr>
          <w:lang w:val="en-US"/>
        </w:rPr>
        <w:t>The LMS shall identify all MC service IDs for which the subscription request applies according to step 6-</w:t>
      </w:r>
      <w:r w:rsidR="00263856">
        <w:rPr>
          <w:lang w:val="en-US"/>
        </w:rPr>
        <w:t>11</w:t>
      </w:r>
      <w:r>
        <w:rPr>
          <w:lang w:val="en-US"/>
        </w:rPr>
        <w:t xml:space="preserve"> in the procedure for a one-time location information request as specified in clause </w:t>
      </w:r>
      <w:r w:rsidRPr="00667D8D">
        <w:rPr>
          <w:lang w:val="en-US"/>
        </w:rPr>
        <w:t>6.3.2.2.2.</w:t>
      </w:r>
    </w:p>
    <w:p w14:paraId="1DF1BDA8" w14:textId="048D01BF" w:rsidR="00981ABB" w:rsidRDefault="00981ABB" w:rsidP="00981ABB">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533125">
        <w:t>3</w:t>
      </w:r>
      <w:r w:rsidRPr="00FA7234">
        <w:t xml:space="preserve">.2.4. </w:t>
      </w:r>
      <w:r>
        <w:t>Each location information notification message shall contain location information for the MC UEs of the identified MC service IDs.</w:t>
      </w:r>
    </w:p>
    <w:p w14:paraId="5E058C21" w14:textId="77777777" w:rsidR="00981ABB" w:rsidRDefault="00981ABB" w:rsidP="00981ABB">
      <w:r>
        <w:t>The identified MC service IDs may change during the subscription time if the MC service IDs are determine based on affiliated group members or activated functional aliases.</w:t>
      </w:r>
    </w:p>
    <w:p w14:paraId="7D1A55D7" w14:textId="77777777" w:rsidR="00E87672" w:rsidRDefault="00981ABB" w:rsidP="003B1ED3">
      <w:r>
        <w:t xml:space="preserve">The notifications shall be sent repeatedly until the subscription expires based on the attribute expTime or until a unsubscribe message is received. </w:t>
      </w:r>
    </w:p>
    <w:p w14:paraId="5816799D" w14:textId="78089A74" w:rsidR="00D26D92" w:rsidRPr="00C3206F" w:rsidRDefault="00D26D92" w:rsidP="00D26D92">
      <w:pPr>
        <w:pStyle w:val="Heading4"/>
      </w:pPr>
      <w:bookmarkStart w:id="193" w:name="_Toc214917771"/>
      <w:r>
        <w:t>6.</w:t>
      </w:r>
      <w:r w:rsidR="0054603B">
        <w:t>3</w:t>
      </w:r>
      <w:r w:rsidRPr="00C3206F">
        <w:t>.2.</w:t>
      </w:r>
      <w:r>
        <w:t>6</w:t>
      </w:r>
      <w:r w:rsidRPr="00C3206F">
        <w:tab/>
      </w:r>
      <w:r>
        <w:t>LocationInfo</w:t>
      </w:r>
      <w:r w:rsidR="00F03903">
        <w:t>SubscribeDelete</w:t>
      </w:r>
      <w:bookmarkEnd w:id="193"/>
    </w:p>
    <w:p w14:paraId="71445C04" w14:textId="43C460A8" w:rsidR="00D26D92" w:rsidRPr="00C3206F" w:rsidRDefault="00D26D92" w:rsidP="00D26D92">
      <w:pPr>
        <w:pStyle w:val="Heading5"/>
      </w:pPr>
      <w:bookmarkStart w:id="194" w:name="_Toc214917772"/>
      <w:r>
        <w:t>6.</w:t>
      </w:r>
      <w:r w:rsidR="0054603B">
        <w:t>3</w:t>
      </w:r>
      <w:r w:rsidRPr="00C3206F">
        <w:t>.2.</w:t>
      </w:r>
      <w:r>
        <w:t>6.</w:t>
      </w:r>
      <w:r w:rsidRPr="00C3206F">
        <w:t>1</w:t>
      </w:r>
      <w:r w:rsidRPr="00C3206F">
        <w:tab/>
        <w:t>General</w:t>
      </w:r>
      <w:bookmarkEnd w:id="194"/>
    </w:p>
    <w:p w14:paraId="668AF971" w14:textId="1EA828E9" w:rsidR="00D26D92" w:rsidRPr="00C3206F" w:rsidRDefault="00D26D92" w:rsidP="00D26D92">
      <w:r w:rsidRPr="00C3206F">
        <w:t xml:space="preserve">This service operation is used by </w:t>
      </w:r>
      <w:r>
        <w:t xml:space="preserve">clients to </w:t>
      </w:r>
      <w:r w:rsidR="006D448A">
        <w:t xml:space="preserve">delete </w:t>
      </w:r>
      <w:r>
        <w:t>a subscription of a location information</w:t>
      </w:r>
      <w:r w:rsidRPr="00C3206F">
        <w:t>.</w:t>
      </w:r>
    </w:p>
    <w:p w14:paraId="7C9044C8" w14:textId="749C1853" w:rsidR="00D26D92" w:rsidRPr="00A5233D" w:rsidRDefault="00D26D92" w:rsidP="00D26D92">
      <w:pPr>
        <w:pStyle w:val="Heading5"/>
      </w:pPr>
      <w:bookmarkStart w:id="195" w:name="_Toc214917773"/>
      <w:r>
        <w:t>6.</w:t>
      </w:r>
      <w:r w:rsidR="0054603B">
        <w:t>3</w:t>
      </w:r>
      <w:r w:rsidRPr="00354307">
        <w:t>.2.</w:t>
      </w:r>
      <w:r>
        <w:t>6</w:t>
      </w:r>
      <w:r w:rsidRPr="00354307">
        <w:t>.2</w:t>
      </w:r>
      <w:r w:rsidRPr="00354307">
        <w:tab/>
      </w:r>
      <w:r>
        <w:t xml:space="preserve">Client requests unsubscribe </w:t>
      </w:r>
      <w:r w:rsidRPr="00354307">
        <w:t>using LMS_</w:t>
      </w:r>
      <w:r>
        <w:t>LocationInfo</w:t>
      </w:r>
      <w:r w:rsidR="004A3CBA">
        <w:t>SubscribeDelete</w:t>
      </w:r>
      <w:r w:rsidRPr="00354307">
        <w:t xml:space="preserve"> operation</w:t>
      </w:r>
      <w:bookmarkEnd w:id="195"/>
    </w:p>
    <w:p w14:paraId="21664300" w14:textId="0A8BFA9E" w:rsidR="00671386" w:rsidRDefault="00671386" w:rsidP="00671386">
      <w:r w:rsidRPr="00ED41BC">
        <w:t xml:space="preserve">To </w:t>
      </w:r>
      <w:r>
        <w:t>delete an subscription in the</w:t>
      </w:r>
      <w:r w:rsidRPr="00ED41BC">
        <w:t xml:space="preserve"> LMS, the LMC shall send HTTP DELETE message to the LMS, on the resource URI identifying the </w:t>
      </w:r>
      <w:r>
        <w:t>i</w:t>
      </w:r>
      <w:r w:rsidRPr="00ED41BC">
        <w:t xml:space="preserve">ndividual LMC </w:t>
      </w:r>
      <w:r>
        <w:t>subscription</w:t>
      </w:r>
      <w:r w:rsidRPr="00ED41BC">
        <w:t xml:space="preserve"> resource representation as specified in </w:t>
      </w:r>
      <w:r w:rsidRPr="00ED1F5A">
        <w:t>clause </w:t>
      </w:r>
      <w:r w:rsidRPr="00ED1F5A">
        <w:rPr>
          <w:lang w:eastAsia="zh-CN"/>
        </w:rPr>
        <w:t>7.2.3.4.2</w:t>
      </w:r>
      <w:r w:rsidRPr="00ED41BC">
        <w:t>.</w:t>
      </w:r>
    </w:p>
    <w:p w14:paraId="6B2517D0" w14:textId="77777777" w:rsidR="00671386" w:rsidRPr="00ED1F5A" w:rsidRDefault="00671386" w:rsidP="00671386">
      <w:r>
        <w:rPr>
          <w:lang w:eastAsia="zh-CN"/>
        </w:rPr>
        <w:t xml:space="preserve">The request URI shall be set according to </w:t>
      </w:r>
      <w:r w:rsidRPr="00ED1F5A">
        <w:rPr>
          <w:lang w:eastAsia="zh-CN"/>
        </w:rPr>
        <w:t>clause 7.2.1.</w:t>
      </w:r>
    </w:p>
    <w:p w14:paraId="090F64FA" w14:textId="14E0DE5E" w:rsidR="00671386" w:rsidRPr="00ED1F5A" w:rsidRDefault="00671386" w:rsidP="00671386">
      <w:pPr>
        <w:rPr>
          <w:lang w:eastAsia="zh-CN"/>
        </w:rPr>
      </w:pPr>
      <w:r w:rsidRPr="00ED1F5A">
        <w:t>The HTTP request shall include an Authorization header field with the "Bearer" authentication scheme set to the access tokens of the "bearer" token type as specified in IETF RFC 6750 [1</w:t>
      </w:r>
      <w:r w:rsidR="00320B30">
        <w:t>9</w:t>
      </w:r>
      <w:r w:rsidRPr="00ED1F5A">
        <w:t>]</w:t>
      </w:r>
      <w:r w:rsidRPr="00ED1F5A">
        <w:rPr>
          <w:lang w:eastAsia="zh-CN"/>
        </w:rPr>
        <w:t>.</w:t>
      </w:r>
    </w:p>
    <w:p w14:paraId="2EA17934" w14:textId="77777777" w:rsidR="00671386" w:rsidRPr="00ED1F5A" w:rsidRDefault="00671386" w:rsidP="00671386">
      <w:pPr>
        <w:pStyle w:val="NO"/>
        <w:rPr>
          <w:lang w:eastAsia="zh-CN"/>
        </w:rPr>
      </w:pPr>
      <w:r w:rsidRPr="00ED1F5A">
        <w:rPr>
          <w:lang w:eastAsia="zh-CN"/>
        </w:rPr>
        <w:t>NOTE:</w:t>
      </w:r>
      <w:r w:rsidRPr="00ED1F5A">
        <w:rPr>
          <w:lang w:eastAsia="zh-CN"/>
        </w:rPr>
        <w:tab/>
        <w:t>The LMS subscription is relevant for all valid MC service IDs, hence the request includes all access tokens.</w:t>
      </w:r>
    </w:p>
    <w:p w14:paraId="03B38414" w14:textId="77777777" w:rsidR="00671386" w:rsidRPr="00ED41BC" w:rsidRDefault="00671386" w:rsidP="00671386">
      <w:pPr>
        <w:rPr>
          <w:lang w:eastAsia="zh-CN"/>
        </w:rPr>
      </w:pPr>
      <w:r w:rsidRPr="00ED1F5A">
        <w:rPr>
          <w:lang w:eastAsia="zh-CN"/>
        </w:rPr>
        <w:t>Other HTTP headers shall be set according to clause 7.2.2.2.</w:t>
      </w:r>
    </w:p>
    <w:p w14:paraId="18DEB1FC" w14:textId="77777777" w:rsidR="00671386" w:rsidRPr="005E1A77" w:rsidRDefault="00671386" w:rsidP="00671386">
      <w:r w:rsidRPr="00ED41BC">
        <w:t>Upon receiving the HTTP DELETE request, the LMS shall:</w:t>
      </w:r>
    </w:p>
    <w:p w14:paraId="325EC54C" w14:textId="77777777" w:rsidR="00671386" w:rsidRPr="005E1A77" w:rsidRDefault="00671386" w:rsidP="00671386">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w:t>
      </w:r>
      <w:r>
        <w:t>delete the location information subscription</w:t>
      </w:r>
      <w:r w:rsidRPr="005E1A77">
        <w:t>;</w:t>
      </w:r>
      <w:r>
        <w:t xml:space="preserve"> and</w:t>
      </w:r>
    </w:p>
    <w:p w14:paraId="78C3C9A6" w14:textId="77777777" w:rsidR="00671386" w:rsidRPr="005E1A77" w:rsidRDefault="00671386" w:rsidP="00671386">
      <w:pPr>
        <w:pStyle w:val="B1"/>
      </w:pPr>
      <w:r>
        <w:t>2</w:t>
      </w:r>
      <w:r w:rsidRPr="005E1A77">
        <w:t>)</w:t>
      </w:r>
      <w:r w:rsidRPr="005E1A77">
        <w:tab/>
        <w:t xml:space="preserve">if the </w:t>
      </w:r>
      <w:r>
        <w:t>LM</w:t>
      </w:r>
      <w:r w:rsidRPr="005E1A77">
        <w:t xml:space="preserve">C is authorized to </w:t>
      </w:r>
      <w:r>
        <w:t>delete the location</w:t>
      </w:r>
      <w:r w:rsidRPr="005E1A77">
        <w:t xml:space="preserve"> information</w:t>
      </w:r>
      <w:r>
        <w:t xml:space="preserve"> subscription</w:t>
      </w:r>
      <w:r w:rsidRPr="005E1A77">
        <w:t xml:space="preserve">, then the </w:t>
      </w:r>
      <w:r>
        <w:t>LM</w:t>
      </w:r>
      <w:r w:rsidRPr="005E1A77">
        <w:t xml:space="preserve">S shall </w:t>
      </w:r>
    </w:p>
    <w:p w14:paraId="0A1BEBBB" w14:textId="77777777" w:rsidR="00671386" w:rsidRPr="005E1A77" w:rsidRDefault="00671386" w:rsidP="00671386">
      <w:pPr>
        <w:pStyle w:val="B2"/>
      </w:pPr>
      <w:r>
        <w:t>a</w:t>
      </w:r>
      <w:r w:rsidRPr="005E1A77">
        <w:t>)</w:t>
      </w:r>
      <w:r w:rsidRPr="005E1A77">
        <w:tab/>
        <w:t xml:space="preserve">if the resource identified by </w:t>
      </w:r>
      <w:r>
        <w:t>subscription id</w:t>
      </w:r>
      <w:r w:rsidRPr="005E1A77">
        <w:t xml:space="preserve"> is not found, return "404 Not Found" error message to the </w:t>
      </w:r>
      <w:r>
        <w:t>LM</w:t>
      </w:r>
      <w:r w:rsidRPr="005E1A77">
        <w:t>C;</w:t>
      </w:r>
    </w:p>
    <w:p w14:paraId="6C2F1350" w14:textId="77777777" w:rsidR="00671386" w:rsidRPr="005E1A77" w:rsidRDefault="00671386" w:rsidP="00671386">
      <w:pPr>
        <w:pStyle w:val="B2"/>
      </w:pPr>
      <w:r>
        <w:t>b</w:t>
      </w:r>
      <w:r w:rsidRPr="005E1A77">
        <w:t>)</w:t>
      </w:r>
      <w:r w:rsidRPr="005E1A77">
        <w:tab/>
        <w:t xml:space="preserve">otherwise, </w:t>
      </w:r>
      <w:r>
        <w:t>delete the location information subscription from the</w:t>
      </w:r>
      <w:r w:rsidRPr="005E1A77">
        <w:t xml:space="preserve"> </w:t>
      </w:r>
      <w:r>
        <w:t>LM</w:t>
      </w:r>
      <w:r w:rsidRPr="005E1A77">
        <w:t xml:space="preserve">S and delete the resource representing </w:t>
      </w:r>
      <w:r>
        <w:t xml:space="preserve">location </w:t>
      </w:r>
      <w:r w:rsidRPr="005E1A77">
        <w:t>information</w:t>
      </w:r>
      <w:r>
        <w:t xml:space="preserve"> subscription</w:t>
      </w:r>
      <w:r w:rsidRPr="005E1A77">
        <w:t>; and</w:t>
      </w:r>
    </w:p>
    <w:p w14:paraId="41E74E25" w14:textId="24B0E206" w:rsidR="00D26D92" w:rsidRDefault="00671386" w:rsidP="00671386">
      <w:pPr>
        <w:pStyle w:val="B2"/>
      </w:pPr>
      <w:r>
        <w:t>c</w:t>
      </w:r>
      <w:r w:rsidRPr="005E1A77">
        <w:t>)</w:t>
      </w:r>
      <w:r w:rsidRPr="005E1A77">
        <w:tab/>
        <w:t xml:space="preserve">return the "204 No Content" message to the </w:t>
      </w:r>
      <w:r>
        <w:t>LM</w:t>
      </w:r>
      <w:r w:rsidRPr="005E1A77">
        <w:t xml:space="preserve">C, indicating the successful </w:t>
      </w:r>
      <w:r>
        <w:t>deletion</w:t>
      </w:r>
      <w:r w:rsidRPr="005E1A77">
        <w:t xml:space="preserve"> of the </w:t>
      </w:r>
      <w:r>
        <w:t>LM</w:t>
      </w:r>
      <w:r w:rsidRPr="005E1A77">
        <w:t xml:space="preserve">C </w:t>
      </w:r>
      <w:r>
        <w:t xml:space="preserve">location </w:t>
      </w:r>
      <w:r w:rsidRPr="005E1A77">
        <w:t>information</w:t>
      </w:r>
      <w:r>
        <w:t xml:space="preserve"> subscription</w:t>
      </w:r>
      <w:r w:rsidRPr="005E1A77">
        <w:t>.</w:t>
      </w:r>
    </w:p>
    <w:p w14:paraId="7F20F5F5" w14:textId="686F1C44" w:rsidR="00194828" w:rsidRPr="00283DF9" w:rsidRDefault="00194828" w:rsidP="00194828">
      <w:pPr>
        <w:pStyle w:val="Heading4"/>
      </w:pPr>
      <w:bookmarkStart w:id="196" w:name="_Toc214917774"/>
      <w:r>
        <w:lastRenderedPageBreak/>
        <w:t>6.3.2</w:t>
      </w:r>
      <w:r w:rsidRPr="00283DF9">
        <w:t>.</w:t>
      </w:r>
      <w:r w:rsidR="00283DF9" w:rsidRPr="00283DF9">
        <w:t>7</w:t>
      </w:r>
      <w:r w:rsidRPr="00283DF9">
        <w:tab/>
        <w:t>LocationInfoConfigRequest</w:t>
      </w:r>
      <w:bookmarkEnd w:id="196"/>
    </w:p>
    <w:p w14:paraId="2E88A2C7" w14:textId="33164BC8" w:rsidR="00194828" w:rsidRPr="00283DF9" w:rsidRDefault="00194828" w:rsidP="00194828">
      <w:pPr>
        <w:pStyle w:val="Heading5"/>
      </w:pPr>
      <w:bookmarkStart w:id="197" w:name="_Toc214917775"/>
      <w:r w:rsidRPr="00283DF9">
        <w:t>6.3.2.</w:t>
      </w:r>
      <w:r w:rsidR="00283DF9" w:rsidRPr="00283DF9">
        <w:t>7</w:t>
      </w:r>
      <w:r w:rsidRPr="00283DF9">
        <w:t>.1</w:t>
      </w:r>
      <w:r w:rsidRPr="00283DF9">
        <w:tab/>
        <w:t>General</w:t>
      </w:r>
      <w:bookmarkEnd w:id="197"/>
    </w:p>
    <w:p w14:paraId="4AD97FFD" w14:textId="77777777" w:rsidR="00194828" w:rsidRPr="00283DF9" w:rsidRDefault="00194828" w:rsidP="00194828">
      <w:r w:rsidRPr="00283DF9">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C32C9D" w:rsidRDefault="00194828" w:rsidP="00194828">
      <w:pPr>
        <w:pStyle w:val="Heading5"/>
      </w:pPr>
      <w:bookmarkStart w:id="198" w:name="_Toc214917776"/>
      <w:r w:rsidRPr="00283DF9">
        <w:t>6.3.2.</w:t>
      </w:r>
      <w:r w:rsidR="00283DF9" w:rsidRPr="00283DF9">
        <w:t>7</w:t>
      </w:r>
      <w:r w:rsidRPr="00283DF9">
        <w:t>.2</w:t>
      </w:r>
      <w:r w:rsidRPr="000E53F8">
        <w:tab/>
      </w:r>
      <w:r>
        <w:t>Client</w:t>
      </w:r>
      <w:r w:rsidRPr="00C32C9D">
        <w:t xml:space="preserve"> </w:t>
      </w:r>
      <w:r>
        <w:t xml:space="preserve">request location configuration change for another client from </w:t>
      </w:r>
      <w:r w:rsidRPr="00C32C9D">
        <w:t xml:space="preserve">LMS using </w:t>
      </w:r>
      <w:r>
        <w:t>LocationInfoConfig</w:t>
      </w:r>
      <w:r w:rsidRPr="00C32C9D">
        <w:t>Request operation</w:t>
      </w:r>
      <w:bookmarkEnd w:id="198"/>
    </w:p>
    <w:p w14:paraId="1D760C8A" w14:textId="77777777" w:rsidR="00194828" w:rsidRDefault="00194828" w:rsidP="00194828">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r w:rsidRPr="00F62C2C">
        <w:t>LMS_LocationInformation collection resource (i.e., Location Info</w:t>
      </w:r>
      <w:r>
        <w:t xml:space="preserve"> Config</w:t>
      </w:r>
      <w:r w:rsidRPr="00F62C2C">
        <w:t xml:space="preserve"> request)</w:t>
      </w:r>
      <w:r w:rsidRPr="00587D2A">
        <w:t xml:space="preserve"> </w:t>
      </w:r>
      <w:r w:rsidRPr="00587D2A">
        <w:rPr>
          <w:lang w:eastAsia="zh-CN"/>
        </w:rPr>
        <w:t xml:space="preserve">to create the resource </w:t>
      </w:r>
      <w:r w:rsidRPr="00587D2A">
        <w:t xml:space="preserve">associated to the </w:t>
      </w:r>
      <w:r>
        <w:t>request for configuration change.</w:t>
      </w:r>
    </w:p>
    <w:p w14:paraId="54CBB9A3" w14:textId="77777777" w:rsidR="00194828" w:rsidRPr="00587D2A" w:rsidRDefault="00194828" w:rsidP="00194828">
      <w:r>
        <w:rPr>
          <w:lang w:eastAsia="zh-CN"/>
        </w:rPr>
        <w:t>The request URI shall be set according to clause 7.2.2.</w:t>
      </w:r>
    </w:p>
    <w:p w14:paraId="269D8233" w14:textId="03354B78" w:rsidR="00194828" w:rsidRDefault="00194828" w:rsidP="00194828">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6F55BF">
        <w:t>9</w:t>
      </w:r>
      <w:r w:rsidRPr="00587D2A">
        <w:t>]</w:t>
      </w:r>
      <w:r w:rsidRPr="00587D2A">
        <w:rPr>
          <w:lang w:eastAsia="zh-CN"/>
        </w:rPr>
        <w:t xml:space="preserve">. </w:t>
      </w:r>
    </w:p>
    <w:p w14:paraId="0398AC28" w14:textId="77777777" w:rsidR="00194828" w:rsidRDefault="00194828" w:rsidP="00194828">
      <w:pPr>
        <w:pStyle w:val="NO"/>
        <w:rPr>
          <w:lang w:eastAsia="zh-CN"/>
        </w:rPr>
      </w:pPr>
      <w:r>
        <w:rPr>
          <w:lang w:eastAsia="zh-CN"/>
        </w:rPr>
        <w:t>NOTE:</w:t>
      </w:r>
      <w:r>
        <w:rPr>
          <w:lang w:eastAsia="zh-CN"/>
        </w:rPr>
        <w:tab/>
        <w:t>The LocationInfoConfigRequest is relevant for all valid MC service IDs, hence the request includes all access tokens.</w:t>
      </w:r>
    </w:p>
    <w:p w14:paraId="131134E7" w14:textId="5E60D464" w:rsidR="00194828" w:rsidRDefault="00194828" w:rsidP="00194828">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B36B1C">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7C153462" w14:textId="77777777" w:rsidR="00194828" w:rsidRDefault="00194828" w:rsidP="00194828">
      <w:pPr>
        <w:rPr>
          <w:lang w:eastAsia="zh-CN"/>
        </w:rPr>
      </w:pPr>
      <w:r>
        <w:rPr>
          <w:lang w:eastAsia="zh-CN"/>
        </w:rPr>
        <w:t>Other HTTP headers shall be set according to clause 7.2.2.2.</w:t>
      </w:r>
    </w:p>
    <w:p w14:paraId="5487844B" w14:textId="77777777" w:rsidR="00194828" w:rsidRDefault="00194828" w:rsidP="00194828">
      <w:r w:rsidRPr="00587D2A">
        <w:rPr>
          <w:lang w:eastAsia="zh-CN"/>
        </w:rPr>
        <w:t xml:space="preserve">The body of the HTTP POST message shall include the </w:t>
      </w:r>
      <w:r>
        <w:rPr>
          <w:lang w:eastAsia="zh-CN"/>
        </w:rPr>
        <w:t>LocationConfiguration</w:t>
      </w:r>
      <w:r w:rsidRPr="00DF4F12">
        <w:t xml:space="preserve"> as</w:t>
      </w:r>
      <w:r w:rsidRPr="00587D2A">
        <w:t xml:space="preserve"> specified in </w:t>
      </w:r>
      <w:r w:rsidRPr="000D0396">
        <w:t>clau</w:t>
      </w:r>
      <w:r w:rsidRPr="00BE27CD">
        <w:t>se 7.1.6.2.3.</w:t>
      </w:r>
      <w:r w:rsidRPr="00587D2A">
        <w:t xml:space="preserve"> The </w:t>
      </w:r>
      <w:r>
        <w:t>LocationConfiguration</w:t>
      </w:r>
      <w:r w:rsidRPr="00587D2A">
        <w:t xml:space="preserve"> </w:t>
      </w:r>
      <w:r>
        <w:t>datatype shall include:</w:t>
      </w:r>
    </w:p>
    <w:p w14:paraId="6DEB1247" w14:textId="77777777" w:rsidR="00194828" w:rsidRDefault="00194828" w:rsidP="00194828">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6E29103F" w14:textId="0B1436D5" w:rsidR="00194828" w:rsidRDefault="00194828" w:rsidP="00194828">
      <w:pPr>
        <w:pStyle w:val="B1"/>
      </w:pPr>
      <w:r>
        <w:t>2)</w:t>
      </w:r>
      <w:r>
        <w:tab/>
        <w:t xml:space="preserve">shall include </w:t>
      </w:r>
      <w:r w:rsidRPr="00C0288E">
        <w:t xml:space="preserve">the mcServiceId attribute set to the identity of the </w:t>
      </w:r>
      <w:r>
        <w:t xml:space="preserve">target </w:t>
      </w:r>
      <w:r w:rsidRPr="00C0288E">
        <w:t xml:space="preserve">user </w:t>
      </w:r>
      <w:r>
        <w:t xml:space="preserve">for the </w:t>
      </w:r>
      <w:r w:rsidRPr="00C0288E">
        <w:t>location information configuration</w:t>
      </w:r>
      <w:r>
        <w:t xml:space="preserve"> update</w:t>
      </w:r>
      <w:r w:rsidRPr="00C0288E">
        <w:t>;</w:t>
      </w:r>
      <w:r w:rsidR="001440B9">
        <w:t xml:space="preserve"> and</w:t>
      </w:r>
    </w:p>
    <w:p w14:paraId="386134CD" w14:textId="77777777" w:rsidR="00194828" w:rsidRDefault="00194828" w:rsidP="00194828">
      <w:pPr>
        <w:pStyle w:val="B1"/>
      </w:pPr>
      <w:r>
        <w:t>3)</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CB5C2A" w:rsidRDefault="00194828" w:rsidP="00194828">
      <w:r w:rsidRPr="00CB5C2A">
        <w:t>Upon receiving the HTTP POST message from the LMC, the LMS shall:</w:t>
      </w:r>
    </w:p>
    <w:p w14:paraId="454EACBC" w14:textId="5EDC2F8B" w:rsidR="00194828" w:rsidRDefault="00194828" w:rsidP="00194828">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w:t>
      </w:r>
      <w:r w:rsidR="003B40D7">
        <w:t>7</w:t>
      </w:r>
      <w:r>
        <w:t>]</w:t>
      </w:r>
      <w:r w:rsidRPr="006C461B">
        <w:rPr>
          <w:lang w:val="en-US"/>
        </w:rPr>
        <w:t>;</w:t>
      </w:r>
    </w:p>
    <w:p w14:paraId="764581AF" w14:textId="77777777" w:rsidR="00194828" w:rsidRDefault="00194828" w:rsidP="00194828">
      <w:pPr>
        <w:pStyle w:val="B1"/>
      </w:pPr>
      <w:r>
        <w:rPr>
          <w:lang w:val="en-US"/>
        </w:rPr>
        <w:t>2)</w:t>
      </w:r>
      <w:r>
        <w:rPr>
          <w:lang w:val="en-US"/>
        </w:rPr>
        <w:tab/>
      </w:r>
      <w:r>
        <w:t>consider the MC service IDs derived from the bearer access tokens as the identities of the sender of the LocationInfoConfigRequest;</w:t>
      </w:r>
    </w:p>
    <w:p w14:paraId="638D0B29" w14:textId="77777777" w:rsidR="00194828" w:rsidRDefault="00194828" w:rsidP="00194828">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34F21603" w14:textId="77777777" w:rsidR="00194828" w:rsidRPr="00CB5C2A" w:rsidRDefault="00194828" w:rsidP="00194828">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46433D11" w14:textId="77777777" w:rsidR="00194828" w:rsidRDefault="00194828" w:rsidP="00194828">
      <w:pPr>
        <w:pStyle w:val="B2"/>
        <w:rPr>
          <w:lang w:val="en-US"/>
        </w:rPr>
      </w:pPr>
      <w:r w:rsidRPr="0013546C">
        <w:t>a)</w:t>
      </w:r>
      <w:r w:rsidRPr="0013546C">
        <w:tab/>
      </w:r>
      <w:r w:rsidRPr="00CB5C2A">
        <w:rPr>
          <w:lang w:val="en-US"/>
        </w:rPr>
        <w:t>shall send a HTTP 20</w:t>
      </w:r>
      <w:r>
        <w:rPr>
          <w:lang w:val="en-US"/>
        </w:rPr>
        <w:t>0 OK</w:t>
      </w:r>
      <w:r w:rsidRPr="00CB5C2A">
        <w:rPr>
          <w:lang w:val="en-US"/>
        </w:rPr>
        <w:t xml:space="preserve"> </w:t>
      </w:r>
      <w:r>
        <w:rPr>
          <w:lang w:val="en-US"/>
        </w:rPr>
        <w:t xml:space="preserve">response message </w:t>
      </w:r>
      <w:r w:rsidRPr="00CB5C2A">
        <w:rPr>
          <w:lang w:val="en-US"/>
        </w:rPr>
        <w:t>to the LMC</w:t>
      </w:r>
      <w:r>
        <w:rPr>
          <w:lang w:val="en-US"/>
        </w:rPr>
        <w:t>;</w:t>
      </w:r>
    </w:p>
    <w:p w14:paraId="1C8A9610" w14:textId="1F3B463B" w:rsidR="00194828" w:rsidRDefault="00194828" w:rsidP="00194828">
      <w:pPr>
        <w:pStyle w:val="B1"/>
        <w:rPr>
          <w:lang w:val="en-US"/>
        </w:rPr>
      </w:pPr>
      <w:r>
        <w:rPr>
          <w:lang w:val="en-US"/>
        </w:rPr>
        <w:t>5)</w:t>
      </w:r>
      <w:r>
        <w:rPr>
          <w:lang w:val="en-US"/>
        </w:rP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rPr>
          <w:lang w:val="en-US"/>
        </w:rPr>
        <w:t>the attribute mcServiceId</w:t>
      </w:r>
      <w:r w:rsidR="00F3022D">
        <w:rPr>
          <w:lang w:val="en-US"/>
        </w:rPr>
        <w:t>;</w:t>
      </w:r>
    </w:p>
    <w:p w14:paraId="0BAB91F9" w14:textId="77777777" w:rsidR="00194828" w:rsidRDefault="00194828" w:rsidP="00194828">
      <w:pPr>
        <w:pStyle w:val="B1"/>
      </w:pPr>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p>
    <w:p w14:paraId="500BACBC" w14:textId="6CF4CAEF" w:rsidR="00194828" w:rsidRDefault="00194828" w:rsidP="00194828">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w:t>
      </w:r>
      <w:r w:rsidR="00CC7D6D">
        <w:rPr>
          <w:lang w:val="en-US"/>
        </w:rPr>
        <w:t>2</w:t>
      </w:r>
      <w:r>
        <w:rPr>
          <w:lang w:val="en-US"/>
        </w:rPr>
        <w:t>] shall include a &lt;rule&gt; element that include:</w:t>
      </w:r>
    </w:p>
    <w:p w14:paraId="6AEE99BC" w14:textId="77777777" w:rsidR="00194828" w:rsidRDefault="00194828" w:rsidP="00194828">
      <w:pPr>
        <w:pStyle w:val="B3"/>
        <w:rPr>
          <w:lang w:val="en-US"/>
        </w:rPr>
      </w:pPr>
      <w:r>
        <w:rPr>
          <w:lang w:val="en-US"/>
        </w:rPr>
        <w:lastRenderedPageBreak/>
        <w:t>i)</w:t>
      </w:r>
      <w:r>
        <w:rPr>
          <w:lang w:val="en-US"/>
        </w:rPr>
        <w:tab/>
        <w:t>a &lt;condition&gt; element containing an &lt;identity&gt; element that matches identified MC service ID; and</w:t>
      </w:r>
    </w:p>
    <w:p w14:paraId="5E8CC1A6" w14:textId="77777777" w:rsidR="00194828" w:rsidRDefault="00194828" w:rsidP="00194828">
      <w:pPr>
        <w:pStyle w:val="B3"/>
      </w:pPr>
      <w:r>
        <w:rPr>
          <w:lang w:val="en-US"/>
        </w:rPr>
        <w:t>ii)</w:t>
      </w:r>
      <w:r>
        <w:rPr>
          <w:lang w:val="en-US"/>
        </w:rPr>
        <w:tab/>
        <w:t>an &lt;action&gt; element containing an &lt;</w:t>
      </w:r>
      <w:r w:rsidRPr="00896498">
        <w:t>allow-change-</w:t>
      </w:r>
      <w:r>
        <w:t>location-</w:t>
      </w:r>
      <w:r w:rsidRPr="00896498">
        <w:t>configuration-of-users</w:t>
      </w:r>
      <w:r>
        <w:t>&gt; element with the value set to "true"; and</w:t>
      </w:r>
    </w:p>
    <w:p w14:paraId="58EDDCFD" w14:textId="167B14A6" w:rsidR="00194828" w:rsidRDefault="00194828" w:rsidP="00F327DD">
      <w:pPr>
        <w:pStyle w:val="B2"/>
        <w:rPr>
          <w:lang w:val="en-US"/>
        </w:rPr>
      </w:pPr>
      <w:r>
        <w:rPr>
          <w:lang w:val="en-US"/>
        </w:rPr>
        <w:t>b)</w:t>
      </w:r>
      <w:r>
        <w:rPr>
          <w:lang w:val="en-US"/>
        </w:rPr>
        <w:tab/>
        <w:t xml:space="preserve">if the item </w:t>
      </w:r>
      <w:r w:rsidR="00F327DD">
        <w:rPr>
          <w:lang w:val="en-US"/>
        </w:rPr>
        <w:t>a</w:t>
      </w:r>
      <w:r>
        <w:rPr>
          <w:lang w:val="en-US"/>
        </w:rPr>
        <w:t>) above is not fulfilled the MC service ID shall be ignored in the remaining steps;</w:t>
      </w:r>
    </w:p>
    <w:p w14:paraId="3843AE07" w14:textId="121EC3A5" w:rsidR="00194828" w:rsidRDefault="00194828" w:rsidP="00194828">
      <w:pPr>
        <w:pStyle w:val="B1"/>
      </w:pPr>
      <w:r>
        <w:t>7)</w:t>
      </w:r>
      <w:r>
        <w:tab/>
        <w:t>Location information configuration for the target MC Service Id shall be updated with information LMS received in LocationConfiguration element</w:t>
      </w:r>
      <w:r w:rsidR="00566775">
        <w:t>:</w:t>
      </w:r>
    </w:p>
    <w:p w14:paraId="17780D66" w14:textId="61167984" w:rsidR="00194828" w:rsidRDefault="00194828" w:rsidP="00194828">
      <w:pPr>
        <w:pStyle w:val="B1"/>
        <w:ind w:firstLine="0"/>
      </w:pPr>
      <w:r w:rsidRPr="0013546C">
        <w:t>a)</w:t>
      </w:r>
      <w:r w:rsidRPr="0013546C">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73A6C723" w14:textId="7BD980B7" w:rsidR="00194828" w:rsidRDefault="00194828" w:rsidP="00194828">
      <w:pPr>
        <w:pStyle w:val="B1"/>
      </w:pPr>
      <w:r>
        <w:t>8)</w:t>
      </w:r>
      <w:r w:rsidR="00BE27CD">
        <w:tab/>
      </w:r>
      <w:r>
        <w:t>Upon successful completion of the previous steps, t</w:t>
      </w:r>
      <w:r w:rsidRPr="00FA7234">
        <w:t>he LMS shall</w:t>
      </w:r>
      <w:r>
        <w:t>:</w:t>
      </w:r>
    </w:p>
    <w:p w14:paraId="603275AF" w14:textId="06CCC385" w:rsidR="00194828" w:rsidRDefault="00194828" w:rsidP="00194828">
      <w:pPr>
        <w:pStyle w:val="B1"/>
        <w:ind w:firstLine="0"/>
      </w:pPr>
      <w:r>
        <w:t>a)</w:t>
      </w:r>
      <w:r w:rsidR="00BE27CD">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0AD9B10A" w14:textId="22FB9DA2" w:rsidR="00194828" w:rsidRDefault="00194828" w:rsidP="00194828">
      <w:pPr>
        <w:pStyle w:val="B1"/>
        <w:ind w:firstLine="0"/>
      </w:pPr>
      <w:r>
        <w:t>b</w:t>
      </w:r>
      <w:r w:rsidRPr="0013546C">
        <w:t>)</w:t>
      </w:r>
      <w:r w:rsidRPr="0013546C">
        <w:tab/>
      </w:r>
      <w:r w:rsidRPr="00FA7234">
        <w:t xml:space="preserve">create </w:t>
      </w:r>
      <w:r>
        <w:t xml:space="preserve">ConfigurationNotify </w:t>
      </w:r>
      <w:r w:rsidRPr="00FA7234">
        <w:t>message</w:t>
      </w:r>
      <w:r>
        <w:t xml:space="preserve"> using updated configuration information, also taking into account existing LMS policies</w:t>
      </w:r>
      <w:r w:rsidR="00566775">
        <w:t>.</w:t>
      </w:r>
    </w:p>
    <w:p w14:paraId="21612FAE" w14:textId="2BFC313E" w:rsidR="00C47898" w:rsidRDefault="00194828" w:rsidP="00926CD9">
      <w:pPr>
        <w:pStyle w:val="B1"/>
      </w:pPr>
      <w:r>
        <w:t xml:space="preserve">LMS shall </w:t>
      </w:r>
      <w:r w:rsidRPr="00FA7234">
        <w:t xml:space="preserve">send </w:t>
      </w:r>
      <w:r>
        <w:t xml:space="preserve">ConfigurationNotify message </w:t>
      </w:r>
      <w:r w:rsidRPr="00FA7234">
        <w:t xml:space="preserve">to the </w:t>
      </w:r>
      <w:r>
        <w:t>target</w:t>
      </w:r>
      <w:r w:rsidRPr="00FA7234">
        <w:t xml:space="preserve"> </w:t>
      </w:r>
      <w:r>
        <w:t>LMC</w:t>
      </w:r>
      <w:r w:rsidRPr="00FA7234">
        <w:t xml:space="preserve"> according to the procedure in </w:t>
      </w:r>
      <w:r w:rsidRPr="0018257B">
        <w:t>clause 6.2.2.5.</w:t>
      </w:r>
    </w:p>
    <w:p w14:paraId="0E8EF5F1" w14:textId="77777777" w:rsidR="004903A7" w:rsidRDefault="004903A7" w:rsidP="004903A7">
      <w:pPr>
        <w:pStyle w:val="Heading1"/>
        <w:pBdr>
          <w:top w:val="none" w:sz="0" w:space="0" w:color="auto"/>
        </w:pBdr>
      </w:pPr>
      <w:bookmarkStart w:id="199" w:name="_Toc130662188"/>
      <w:bookmarkStart w:id="200" w:name="_Toc214917777"/>
      <w:r>
        <w:t>7</w:t>
      </w:r>
      <w:r>
        <w:tab/>
        <w:t>LMS API Definitions</w:t>
      </w:r>
      <w:bookmarkEnd w:id="200"/>
    </w:p>
    <w:p w14:paraId="09EACEA4" w14:textId="39EEDE0F" w:rsidR="00451495" w:rsidRDefault="00451495" w:rsidP="00451495">
      <w:pPr>
        <w:pStyle w:val="Heading2"/>
      </w:pPr>
      <w:bookmarkStart w:id="201" w:name="_Toc214917778"/>
      <w:r>
        <w:t>7.</w:t>
      </w:r>
      <w:r w:rsidR="008F6F82">
        <w:t>1</w:t>
      </w:r>
      <w:r>
        <w:tab/>
        <w:t>LMS_</w:t>
      </w:r>
      <w:r w:rsidR="0041409D">
        <w:t xml:space="preserve">Reporting </w:t>
      </w:r>
      <w:r>
        <w:t>API</w:t>
      </w:r>
      <w:bookmarkEnd w:id="201"/>
    </w:p>
    <w:p w14:paraId="10061F4E" w14:textId="6F111D8F" w:rsidR="00451495" w:rsidRDefault="00451495" w:rsidP="00451495">
      <w:pPr>
        <w:pStyle w:val="Heading3"/>
      </w:pPr>
      <w:bookmarkStart w:id="202" w:name="_Toc510696599"/>
      <w:bookmarkStart w:id="203" w:name="_Toc35971391"/>
      <w:bookmarkStart w:id="204" w:name="_Toc214917779"/>
      <w:r>
        <w:t>7.</w:t>
      </w:r>
      <w:r w:rsidR="008F6F82">
        <w:t>1</w:t>
      </w:r>
      <w:r>
        <w:t>.1</w:t>
      </w:r>
      <w:r>
        <w:tab/>
        <w:t>Introduction</w:t>
      </w:r>
      <w:bookmarkEnd w:id="202"/>
      <w:bookmarkEnd w:id="203"/>
      <w:bookmarkEnd w:id="204"/>
    </w:p>
    <w:p w14:paraId="55EBAFE1" w14:textId="27D3C404" w:rsidR="00451495" w:rsidRDefault="00451495" w:rsidP="00451495">
      <w:pPr>
        <w:rPr>
          <w:noProof/>
          <w:lang w:eastAsia="zh-CN"/>
        </w:rPr>
      </w:pPr>
      <w:bookmarkStart w:id="205" w:name="_Toc510696600"/>
      <w:r w:rsidRPr="00E23840">
        <w:rPr>
          <w:noProof/>
        </w:rPr>
        <w:t>The</w:t>
      </w:r>
      <w:r>
        <w:rPr>
          <w:noProof/>
        </w:rPr>
        <w:t xml:space="preserve"> LMS_</w:t>
      </w:r>
      <w:r w:rsidR="00F361FA">
        <w:t>Reporting</w:t>
      </w:r>
      <w:r w:rsidR="00F361FA" w:rsidRPr="00E23840">
        <w:rPr>
          <w:noProof/>
        </w:rPr>
        <w:t xml:space="preserve"> </w:t>
      </w:r>
      <w:r w:rsidRPr="00E23840">
        <w:rPr>
          <w:noProof/>
        </w:rPr>
        <w:t xml:space="preserve">shall use the </w:t>
      </w:r>
      <w:r>
        <w:rPr>
          <w:noProof/>
        </w:rPr>
        <w:t>LMS_</w:t>
      </w:r>
      <w:r w:rsidR="009B4AAE">
        <w:rPr>
          <w:noProof/>
        </w:rPr>
        <w:t xml:space="preserve">Reporting </w:t>
      </w:r>
      <w:r>
        <w:rPr>
          <w:noProof/>
        </w:rPr>
        <w:t>Service</w:t>
      </w:r>
      <w:r w:rsidRPr="00E23840">
        <w:rPr>
          <w:noProof/>
        </w:rPr>
        <w:t xml:space="preserve"> </w:t>
      </w:r>
      <w:r w:rsidRPr="00E23840">
        <w:rPr>
          <w:noProof/>
          <w:lang w:eastAsia="zh-CN"/>
        </w:rPr>
        <w:t>API.</w:t>
      </w:r>
    </w:p>
    <w:p w14:paraId="4DC71B96" w14:textId="41FB13FC" w:rsidR="00451495" w:rsidRDefault="00451495" w:rsidP="00451495">
      <w:pPr>
        <w:rPr>
          <w:noProof/>
          <w:lang w:eastAsia="zh-CN"/>
        </w:rPr>
      </w:pPr>
      <w:r>
        <w:rPr>
          <w:rFonts w:hint="eastAsia"/>
          <w:noProof/>
          <w:lang w:eastAsia="zh-CN"/>
        </w:rPr>
        <w:t xml:space="preserve">The API URI of the </w:t>
      </w:r>
      <w:r>
        <w:rPr>
          <w:noProof/>
        </w:rPr>
        <w:t>LMS_</w:t>
      </w:r>
      <w:r w:rsidR="009B4AAE">
        <w:t>Reporting</w:t>
      </w:r>
      <w:r w:rsidR="009B4AAE"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583A8CDB"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7E13A3">
        <w:rPr>
          <w:noProof/>
          <w:lang w:eastAsia="zh-CN"/>
        </w:rPr>
        <w:t>4</w:t>
      </w:r>
      <w:r w:rsidR="00B744B4">
        <w:rPr>
          <w:noProof/>
          <w:lang w:eastAsia="zh-CN"/>
        </w:rPr>
        <w:t>]</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593A8406"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r w:rsidR="00CC1E76">
        <w:rPr>
          <w:noProof/>
          <w:lang w:eastAsia="zh-CN"/>
        </w:rPr>
        <w:t>11</w:t>
      </w:r>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34E7CB8C"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sidR="00073DA2" w:rsidRPr="00BC0FC5">
        <w:rPr>
          <w:noProof/>
        </w:rPr>
        <w:t>re</w:t>
      </w:r>
      <w:r w:rsidR="00073DA2">
        <w:rPr>
          <w:noProof/>
        </w:rPr>
        <w:t>porting</w:t>
      </w:r>
      <w:r w:rsidRPr="00BC0FC5">
        <w:rPr>
          <w:noProof/>
        </w:rPr>
        <w:t>".</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06" w:name="_Toc35971392"/>
      <w:bookmarkStart w:id="207" w:name="_Toc214917780"/>
      <w:r>
        <w:t>7.</w:t>
      </w:r>
      <w:r w:rsidR="00A634F8">
        <w:t>1</w:t>
      </w:r>
      <w:r>
        <w:t>.2</w:t>
      </w:r>
      <w:r>
        <w:tab/>
        <w:t>Usage of HTTP</w:t>
      </w:r>
      <w:bookmarkEnd w:id="205"/>
      <w:bookmarkEnd w:id="206"/>
      <w:bookmarkEnd w:id="207"/>
    </w:p>
    <w:p w14:paraId="373E51B6" w14:textId="42D01C2B" w:rsidR="00451495" w:rsidRPr="000C5200" w:rsidRDefault="00451495" w:rsidP="00451495">
      <w:pPr>
        <w:pStyle w:val="Heading4"/>
      </w:pPr>
      <w:bookmarkStart w:id="208" w:name="_Toc214917781"/>
      <w:r>
        <w:t>7.</w:t>
      </w:r>
      <w:r w:rsidR="00A634F8">
        <w:t>1</w:t>
      </w:r>
      <w:r>
        <w:t>.2.1</w:t>
      </w:r>
      <w:r>
        <w:tab/>
        <w:t>General</w:t>
      </w:r>
      <w:bookmarkEnd w:id="208"/>
    </w:p>
    <w:p w14:paraId="6CD17AD2" w14:textId="0B11075F"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3B61C3F9" w14:textId="275473A5"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30A800B3" w14:textId="12C45D3D" w:rsidR="00451495" w:rsidRPr="00986E88" w:rsidRDefault="00451495" w:rsidP="00451495">
      <w:pPr>
        <w:rPr>
          <w:noProof/>
        </w:rPr>
      </w:pPr>
      <w:r w:rsidRPr="00986E88">
        <w:rPr>
          <w:noProof/>
        </w:rPr>
        <w:lastRenderedPageBreak/>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w:t>
      </w:r>
      <w:r w:rsidR="008247DA">
        <w:rPr>
          <w:noProof/>
        </w:rPr>
        <w:t xml:space="preserve">Reporting </w:t>
      </w:r>
      <w:r>
        <w:rPr>
          <w:noProof/>
        </w:rPr>
        <w:t>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09" w:name="_Toc214917782"/>
      <w:r>
        <w:t>7.</w:t>
      </w:r>
      <w:r w:rsidR="00AA1A48">
        <w:t>1</w:t>
      </w:r>
      <w:r>
        <w:t>.2.2</w:t>
      </w:r>
      <w:r>
        <w:tab/>
        <w:t>HTTP standard headers</w:t>
      </w:r>
      <w:bookmarkEnd w:id="209"/>
    </w:p>
    <w:p w14:paraId="14335E6C" w14:textId="4A4B8C08" w:rsidR="00451495" w:rsidRDefault="00451495" w:rsidP="00451495">
      <w:pPr>
        <w:pStyle w:val="Heading5"/>
        <w:rPr>
          <w:lang w:eastAsia="zh-CN"/>
        </w:rPr>
      </w:pPr>
      <w:bookmarkStart w:id="210" w:name="_Toc214917783"/>
      <w:r>
        <w:t>7.</w:t>
      </w:r>
      <w:r w:rsidR="00AA1A48">
        <w:t>1</w:t>
      </w:r>
      <w:r>
        <w:t>.2.2.1</w:t>
      </w:r>
      <w:r>
        <w:rPr>
          <w:rFonts w:hint="eastAsia"/>
          <w:lang w:eastAsia="zh-CN"/>
        </w:rPr>
        <w:tab/>
      </w:r>
      <w:r>
        <w:rPr>
          <w:lang w:eastAsia="zh-CN"/>
        </w:rPr>
        <w:t>General</w:t>
      </w:r>
      <w:bookmarkEnd w:id="210"/>
    </w:p>
    <w:p w14:paraId="11BA2077" w14:textId="123996C0"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2C7C36CB" w14:textId="7DEE9BD4" w:rsidR="00451495" w:rsidRDefault="00451495" w:rsidP="00451495">
      <w:pPr>
        <w:pStyle w:val="Heading5"/>
      </w:pPr>
      <w:bookmarkStart w:id="211" w:name="_Toc214917784"/>
      <w:r>
        <w:t>7.</w:t>
      </w:r>
      <w:r w:rsidR="00AA1A48">
        <w:t>1</w:t>
      </w:r>
      <w:r>
        <w:t>.2.2.2</w:t>
      </w:r>
      <w:r>
        <w:tab/>
        <w:t>Content type</w:t>
      </w:r>
      <w:bookmarkEnd w:id="211"/>
    </w:p>
    <w:p w14:paraId="344EE11D" w14:textId="0DCC5C06" w:rsidR="00451495" w:rsidRDefault="00451495" w:rsidP="00451495">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12" w:name="_Toc214917785"/>
      <w:r>
        <w:t>7.</w:t>
      </w:r>
      <w:r w:rsidR="00AA1A48">
        <w:t>1</w:t>
      </w:r>
      <w:r>
        <w:t>.2.3</w:t>
      </w:r>
      <w:r>
        <w:tab/>
        <w:t>HTTP custom headers</w:t>
      </w:r>
      <w:bookmarkEnd w:id="212"/>
    </w:p>
    <w:p w14:paraId="29A15542" w14:textId="4BBCE042"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2D5086D7" w14:textId="7208A9B3" w:rsidR="00451495" w:rsidRDefault="00451495" w:rsidP="00451495">
      <w:pPr>
        <w:pStyle w:val="Heading3"/>
      </w:pPr>
      <w:bookmarkStart w:id="213" w:name="_Toc510696607"/>
      <w:bookmarkStart w:id="214" w:name="_Toc35971398"/>
      <w:bookmarkStart w:id="215" w:name="_Toc214917786"/>
      <w:r>
        <w:t>7.</w:t>
      </w:r>
      <w:r w:rsidR="00AA1A48">
        <w:t>1</w:t>
      </w:r>
      <w:r>
        <w:t>.3</w:t>
      </w:r>
      <w:r>
        <w:tab/>
        <w:t>Resources</w:t>
      </w:r>
      <w:bookmarkEnd w:id="213"/>
      <w:bookmarkEnd w:id="214"/>
      <w:bookmarkEnd w:id="215"/>
    </w:p>
    <w:p w14:paraId="0551B2FC" w14:textId="0D0D4527" w:rsidR="00451495" w:rsidRPr="000A7435" w:rsidRDefault="00451495" w:rsidP="00451495">
      <w:pPr>
        <w:pStyle w:val="Heading4"/>
      </w:pPr>
      <w:bookmarkStart w:id="216" w:name="_Toc510696608"/>
      <w:bookmarkStart w:id="217" w:name="_Toc35971399"/>
      <w:bookmarkStart w:id="218" w:name="_Toc510696609"/>
      <w:bookmarkStart w:id="219" w:name="_Toc35971400"/>
      <w:bookmarkStart w:id="220" w:name="_Toc214917787"/>
      <w:r>
        <w:t>7.</w:t>
      </w:r>
      <w:r w:rsidR="00B806E6">
        <w:t>1</w:t>
      </w:r>
      <w:r>
        <w:t>.3.1</w:t>
      </w:r>
      <w:r>
        <w:tab/>
        <w:t>Overview</w:t>
      </w:r>
      <w:bookmarkEnd w:id="216"/>
      <w:bookmarkEnd w:id="217"/>
      <w:bookmarkEnd w:id="220"/>
    </w:p>
    <w:p w14:paraId="2A4C2EF6" w14:textId="77777777" w:rsidR="00451495" w:rsidRDefault="00451495" w:rsidP="00451495">
      <w:r>
        <w:t>This clause describes the structure for the Resource URIs and the resources and methods used for the service.</w:t>
      </w:r>
    </w:p>
    <w:p w14:paraId="47B25CCC" w14:textId="27F413ED" w:rsidR="00451495" w:rsidRDefault="00451495" w:rsidP="00451495">
      <w:r>
        <w:t>Figure 7.</w:t>
      </w:r>
      <w:r w:rsidR="00B806E6">
        <w:t>1</w:t>
      </w:r>
      <w:r>
        <w:t>.3.1-1 depicts the resource URIs structure for the LMS_</w:t>
      </w:r>
      <w:r w:rsidR="00B45C36">
        <w:t>Reporting</w:t>
      </w:r>
      <w:r>
        <w:t>n API.</w:t>
      </w:r>
    </w:p>
    <w:p w14:paraId="209ED840" w14:textId="59AD3DAB" w:rsidR="00451495" w:rsidRPr="00A258AF" w:rsidRDefault="000C27EA" w:rsidP="00451495">
      <w:pPr>
        <w:pStyle w:val="TH"/>
        <w:rPr>
          <w:lang w:val="en-US"/>
        </w:rPr>
      </w:pPr>
      <w:r>
        <w:rPr>
          <w:lang w:val="en-US"/>
        </w:rPr>
        <w:object w:dxaOrig="6100" w:dyaOrig="6331" w14:anchorId="5DA8F1C1">
          <v:shape id="_x0000_i1026" type="#_x0000_t75" style="width:303.05pt;height:307.9pt" o:ole="">
            <v:imagedata r:id="rId16" o:title=""/>
          </v:shape>
          <o:OLEObject Type="Embed" ProgID="Visio.Drawing.15" ShapeID="_x0000_i1026" DrawAspect="Content" ObjectID="_1825531313" r:id="rId17"/>
        </w:object>
      </w:r>
    </w:p>
    <w:p w14:paraId="08DAD670" w14:textId="0126BDEC"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w:t>
      </w:r>
      <w:r w:rsidR="00740F80">
        <w:t>Reporting</w:t>
      </w:r>
      <w:r w:rsidR="00740F80" w:rsidRPr="008C18E3">
        <w:t xml:space="preserve"> </w:t>
      </w:r>
      <w:r w:rsidRPr="008C18E3">
        <w:t>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lastRenderedPageBreak/>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r w:rsidR="00FC462E">
              <w:t>.</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287C73" w:rsidRDefault="00336E0C" w:rsidP="00C21234">
            <w:pPr>
              <w:pStyle w:val="TAL"/>
            </w:pPr>
            <w:r>
              <w:t>Delete</w:t>
            </w:r>
            <w:r w:rsidRPr="00287C73">
              <w:t xml:space="preserve"> </w:t>
            </w:r>
            <w:r w:rsidR="00451495" w:rsidRPr="00287C73">
              <w:t xml:space="preserve">an existing </w:t>
            </w:r>
            <w:r w:rsidR="00451495">
              <w:t>LMC registration</w:t>
            </w:r>
            <w:r w:rsidR="00451495" w:rsidRPr="00287C73">
              <w:t xml:space="preserve"> </w:t>
            </w:r>
            <w:r w:rsidR="00451495">
              <w:t>in the LMS</w:t>
            </w:r>
            <w:r w:rsidR="00FC462E">
              <w:t>.</w:t>
            </w:r>
          </w:p>
        </w:tc>
      </w:tr>
      <w:tr w:rsidR="005B5D61" w:rsidRPr="00646838"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287C73" w:rsidRDefault="005B5D61" w:rsidP="005B5D61">
            <w:pPr>
              <w:pStyle w:val="TAL"/>
            </w:pPr>
            <w:r>
              <w:t>LMC configurations</w:t>
            </w:r>
          </w:p>
        </w:tc>
        <w:tc>
          <w:tcPr>
            <w:tcW w:w="1412" w:type="pct"/>
            <w:tcBorders>
              <w:left w:val="single" w:sz="4" w:space="0" w:color="auto"/>
              <w:right w:val="single" w:sz="4" w:space="0" w:color="auto"/>
            </w:tcBorders>
          </w:tcPr>
          <w:p w14:paraId="5EA55BA8" w14:textId="011F0211" w:rsidR="005B5D61" w:rsidRPr="00287C73" w:rsidRDefault="005B5D61" w:rsidP="005B5D61">
            <w:pPr>
              <w:pStyle w:val="TAL"/>
            </w:pPr>
            <w:r w:rsidRPr="00287C73">
              <w:t>/</w:t>
            </w:r>
            <w:r>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287C73" w:rsidRDefault="005B5D61" w:rsidP="005B5D61">
            <w:pPr>
              <w:pStyle w:val="TAL"/>
            </w:pPr>
            <w:r>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287C73" w:rsidRDefault="005B5D61" w:rsidP="005B5D61">
            <w:pPr>
              <w:pStyle w:val="TAL"/>
            </w:pPr>
            <w:r>
              <w:t>LMC request its location configuration from the LMS</w:t>
            </w:r>
            <w:r w:rsidR="00FC462E">
              <w:t>.</w:t>
            </w:r>
          </w:p>
        </w:tc>
      </w:tr>
      <w:tr w:rsidR="005B5D61" w:rsidRPr="00646838"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287C73" w:rsidRDefault="005B5D61" w:rsidP="005B5D61">
            <w:pPr>
              <w:pStyle w:val="TAL"/>
            </w:pPr>
            <w:r>
              <w:t>LMC location reports</w:t>
            </w:r>
          </w:p>
        </w:tc>
        <w:tc>
          <w:tcPr>
            <w:tcW w:w="1412" w:type="pct"/>
            <w:tcBorders>
              <w:left w:val="single" w:sz="4" w:space="0" w:color="auto"/>
              <w:right w:val="single" w:sz="4" w:space="0" w:color="auto"/>
            </w:tcBorders>
          </w:tcPr>
          <w:p w14:paraId="6D4FFA1F" w14:textId="544A6AB8" w:rsidR="005B5D61" w:rsidRPr="00287C73" w:rsidRDefault="005B5D61" w:rsidP="005B5D61">
            <w:pPr>
              <w:pStyle w:val="TAL"/>
            </w:pPr>
            <w:r>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287C73" w:rsidRDefault="005B5D61" w:rsidP="005B5D61">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287C73" w:rsidRDefault="005B5D61" w:rsidP="005B5D61">
            <w:pPr>
              <w:pStyle w:val="TAL"/>
            </w:pPr>
            <w:r>
              <w:t>LMC published its location report in the LMS</w:t>
            </w:r>
            <w:r w:rsidR="00FC462E">
              <w:t>.</w:t>
            </w:r>
          </w:p>
        </w:tc>
      </w:tr>
    </w:tbl>
    <w:p w14:paraId="29A9B4FE" w14:textId="77777777" w:rsidR="00451495" w:rsidRPr="00407648" w:rsidRDefault="00451495" w:rsidP="00451495"/>
    <w:p w14:paraId="6E913EF9" w14:textId="4AEAA890" w:rsidR="00451495" w:rsidRDefault="00451495" w:rsidP="00451495">
      <w:pPr>
        <w:pStyle w:val="Heading4"/>
      </w:pPr>
      <w:bookmarkStart w:id="221" w:name="_Toc214917788"/>
      <w:r>
        <w:t>7.</w:t>
      </w:r>
      <w:r w:rsidR="00076BBB">
        <w:t>1</w:t>
      </w:r>
      <w:r>
        <w:t>.3.2</w:t>
      </w:r>
      <w:r>
        <w:tab/>
        <w:t xml:space="preserve">Resource: </w:t>
      </w:r>
      <w:bookmarkEnd w:id="218"/>
      <w:bookmarkEnd w:id="219"/>
      <w:r>
        <w:t>LMC Registrations</w:t>
      </w:r>
      <w:bookmarkEnd w:id="221"/>
    </w:p>
    <w:p w14:paraId="5529DA54" w14:textId="69A4C56B" w:rsidR="00451495" w:rsidRDefault="00451495" w:rsidP="00451495">
      <w:pPr>
        <w:pStyle w:val="Heading5"/>
      </w:pPr>
      <w:bookmarkStart w:id="222" w:name="_Toc510696610"/>
      <w:bookmarkStart w:id="223" w:name="_Toc35971401"/>
      <w:bookmarkStart w:id="224" w:name="_Toc214917789"/>
      <w:r>
        <w:t>7.</w:t>
      </w:r>
      <w:r w:rsidR="00076BBB">
        <w:t>1</w:t>
      </w:r>
      <w:r>
        <w:t>.3.2.1</w:t>
      </w:r>
      <w:r>
        <w:tab/>
        <w:t>Description</w:t>
      </w:r>
      <w:bookmarkEnd w:id="222"/>
      <w:bookmarkEnd w:id="223"/>
      <w:bookmarkEnd w:id="224"/>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25" w:name="_Toc35971402"/>
      <w:bookmarkStart w:id="226" w:name="_Toc510696612"/>
      <w:bookmarkStart w:id="227" w:name="_Toc35971403"/>
      <w:bookmarkStart w:id="228" w:name="_Toc214917790"/>
      <w:r>
        <w:t>7.</w:t>
      </w:r>
      <w:r w:rsidR="00076BBB">
        <w:t>1</w:t>
      </w:r>
      <w:r>
        <w:t>.3.2.2</w:t>
      </w:r>
      <w:r>
        <w:tab/>
        <w:t>Resource Definition</w:t>
      </w:r>
      <w:bookmarkEnd w:id="225"/>
      <w:bookmarkEnd w:id="228"/>
    </w:p>
    <w:p w14:paraId="2A98CED7" w14:textId="20948BD9" w:rsidR="00451495" w:rsidRDefault="00451495" w:rsidP="00451495">
      <w:r>
        <w:t xml:space="preserve">Resource URI: </w:t>
      </w:r>
      <w:r w:rsidRPr="00E23840">
        <w:rPr>
          <w:b/>
          <w:noProof/>
        </w:rPr>
        <w:t>{apiRoot}/</w:t>
      </w:r>
      <w:r>
        <w:rPr>
          <w:b/>
          <w:noProof/>
        </w:rPr>
        <w:t>lms-</w:t>
      </w:r>
      <w:r w:rsidR="00EA0420">
        <w:rPr>
          <w:b/>
          <w:noProof/>
        </w:rPr>
        <w:t>reporting</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29" w:name="_Toc214917791"/>
      <w:r>
        <w:t>7.</w:t>
      </w:r>
      <w:r w:rsidR="00037C25">
        <w:t>1</w:t>
      </w:r>
      <w:r>
        <w:t>.3.2.3</w:t>
      </w:r>
      <w:r>
        <w:tab/>
        <w:t>Resource Standard Methods</w:t>
      </w:r>
      <w:bookmarkEnd w:id="226"/>
      <w:bookmarkEnd w:id="227"/>
      <w:bookmarkEnd w:id="229"/>
    </w:p>
    <w:p w14:paraId="3995E1A1" w14:textId="6EBFF508" w:rsidR="00451495" w:rsidRPr="00384E92" w:rsidRDefault="00451495" w:rsidP="00451495">
      <w:pPr>
        <w:pStyle w:val="H6"/>
      </w:pPr>
      <w:bookmarkStart w:id="230" w:name="_Toc510696613"/>
      <w:bookmarkStart w:id="231" w:name="_Toc35971404"/>
      <w:bookmarkStart w:id="232" w:name="_Toc510696635"/>
      <w:bookmarkStart w:id="233" w:name="_Toc35971430"/>
      <w:r>
        <w:t>7.</w:t>
      </w:r>
      <w:r w:rsidR="00037C25">
        <w:t>1</w:t>
      </w:r>
      <w:r>
        <w:t>.3.2.3</w:t>
      </w:r>
      <w:r w:rsidRPr="00384E92">
        <w:t>.1</w:t>
      </w:r>
      <w:r w:rsidRPr="00384E92">
        <w:tab/>
      </w:r>
      <w:bookmarkEnd w:id="230"/>
      <w:bookmarkEnd w:id="231"/>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tcPr>
          <w:p w14:paraId="76D9A5D1" w14:textId="77777777" w:rsidR="00451495" w:rsidRPr="00746BB9" w:rsidRDefault="00451495" w:rsidP="00C21234">
            <w:pPr>
              <w:pStyle w:val="TAL"/>
            </w:pPr>
            <w:r>
              <w:t>LMCRegistration</w:t>
            </w:r>
          </w:p>
        </w:tc>
        <w:tc>
          <w:tcPr>
            <w:tcW w:w="425" w:type="dxa"/>
          </w:tcPr>
          <w:p w14:paraId="16BB3EEF" w14:textId="77777777" w:rsidR="00451495" w:rsidRPr="00746BB9" w:rsidRDefault="00451495" w:rsidP="00C21234">
            <w:pPr>
              <w:pStyle w:val="TAC"/>
            </w:pPr>
            <w:r w:rsidRPr="00746BB9">
              <w:t>M</w:t>
            </w:r>
          </w:p>
        </w:tc>
        <w:tc>
          <w:tcPr>
            <w:tcW w:w="1134" w:type="dxa"/>
          </w:tcPr>
          <w:p w14:paraId="286A21FB" w14:textId="77777777" w:rsidR="00451495" w:rsidRPr="00746BB9" w:rsidRDefault="00451495" w:rsidP="00C21234">
            <w:pPr>
              <w:pStyle w:val="TAL"/>
            </w:pPr>
            <w:r w:rsidRPr="00746BB9">
              <w:t>1</w:t>
            </w:r>
          </w:p>
        </w:tc>
        <w:tc>
          <w:tcPr>
            <w:tcW w:w="5897" w:type="dxa"/>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lastRenderedPageBreak/>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34" w:name="_Toc214917792"/>
      <w:r>
        <w:t>7.</w:t>
      </w:r>
      <w:r w:rsidR="00854175">
        <w:t>1</w:t>
      </w:r>
      <w:r>
        <w:t>.3.</w:t>
      </w:r>
      <w:r w:rsidR="00605091">
        <w:t>2</w:t>
      </w:r>
      <w:r>
        <w:t>.4</w:t>
      </w:r>
      <w:r>
        <w:tab/>
        <w:t>Resource Custom Operations</w:t>
      </w:r>
      <w:bookmarkEnd w:id="234"/>
    </w:p>
    <w:p w14:paraId="66EDE65D" w14:textId="77777777" w:rsidR="00451495" w:rsidRDefault="00451495" w:rsidP="00451495">
      <w:r>
        <w:t>None.</w:t>
      </w:r>
    </w:p>
    <w:p w14:paraId="4FAB7C6A" w14:textId="4278C14F" w:rsidR="00451495" w:rsidRPr="00F35F4A"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214917793"/>
      <w:r>
        <w:t>7.</w:t>
      </w:r>
      <w:r w:rsidR="00854175">
        <w:t>1</w:t>
      </w:r>
      <w:r w:rsidRPr="00F35F4A">
        <w:t>.</w:t>
      </w:r>
      <w:r>
        <w:t>3</w:t>
      </w:r>
      <w:r w:rsidRPr="00F35F4A">
        <w:t>.3</w:t>
      </w:r>
      <w:r w:rsidRPr="00F35F4A">
        <w:tab/>
        <w:t xml:space="preserve">Resource: Individual </w:t>
      </w:r>
      <w:r>
        <w:t>LMC</w:t>
      </w:r>
      <w:r w:rsidRPr="00F35F4A">
        <w:t xml:space="preserve"> registration</w:t>
      </w:r>
      <w:bookmarkEnd w:id="235"/>
      <w:bookmarkEnd w:id="236"/>
      <w:bookmarkEnd w:id="237"/>
      <w:bookmarkEnd w:id="238"/>
      <w:bookmarkEnd w:id="239"/>
      <w:bookmarkEnd w:id="240"/>
      <w:bookmarkEnd w:id="241"/>
    </w:p>
    <w:p w14:paraId="00D0C74D" w14:textId="36B96FFA" w:rsidR="00451495" w:rsidRPr="00F35F4A"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214917794"/>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42"/>
      <w:bookmarkEnd w:id="243"/>
      <w:bookmarkEnd w:id="244"/>
      <w:bookmarkEnd w:id="245"/>
      <w:bookmarkEnd w:id="246"/>
      <w:bookmarkEnd w:id="247"/>
      <w:bookmarkEnd w:id="248"/>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214917795"/>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49"/>
      <w:bookmarkEnd w:id="250"/>
      <w:bookmarkEnd w:id="251"/>
      <w:bookmarkEnd w:id="252"/>
      <w:bookmarkEnd w:id="253"/>
      <w:bookmarkEnd w:id="254"/>
      <w:bookmarkEnd w:id="255"/>
    </w:p>
    <w:p w14:paraId="15F555F7" w14:textId="47466766" w:rsidR="00451495" w:rsidRPr="00F35F4A" w:rsidRDefault="00451495" w:rsidP="00451495">
      <w:r w:rsidRPr="00F35F4A">
        <w:t xml:space="preserve">Resource URI: </w:t>
      </w:r>
      <w:r w:rsidRPr="00F35F4A">
        <w:rPr>
          <w:b/>
          <w:bCs/>
        </w:rPr>
        <w:t>{apiRoot}/</w:t>
      </w:r>
      <w:r>
        <w:rPr>
          <w:b/>
          <w:bCs/>
        </w:rPr>
        <w:t>lms</w:t>
      </w:r>
      <w:r w:rsidRPr="00F35F4A">
        <w:rPr>
          <w:b/>
          <w:bCs/>
        </w:rPr>
        <w:t>-</w:t>
      </w:r>
      <w:r w:rsidR="00536A78">
        <w:rPr>
          <w:b/>
          <w:bCs/>
        </w:rPr>
        <w:t>reporting</w:t>
      </w:r>
      <w:r w:rsidRPr="00F35F4A">
        <w:rPr>
          <w:b/>
          <w:bCs/>
        </w:rPr>
        <w:t>//</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214917796"/>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56"/>
      <w:bookmarkEnd w:id="257"/>
      <w:bookmarkEnd w:id="258"/>
      <w:bookmarkEnd w:id="259"/>
      <w:bookmarkEnd w:id="260"/>
      <w:bookmarkEnd w:id="261"/>
      <w:bookmarkEnd w:id="262"/>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lastRenderedPageBreak/>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lastRenderedPageBreak/>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006C3BF9">
              <w:t>[13]</w:t>
            </w:r>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lastRenderedPageBreak/>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63" w:name="_Toc510696615"/>
      <w:bookmarkStart w:id="264" w:name="_Toc35971406"/>
      <w:bookmarkStart w:id="265" w:name="_Toc214917797"/>
      <w:r>
        <w:t>7.</w:t>
      </w:r>
      <w:r w:rsidR="00BD0A7B">
        <w:t>1</w:t>
      </w:r>
      <w:r>
        <w:t>.3.3.4</w:t>
      </w:r>
      <w:r>
        <w:tab/>
        <w:t>Resource Custom Operations</w:t>
      </w:r>
      <w:bookmarkEnd w:id="263"/>
      <w:bookmarkEnd w:id="264"/>
      <w:bookmarkEnd w:id="265"/>
    </w:p>
    <w:p w14:paraId="5439A069" w14:textId="77777777" w:rsidR="00451495" w:rsidRPr="00535331" w:rsidRDefault="00451495" w:rsidP="00451495">
      <w:r>
        <w:t>None.</w:t>
      </w:r>
    </w:p>
    <w:p w14:paraId="3652E8EB" w14:textId="77777777" w:rsidR="009C5B4E" w:rsidRPr="008705DA" w:rsidRDefault="009C5B4E" w:rsidP="009C5B4E">
      <w:pPr>
        <w:pStyle w:val="Heading4"/>
      </w:pPr>
      <w:bookmarkStart w:id="266" w:name="_Toc510696622"/>
      <w:bookmarkStart w:id="267" w:name="_Toc35971413"/>
      <w:bookmarkStart w:id="268" w:name="_Toc214917798"/>
      <w:r w:rsidRPr="008705DA">
        <w:t>7.1.3.4</w:t>
      </w:r>
      <w:r w:rsidRPr="008705DA">
        <w:tab/>
        <w:t>Resource: LMC Configurations</w:t>
      </w:r>
      <w:bookmarkEnd w:id="268"/>
    </w:p>
    <w:p w14:paraId="01472845" w14:textId="0999F492" w:rsidR="006E4338" w:rsidRPr="0030724E" w:rsidRDefault="006E4338" w:rsidP="006E4338">
      <w:pPr>
        <w:pStyle w:val="Heading5"/>
      </w:pPr>
      <w:bookmarkStart w:id="269" w:name="_Toc214917799"/>
      <w:r w:rsidRPr="0030724E">
        <w:t>7.1.3.</w:t>
      </w:r>
      <w:r w:rsidR="00C747E8" w:rsidRPr="0030724E">
        <w:t>4</w:t>
      </w:r>
      <w:r w:rsidRPr="0030724E">
        <w:t>.1</w:t>
      </w:r>
      <w:r w:rsidRPr="0030724E">
        <w:tab/>
        <w:t>Description</w:t>
      </w:r>
      <w:bookmarkEnd w:id="269"/>
    </w:p>
    <w:p w14:paraId="21E09E15" w14:textId="77777777" w:rsidR="006E4338" w:rsidRDefault="006E4338" w:rsidP="006E4338">
      <w:r>
        <w:t>The resource represents the LMC location reports collection.</w:t>
      </w:r>
    </w:p>
    <w:p w14:paraId="411D5C41" w14:textId="6DAF0D46" w:rsidR="006E4338" w:rsidRDefault="006E4338" w:rsidP="006E4338">
      <w:pPr>
        <w:pStyle w:val="Heading5"/>
      </w:pPr>
      <w:bookmarkStart w:id="270" w:name="_Toc214917800"/>
      <w:r w:rsidRPr="008705DA">
        <w:t>7.1.3.</w:t>
      </w:r>
      <w:r w:rsidR="00C747E8" w:rsidRPr="00C747E8">
        <w:t>4</w:t>
      </w:r>
      <w:r>
        <w:t>.2</w:t>
      </w:r>
      <w:r>
        <w:tab/>
        <w:t>Resource Definition</w:t>
      </w:r>
      <w:bookmarkEnd w:id="270"/>
    </w:p>
    <w:p w14:paraId="1E68F9AD" w14:textId="77777777" w:rsidR="006E4338" w:rsidRDefault="006E4338" w:rsidP="006E4338">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locationconfiguration</w:t>
      </w:r>
    </w:p>
    <w:p w14:paraId="3C3F2BBA" w14:textId="3194283A" w:rsidR="006E4338" w:rsidRDefault="006E4338" w:rsidP="006E4338">
      <w:pPr>
        <w:rPr>
          <w:rFonts w:ascii="Arial" w:hAnsi="Arial" w:cs="Arial"/>
        </w:rPr>
      </w:pPr>
      <w:r w:rsidRPr="00F112E4">
        <w:t>This resource shall support the resource URI variables defined in table </w:t>
      </w:r>
      <w:r w:rsidRPr="008B3C20">
        <w:t>7.1.3.</w:t>
      </w:r>
      <w:r w:rsidR="00C747E8" w:rsidRPr="00C747E8">
        <w:t>4</w:t>
      </w:r>
      <w:r w:rsidRPr="00F112E4">
        <w:t>.2-1.</w:t>
      </w:r>
    </w:p>
    <w:p w14:paraId="5E7D5C27" w14:textId="3C6D6551" w:rsidR="006E4338" w:rsidRDefault="006E4338" w:rsidP="006E4338">
      <w:pPr>
        <w:pStyle w:val="TH"/>
        <w:rPr>
          <w:rFonts w:cs="Arial"/>
        </w:rPr>
      </w:pPr>
      <w:r>
        <w:t>Table </w:t>
      </w:r>
      <w:r w:rsidRPr="008B3C20">
        <w:t>7.1.3.</w:t>
      </w:r>
      <w:r w:rsidR="00C747E8" w:rsidRPr="00C747E8">
        <w:t>4</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B54FF5"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16361A" w:rsidRDefault="006E4338"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16361A" w:rsidRDefault="006E4338"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16361A" w:rsidRDefault="006E4338" w:rsidP="00F75401">
            <w:pPr>
              <w:pStyle w:val="TAH"/>
            </w:pPr>
            <w:r w:rsidRPr="0016361A">
              <w:t>Definition</w:t>
            </w:r>
          </w:p>
        </w:tc>
      </w:tr>
      <w:tr w:rsidR="006E4338" w:rsidRPr="00B54FF5"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16361A" w:rsidRDefault="006E4338"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16361A" w:rsidRDefault="006E4338"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16361A" w:rsidRDefault="006E4338" w:rsidP="00F75401">
            <w:pPr>
              <w:pStyle w:val="TAL"/>
            </w:pPr>
            <w:r w:rsidRPr="0016361A">
              <w:t>See clause</w:t>
            </w:r>
            <w:r w:rsidRPr="0016361A">
              <w:rPr>
                <w:lang w:val="en-US" w:eastAsia="zh-CN"/>
              </w:rPr>
              <w:t> </w:t>
            </w:r>
            <w:r>
              <w:t>7.1</w:t>
            </w:r>
            <w:r w:rsidRPr="0016361A">
              <w:t>.1</w:t>
            </w:r>
          </w:p>
        </w:tc>
      </w:tr>
    </w:tbl>
    <w:p w14:paraId="3B01C7CB" w14:textId="77777777" w:rsidR="006E4338" w:rsidRPr="00384E92" w:rsidRDefault="006E4338" w:rsidP="006E4338"/>
    <w:p w14:paraId="4E5A7B15" w14:textId="3C61DB6B" w:rsidR="006E4338" w:rsidRDefault="006E4338" w:rsidP="006E4338">
      <w:pPr>
        <w:pStyle w:val="Heading5"/>
      </w:pPr>
      <w:bookmarkStart w:id="271" w:name="_Toc214917801"/>
      <w:r w:rsidRPr="008B3C20">
        <w:rPr>
          <w:lang w:val="fr-FR"/>
        </w:rPr>
        <w:t>7.</w:t>
      </w:r>
      <w:r>
        <w:rPr>
          <w:lang w:val="fr-FR"/>
        </w:rPr>
        <w:t>1</w:t>
      </w:r>
      <w:r w:rsidRPr="008B3C20">
        <w:rPr>
          <w:lang w:val="fr-FR"/>
        </w:rPr>
        <w:t>.3.</w:t>
      </w:r>
      <w:r w:rsidR="00C747E8" w:rsidRPr="002F1358">
        <w:rPr>
          <w:lang w:val="fr-FR"/>
        </w:rPr>
        <w:t>4</w:t>
      </w:r>
      <w:r>
        <w:t>.3</w:t>
      </w:r>
      <w:r>
        <w:tab/>
        <w:t>Resource Standard Methods</w:t>
      </w:r>
      <w:bookmarkEnd w:id="271"/>
    </w:p>
    <w:p w14:paraId="0030A149" w14:textId="25776C73" w:rsidR="006E4338" w:rsidRPr="00384E92" w:rsidRDefault="006E4338" w:rsidP="006E4338">
      <w:pPr>
        <w:pStyle w:val="H6"/>
      </w:pPr>
      <w:r w:rsidRPr="008B3C20">
        <w:rPr>
          <w:lang w:val="fr-FR"/>
        </w:rPr>
        <w:t>7.</w:t>
      </w:r>
      <w:r>
        <w:rPr>
          <w:lang w:val="fr-FR"/>
        </w:rPr>
        <w:t>1</w:t>
      </w:r>
      <w:r w:rsidRPr="008B3C20">
        <w:rPr>
          <w:lang w:val="fr-FR"/>
        </w:rPr>
        <w:t>.3.</w:t>
      </w:r>
      <w:r w:rsidR="00E76113" w:rsidRPr="00E76113">
        <w:rPr>
          <w:lang w:val="fr-FR"/>
        </w:rPr>
        <w:t>4</w:t>
      </w:r>
      <w:r>
        <w:t>.3</w:t>
      </w:r>
      <w:r w:rsidRPr="00384E92">
        <w:t>.1</w:t>
      </w:r>
      <w:r w:rsidRPr="00384E92">
        <w:tab/>
      </w:r>
      <w:r>
        <w:t>GET</w:t>
      </w:r>
    </w:p>
    <w:p w14:paraId="64A81A06" w14:textId="313B6206" w:rsidR="006E4338" w:rsidRDefault="006E4338" w:rsidP="006E4338">
      <w:r>
        <w:t>This method shall support the URI query parameters specified in table </w:t>
      </w:r>
      <w:r w:rsidRPr="008B3C20">
        <w:t>7.1.3.</w:t>
      </w:r>
      <w:r w:rsidR="008F41D3">
        <w:t>4</w:t>
      </w:r>
      <w:r>
        <w:t>.3.1-1.</w:t>
      </w:r>
    </w:p>
    <w:p w14:paraId="1FFB5457" w14:textId="0AB98F09" w:rsidR="006E4338" w:rsidRPr="00384E92" w:rsidRDefault="006E4338" w:rsidP="006E4338">
      <w:pPr>
        <w:pStyle w:val="TH"/>
        <w:rPr>
          <w:rFonts w:cs="Arial"/>
        </w:rPr>
      </w:pPr>
      <w:r w:rsidRPr="00384E92">
        <w:t>Table</w:t>
      </w:r>
      <w:r>
        <w:t> </w:t>
      </w:r>
      <w:r w:rsidRPr="008B3C20">
        <w:t>7.1.3.</w:t>
      </w:r>
      <w:r w:rsidR="008F41D3">
        <w:t>4</w:t>
      </w:r>
      <w:r>
        <w:t>.3.1</w:t>
      </w:r>
      <w:r w:rsidRPr="00384E92">
        <w:t>-1: URI query parameters supported by the</w:t>
      </w:r>
      <w:r>
        <w:t xml:space="preserve"> 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B54FF5" w14:paraId="67164F40" w14:textId="77777777" w:rsidTr="00F75401">
        <w:trPr>
          <w:jc w:val="center"/>
        </w:trPr>
        <w:tc>
          <w:tcPr>
            <w:tcW w:w="938" w:type="pct"/>
            <w:shd w:val="clear" w:color="auto" w:fill="C0C0C0"/>
          </w:tcPr>
          <w:p w14:paraId="07DF4EA6" w14:textId="77777777" w:rsidR="006E4338" w:rsidRPr="0016361A" w:rsidRDefault="006E4338" w:rsidP="00F75401">
            <w:pPr>
              <w:pStyle w:val="TAH"/>
            </w:pPr>
            <w:r w:rsidRPr="0016361A">
              <w:t>Name</w:t>
            </w:r>
          </w:p>
        </w:tc>
        <w:tc>
          <w:tcPr>
            <w:tcW w:w="619" w:type="pct"/>
            <w:shd w:val="clear" w:color="auto" w:fill="C0C0C0"/>
          </w:tcPr>
          <w:p w14:paraId="1CD8DCE5" w14:textId="77777777" w:rsidR="006E4338" w:rsidRPr="0016361A" w:rsidRDefault="006E4338" w:rsidP="00F75401">
            <w:pPr>
              <w:pStyle w:val="TAH"/>
            </w:pPr>
            <w:r w:rsidRPr="0016361A">
              <w:t>Data type</w:t>
            </w:r>
          </w:p>
        </w:tc>
        <w:tc>
          <w:tcPr>
            <w:tcW w:w="274" w:type="pct"/>
            <w:shd w:val="clear" w:color="auto" w:fill="C0C0C0"/>
          </w:tcPr>
          <w:p w14:paraId="469F0592" w14:textId="77777777" w:rsidR="006E4338" w:rsidRPr="0016361A" w:rsidRDefault="006E4338" w:rsidP="00F75401">
            <w:pPr>
              <w:pStyle w:val="TAH"/>
            </w:pPr>
            <w:r w:rsidRPr="0016361A">
              <w:t>P</w:t>
            </w:r>
          </w:p>
        </w:tc>
        <w:tc>
          <w:tcPr>
            <w:tcW w:w="669" w:type="pct"/>
            <w:shd w:val="clear" w:color="auto" w:fill="C0C0C0"/>
          </w:tcPr>
          <w:p w14:paraId="5DA59DB6" w14:textId="77777777" w:rsidR="006E4338" w:rsidRPr="0016361A" w:rsidRDefault="006E4338" w:rsidP="00F75401">
            <w:pPr>
              <w:pStyle w:val="TAH"/>
            </w:pPr>
            <w:r w:rsidRPr="0016361A">
              <w:t>Cardinality</w:t>
            </w:r>
          </w:p>
        </w:tc>
        <w:tc>
          <w:tcPr>
            <w:tcW w:w="1704" w:type="pct"/>
            <w:shd w:val="clear" w:color="auto" w:fill="C0C0C0"/>
            <w:vAlign w:val="center"/>
          </w:tcPr>
          <w:p w14:paraId="35A029A2" w14:textId="77777777" w:rsidR="006E4338" w:rsidRPr="0016361A" w:rsidRDefault="006E4338" w:rsidP="00F75401">
            <w:pPr>
              <w:pStyle w:val="TAH"/>
            </w:pPr>
            <w:r w:rsidRPr="0016361A">
              <w:t>Description</w:t>
            </w:r>
          </w:p>
        </w:tc>
        <w:tc>
          <w:tcPr>
            <w:tcW w:w="796" w:type="pct"/>
            <w:shd w:val="clear" w:color="auto" w:fill="C0C0C0"/>
          </w:tcPr>
          <w:p w14:paraId="5C69EF83" w14:textId="77777777" w:rsidR="006E4338" w:rsidRPr="0016361A" w:rsidRDefault="006E4338" w:rsidP="00F75401">
            <w:pPr>
              <w:pStyle w:val="TAH"/>
            </w:pPr>
            <w:r w:rsidRPr="0016361A">
              <w:t>Applicability</w:t>
            </w:r>
          </w:p>
        </w:tc>
      </w:tr>
      <w:tr w:rsidR="006E4338" w:rsidRPr="00B54FF5" w14:paraId="3FA4FC95" w14:textId="77777777" w:rsidTr="00F75401">
        <w:trPr>
          <w:jc w:val="center"/>
        </w:trPr>
        <w:tc>
          <w:tcPr>
            <w:tcW w:w="938" w:type="pct"/>
          </w:tcPr>
          <w:p w14:paraId="5DEB4235" w14:textId="77777777" w:rsidR="006E4338" w:rsidRPr="0016361A" w:rsidRDefault="006E4338" w:rsidP="00F75401">
            <w:pPr>
              <w:pStyle w:val="TAL"/>
            </w:pPr>
            <w:r w:rsidRPr="0016361A">
              <w:t>n/a</w:t>
            </w:r>
          </w:p>
        </w:tc>
        <w:tc>
          <w:tcPr>
            <w:tcW w:w="619" w:type="pct"/>
          </w:tcPr>
          <w:p w14:paraId="2557E40A" w14:textId="77777777" w:rsidR="006E4338" w:rsidRPr="0016361A" w:rsidRDefault="006E4338" w:rsidP="00F75401">
            <w:pPr>
              <w:pStyle w:val="TAL"/>
            </w:pPr>
          </w:p>
        </w:tc>
        <w:tc>
          <w:tcPr>
            <w:tcW w:w="274" w:type="pct"/>
          </w:tcPr>
          <w:p w14:paraId="37D425FB" w14:textId="77777777" w:rsidR="006E4338" w:rsidRPr="0016361A" w:rsidRDefault="006E4338" w:rsidP="00F75401">
            <w:pPr>
              <w:pStyle w:val="TAC"/>
            </w:pPr>
          </w:p>
        </w:tc>
        <w:tc>
          <w:tcPr>
            <w:tcW w:w="669" w:type="pct"/>
          </w:tcPr>
          <w:p w14:paraId="60C1D98F" w14:textId="77777777" w:rsidR="006E4338" w:rsidRPr="0016361A" w:rsidRDefault="006E4338" w:rsidP="00F75401">
            <w:pPr>
              <w:pStyle w:val="TAL"/>
            </w:pPr>
          </w:p>
        </w:tc>
        <w:tc>
          <w:tcPr>
            <w:tcW w:w="1704" w:type="pct"/>
            <w:vAlign w:val="center"/>
          </w:tcPr>
          <w:p w14:paraId="07C438D1" w14:textId="77777777" w:rsidR="006E4338" w:rsidRPr="0016361A" w:rsidRDefault="006E4338" w:rsidP="00F75401">
            <w:pPr>
              <w:pStyle w:val="TAL"/>
            </w:pPr>
          </w:p>
        </w:tc>
        <w:tc>
          <w:tcPr>
            <w:tcW w:w="796" w:type="pct"/>
          </w:tcPr>
          <w:p w14:paraId="0DC452B1" w14:textId="77777777" w:rsidR="006E4338" w:rsidRPr="0016361A" w:rsidRDefault="006E4338" w:rsidP="00F75401">
            <w:pPr>
              <w:pStyle w:val="TAL"/>
            </w:pPr>
          </w:p>
        </w:tc>
      </w:tr>
    </w:tbl>
    <w:p w14:paraId="377AC762" w14:textId="77777777" w:rsidR="006E4338" w:rsidRDefault="006E4338" w:rsidP="006E4338"/>
    <w:p w14:paraId="7C3FB99D" w14:textId="140F13EC" w:rsidR="006E4338" w:rsidRPr="00384E92" w:rsidRDefault="006E4338" w:rsidP="006E4338">
      <w:r>
        <w:t>This method shall support the request data structures specified in table </w:t>
      </w:r>
      <w:r w:rsidRPr="008B3C20">
        <w:t>7.1.3.</w:t>
      </w:r>
      <w:r w:rsidR="00AE5B78">
        <w:t>4</w:t>
      </w:r>
      <w:r>
        <w:t>.3.1-2 and the response data structures and response codes specified in table </w:t>
      </w:r>
      <w:r w:rsidRPr="008B3C20">
        <w:t>7.1.3.</w:t>
      </w:r>
      <w:r w:rsidR="00AE5B78">
        <w:t>4</w:t>
      </w:r>
      <w:r>
        <w:t>.3.1-3.</w:t>
      </w:r>
    </w:p>
    <w:p w14:paraId="33C0B306" w14:textId="49968653" w:rsidR="006E4338" w:rsidRPr="001769FF" w:rsidRDefault="006E4338" w:rsidP="006E4338">
      <w:pPr>
        <w:pStyle w:val="TH"/>
      </w:pPr>
      <w:r w:rsidRPr="001769FF">
        <w:t>Table</w:t>
      </w:r>
      <w:r>
        <w:t> </w:t>
      </w:r>
      <w:r w:rsidRPr="008B3C20">
        <w:t>7.1.3.</w:t>
      </w:r>
      <w:r w:rsidR="00AE5B78">
        <w:t>4</w:t>
      </w:r>
      <w:r>
        <w:t>.</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B54FF5" w14:paraId="79CD5847" w14:textId="77777777" w:rsidTr="00F75401">
        <w:trPr>
          <w:jc w:val="center"/>
        </w:trPr>
        <w:tc>
          <w:tcPr>
            <w:tcW w:w="2212" w:type="dxa"/>
            <w:shd w:val="clear" w:color="auto" w:fill="C0C0C0"/>
          </w:tcPr>
          <w:p w14:paraId="02A0B1BE" w14:textId="77777777" w:rsidR="006E4338" w:rsidRPr="0016361A" w:rsidRDefault="006E4338" w:rsidP="00F75401">
            <w:pPr>
              <w:pStyle w:val="TAH"/>
            </w:pPr>
            <w:r w:rsidRPr="0016361A">
              <w:t>Data type</w:t>
            </w:r>
          </w:p>
        </w:tc>
        <w:tc>
          <w:tcPr>
            <w:tcW w:w="426" w:type="dxa"/>
            <w:shd w:val="clear" w:color="auto" w:fill="C0C0C0"/>
          </w:tcPr>
          <w:p w14:paraId="69CF8137" w14:textId="77777777" w:rsidR="006E4338" w:rsidRPr="0016361A" w:rsidRDefault="006E4338" w:rsidP="00F75401">
            <w:pPr>
              <w:pStyle w:val="TAH"/>
            </w:pPr>
            <w:r w:rsidRPr="0016361A">
              <w:t>P</w:t>
            </w:r>
          </w:p>
        </w:tc>
        <w:tc>
          <w:tcPr>
            <w:tcW w:w="1275" w:type="dxa"/>
            <w:shd w:val="clear" w:color="auto" w:fill="C0C0C0"/>
          </w:tcPr>
          <w:p w14:paraId="589D07DA" w14:textId="77777777" w:rsidR="006E4338" w:rsidRPr="0016361A" w:rsidRDefault="006E4338" w:rsidP="00F75401">
            <w:pPr>
              <w:pStyle w:val="TAH"/>
            </w:pPr>
            <w:r w:rsidRPr="0016361A">
              <w:t>Cardinality</w:t>
            </w:r>
          </w:p>
        </w:tc>
        <w:tc>
          <w:tcPr>
            <w:tcW w:w="5614" w:type="dxa"/>
            <w:shd w:val="clear" w:color="auto" w:fill="C0C0C0"/>
            <w:vAlign w:val="center"/>
          </w:tcPr>
          <w:p w14:paraId="1B43241E" w14:textId="77777777" w:rsidR="006E4338" w:rsidRPr="0016361A" w:rsidRDefault="006E4338" w:rsidP="00F75401">
            <w:pPr>
              <w:pStyle w:val="TAH"/>
            </w:pPr>
            <w:r w:rsidRPr="0016361A">
              <w:t>Description</w:t>
            </w:r>
          </w:p>
        </w:tc>
      </w:tr>
      <w:tr w:rsidR="006E4338" w:rsidRPr="00B54FF5" w14:paraId="301962B9" w14:textId="77777777" w:rsidTr="00F75401">
        <w:trPr>
          <w:jc w:val="center"/>
        </w:trPr>
        <w:tc>
          <w:tcPr>
            <w:tcW w:w="2212" w:type="dxa"/>
          </w:tcPr>
          <w:p w14:paraId="55C0A3A3" w14:textId="77777777" w:rsidR="006E4338" w:rsidRPr="00746BB9" w:rsidRDefault="006E4338" w:rsidP="00F75401">
            <w:pPr>
              <w:pStyle w:val="TAL"/>
            </w:pPr>
            <w:r>
              <w:t>n/a</w:t>
            </w:r>
          </w:p>
        </w:tc>
        <w:tc>
          <w:tcPr>
            <w:tcW w:w="426" w:type="dxa"/>
          </w:tcPr>
          <w:p w14:paraId="5A528A31" w14:textId="77777777" w:rsidR="006E4338" w:rsidRPr="00746BB9" w:rsidRDefault="006E4338" w:rsidP="00F75401">
            <w:pPr>
              <w:pStyle w:val="TAC"/>
            </w:pPr>
          </w:p>
        </w:tc>
        <w:tc>
          <w:tcPr>
            <w:tcW w:w="1275" w:type="dxa"/>
          </w:tcPr>
          <w:p w14:paraId="2B8C5BCF" w14:textId="77777777" w:rsidR="006E4338" w:rsidRPr="00746BB9" w:rsidRDefault="006E4338" w:rsidP="00F75401">
            <w:pPr>
              <w:pStyle w:val="TAL"/>
            </w:pPr>
          </w:p>
        </w:tc>
        <w:tc>
          <w:tcPr>
            <w:tcW w:w="5614" w:type="dxa"/>
          </w:tcPr>
          <w:p w14:paraId="42AADE27" w14:textId="77777777" w:rsidR="006E4338" w:rsidRPr="00746BB9" w:rsidRDefault="006E4338" w:rsidP="00F75401">
            <w:pPr>
              <w:pStyle w:val="TAL"/>
            </w:pPr>
          </w:p>
        </w:tc>
      </w:tr>
    </w:tbl>
    <w:p w14:paraId="58ED23E7" w14:textId="77777777" w:rsidR="006E4338" w:rsidRDefault="006E4338" w:rsidP="006E4338"/>
    <w:p w14:paraId="1C8746D0" w14:textId="753CC061" w:rsidR="006E4338" w:rsidRPr="001769FF" w:rsidRDefault="006E4338" w:rsidP="006E4338">
      <w:pPr>
        <w:pStyle w:val="TH"/>
      </w:pPr>
      <w:r w:rsidRPr="001769FF">
        <w:t>Table</w:t>
      </w:r>
      <w:r>
        <w:t> </w:t>
      </w:r>
      <w:r w:rsidRPr="008B3C20">
        <w:t>7.1.3.</w:t>
      </w:r>
      <w:r w:rsidR="00AE5B78">
        <w:t>4</w:t>
      </w:r>
      <w:r>
        <w:t>.</w:t>
      </w:r>
      <w:r w:rsidRPr="001769FF">
        <w:t>3.1-</w:t>
      </w:r>
      <w:r>
        <w:t>3</w:t>
      </w:r>
      <w:r w:rsidRPr="001769FF">
        <w:t>: Data structures</w:t>
      </w:r>
      <w:r>
        <w:t xml:space="preserve"> supported by the GET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B54FF5"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16361A" w:rsidRDefault="006E4338"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16361A" w:rsidRDefault="006E4338"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16361A" w:rsidRDefault="006E4338"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16361A" w:rsidRDefault="006E4338"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16361A" w:rsidRDefault="006E4338" w:rsidP="00F75401">
            <w:pPr>
              <w:pStyle w:val="TAH"/>
            </w:pPr>
            <w:r w:rsidRPr="0016361A">
              <w:t>Description</w:t>
            </w:r>
          </w:p>
        </w:tc>
      </w:tr>
      <w:tr w:rsidR="006E4338" w:rsidRPr="00B54FF5"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6663EC" w:rsidRDefault="006E4338" w:rsidP="00F75401">
            <w:pPr>
              <w:pStyle w:val="TAL"/>
            </w:pPr>
            <w:r>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6663EC" w:rsidRDefault="006E4338"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6663EC" w:rsidRDefault="006E4338"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6663EC" w:rsidRDefault="006E4338" w:rsidP="00F75401">
            <w:pPr>
              <w:pStyle w:val="TAL"/>
            </w:pPr>
            <w:r w:rsidRPr="006663EC">
              <w:t>20</w:t>
            </w:r>
            <w:r>
              <w:t>0</w:t>
            </w:r>
            <w:r w:rsidRPr="006663EC">
              <w:t xml:space="preserve"> </w:t>
            </w:r>
            <w:r>
              <w:t>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6663EC" w:rsidRDefault="006E4338" w:rsidP="00F75401">
            <w:pPr>
              <w:pStyle w:val="TAL"/>
            </w:pPr>
            <w:r>
              <w:t xml:space="preserve">The location configuration applicable for the MC UE. </w:t>
            </w:r>
          </w:p>
        </w:tc>
      </w:tr>
      <w:tr w:rsidR="006E4338" w:rsidRPr="00B54FF5"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16361A" w:rsidRDefault="006E4338" w:rsidP="00F75401">
            <w:pPr>
              <w:pStyle w:val="TAN"/>
            </w:pPr>
            <w:r w:rsidRPr="0016361A">
              <w:t>NOTE:</w:t>
            </w:r>
            <w:r w:rsidRPr="0016361A">
              <w:rPr>
                <w:noProof/>
              </w:rPr>
              <w:tab/>
              <w:t xml:space="preserve">The manadatory </w:t>
            </w:r>
            <w:r w:rsidRPr="0016361A">
              <w:t>HTTP error status code for the</w:t>
            </w:r>
            <w:r>
              <w:t xml:space="preserve"> GET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37700F90" w14:textId="77777777" w:rsidR="006E4338" w:rsidRDefault="006E4338" w:rsidP="006E4338"/>
    <w:p w14:paraId="6111DE3A" w14:textId="300C89A7" w:rsidR="006E4338" w:rsidRPr="00A04126" w:rsidRDefault="006E4338" w:rsidP="006E4338">
      <w:pPr>
        <w:pStyle w:val="TH"/>
        <w:rPr>
          <w:rFonts w:cs="Arial"/>
        </w:rPr>
      </w:pPr>
      <w:r w:rsidRPr="00A04126">
        <w:lastRenderedPageBreak/>
        <w:t>Table</w:t>
      </w:r>
      <w:r>
        <w:t> </w:t>
      </w:r>
      <w:r w:rsidRPr="008B3C20">
        <w:t>7.1.3.</w:t>
      </w:r>
      <w:r w:rsidR="007F7EFC">
        <w:t>4</w:t>
      </w:r>
      <w:r w:rsidRPr="00A04126">
        <w:t xml:space="preserve">.3.1-4: Headers supported by the </w:t>
      </w:r>
      <w:r>
        <w:t>GET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B54FF5" w14:paraId="7A9B6F1A" w14:textId="77777777" w:rsidTr="00F75401">
        <w:trPr>
          <w:jc w:val="center"/>
        </w:trPr>
        <w:tc>
          <w:tcPr>
            <w:tcW w:w="938" w:type="pct"/>
            <w:shd w:val="clear" w:color="auto" w:fill="C0C0C0"/>
          </w:tcPr>
          <w:p w14:paraId="05874BE3" w14:textId="77777777" w:rsidR="006E4338" w:rsidRPr="0016361A" w:rsidRDefault="006E4338" w:rsidP="00F75401">
            <w:pPr>
              <w:pStyle w:val="TAH"/>
            </w:pPr>
            <w:r w:rsidRPr="0016361A">
              <w:t>Name</w:t>
            </w:r>
          </w:p>
        </w:tc>
        <w:tc>
          <w:tcPr>
            <w:tcW w:w="835" w:type="pct"/>
            <w:shd w:val="clear" w:color="auto" w:fill="C0C0C0"/>
          </w:tcPr>
          <w:p w14:paraId="3276FDC3" w14:textId="77777777" w:rsidR="006E4338" w:rsidRPr="0016361A" w:rsidRDefault="006E4338" w:rsidP="00F75401">
            <w:pPr>
              <w:pStyle w:val="TAH"/>
            </w:pPr>
            <w:r w:rsidRPr="0016361A">
              <w:t>Data type</w:t>
            </w:r>
          </w:p>
        </w:tc>
        <w:tc>
          <w:tcPr>
            <w:tcW w:w="281" w:type="pct"/>
            <w:shd w:val="clear" w:color="auto" w:fill="C0C0C0"/>
          </w:tcPr>
          <w:p w14:paraId="19F1E175" w14:textId="77777777" w:rsidR="006E4338" w:rsidRPr="0016361A" w:rsidRDefault="006E4338" w:rsidP="00F75401">
            <w:pPr>
              <w:pStyle w:val="TAH"/>
            </w:pPr>
            <w:r w:rsidRPr="0016361A">
              <w:t>P</w:t>
            </w:r>
          </w:p>
        </w:tc>
        <w:tc>
          <w:tcPr>
            <w:tcW w:w="595" w:type="pct"/>
            <w:shd w:val="clear" w:color="auto" w:fill="C0C0C0"/>
          </w:tcPr>
          <w:p w14:paraId="6F630125" w14:textId="77777777" w:rsidR="006E4338" w:rsidRPr="0016361A" w:rsidRDefault="006E4338" w:rsidP="00F75401">
            <w:pPr>
              <w:pStyle w:val="TAH"/>
            </w:pPr>
            <w:r w:rsidRPr="0016361A">
              <w:t>Cardinality</w:t>
            </w:r>
          </w:p>
        </w:tc>
        <w:tc>
          <w:tcPr>
            <w:tcW w:w="2351" w:type="pct"/>
            <w:shd w:val="clear" w:color="auto" w:fill="C0C0C0"/>
            <w:vAlign w:val="center"/>
          </w:tcPr>
          <w:p w14:paraId="442FD8C2" w14:textId="77777777" w:rsidR="006E4338" w:rsidRPr="0016361A" w:rsidRDefault="006E4338" w:rsidP="00F75401">
            <w:pPr>
              <w:pStyle w:val="TAH"/>
            </w:pPr>
            <w:r w:rsidRPr="0016361A">
              <w:t>Description</w:t>
            </w:r>
          </w:p>
        </w:tc>
      </w:tr>
      <w:tr w:rsidR="006E4338" w:rsidRPr="00B54FF5" w14:paraId="59874901" w14:textId="77777777" w:rsidTr="00F75401">
        <w:trPr>
          <w:jc w:val="center"/>
        </w:trPr>
        <w:tc>
          <w:tcPr>
            <w:tcW w:w="938" w:type="pct"/>
          </w:tcPr>
          <w:p w14:paraId="3802367A" w14:textId="77777777" w:rsidR="006E4338" w:rsidRPr="00DD3793" w:rsidRDefault="006E4338" w:rsidP="00F75401">
            <w:pPr>
              <w:pStyle w:val="TAL"/>
              <w:rPr>
                <w:highlight w:val="yellow"/>
              </w:rPr>
            </w:pPr>
            <w:r w:rsidRPr="008B3A1D">
              <w:t xml:space="preserve">n/a </w:t>
            </w:r>
          </w:p>
        </w:tc>
        <w:tc>
          <w:tcPr>
            <w:tcW w:w="835" w:type="pct"/>
          </w:tcPr>
          <w:p w14:paraId="47F0ADE0" w14:textId="77777777" w:rsidR="006E4338" w:rsidRPr="00DD3793" w:rsidRDefault="006E4338" w:rsidP="00F75401">
            <w:pPr>
              <w:pStyle w:val="TAL"/>
              <w:rPr>
                <w:highlight w:val="yellow"/>
              </w:rPr>
            </w:pPr>
          </w:p>
        </w:tc>
        <w:tc>
          <w:tcPr>
            <w:tcW w:w="281" w:type="pct"/>
          </w:tcPr>
          <w:p w14:paraId="774B561E" w14:textId="77777777" w:rsidR="006E4338" w:rsidRPr="00DD3793" w:rsidRDefault="006E4338" w:rsidP="00F75401">
            <w:pPr>
              <w:pStyle w:val="TAC"/>
              <w:rPr>
                <w:highlight w:val="yellow"/>
              </w:rPr>
            </w:pPr>
          </w:p>
        </w:tc>
        <w:tc>
          <w:tcPr>
            <w:tcW w:w="595" w:type="pct"/>
          </w:tcPr>
          <w:p w14:paraId="2033C4BF" w14:textId="77777777" w:rsidR="006E4338" w:rsidRPr="00DD3793" w:rsidRDefault="006E4338" w:rsidP="00F75401">
            <w:pPr>
              <w:pStyle w:val="TAL"/>
              <w:rPr>
                <w:highlight w:val="yellow"/>
              </w:rPr>
            </w:pPr>
          </w:p>
        </w:tc>
        <w:tc>
          <w:tcPr>
            <w:tcW w:w="2351" w:type="pct"/>
            <w:vAlign w:val="center"/>
          </w:tcPr>
          <w:p w14:paraId="7D0F92FF" w14:textId="77777777" w:rsidR="006E4338" w:rsidRPr="00DD3793" w:rsidRDefault="006E4338" w:rsidP="00F75401">
            <w:pPr>
              <w:pStyle w:val="TAL"/>
              <w:rPr>
                <w:highlight w:val="yellow"/>
              </w:rPr>
            </w:pPr>
          </w:p>
        </w:tc>
      </w:tr>
    </w:tbl>
    <w:p w14:paraId="36089BAF" w14:textId="77777777" w:rsidR="006E4338" w:rsidRPr="00A04126" w:rsidRDefault="006E4338" w:rsidP="006E4338"/>
    <w:p w14:paraId="034946C5" w14:textId="48B6B339" w:rsidR="006E4338" w:rsidRDefault="006E4338" w:rsidP="006E4338">
      <w:pPr>
        <w:pStyle w:val="Heading5"/>
      </w:pPr>
      <w:bookmarkStart w:id="272" w:name="_Toc214917802"/>
      <w:r w:rsidRPr="008705DA">
        <w:t>7.1.3.</w:t>
      </w:r>
      <w:r w:rsidR="007F7EFC">
        <w:t>4</w:t>
      </w:r>
      <w:r>
        <w:t>.4</w:t>
      </w:r>
      <w:r>
        <w:tab/>
        <w:t>Resource Custom Operations</w:t>
      </w:r>
      <w:bookmarkEnd w:id="272"/>
    </w:p>
    <w:p w14:paraId="25BE5803" w14:textId="5F286993" w:rsidR="009C5B4E" w:rsidRDefault="006E4338" w:rsidP="006E4338">
      <w:r>
        <w:t>None.</w:t>
      </w:r>
    </w:p>
    <w:p w14:paraId="1243405D" w14:textId="77777777" w:rsidR="009C5B4E" w:rsidRPr="00E063FF" w:rsidRDefault="009C5B4E" w:rsidP="009C5B4E">
      <w:pPr>
        <w:pStyle w:val="Heading4"/>
      </w:pPr>
      <w:bookmarkStart w:id="273" w:name="_Toc214917803"/>
      <w:r w:rsidRPr="00E063FF">
        <w:t>7.1.3.5</w:t>
      </w:r>
      <w:r w:rsidRPr="00E063FF">
        <w:tab/>
        <w:t>Resource: LMC Location Reports</w:t>
      </w:r>
      <w:bookmarkEnd w:id="273"/>
    </w:p>
    <w:p w14:paraId="3908D806" w14:textId="77777777" w:rsidR="009C5B4E" w:rsidRPr="008B3C20" w:rsidRDefault="009C5B4E" w:rsidP="009C5B4E">
      <w:pPr>
        <w:pStyle w:val="Heading5"/>
        <w:rPr>
          <w:lang w:val="fr-FR"/>
        </w:rPr>
      </w:pPr>
      <w:bookmarkStart w:id="274" w:name="_Toc214917804"/>
      <w:r w:rsidRPr="008B3C20">
        <w:rPr>
          <w:lang w:val="fr-FR"/>
        </w:rPr>
        <w:t>7.</w:t>
      </w:r>
      <w:r>
        <w:rPr>
          <w:lang w:val="fr-FR"/>
        </w:rPr>
        <w:t>1</w:t>
      </w:r>
      <w:r w:rsidRPr="008B3C20">
        <w:rPr>
          <w:lang w:val="fr-FR"/>
        </w:rPr>
        <w:t>.3.</w:t>
      </w:r>
      <w:r>
        <w:rPr>
          <w:lang w:val="fr-FR"/>
        </w:rPr>
        <w:t>5</w:t>
      </w:r>
      <w:r w:rsidRPr="008B3C20">
        <w:rPr>
          <w:lang w:val="fr-FR"/>
        </w:rPr>
        <w:t>.1</w:t>
      </w:r>
      <w:r w:rsidRPr="008B3C20">
        <w:rPr>
          <w:lang w:val="fr-FR"/>
        </w:rPr>
        <w:tab/>
        <w:t>Description</w:t>
      </w:r>
      <w:bookmarkEnd w:id="274"/>
    </w:p>
    <w:p w14:paraId="2354266A" w14:textId="77777777" w:rsidR="009C5B4E" w:rsidRDefault="009C5B4E" w:rsidP="009C5B4E">
      <w:r>
        <w:t>The resource represents the LMC location reports collection.</w:t>
      </w:r>
    </w:p>
    <w:p w14:paraId="6E5267E1" w14:textId="77777777" w:rsidR="009C5B4E" w:rsidRDefault="009C5B4E" w:rsidP="009C5B4E">
      <w:pPr>
        <w:pStyle w:val="Heading5"/>
      </w:pPr>
      <w:bookmarkStart w:id="275" w:name="_Toc214917805"/>
      <w:r w:rsidRPr="008705DA">
        <w:t>7.1.3.5</w:t>
      </w:r>
      <w:r>
        <w:t>.2</w:t>
      </w:r>
      <w:r>
        <w:tab/>
        <w:t>Resource Definition</w:t>
      </w:r>
      <w:bookmarkEnd w:id="275"/>
    </w:p>
    <w:p w14:paraId="6A68057E" w14:textId="77777777" w:rsidR="009C5B4E" w:rsidRDefault="009C5B4E" w:rsidP="009C5B4E">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locationreports</w:t>
      </w:r>
    </w:p>
    <w:p w14:paraId="33A79C33" w14:textId="77777777" w:rsidR="009C5B4E" w:rsidRDefault="009C5B4E" w:rsidP="009C5B4E">
      <w:pPr>
        <w:rPr>
          <w:rFonts w:ascii="Arial" w:hAnsi="Arial" w:cs="Arial"/>
        </w:rPr>
      </w:pPr>
      <w:r w:rsidRPr="00F112E4">
        <w:t>This resource shall support the resource URI variables defined in table </w:t>
      </w:r>
      <w:r w:rsidRPr="008B3C20">
        <w:t>7.1.3.5</w:t>
      </w:r>
      <w:r w:rsidRPr="00F112E4">
        <w:t>.2-1.</w:t>
      </w:r>
    </w:p>
    <w:p w14:paraId="402019CF" w14:textId="77777777" w:rsidR="009C5B4E" w:rsidRDefault="009C5B4E" w:rsidP="009C5B4E">
      <w:pPr>
        <w:pStyle w:val="TH"/>
        <w:rPr>
          <w:rFonts w:cs="Arial"/>
        </w:rPr>
      </w:pPr>
      <w:r>
        <w:t>Table </w:t>
      </w:r>
      <w:r w:rsidRPr="008B3C20">
        <w:t>7.1.3.5</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B54FF5"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16361A" w:rsidRDefault="009C5B4E"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16361A" w:rsidRDefault="009C5B4E"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16361A" w:rsidRDefault="009C5B4E" w:rsidP="00F75401">
            <w:pPr>
              <w:pStyle w:val="TAH"/>
            </w:pPr>
            <w:r w:rsidRPr="0016361A">
              <w:t>Definition</w:t>
            </w:r>
          </w:p>
        </w:tc>
      </w:tr>
      <w:tr w:rsidR="009C5B4E" w:rsidRPr="00B54FF5"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16361A" w:rsidRDefault="009C5B4E"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16361A" w:rsidRDefault="009C5B4E"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16361A" w:rsidRDefault="009C5B4E" w:rsidP="00F75401">
            <w:pPr>
              <w:pStyle w:val="TAL"/>
            </w:pPr>
            <w:r w:rsidRPr="0016361A">
              <w:t>See clause</w:t>
            </w:r>
            <w:r w:rsidRPr="0016361A">
              <w:rPr>
                <w:lang w:val="en-US" w:eastAsia="zh-CN"/>
              </w:rPr>
              <w:t> </w:t>
            </w:r>
            <w:r>
              <w:t>7.1</w:t>
            </w:r>
            <w:r w:rsidRPr="0016361A">
              <w:t>.1</w:t>
            </w:r>
          </w:p>
        </w:tc>
      </w:tr>
    </w:tbl>
    <w:p w14:paraId="2C119FCA" w14:textId="77777777" w:rsidR="009C5B4E" w:rsidRPr="00384E92" w:rsidRDefault="009C5B4E" w:rsidP="009C5B4E"/>
    <w:p w14:paraId="3B2BC646" w14:textId="77777777" w:rsidR="009C5B4E" w:rsidRDefault="009C5B4E" w:rsidP="009C5B4E">
      <w:pPr>
        <w:pStyle w:val="Heading5"/>
      </w:pPr>
      <w:bookmarkStart w:id="276" w:name="_Toc214917806"/>
      <w:r w:rsidRPr="008B3C20">
        <w:rPr>
          <w:lang w:val="fr-FR"/>
        </w:rPr>
        <w:t>7.</w:t>
      </w:r>
      <w:r>
        <w:rPr>
          <w:lang w:val="fr-FR"/>
        </w:rPr>
        <w:t>1</w:t>
      </w:r>
      <w:r w:rsidRPr="008B3C20">
        <w:rPr>
          <w:lang w:val="fr-FR"/>
        </w:rPr>
        <w:t>.3.</w:t>
      </w:r>
      <w:r>
        <w:rPr>
          <w:lang w:val="fr-FR"/>
        </w:rPr>
        <w:t>5</w:t>
      </w:r>
      <w:r>
        <w:t>.3</w:t>
      </w:r>
      <w:r>
        <w:tab/>
        <w:t>Resource Standard Methods</w:t>
      </w:r>
      <w:bookmarkEnd w:id="276"/>
    </w:p>
    <w:p w14:paraId="1962469F" w14:textId="77777777" w:rsidR="009C5B4E" w:rsidRPr="00384E92" w:rsidRDefault="009C5B4E" w:rsidP="009C5B4E">
      <w:pPr>
        <w:pStyle w:val="H6"/>
      </w:pPr>
      <w:r w:rsidRPr="008B3C20">
        <w:rPr>
          <w:lang w:val="fr-FR"/>
        </w:rPr>
        <w:t>7.</w:t>
      </w:r>
      <w:r>
        <w:rPr>
          <w:lang w:val="fr-FR"/>
        </w:rPr>
        <w:t>1</w:t>
      </w:r>
      <w:r w:rsidRPr="008B3C20">
        <w:rPr>
          <w:lang w:val="fr-FR"/>
        </w:rPr>
        <w:t>.3.</w:t>
      </w:r>
      <w:r>
        <w:rPr>
          <w:lang w:val="fr-FR"/>
        </w:rPr>
        <w:t>5</w:t>
      </w:r>
      <w:r>
        <w:t>.3</w:t>
      </w:r>
      <w:r w:rsidRPr="00384E92">
        <w:t>.1</w:t>
      </w:r>
      <w:r w:rsidRPr="00384E92">
        <w:tab/>
      </w:r>
      <w:r>
        <w:t>POST</w:t>
      </w:r>
    </w:p>
    <w:p w14:paraId="6A3BF768" w14:textId="77777777" w:rsidR="009C5B4E" w:rsidRDefault="009C5B4E" w:rsidP="009C5B4E">
      <w:r>
        <w:t>This method shall support the URI query parameters specified in table </w:t>
      </w:r>
      <w:r w:rsidRPr="008B3C20">
        <w:t>7.1.3.5</w:t>
      </w:r>
      <w:r>
        <w:t>.3.1-1.</w:t>
      </w:r>
    </w:p>
    <w:p w14:paraId="198F5316" w14:textId="77777777" w:rsidR="009C5B4E" w:rsidRPr="00384E92" w:rsidRDefault="009C5B4E" w:rsidP="009C5B4E">
      <w:pPr>
        <w:pStyle w:val="TH"/>
        <w:rPr>
          <w:rFonts w:cs="Arial"/>
        </w:rPr>
      </w:pPr>
      <w:r w:rsidRPr="00384E92">
        <w:t>Table</w:t>
      </w:r>
      <w:r>
        <w:t> </w:t>
      </w:r>
      <w:r w:rsidRPr="008B3C20">
        <w:t>7.1.3.5</w:t>
      </w:r>
      <w:r>
        <w:t>.3.1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B54FF5" w14:paraId="3C667FED" w14:textId="77777777" w:rsidTr="00F75401">
        <w:trPr>
          <w:jc w:val="center"/>
        </w:trPr>
        <w:tc>
          <w:tcPr>
            <w:tcW w:w="938" w:type="pct"/>
            <w:shd w:val="clear" w:color="auto" w:fill="C0C0C0"/>
          </w:tcPr>
          <w:p w14:paraId="2A732199" w14:textId="77777777" w:rsidR="009C5B4E" w:rsidRPr="0016361A" w:rsidRDefault="009C5B4E" w:rsidP="00F75401">
            <w:pPr>
              <w:pStyle w:val="TAH"/>
            </w:pPr>
            <w:r w:rsidRPr="0016361A">
              <w:t>Name</w:t>
            </w:r>
          </w:p>
        </w:tc>
        <w:tc>
          <w:tcPr>
            <w:tcW w:w="619" w:type="pct"/>
            <w:shd w:val="clear" w:color="auto" w:fill="C0C0C0"/>
          </w:tcPr>
          <w:p w14:paraId="1DDCC3AD" w14:textId="77777777" w:rsidR="009C5B4E" w:rsidRPr="0016361A" w:rsidRDefault="009C5B4E" w:rsidP="00F75401">
            <w:pPr>
              <w:pStyle w:val="TAH"/>
            </w:pPr>
            <w:r w:rsidRPr="0016361A">
              <w:t>Data type</w:t>
            </w:r>
          </w:p>
        </w:tc>
        <w:tc>
          <w:tcPr>
            <w:tcW w:w="274" w:type="pct"/>
            <w:shd w:val="clear" w:color="auto" w:fill="C0C0C0"/>
          </w:tcPr>
          <w:p w14:paraId="394B7633" w14:textId="77777777" w:rsidR="009C5B4E" w:rsidRPr="0016361A" w:rsidRDefault="009C5B4E" w:rsidP="00F75401">
            <w:pPr>
              <w:pStyle w:val="TAH"/>
            </w:pPr>
            <w:r w:rsidRPr="0016361A">
              <w:t>P</w:t>
            </w:r>
          </w:p>
        </w:tc>
        <w:tc>
          <w:tcPr>
            <w:tcW w:w="669" w:type="pct"/>
            <w:shd w:val="clear" w:color="auto" w:fill="C0C0C0"/>
          </w:tcPr>
          <w:p w14:paraId="1F025EC4" w14:textId="77777777" w:rsidR="009C5B4E" w:rsidRPr="0016361A" w:rsidRDefault="009C5B4E" w:rsidP="00F75401">
            <w:pPr>
              <w:pStyle w:val="TAH"/>
            </w:pPr>
            <w:r w:rsidRPr="0016361A">
              <w:t>Cardinality</w:t>
            </w:r>
          </w:p>
        </w:tc>
        <w:tc>
          <w:tcPr>
            <w:tcW w:w="1704" w:type="pct"/>
            <w:shd w:val="clear" w:color="auto" w:fill="C0C0C0"/>
            <w:vAlign w:val="center"/>
          </w:tcPr>
          <w:p w14:paraId="38FA4FAF" w14:textId="77777777" w:rsidR="009C5B4E" w:rsidRPr="0016361A" w:rsidRDefault="009C5B4E" w:rsidP="00F75401">
            <w:pPr>
              <w:pStyle w:val="TAH"/>
            </w:pPr>
            <w:r w:rsidRPr="0016361A">
              <w:t>Description</w:t>
            </w:r>
          </w:p>
        </w:tc>
        <w:tc>
          <w:tcPr>
            <w:tcW w:w="796" w:type="pct"/>
            <w:shd w:val="clear" w:color="auto" w:fill="C0C0C0"/>
          </w:tcPr>
          <w:p w14:paraId="75CFB52D" w14:textId="77777777" w:rsidR="009C5B4E" w:rsidRPr="0016361A" w:rsidRDefault="009C5B4E" w:rsidP="00F75401">
            <w:pPr>
              <w:pStyle w:val="TAH"/>
            </w:pPr>
            <w:r w:rsidRPr="0016361A">
              <w:t>Applicability</w:t>
            </w:r>
          </w:p>
        </w:tc>
      </w:tr>
      <w:tr w:rsidR="009C5B4E" w:rsidRPr="00B54FF5" w14:paraId="2A98D0F0" w14:textId="77777777" w:rsidTr="00F75401">
        <w:trPr>
          <w:jc w:val="center"/>
        </w:trPr>
        <w:tc>
          <w:tcPr>
            <w:tcW w:w="938" w:type="pct"/>
          </w:tcPr>
          <w:p w14:paraId="4346753F" w14:textId="77777777" w:rsidR="009C5B4E" w:rsidRPr="0016361A" w:rsidRDefault="009C5B4E" w:rsidP="00F75401">
            <w:pPr>
              <w:pStyle w:val="TAL"/>
            </w:pPr>
            <w:r w:rsidRPr="0016361A">
              <w:t>n/a</w:t>
            </w:r>
          </w:p>
        </w:tc>
        <w:tc>
          <w:tcPr>
            <w:tcW w:w="619" w:type="pct"/>
          </w:tcPr>
          <w:p w14:paraId="010CDD0A" w14:textId="77777777" w:rsidR="009C5B4E" w:rsidRPr="0016361A" w:rsidRDefault="009C5B4E" w:rsidP="00F75401">
            <w:pPr>
              <w:pStyle w:val="TAL"/>
            </w:pPr>
          </w:p>
        </w:tc>
        <w:tc>
          <w:tcPr>
            <w:tcW w:w="274" w:type="pct"/>
          </w:tcPr>
          <w:p w14:paraId="6588725E" w14:textId="77777777" w:rsidR="009C5B4E" w:rsidRPr="0016361A" w:rsidRDefault="009C5B4E" w:rsidP="00F75401">
            <w:pPr>
              <w:pStyle w:val="TAC"/>
            </w:pPr>
          </w:p>
        </w:tc>
        <w:tc>
          <w:tcPr>
            <w:tcW w:w="669" w:type="pct"/>
          </w:tcPr>
          <w:p w14:paraId="3E9860A8" w14:textId="77777777" w:rsidR="009C5B4E" w:rsidRPr="0016361A" w:rsidRDefault="009C5B4E" w:rsidP="00F75401">
            <w:pPr>
              <w:pStyle w:val="TAL"/>
            </w:pPr>
          </w:p>
        </w:tc>
        <w:tc>
          <w:tcPr>
            <w:tcW w:w="1704" w:type="pct"/>
            <w:vAlign w:val="center"/>
          </w:tcPr>
          <w:p w14:paraId="76C0F088" w14:textId="77777777" w:rsidR="009C5B4E" w:rsidRPr="0016361A" w:rsidRDefault="009C5B4E" w:rsidP="00F75401">
            <w:pPr>
              <w:pStyle w:val="TAL"/>
            </w:pPr>
          </w:p>
        </w:tc>
        <w:tc>
          <w:tcPr>
            <w:tcW w:w="796" w:type="pct"/>
          </w:tcPr>
          <w:p w14:paraId="62D89A00" w14:textId="77777777" w:rsidR="009C5B4E" w:rsidRPr="0016361A" w:rsidRDefault="009C5B4E" w:rsidP="00F75401">
            <w:pPr>
              <w:pStyle w:val="TAL"/>
            </w:pPr>
          </w:p>
        </w:tc>
      </w:tr>
    </w:tbl>
    <w:p w14:paraId="43943FFC" w14:textId="77777777" w:rsidR="009C5B4E" w:rsidRDefault="009C5B4E" w:rsidP="009C5B4E"/>
    <w:p w14:paraId="29677440" w14:textId="77777777" w:rsidR="009C5B4E" w:rsidRPr="00384E92" w:rsidRDefault="009C5B4E" w:rsidP="009C5B4E">
      <w:r>
        <w:t>This method shall support the request data structures specified in table </w:t>
      </w:r>
      <w:r w:rsidRPr="008B3C20">
        <w:t>7.1.3.5</w:t>
      </w:r>
      <w:r>
        <w:t>.3.1-2 and the response data structures and response codes specified in table </w:t>
      </w:r>
      <w:r w:rsidRPr="008B3C20">
        <w:t>7.1.3.5</w:t>
      </w:r>
      <w:r>
        <w:t>.3.1-3.</w:t>
      </w:r>
    </w:p>
    <w:p w14:paraId="00E37C97" w14:textId="77777777" w:rsidR="009C5B4E" w:rsidRPr="001769FF" w:rsidRDefault="009C5B4E" w:rsidP="009C5B4E">
      <w:pPr>
        <w:pStyle w:val="TH"/>
      </w:pPr>
      <w:r w:rsidRPr="001769FF">
        <w:t>Table</w:t>
      </w:r>
      <w:r>
        <w:t> </w:t>
      </w:r>
      <w:r w:rsidRPr="008B3C20">
        <w:t>7.1.3.5</w:t>
      </w:r>
      <w:r>
        <w:t>.</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B54FF5" w14:paraId="22C6570C" w14:textId="77777777" w:rsidTr="00F75401">
        <w:trPr>
          <w:jc w:val="center"/>
        </w:trPr>
        <w:tc>
          <w:tcPr>
            <w:tcW w:w="2212" w:type="dxa"/>
            <w:shd w:val="clear" w:color="auto" w:fill="C0C0C0"/>
          </w:tcPr>
          <w:p w14:paraId="322F6F51" w14:textId="77777777" w:rsidR="009C5B4E" w:rsidRPr="0016361A" w:rsidRDefault="009C5B4E" w:rsidP="00F75401">
            <w:pPr>
              <w:pStyle w:val="TAH"/>
            </w:pPr>
            <w:r w:rsidRPr="0016361A">
              <w:t>Data type</w:t>
            </w:r>
          </w:p>
        </w:tc>
        <w:tc>
          <w:tcPr>
            <w:tcW w:w="426" w:type="dxa"/>
            <w:shd w:val="clear" w:color="auto" w:fill="C0C0C0"/>
          </w:tcPr>
          <w:p w14:paraId="60CE54AF" w14:textId="77777777" w:rsidR="009C5B4E" w:rsidRPr="0016361A" w:rsidRDefault="009C5B4E" w:rsidP="00F75401">
            <w:pPr>
              <w:pStyle w:val="TAH"/>
            </w:pPr>
            <w:r w:rsidRPr="0016361A">
              <w:t>P</w:t>
            </w:r>
          </w:p>
        </w:tc>
        <w:tc>
          <w:tcPr>
            <w:tcW w:w="1275" w:type="dxa"/>
            <w:shd w:val="clear" w:color="auto" w:fill="C0C0C0"/>
          </w:tcPr>
          <w:p w14:paraId="6693B63F" w14:textId="77777777" w:rsidR="009C5B4E" w:rsidRPr="0016361A" w:rsidRDefault="009C5B4E" w:rsidP="00F75401">
            <w:pPr>
              <w:pStyle w:val="TAH"/>
            </w:pPr>
            <w:r w:rsidRPr="0016361A">
              <w:t>Cardinality</w:t>
            </w:r>
          </w:p>
        </w:tc>
        <w:tc>
          <w:tcPr>
            <w:tcW w:w="5614" w:type="dxa"/>
            <w:shd w:val="clear" w:color="auto" w:fill="C0C0C0"/>
            <w:vAlign w:val="center"/>
          </w:tcPr>
          <w:p w14:paraId="4BC36A00" w14:textId="77777777" w:rsidR="009C5B4E" w:rsidRPr="0016361A" w:rsidRDefault="009C5B4E" w:rsidP="00F75401">
            <w:pPr>
              <w:pStyle w:val="TAH"/>
            </w:pPr>
            <w:r w:rsidRPr="0016361A">
              <w:t>Description</w:t>
            </w:r>
          </w:p>
        </w:tc>
      </w:tr>
      <w:tr w:rsidR="009C5B4E" w:rsidRPr="00B54FF5" w14:paraId="2402251D" w14:textId="77777777" w:rsidTr="00F75401">
        <w:trPr>
          <w:jc w:val="center"/>
        </w:trPr>
        <w:tc>
          <w:tcPr>
            <w:tcW w:w="2212" w:type="dxa"/>
          </w:tcPr>
          <w:p w14:paraId="2E06210E" w14:textId="77777777" w:rsidR="009C5B4E" w:rsidRPr="00746BB9" w:rsidRDefault="009C5B4E" w:rsidP="00F75401">
            <w:pPr>
              <w:pStyle w:val="TAL"/>
            </w:pPr>
            <w:r w:rsidRPr="00746BB9">
              <w:t>MCUELocation</w:t>
            </w:r>
          </w:p>
        </w:tc>
        <w:tc>
          <w:tcPr>
            <w:tcW w:w="426" w:type="dxa"/>
          </w:tcPr>
          <w:p w14:paraId="3C2EEAAE" w14:textId="77777777" w:rsidR="009C5B4E" w:rsidRPr="00746BB9" w:rsidRDefault="009C5B4E" w:rsidP="00F75401">
            <w:pPr>
              <w:pStyle w:val="TAC"/>
            </w:pPr>
            <w:r w:rsidRPr="00746BB9">
              <w:t>M</w:t>
            </w:r>
          </w:p>
        </w:tc>
        <w:tc>
          <w:tcPr>
            <w:tcW w:w="1275" w:type="dxa"/>
          </w:tcPr>
          <w:p w14:paraId="6EEDF1D2" w14:textId="77777777" w:rsidR="009C5B4E" w:rsidRPr="00746BB9" w:rsidRDefault="009C5B4E" w:rsidP="00F75401">
            <w:pPr>
              <w:pStyle w:val="TAL"/>
            </w:pPr>
            <w:r w:rsidRPr="00746BB9">
              <w:t>1</w:t>
            </w:r>
          </w:p>
        </w:tc>
        <w:tc>
          <w:tcPr>
            <w:tcW w:w="5614" w:type="dxa"/>
          </w:tcPr>
          <w:p w14:paraId="3962F29C" w14:textId="77777777" w:rsidR="009C5B4E" w:rsidRPr="00746BB9" w:rsidRDefault="009C5B4E" w:rsidP="00F75401">
            <w:pPr>
              <w:pStyle w:val="TAL"/>
            </w:pPr>
            <w:r w:rsidRPr="00746BB9">
              <w:t>MC UE Location information</w:t>
            </w:r>
          </w:p>
        </w:tc>
      </w:tr>
    </w:tbl>
    <w:p w14:paraId="0156863B" w14:textId="77777777" w:rsidR="009C5B4E" w:rsidRDefault="009C5B4E" w:rsidP="009C5B4E"/>
    <w:p w14:paraId="6F683DDA" w14:textId="77777777" w:rsidR="009C5B4E" w:rsidRPr="001769FF" w:rsidRDefault="009C5B4E" w:rsidP="009C5B4E">
      <w:pPr>
        <w:pStyle w:val="TH"/>
      </w:pPr>
      <w:r w:rsidRPr="001769FF">
        <w:lastRenderedPageBreak/>
        <w:t>Table</w:t>
      </w:r>
      <w:r>
        <w:t> </w:t>
      </w:r>
      <w:r w:rsidRPr="008B3C20">
        <w:t>7.1.3.5</w:t>
      </w:r>
      <w:r>
        <w:t>.</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B54FF5"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16361A" w:rsidRDefault="009C5B4E"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16361A" w:rsidRDefault="009C5B4E"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16361A" w:rsidRDefault="009C5B4E"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16361A" w:rsidRDefault="009C5B4E"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16361A" w:rsidRDefault="009C5B4E" w:rsidP="00F75401">
            <w:pPr>
              <w:pStyle w:val="TAH"/>
            </w:pPr>
            <w:r w:rsidRPr="0016361A">
              <w:t>Description</w:t>
            </w:r>
          </w:p>
        </w:tc>
      </w:tr>
      <w:tr w:rsidR="009C5B4E" w:rsidRPr="00B54FF5"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6663EC" w:rsidRDefault="009C5B4E" w:rsidP="00F75401">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6663EC" w:rsidRDefault="009C5B4E"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6663EC" w:rsidRDefault="009C5B4E"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6663EC" w:rsidRDefault="009C5B4E" w:rsidP="00F75401">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6663EC" w:rsidRDefault="009C5B4E" w:rsidP="00F75401">
            <w:pPr>
              <w:pStyle w:val="TAL"/>
            </w:pPr>
            <w:r w:rsidRPr="006663EC">
              <w:t>MC UE Location report is successfully submitted to the LMS.</w:t>
            </w:r>
          </w:p>
          <w:p w14:paraId="58247BDC" w14:textId="77777777" w:rsidR="009C5B4E" w:rsidRDefault="009C5B4E" w:rsidP="00F75401">
            <w:pPr>
              <w:pStyle w:val="TAL"/>
            </w:pPr>
            <w:r w:rsidRPr="006663EC">
              <w:t>The LMC location data submitted to the LMS is provided in the response body.</w:t>
            </w:r>
          </w:p>
          <w:p w14:paraId="0AB097EB" w14:textId="77777777" w:rsidR="009C5B4E" w:rsidRDefault="009C5B4E" w:rsidP="00F75401">
            <w:pPr>
              <w:pStyle w:val="TAL"/>
            </w:pPr>
          </w:p>
          <w:p w14:paraId="33C0C28D" w14:textId="77777777" w:rsidR="009C5B4E" w:rsidRPr="006663EC" w:rsidRDefault="009C5B4E" w:rsidP="00F75401">
            <w:pPr>
              <w:pStyle w:val="TAL"/>
            </w:pPr>
            <w:r>
              <w:t xml:space="preserve">The URI of the created resource shall be returned in the </w:t>
            </w:r>
            <w:r w:rsidRPr="00646838">
              <w:t>"</w:t>
            </w:r>
            <w:r>
              <w:t>Location</w:t>
            </w:r>
            <w:r w:rsidRPr="00646838">
              <w:t>"</w:t>
            </w:r>
            <w:r>
              <w:t xml:space="preserve"> HTTP header. </w:t>
            </w:r>
          </w:p>
        </w:tc>
      </w:tr>
      <w:tr w:rsidR="009C5B4E" w:rsidRPr="00B54FF5"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16361A" w:rsidRDefault="009C5B4E" w:rsidP="00F75401">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C4B1F9F" w14:textId="77777777" w:rsidR="009C5B4E" w:rsidRDefault="009C5B4E" w:rsidP="009C5B4E"/>
    <w:p w14:paraId="7908FB03" w14:textId="77777777" w:rsidR="009C5B4E" w:rsidRPr="00A04126" w:rsidRDefault="009C5B4E" w:rsidP="009C5B4E">
      <w:pPr>
        <w:pStyle w:val="TH"/>
        <w:rPr>
          <w:rFonts w:cs="Arial"/>
        </w:rPr>
      </w:pPr>
      <w:r w:rsidRPr="00A04126">
        <w:t>Table</w:t>
      </w:r>
      <w:r>
        <w:t> </w:t>
      </w:r>
      <w:r w:rsidRPr="008B3C20">
        <w:t>7.1.3.5</w:t>
      </w:r>
      <w:r w:rsidRPr="00A04126">
        <w:t xml:space="preserve">.3.1-4: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B54FF5" w14:paraId="5416DF96" w14:textId="77777777" w:rsidTr="00F75401">
        <w:trPr>
          <w:jc w:val="center"/>
        </w:trPr>
        <w:tc>
          <w:tcPr>
            <w:tcW w:w="938" w:type="pct"/>
            <w:shd w:val="clear" w:color="auto" w:fill="C0C0C0"/>
          </w:tcPr>
          <w:p w14:paraId="6892A3A4" w14:textId="77777777" w:rsidR="009C5B4E" w:rsidRPr="0016361A" w:rsidRDefault="009C5B4E" w:rsidP="00F75401">
            <w:pPr>
              <w:pStyle w:val="TAH"/>
            </w:pPr>
            <w:r w:rsidRPr="0016361A">
              <w:t>Name</w:t>
            </w:r>
          </w:p>
        </w:tc>
        <w:tc>
          <w:tcPr>
            <w:tcW w:w="835" w:type="pct"/>
            <w:shd w:val="clear" w:color="auto" w:fill="C0C0C0"/>
          </w:tcPr>
          <w:p w14:paraId="5C9CA6AA" w14:textId="77777777" w:rsidR="009C5B4E" w:rsidRPr="0016361A" w:rsidRDefault="009C5B4E" w:rsidP="00F75401">
            <w:pPr>
              <w:pStyle w:val="TAH"/>
            </w:pPr>
            <w:r w:rsidRPr="0016361A">
              <w:t>Data type</w:t>
            </w:r>
          </w:p>
        </w:tc>
        <w:tc>
          <w:tcPr>
            <w:tcW w:w="281" w:type="pct"/>
            <w:shd w:val="clear" w:color="auto" w:fill="C0C0C0"/>
          </w:tcPr>
          <w:p w14:paraId="00B2AAAB" w14:textId="77777777" w:rsidR="009C5B4E" w:rsidRPr="0016361A" w:rsidRDefault="009C5B4E" w:rsidP="00F75401">
            <w:pPr>
              <w:pStyle w:val="TAH"/>
            </w:pPr>
            <w:r w:rsidRPr="0016361A">
              <w:t>P</w:t>
            </w:r>
          </w:p>
        </w:tc>
        <w:tc>
          <w:tcPr>
            <w:tcW w:w="595" w:type="pct"/>
            <w:shd w:val="clear" w:color="auto" w:fill="C0C0C0"/>
          </w:tcPr>
          <w:p w14:paraId="614A0C9B" w14:textId="77777777" w:rsidR="009C5B4E" w:rsidRPr="0016361A" w:rsidRDefault="009C5B4E" w:rsidP="00F75401">
            <w:pPr>
              <w:pStyle w:val="TAH"/>
            </w:pPr>
            <w:r w:rsidRPr="0016361A">
              <w:t>Cardinality</w:t>
            </w:r>
          </w:p>
        </w:tc>
        <w:tc>
          <w:tcPr>
            <w:tcW w:w="2351" w:type="pct"/>
            <w:shd w:val="clear" w:color="auto" w:fill="C0C0C0"/>
            <w:vAlign w:val="center"/>
          </w:tcPr>
          <w:p w14:paraId="70D26FC6" w14:textId="77777777" w:rsidR="009C5B4E" w:rsidRPr="0016361A" w:rsidRDefault="009C5B4E" w:rsidP="00F75401">
            <w:pPr>
              <w:pStyle w:val="TAH"/>
            </w:pPr>
            <w:r w:rsidRPr="0016361A">
              <w:t>Description</w:t>
            </w:r>
          </w:p>
        </w:tc>
      </w:tr>
      <w:tr w:rsidR="009C5B4E" w:rsidRPr="00B54FF5" w14:paraId="5F6BE390" w14:textId="77777777" w:rsidTr="00F75401">
        <w:trPr>
          <w:jc w:val="center"/>
        </w:trPr>
        <w:tc>
          <w:tcPr>
            <w:tcW w:w="938" w:type="pct"/>
          </w:tcPr>
          <w:p w14:paraId="0C8C639F" w14:textId="77777777" w:rsidR="009C5B4E" w:rsidRPr="00DD3793" w:rsidRDefault="009C5B4E" w:rsidP="00F75401">
            <w:pPr>
              <w:pStyle w:val="TAL"/>
              <w:rPr>
                <w:highlight w:val="yellow"/>
              </w:rPr>
            </w:pPr>
            <w:r w:rsidRPr="008B3A1D">
              <w:t xml:space="preserve">n/a </w:t>
            </w:r>
          </w:p>
        </w:tc>
        <w:tc>
          <w:tcPr>
            <w:tcW w:w="835" w:type="pct"/>
          </w:tcPr>
          <w:p w14:paraId="00D69458" w14:textId="77777777" w:rsidR="009C5B4E" w:rsidRPr="00DD3793" w:rsidRDefault="009C5B4E" w:rsidP="00F75401">
            <w:pPr>
              <w:pStyle w:val="TAL"/>
              <w:rPr>
                <w:highlight w:val="yellow"/>
              </w:rPr>
            </w:pPr>
          </w:p>
        </w:tc>
        <w:tc>
          <w:tcPr>
            <w:tcW w:w="281" w:type="pct"/>
          </w:tcPr>
          <w:p w14:paraId="4305B5AE" w14:textId="77777777" w:rsidR="009C5B4E" w:rsidRPr="00DD3793" w:rsidRDefault="009C5B4E" w:rsidP="00F75401">
            <w:pPr>
              <w:pStyle w:val="TAC"/>
              <w:rPr>
                <w:highlight w:val="yellow"/>
              </w:rPr>
            </w:pPr>
          </w:p>
        </w:tc>
        <w:tc>
          <w:tcPr>
            <w:tcW w:w="595" w:type="pct"/>
          </w:tcPr>
          <w:p w14:paraId="4D17B984" w14:textId="77777777" w:rsidR="009C5B4E" w:rsidRPr="00DD3793" w:rsidRDefault="009C5B4E" w:rsidP="00F75401">
            <w:pPr>
              <w:pStyle w:val="TAL"/>
              <w:rPr>
                <w:highlight w:val="yellow"/>
              </w:rPr>
            </w:pPr>
          </w:p>
        </w:tc>
        <w:tc>
          <w:tcPr>
            <w:tcW w:w="2351" w:type="pct"/>
            <w:vAlign w:val="center"/>
          </w:tcPr>
          <w:p w14:paraId="2234D213" w14:textId="77777777" w:rsidR="009C5B4E" w:rsidRPr="00DD3793" w:rsidRDefault="009C5B4E" w:rsidP="00F75401">
            <w:pPr>
              <w:pStyle w:val="TAL"/>
              <w:rPr>
                <w:highlight w:val="yellow"/>
              </w:rPr>
            </w:pPr>
          </w:p>
        </w:tc>
      </w:tr>
    </w:tbl>
    <w:p w14:paraId="49060226" w14:textId="77777777" w:rsidR="009C5B4E" w:rsidRPr="00A04126" w:rsidRDefault="009C5B4E" w:rsidP="009C5B4E"/>
    <w:p w14:paraId="068D48CB" w14:textId="77777777" w:rsidR="009C5B4E" w:rsidRPr="00A04126" w:rsidRDefault="009C5B4E" w:rsidP="009C5B4E">
      <w:pPr>
        <w:pStyle w:val="TH"/>
        <w:rPr>
          <w:rFonts w:cs="Arial"/>
        </w:rPr>
      </w:pPr>
      <w:r w:rsidRPr="00A04126">
        <w:t>Table</w:t>
      </w:r>
      <w:r>
        <w:t> </w:t>
      </w:r>
      <w:r w:rsidRPr="008B3C20">
        <w:t>7.1.3.5</w:t>
      </w:r>
      <w:r w:rsidRPr="00A04126">
        <w:t xml:space="preserve">.3.1-5: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B54FF5" w14:paraId="77A1D30C" w14:textId="77777777" w:rsidTr="00F75401">
        <w:trPr>
          <w:jc w:val="center"/>
        </w:trPr>
        <w:tc>
          <w:tcPr>
            <w:tcW w:w="937" w:type="pct"/>
            <w:shd w:val="clear" w:color="auto" w:fill="C0C0C0"/>
          </w:tcPr>
          <w:p w14:paraId="752E572E" w14:textId="77777777" w:rsidR="009C5B4E" w:rsidRPr="0016361A" w:rsidRDefault="009C5B4E" w:rsidP="00F75401">
            <w:pPr>
              <w:pStyle w:val="TAH"/>
            </w:pPr>
            <w:r w:rsidRPr="0016361A">
              <w:t>Name</w:t>
            </w:r>
          </w:p>
        </w:tc>
        <w:tc>
          <w:tcPr>
            <w:tcW w:w="670" w:type="pct"/>
            <w:shd w:val="clear" w:color="auto" w:fill="C0C0C0"/>
          </w:tcPr>
          <w:p w14:paraId="0DD36BD6" w14:textId="77777777" w:rsidR="009C5B4E" w:rsidRPr="0016361A" w:rsidRDefault="009C5B4E" w:rsidP="00F75401">
            <w:pPr>
              <w:pStyle w:val="TAH"/>
            </w:pPr>
            <w:r w:rsidRPr="0016361A">
              <w:t>Data type</w:t>
            </w:r>
          </w:p>
        </w:tc>
        <w:tc>
          <w:tcPr>
            <w:tcW w:w="224" w:type="pct"/>
            <w:shd w:val="clear" w:color="auto" w:fill="C0C0C0"/>
          </w:tcPr>
          <w:p w14:paraId="02DCA86B" w14:textId="77777777" w:rsidR="009C5B4E" w:rsidRPr="0016361A" w:rsidRDefault="009C5B4E" w:rsidP="00F75401">
            <w:pPr>
              <w:pStyle w:val="TAH"/>
            </w:pPr>
            <w:r w:rsidRPr="0016361A">
              <w:t>P</w:t>
            </w:r>
          </w:p>
        </w:tc>
        <w:tc>
          <w:tcPr>
            <w:tcW w:w="669" w:type="pct"/>
            <w:shd w:val="clear" w:color="auto" w:fill="C0C0C0"/>
          </w:tcPr>
          <w:p w14:paraId="6635C2C5" w14:textId="77777777" w:rsidR="009C5B4E" w:rsidRPr="0016361A" w:rsidRDefault="009C5B4E" w:rsidP="00F75401">
            <w:pPr>
              <w:pStyle w:val="TAH"/>
            </w:pPr>
            <w:r w:rsidRPr="0016361A">
              <w:t>Cardinality</w:t>
            </w:r>
          </w:p>
        </w:tc>
        <w:tc>
          <w:tcPr>
            <w:tcW w:w="2501" w:type="pct"/>
            <w:shd w:val="clear" w:color="auto" w:fill="C0C0C0"/>
            <w:vAlign w:val="center"/>
          </w:tcPr>
          <w:p w14:paraId="377DFEB9" w14:textId="77777777" w:rsidR="009C5B4E" w:rsidRPr="0016361A" w:rsidRDefault="009C5B4E" w:rsidP="00F75401">
            <w:pPr>
              <w:pStyle w:val="TAH"/>
            </w:pPr>
            <w:r w:rsidRPr="0016361A">
              <w:t>Description</w:t>
            </w:r>
          </w:p>
        </w:tc>
      </w:tr>
      <w:tr w:rsidR="009C5B4E" w:rsidRPr="00B54FF5" w14:paraId="218970BB" w14:textId="77777777" w:rsidTr="00F75401">
        <w:trPr>
          <w:jc w:val="center"/>
        </w:trPr>
        <w:tc>
          <w:tcPr>
            <w:tcW w:w="937" w:type="pct"/>
          </w:tcPr>
          <w:p w14:paraId="162A7D61" w14:textId="77777777" w:rsidR="009C5B4E" w:rsidRPr="00F94E87" w:rsidRDefault="009C5B4E" w:rsidP="00F75401">
            <w:pPr>
              <w:pStyle w:val="TAL"/>
            </w:pPr>
            <w:r>
              <w:t>Location</w:t>
            </w:r>
          </w:p>
        </w:tc>
        <w:tc>
          <w:tcPr>
            <w:tcW w:w="670" w:type="pct"/>
          </w:tcPr>
          <w:p w14:paraId="7718BC31" w14:textId="77777777" w:rsidR="009C5B4E" w:rsidRPr="00F94E87" w:rsidRDefault="009C5B4E" w:rsidP="00F75401">
            <w:pPr>
              <w:pStyle w:val="TAL"/>
            </w:pPr>
            <w:r>
              <w:t>String</w:t>
            </w:r>
          </w:p>
        </w:tc>
        <w:tc>
          <w:tcPr>
            <w:tcW w:w="224" w:type="pct"/>
          </w:tcPr>
          <w:p w14:paraId="0AF8885C" w14:textId="77777777" w:rsidR="009C5B4E" w:rsidRPr="00F94E87" w:rsidRDefault="009C5B4E" w:rsidP="00F75401">
            <w:pPr>
              <w:pStyle w:val="TAC"/>
            </w:pPr>
            <w:r>
              <w:t>M</w:t>
            </w:r>
          </w:p>
        </w:tc>
        <w:tc>
          <w:tcPr>
            <w:tcW w:w="669" w:type="pct"/>
          </w:tcPr>
          <w:p w14:paraId="7B93DBE7" w14:textId="77777777" w:rsidR="009C5B4E" w:rsidRPr="00F94E87" w:rsidRDefault="009C5B4E" w:rsidP="00F75401">
            <w:pPr>
              <w:pStyle w:val="TAL"/>
            </w:pPr>
            <w:r>
              <w:t>1</w:t>
            </w:r>
          </w:p>
        </w:tc>
        <w:tc>
          <w:tcPr>
            <w:tcW w:w="2501" w:type="pct"/>
            <w:vAlign w:val="center"/>
          </w:tcPr>
          <w:p w14:paraId="72682CBE" w14:textId="77777777" w:rsidR="009C5B4E" w:rsidRPr="00F94E87" w:rsidRDefault="009C5B4E" w:rsidP="00F75401">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30B68B94" w14:textId="77777777" w:rsidR="009C5B4E" w:rsidRPr="00A04126" w:rsidRDefault="009C5B4E" w:rsidP="009C5B4E"/>
    <w:p w14:paraId="661577D7" w14:textId="77777777" w:rsidR="009C5B4E" w:rsidRDefault="009C5B4E" w:rsidP="009C5B4E">
      <w:pPr>
        <w:pStyle w:val="Heading5"/>
      </w:pPr>
      <w:bookmarkStart w:id="277" w:name="_Toc214917807"/>
      <w:r w:rsidRPr="008705DA">
        <w:t>7.1.3.5</w:t>
      </w:r>
      <w:r>
        <w:t>.4</w:t>
      </w:r>
      <w:r>
        <w:tab/>
        <w:t>Resource Custom Operations</w:t>
      </w:r>
      <w:bookmarkEnd w:id="277"/>
    </w:p>
    <w:p w14:paraId="60A37375" w14:textId="77777777" w:rsidR="009C5B4E" w:rsidRPr="00535331" w:rsidRDefault="009C5B4E" w:rsidP="009C5B4E">
      <w:r>
        <w:t>None.</w:t>
      </w:r>
    </w:p>
    <w:p w14:paraId="41CBB649" w14:textId="56804C82" w:rsidR="00451495" w:rsidRDefault="00451495" w:rsidP="00451495">
      <w:pPr>
        <w:pStyle w:val="Heading3"/>
      </w:pPr>
      <w:bookmarkStart w:id="278" w:name="_Toc214917808"/>
      <w:r>
        <w:t>7.</w:t>
      </w:r>
      <w:r w:rsidR="00BD0A7B">
        <w:t>1</w:t>
      </w:r>
      <w:r>
        <w:t>.4</w:t>
      </w:r>
      <w:r>
        <w:tab/>
        <w:t>Custom Operations without associated resources</w:t>
      </w:r>
      <w:bookmarkEnd w:id="266"/>
      <w:bookmarkEnd w:id="267"/>
      <w:bookmarkEnd w:id="278"/>
    </w:p>
    <w:p w14:paraId="3F1CD5B4" w14:textId="77777777" w:rsidR="00451495" w:rsidRDefault="00451495" w:rsidP="00451495">
      <w:r>
        <w:t>None.</w:t>
      </w:r>
    </w:p>
    <w:p w14:paraId="503F234C" w14:textId="460340F9" w:rsidR="00451495" w:rsidRDefault="00451495" w:rsidP="00451495">
      <w:pPr>
        <w:pStyle w:val="Heading3"/>
      </w:pPr>
      <w:bookmarkStart w:id="279" w:name="_Toc510696628"/>
      <w:bookmarkStart w:id="280" w:name="_Toc35971419"/>
      <w:bookmarkStart w:id="281" w:name="_Toc214917809"/>
      <w:r>
        <w:t>7.</w:t>
      </w:r>
      <w:r w:rsidR="00603236">
        <w:t>1</w:t>
      </w:r>
      <w:r>
        <w:t>.5</w:t>
      </w:r>
      <w:r>
        <w:tab/>
        <w:t>Notifications</w:t>
      </w:r>
      <w:bookmarkEnd w:id="279"/>
      <w:bookmarkEnd w:id="280"/>
      <w:bookmarkEnd w:id="281"/>
    </w:p>
    <w:p w14:paraId="2139EA56" w14:textId="15ACFA93" w:rsidR="00451495" w:rsidRPr="00AF7276"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214917810"/>
      <w:r>
        <w:t>7.</w:t>
      </w:r>
      <w:r w:rsidR="00603236">
        <w:t>1</w:t>
      </w:r>
      <w:r w:rsidRPr="00AF7276">
        <w:t>.</w:t>
      </w:r>
      <w:r>
        <w:t>5.</w:t>
      </w:r>
      <w:r w:rsidRPr="00AF7276">
        <w:t>1</w:t>
      </w:r>
      <w:r w:rsidRPr="00AF7276">
        <w:tab/>
        <w:t>General</w:t>
      </w:r>
      <w:bookmarkEnd w:id="282"/>
      <w:bookmarkEnd w:id="283"/>
      <w:bookmarkEnd w:id="284"/>
      <w:bookmarkEnd w:id="285"/>
      <w:bookmarkEnd w:id="286"/>
      <w:bookmarkEnd w:id="287"/>
      <w:bookmarkEnd w:id="288"/>
      <w:bookmarkEnd w:id="289"/>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A15F2C" w:rsidRDefault="00604D21" w:rsidP="00C21234">
            <w:pPr>
              <w:pStyle w:val="TAL"/>
            </w:pPr>
            <w:r>
              <w:t>ConfigurationNotify</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Default="00FE1730" w:rsidP="00C21234">
            <w:pPr>
              <w:pStyle w:val="TAL"/>
            </w:pPr>
            <w:r>
              <w:t>LocationReportRequest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63849834" w:rsidR="00451495"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214917811"/>
      <w:r>
        <w:rPr>
          <w:lang w:eastAsia="zh-CN"/>
        </w:rPr>
        <w:t>7.</w:t>
      </w:r>
      <w:r w:rsidR="00AB2CFD">
        <w:rPr>
          <w:lang w:eastAsia="zh-CN"/>
        </w:rPr>
        <w:t>1</w:t>
      </w:r>
      <w:r>
        <w:rPr>
          <w:lang w:eastAsia="zh-CN"/>
        </w:rPr>
        <w:t>.5.2</w:t>
      </w:r>
      <w:r>
        <w:rPr>
          <w:lang w:eastAsia="zh-CN"/>
        </w:rPr>
        <w:tab/>
      </w:r>
      <w:bookmarkEnd w:id="290"/>
      <w:r w:rsidR="00EC0D10">
        <w:rPr>
          <w:lang w:eastAsia="zh-CN"/>
        </w:rPr>
        <w:t>ConfigurationNotify notification</w:t>
      </w:r>
      <w:bookmarkEnd w:id="291"/>
      <w:bookmarkEnd w:id="292"/>
      <w:bookmarkEnd w:id="293"/>
      <w:bookmarkEnd w:id="294"/>
      <w:bookmarkEnd w:id="295"/>
      <w:bookmarkEnd w:id="296"/>
      <w:bookmarkEnd w:id="297"/>
    </w:p>
    <w:p w14:paraId="050DAD42" w14:textId="28750CDF" w:rsidR="00451495"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214917812"/>
      <w:r>
        <w:rPr>
          <w:lang w:eastAsia="zh-CN"/>
        </w:rPr>
        <w:t>7.</w:t>
      </w:r>
      <w:r w:rsidR="00AB2CFD">
        <w:rPr>
          <w:lang w:eastAsia="zh-CN"/>
        </w:rPr>
        <w:t>1</w:t>
      </w:r>
      <w:r>
        <w:rPr>
          <w:lang w:eastAsia="zh-CN"/>
        </w:rPr>
        <w:t>.5.2.1</w:t>
      </w:r>
      <w:r>
        <w:rPr>
          <w:lang w:eastAsia="zh-CN"/>
        </w:rPr>
        <w:tab/>
        <w:t>Description</w:t>
      </w:r>
      <w:bookmarkEnd w:id="298"/>
      <w:bookmarkEnd w:id="299"/>
      <w:bookmarkEnd w:id="300"/>
      <w:bookmarkEnd w:id="301"/>
      <w:bookmarkEnd w:id="302"/>
      <w:bookmarkEnd w:id="303"/>
      <w:bookmarkEnd w:id="304"/>
      <w:bookmarkEnd w:id="305"/>
    </w:p>
    <w:p w14:paraId="78BC6236" w14:textId="70CFF84D" w:rsidR="00451495" w:rsidRPr="0022068F" w:rsidRDefault="00E56CE7" w:rsidP="00451495">
      <w:pPr>
        <w:rPr>
          <w:lang w:eastAsia="zh-CN"/>
        </w:rPr>
      </w:pPr>
      <w:r>
        <w:t>ConfigurationNotify</w:t>
      </w:r>
      <w:r w:rsidR="00230B98">
        <w:t xml:space="preserve"> </w:t>
      </w:r>
      <w:r w:rsidR="00451495">
        <w:t>notification</w:t>
      </w:r>
      <w:r w:rsidR="00451495">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214917813"/>
      <w:r>
        <w:rPr>
          <w:lang w:eastAsia="zh-CN"/>
        </w:rPr>
        <w:t>7.</w:t>
      </w:r>
      <w:r w:rsidR="00AB2CFD">
        <w:rPr>
          <w:lang w:eastAsia="zh-CN"/>
        </w:rPr>
        <w:t>1</w:t>
      </w:r>
      <w:r>
        <w:rPr>
          <w:lang w:eastAsia="zh-CN"/>
        </w:rPr>
        <w:t>.5.2.2</w:t>
      </w:r>
      <w:r>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sidRPr="00F879D4">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lastRenderedPageBreak/>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214917814"/>
      <w:r>
        <w:rPr>
          <w:lang w:eastAsia="zh-CN"/>
        </w:rPr>
        <w:t>7.</w:t>
      </w:r>
      <w:r w:rsidR="00AB2CFD">
        <w:rPr>
          <w:lang w:eastAsia="zh-CN"/>
        </w:rPr>
        <w:t>1</w:t>
      </w:r>
      <w:r>
        <w:rPr>
          <w:lang w:eastAsia="zh-CN"/>
        </w:rPr>
        <w:t>.5.2</w:t>
      </w:r>
      <w:r w:rsidRPr="00986E88">
        <w:rPr>
          <w:noProof/>
        </w:rPr>
        <w:t>.3</w:t>
      </w:r>
      <w:r w:rsidRPr="00986E88">
        <w:rPr>
          <w:noProof/>
        </w:rPr>
        <w:tab/>
        <w:t>Standard Methods</w:t>
      </w:r>
      <w:bookmarkEnd w:id="314"/>
      <w:bookmarkEnd w:id="315"/>
      <w:bookmarkEnd w:id="316"/>
      <w:bookmarkEnd w:id="317"/>
      <w:bookmarkEnd w:id="318"/>
      <w:bookmarkEnd w:id="319"/>
      <w:bookmarkEnd w:id="320"/>
      <w:bookmarkEnd w:id="321"/>
    </w:p>
    <w:p w14:paraId="33E2D2EA" w14:textId="58C669BA" w:rsidR="00451495" w:rsidRPr="00986E88" w:rsidRDefault="00451495" w:rsidP="00451495">
      <w:pPr>
        <w:pStyle w:val="H6"/>
        <w:rPr>
          <w:noProof/>
        </w:rPr>
      </w:pPr>
      <w:bookmarkStart w:id="322" w:name="_Toc532994458"/>
      <w:bookmarkStart w:id="323"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22"/>
      <w:bookmarkEnd w:id="323"/>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6C3BF9">
              <w:t>[13]</w:t>
            </w:r>
            <w:r w:rsidRPr="00406C32">
              <w:t xml:space="preserve"> also</w:t>
            </w:r>
            <w:r w:rsidRPr="0016361A">
              <w:t xml:space="preserve"> apply.</w:t>
            </w:r>
          </w:p>
        </w:tc>
      </w:tr>
    </w:tbl>
    <w:p w14:paraId="4B4E44A1" w14:textId="77777777" w:rsidR="00451495" w:rsidRDefault="00451495" w:rsidP="00451495"/>
    <w:p w14:paraId="14ABAE8E" w14:textId="3ABC229D" w:rsidR="00451495" w:rsidRDefault="00451495" w:rsidP="00451495">
      <w:pPr>
        <w:pStyle w:val="Heading4"/>
        <w:rPr>
          <w:lang w:eastAsia="zh-CN"/>
        </w:rPr>
      </w:pPr>
      <w:bookmarkStart w:id="324" w:name="_Toc214917815"/>
      <w:r>
        <w:rPr>
          <w:lang w:eastAsia="zh-CN"/>
        </w:rPr>
        <w:t>7.</w:t>
      </w:r>
      <w:r w:rsidR="00FF163D">
        <w:rPr>
          <w:lang w:eastAsia="zh-CN"/>
        </w:rPr>
        <w:t>1</w:t>
      </w:r>
      <w:r>
        <w:rPr>
          <w:lang w:eastAsia="zh-CN"/>
        </w:rPr>
        <w:t>.5.3</w:t>
      </w:r>
      <w:r>
        <w:rPr>
          <w:lang w:eastAsia="zh-CN"/>
        </w:rPr>
        <w:tab/>
      </w:r>
      <w:r w:rsidR="00A676F0">
        <w:rPr>
          <w:lang w:eastAsia="zh-CN"/>
        </w:rPr>
        <w:t>LocationReportRequest notification</w:t>
      </w:r>
      <w:bookmarkEnd w:id="324"/>
    </w:p>
    <w:p w14:paraId="19543DCD" w14:textId="4B1D6D74" w:rsidR="00451495" w:rsidRDefault="00451495" w:rsidP="00451495">
      <w:pPr>
        <w:pStyle w:val="Heading5"/>
        <w:rPr>
          <w:lang w:eastAsia="zh-CN"/>
        </w:rPr>
      </w:pPr>
      <w:bookmarkStart w:id="325" w:name="_Toc214917816"/>
      <w:r>
        <w:rPr>
          <w:lang w:eastAsia="zh-CN"/>
        </w:rPr>
        <w:t>7.</w:t>
      </w:r>
      <w:r w:rsidR="00FF163D">
        <w:rPr>
          <w:lang w:eastAsia="zh-CN"/>
        </w:rPr>
        <w:t>1</w:t>
      </w:r>
      <w:r>
        <w:rPr>
          <w:lang w:eastAsia="zh-CN"/>
        </w:rPr>
        <w:t>.5.3.1</w:t>
      </w:r>
      <w:r>
        <w:rPr>
          <w:lang w:eastAsia="zh-CN"/>
        </w:rPr>
        <w:tab/>
        <w:t>Description</w:t>
      </w:r>
      <w:bookmarkEnd w:id="325"/>
    </w:p>
    <w:p w14:paraId="4FD3AE80" w14:textId="5E88ADAF" w:rsidR="00451495" w:rsidRPr="0022068F" w:rsidRDefault="00091EB0" w:rsidP="00451495">
      <w:pPr>
        <w:rPr>
          <w:lang w:eastAsia="zh-CN"/>
        </w:rPr>
      </w:pPr>
      <w:r>
        <w:rPr>
          <w:lang w:eastAsia="zh-CN"/>
        </w:rPr>
        <w:t>LocationReportRequest</w:t>
      </w:r>
      <w:r w:rsidDel="00091EB0">
        <w:t xml:space="preserve"> </w:t>
      </w:r>
      <w:r w:rsidR="00451495">
        <w:t>notification</w:t>
      </w:r>
      <w:r w:rsidR="00451495">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26" w:name="_Toc214917817"/>
      <w:r>
        <w:rPr>
          <w:lang w:eastAsia="zh-CN"/>
        </w:rPr>
        <w:t>7.</w:t>
      </w:r>
      <w:r w:rsidR="00616245">
        <w:rPr>
          <w:lang w:eastAsia="zh-CN"/>
        </w:rPr>
        <w:t>1</w:t>
      </w:r>
      <w:r>
        <w:rPr>
          <w:lang w:eastAsia="zh-CN"/>
        </w:rPr>
        <w:t>.5.3.2</w:t>
      </w:r>
      <w:r>
        <w:rPr>
          <w:lang w:eastAsia="zh-CN"/>
        </w:rPr>
        <w:tab/>
        <w:t>Target URI</w:t>
      </w:r>
      <w:bookmarkEnd w:id="326"/>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sidRPr="00F879D4">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27" w:name="_Toc214917818"/>
      <w:r>
        <w:rPr>
          <w:lang w:eastAsia="zh-CN"/>
        </w:rPr>
        <w:t>7.</w:t>
      </w:r>
      <w:r w:rsidR="00616245">
        <w:rPr>
          <w:lang w:eastAsia="zh-CN"/>
        </w:rPr>
        <w:t>1</w:t>
      </w:r>
      <w:r>
        <w:rPr>
          <w:lang w:eastAsia="zh-CN"/>
        </w:rPr>
        <w:t>.5.3</w:t>
      </w:r>
      <w:r w:rsidRPr="00986E88">
        <w:rPr>
          <w:noProof/>
        </w:rPr>
        <w:t>.3</w:t>
      </w:r>
      <w:r w:rsidRPr="00986E88">
        <w:rPr>
          <w:noProof/>
        </w:rPr>
        <w:tab/>
        <w:t>Standard Methods</w:t>
      </w:r>
      <w:bookmarkEnd w:id="327"/>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lastRenderedPageBreak/>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28" w:name="_Toc510696632"/>
      <w:bookmarkStart w:id="329" w:name="_Toc35971427"/>
      <w:bookmarkStart w:id="330" w:name="_Toc214917819"/>
      <w:r>
        <w:t>7.</w:t>
      </w:r>
      <w:r w:rsidR="00577DF2">
        <w:t>1</w:t>
      </w:r>
      <w:r>
        <w:t>.6</w:t>
      </w:r>
      <w:r>
        <w:tab/>
        <w:t>Data Model</w:t>
      </w:r>
      <w:bookmarkEnd w:id="328"/>
      <w:bookmarkEnd w:id="329"/>
      <w:bookmarkEnd w:id="330"/>
    </w:p>
    <w:p w14:paraId="2B6FAF71" w14:textId="37B0CE5D" w:rsidR="00451495" w:rsidRDefault="00451495" w:rsidP="00451495">
      <w:pPr>
        <w:pStyle w:val="Heading4"/>
      </w:pPr>
      <w:bookmarkStart w:id="331" w:name="_Toc510696633"/>
      <w:bookmarkStart w:id="332" w:name="_Toc35971428"/>
      <w:bookmarkStart w:id="333" w:name="_Toc510696634"/>
      <w:bookmarkStart w:id="334" w:name="_Toc35971429"/>
      <w:bookmarkStart w:id="335" w:name="_Toc214917820"/>
      <w:r>
        <w:t>7.</w:t>
      </w:r>
      <w:r w:rsidR="00577DF2">
        <w:t>1</w:t>
      </w:r>
      <w:r>
        <w:t>.6.1</w:t>
      </w:r>
      <w:r>
        <w:tab/>
        <w:t>General</w:t>
      </w:r>
      <w:bookmarkEnd w:id="331"/>
      <w:bookmarkEnd w:id="332"/>
      <w:bookmarkEnd w:id="335"/>
    </w:p>
    <w:p w14:paraId="76AA5B23" w14:textId="7DDDD9FD" w:rsidR="00451495" w:rsidRDefault="00451495" w:rsidP="00451495">
      <w:r>
        <w:t xml:space="preserve">This clause specifies the application data model supported by the </w:t>
      </w:r>
      <w:r>
        <w:rPr>
          <w:noProof/>
        </w:rPr>
        <w:t>LMS_</w:t>
      </w:r>
      <w:r w:rsidR="00177D21">
        <w:rPr>
          <w:noProof/>
        </w:rPr>
        <w:t xml:space="preserve">Reporting </w:t>
      </w:r>
      <w:r>
        <w:rPr>
          <w:noProof/>
        </w:rPr>
        <w:t>Service</w:t>
      </w:r>
      <w:r w:rsidRPr="00E23840">
        <w:rPr>
          <w:noProof/>
        </w:rPr>
        <w:t xml:space="preserve"> </w:t>
      </w:r>
      <w:r>
        <w:t>API.</w:t>
      </w:r>
    </w:p>
    <w:p w14:paraId="00774CCC" w14:textId="4300BE4A"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w:t>
      </w:r>
      <w:r w:rsidR="00177D21">
        <w:rPr>
          <w:noProof/>
        </w:rPr>
        <w:t xml:space="preserve">Reporting </w:t>
      </w:r>
      <w:r>
        <w:rPr>
          <w:noProof/>
        </w:rPr>
        <w:t>Service</w:t>
      </w:r>
      <w:r w:rsidRPr="00E23840">
        <w:rPr>
          <w:noProof/>
        </w:rPr>
        <w:t xml:space="preserve"> </w:t>
      </w:r>
      <w:r>
        <w:t>interface</w:t>
      </w:r>
      <w:r w:rsidRPr="009C4D60">
        <w:t xml:space="preserve"> protocol</w:t>
      </w:r>
      <w:r>
        <w:t>.</w:t>
      </w:r>
    </w:p>
    <w:p w14:paraId="7BC9E3FB" w14:textId="0E90EEA2" w:rsidR="00451495" w:rsidRPr="009C4D60" w:rsidRDefault="00451495" w:rsidP="00451495">
      <w:pPr>
        <w:pStyle w:val="TH"/>
      </w:pPr>
      <w:r w:rsidRPr="009C4D60">
        <w:t>Table</w:t>
      </w:r>
      <w:r>
        <w:t> 7.</w:t>
      </w:r>
      <w:r w:rsidR="00577DF2">
        <w:t>1</w:t>
      </w:r>
      <w:r>
        <w:t>.6.1-</w:t>
      </w:r>
      <w:r w:rsidRPr="009C4D60">
        <w:t xml:space="preserve">1: </w:t>
      </w:r>
      <w:r>
        <w:rPr>
          <w:noProof/>
        </w:rPr>
        <w:t>LMS_</w:t>
      </w:r>
      <w:r w:rsidR="00177D21">
        <w:rPr>
          <w:noProof/>
        </w:rPr>
        <w:t xml:space="preserve">Reporting </w:t>
      </w:r>
      <w:r>
        <w:rPr>
          <w:noProof/>
        </w:rPr>
        <w:t>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16361A" w:rsidRDefault="00451495" w:rsidP="00C21234">
            <w:pPr>
              <w:pStyle w:val="TAL"/>
              <w:rPr>
                <w:rFonts w:cs="Arial"/>
                <w:szCs w:val="18"/>
              </w:rPr>
            </w:pPr>
            <w:r>
              <w:rPr>
                <w:rFonts w:cs="Arial"/>
                <w:szCs w:val="18"/>
              </w:rPr>
              <w:t>Includes detail</w:t>
            </w:r>
            <w:r w:rsidR="0014488A">
              <w:rPr>
                <w:rFonts w:cs="Arial"/>
                <w:szCs w:val="18"/>
              </w:rPr>
              <w:t>s</w:t>
            </w:r>
            <w:r>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r w:rsidR="00032193" w:rsidRPr="00B54FF5"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Default="00032193" w:rsidP="00032193">
            <w:pPr>
              <w:pStyle w:val="TAL"/>
            </w:pPr>
            <w:r>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Default="00032193" w:rsidP="00032193">
            <w:pPr>
              <w:pStyle w:val="TAL"/>
            </w:pPr>
            <w:r w:rsidRPr="000D4B38">
              <w:t>7.1.6.2.4</w:t>
            </w:r>
            <w:r>
              <w:t>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Default="00032193" w:rsidP="00032193">
            <w:pPr>
              <w:pStyle w:val="TAL"/>
              <w:rPr>
                <w:rFonts w:cs="Arial"/>
                <w:szCs w:val="18"/>
              </w:rPr>
            </w:pPr>
            <w:r>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16361A" w:rsidRDefault="00032193" w:rsidP="00032193">
            <w:pPr>
              <w:pStyle w:val="TAL"/>
              <w:rPr>
                <w:rFonts w:cs="Arial"/>
                <w:szCs w:val="18"/>
              </w:rPr>
            </w:pPr>
          </w:p>
        </w:tc>
      </w:tr>
      <w:tr w:rsidR="00032193" w:rsidRPr="00B54FF5"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Default="00032193" w:rsidP="00032193">
            <w:pPr>
              <w:pStyle w:val="TAL"/>
            </w:pPr>
            <w:r w:rsidRPr="003037CB">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Default="00032193" w:rsidP="00032193">
            <w:pPr>
              <w:pStyle w:val="TAL"/>
            </w:pPr>
            <w:r w:rsidRPr="003037CB">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Default="00032193" w:rsidP="00032193">
            <w:pPr>
              <w:pStyle w:val="TAL"/>
              <w:rPr>
                <w:rFonts w:cs="Arial"/>
                <w:szCs w:val="18"/>
              </w:rPr>
            </w:pPr>
            <w:r w:rsidRPr="003037CB">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16361A" w:rsidRDefault="00032193" w:rsidP="00032193">
            <w:pPr>
              <w:pStyle w:val="TAL"/>
              <w:rPr>
                <w:rFonts w:cs="Arial"/>
                <w:szCs w:val="18"/>
              </w:rPr>
            </w:pPr>
          </w:p>
        </w:tc>
      </w:tr>
    </w:tbl>
    <w:p w14:paraId="0D845B66" w14:textId="77777777" w:rsidR="00451495" w:rsidRDefault="00451495" w:rsidP="00451495"/>
    <w:p w14:paraId="29B31BB7" w14:textId="020BBF52"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w:t>
      </w:r>
      <w:r w:rsidR="003D6404">
        <w:t xml:space="preserve">Reporting </w:t>
      </w:r>
      <w:r>
        <w:t>service based interface</w:t>
      </w:r>
      <w:r w:rsidRPr="009C4D60">
        <w:t xml:space="preserve"> protocol</w:t>
      </w:r>
      <w:r>
        <w:t xml:space="preserve"> from other specifications, including a reference to their respective specifications and when needed, a short description of their use within the LMS_</w:t>
      </w:r>
      <w:r w:rsidR="003D6404">
        <w:t xml:space="preserve">Reporting </w:t>
      </w:r>
      <w:r>
        <w:t>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67EB0" w:rsidRDefault="00BF1656" w:rsidP="00BF1656">
            <w:pPr>
              <w:pStyle w:val="TAL"/>
              <w:rPr>
                <w:rFonts w:cs="Arial"/>
              </w:rPr>
            </w:pPr>
            <w:r>
              <w:rPr>
                <w:rFonts w:cs="Arial"/>
              </w:rPr>
              <w:t xml:space="preserve">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F25C88" w:rsidRDefault="00BF1656" w:rsidP="00BF1656">
            <w:pPr>
              <w:pStyle w:val="TAL"/>
              <w:rPr>
                <w:lang w:eastAsia="zh-CN"/>
              </w:rPr>
            </w:pPr>
            <w:r w:rsidRPr="001D2CEF">
              <w:t>String with format "date-time" as defined in OpenAPI Specification </w:t>
            </w:r>
            <w:r w:rsidR="006256FB">
              <w:t>[2</w:t>
            </w:r>
            <w:r w:rsidR="00B11F9C">
              <w:t>2</w:t>
            </w:r>
            <w:r w:rsidR="006256FB">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393E50" w:rsidRDefault="00BF1656" w:rsidP="00BF1656">
            <w:pPr>
              <w:pStyle w:val="TAL"/>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393E50" w:rsidRDefault="002579B3" w:rsidP="002579B3">
            <w:pPr>
              <w:pStyle w:val="TAL"/>
            </w:pPr>
            <w:r w:rsidRPr="0055373D">
              <w:t>3GPP TS 29.572 [</w:t>
            </w:r>
            <w:r w:rsidR="001536BB" w:rsidRPr="0055373D">
              <w:t>1</w:t>
            </w:r>
            <w:r w:rsidR="00A86F6F">
              <w:t>6</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pPr>
            <w:r>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393E50" w:rsidRDefault="00C2129D"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pPr>
            <w:r>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393E50" w:rsidRDefault="00B933F8"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67EB0" w:rsidRDefault="002579B3" w:rsidP="002579B3">
            <w:pPr>
              <w:pStyle w:val="TAL"/>
            </w:pPr>
            <w:r w:rsidRPr="00D67EB0">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r w:rsidR="00817AB1" w:rsidRPr="00B54FF5"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F25C88" w:rsidRDefault="00817AB1" w:rsidP="00817AB1">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67EB0" w:rsidRDefault="00817AB1" w:rsidP="00817AB1">
            <w:pPr>
              <w:pStyle w:val="TAL"/>
              <w:rPr>
                <w:rFonts w:cs="Arial"/>
              </w:rPr>
            </w:pPr>
            <w:r w:rsidRPr="000D6E26">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F25C88" w:rsidRDefault="00817AB1" w:rsidP="00817AB1">
            <w:pPr>
              <w:pStyle w:val="TAL"/>
              <w:rPr>
                <w:lang w:eastAsia="zh-CN"/>
              </w:rPr>
            </w:pPr>
            <w:r w:rsidRPr="000D6E26">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16361A" w:rsidRDefault="00817AB1" w:rsidP="00817AB1">
            <w:pPr>
              <w:pStyle w:val="TAL"/>
              <w:rPr>
                <w:rFonts w:cs="Arial"/>
                <w:szCs w:val="18"/>
              </w:rPr>
            </w:pPr>
          </w:p>
        </w:tc>
      </w:tr>
      <w:tr w:rsidR="00817AB1" w:rsidRPr="00B54FF5"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F25C88" w:rsidRDefault="00817AB1" w:rsidP="00817AB1">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67EB0"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F25C88" w:rsidRDefault="00817AB1" w:rsidP="00817AB1">
            <w:pPr>
              <w:pStyle w:val="TAL"/>
              <w:rPr>
                <w:lang w:eastAsia="zh-CN"/>
              </w:rPr>
            </w:pPr>
            <w:r w:rsidRPr="000D6E26">
              <w:rPr>
                <w:lang w:eastAsia="zh-CN"/>
              </w:rPr>
              <w:t xml:space="preserve">Double-precision </w:t>
            </w:r>
            <w:r>
              <w:rPr>
                <w:lang w:eastAsia="zh-CN"/>
              </w:rPr>
              <w:t>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16361A" w:rsidRDefault="00817AB1" w:rsidP="00817AB1">
            <w:pPr>
              <w:pStyle w:val="TAL"/>
              <w:rPr>
                <w:rFonts w:cs="Arial"/>
                <w:szCs w:val="18"/>
              </w:rPr>
            </w:pPr>
          </w:p>
        </w:tc>
      </w:tr>
      <w:tr w:rsidR="00817AB1" w:rsidRPr="00B54FF5"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Default="00817AB1" w:rsidP="00817AB1">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0D6E26" w:rsidRDefault="00817AB1" w:rsidP="00817AB1">
            <w:pPr>
              <w:pStyle w:val="TAL"/>
              <w:rPr>
                <w:lang w:eastAsia="zh-CN"/>
              </w:rPr>
            </w:pPr>
            <w:r w:rsidRPr="000D6E26">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16361A" w:rsidRDefault="00817AB1" w:rsidP="00817AB1">
            <w:pPr>
              <w:pStyle w:val="TAL"/>
              <w:rPr>
                <w:rFonts w:cs="Arial"/>
                <w:szCs w:val="18"/>
              </w:rPr>
            </w:pPr>
          </w:p>
        </w:tc>
      </w:tr>
      <w:tr w:rsidR="00817AB1" w:rsidRPr="00B54FF5"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412F80" w:rsidRDefault="00817AB1" w:rsidP="00817AB1">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0D6E26" w:rsidRDefault="00817AB1" w:rsidP="00817AB1">
            <w:pPr>
              <w:pStyle w:val="TAL"/>
              <w:rPr>
                <w:lang w:eastAsia="zh-CN"/>
              </w:rPr>
            </w:pPr>
            <w:r>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16361A" w:rsidRDefault="00817AB1" w:rsidP="00817AB1">
            <w:pPr>
              <w:pStyle w:val="TAL"/>
              <w:rPr>
                <w:rFonts w:cs="Arial"/>
                <w:szCs w:val="18"/>
              </w:rPr>
            </w:pPr>
          </w:p>
        </w:tc>
      </w:tr>
      <w:tr w:rsidR="00817AB1" w:rsidRPr="00B54FF5"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Default="00817AB1" w:rsidP="00817AB1">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Default="00817AB1" w:rsidP="00817AB1">
            <w:pPr>
              <w:pStyle w:val="TAL"/>
              <w:rPr>
                <w:lang w:eastAsia="zh-CN"/>
              </w:rPr>
            </w:pPr>
            <w:r>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16361A" w:rsidRDefault="00817AB1" w:rsidP="00817AB1">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36" w:name="_Toc214917821"/>
      <w:r>
        <w:rPr>
          <w:lang w:val="en-US"/>
        </w:rPr>
        <w:lastRenderedPageBreak/>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3"/>
      <w:bookmarkEnd w:id="334"/>
      <w:bookmarkEnd w:id="336"/>
    </w:p>
    <w:p w14:paraId="0A48256F" w14:textId="27243542" w:rsidR="00451495" w:rsidRDefault="00451495" w:rsidP="00451495">
      <w:pPr>
        <w:pStyle w:val="Heading5"/>
      </w:pPr>
      <w:bookmarkStart w:id="337" w:name="_Toc214917822"/>
      <w:r>
        <w:t>7.</w:t>
      </w:r>
      <w:r w:rsidR="00D80E4B">
        <w:t>1</w:t>
      </w:r>
      <w:r>
        <w:t>.6.2.1</w:t>
      </w:r>
      <w:r>
        <w:tab/>
        <w:t>Introduction</w:t>
      </w:r>
      <w:bookmarkEnd w:id="232"/>
      <w:bookmarkEnd w:id="233"/>
      <w:bookmarkEnd w:id="337"/>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38" w:name="_Toc510696636"/>
      <w:bookmarkStart w:id="339" w:name="_Toc35971431"/>
      <w:bookmarkStart w:id="340" w:name="_Toc214917823"/>
      <w:r>
        <w:t>7.</w:t>
      </w:r>
      <w:r w:rsidR="00D80E4B">
        <w:t>1</w:t>
      </w:r>
      <w:r>
        <w:t>.6.2.2</w:t>
      </w:r>
      <w:r>
        <w:tab/>
        <w:t xml:space="preserve">Type: </w:t>
      </w:r>
      <w:bookmarkEnd w:id="338"/>
      <w:bookmarkEnd w:id="339"/>
      <w:r>
        <w:t>LMCRegistration</w:t>
      </w:r>
      <w:bookmarkEnd w:id="340"/>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trPr>
        <w:tc>
          <w:tcPr>
            <w:tcW w:w="1929" w:type="dxa"/>
          </w:tcPr>
          <w:p w14:paraId="09B9B306" w14:textId="77777777" w:rsidR="003428A2" w:rsidRDefault="003428A2" w:rsidP="00557C26">
            <w:pPr>
              <w:pStyle w:val="TAL"/>
            </w:pPr>
            <w:r>
              <w:t>pei</w:t>
            </w:r>
          </w:p>
        </w:tc>
        <w:tc>
          <w:tcPr>
            <w:tcW w:w="1217" w:type="dxa"/>
          </w:tcPr>
          <w:p w14:paraId="3415A4ED" w14:textId="77777777" w:rsidR="003428A2" w:rsidRDefault="003428A2" w:rsidP="00557C26">
            <w:pPr>
              <w:pStyle w:val="TAL"/>
            </w:pPr>
            <w:r>
              <w:t>Pei</w:t>
            </w:r>
          </w:p>
        </w:tc>
        <w:tc>
          <w:tcPr>
            <w:tcW w:w="425" w:type="dxa"/>
          </w:tcPr>
          <w:p w14:paraId="3D64F755" w14:textId="77777777" w:rsidR="003428A2" w:rsidRDefault="003428A2" w:rsidP="00557C26">
            <w:pPr>
              <w:pStyle w:val="TAC"/>
            </w:pPr>
            <w:r>
              <w:t>O</w:t>
            </w:r>
          </w:p>
        </w:tc>
        <w:tc>
          <w:tcPr>
            <w:tcW w:w="1134" w:type="dxa"/>
          </w:tcPr>
          <w:p w14:paraId="65714C8C" w14:textId="77777777" w:rsidR="003428A2" w:rsidRDefault="003428A2" w:rsidP="00557C26">
            <w:pPr>
              <w:pStyle w:val="TAL"/>
            </w:pPr>
            <w:r>
              <w:t>0..1</w:t>
            </w:r>
          </w:p>
        </w:tc>
        <w:tc>
          <w:tcPr>
            <w:tcW w:w="3319" w:type="dxa"/>
          </w:tcPr>
          <w:p w14:paraId="46927A70" w14:textId="77777777" w:rsidR="003428A2" w:rsidRDefault="003428A2" w:rsidP="00557C26">
            <w:pPr>
              <w:pStyle w:val="TAL"/>
            </w:pPr>
            <w:r>
              <w:t>Includes the permanent equipment identity.</w:t>
            </w:r>
          </w:p>
        </w:tc>
        <w:tc>
          <w:tcPr>
            <w:tcW w:w="1503" w:type="dxa"/>
          </w:tcPr>
          <w:p w14:paraId="7C7003E2" w14:textId="77777777" w:rsidR="003428A2" w:rsidRPr="0016361A" w:rsidRDefault="003428A2" w:rsidP="00557C26">
            <w:pPr>
              <w:pStyle w:val="TAL"/>
              <w:rPr>
                <w:rFonts w:cs="Arial"/>
                <w:szCs w:val="18"/>
              </w:rPr>
            </w:pPr>
          </w:p>
        </w:tc>
      </w:tr>
      <w:tr w:rsidR="003428A2" w:rsidRPr="00B54FF5" w14:paraId="36D9E6D6" w14:textId="77777777" w:rsidTr="00557C26">
        <w:trPr>
          <w:jc w:val="center"/>
        </w:trPr>
        <w:tc>
          <w:tcPr>
            <w:tcW w:w="1929" w:type="dxa"/>
          </w:tcPr>
          <w:p w14:paraId="135F0189" w14:textId="77777777" w:rsidR="003428A2" w:rsidRDefault="003428A2" w:rsidP="00557C26">
            <w:pPr>
              <w:pStyle w:val="TAL"/>
            </w:pPr>
            <w:r>
              <w:t>supi</w:t>
            </w:r>
          </w:p>
        </w:tc>
        <w:tc>
          <w:tcPr>
            <w:tcW w:w="1217" w:type="dxa"/>
          </w:tcPr>
          <w:p w14:paraId="3ECA93C0" w14:textId="77777777" w:rsidR="003428A2" w:rsidRDefault="003428A2" w:rsidP="00557C26">
            <w:pPr>
              <w:pStyle w:val="TAL"/>
            </w:pPr>
            <w:r>
              <w:t>Supi</w:t>
            </w:r>
          </w:p>
        </w:tc>
        <w:tc>
          <w:tcPr>
            <w:tcW w:w="425" w:type="dxa"/>
          </w:tcPr>
          <w:p w14:paraId="7C930251" w14:textId="77777777" w:rsidR="003428A2" w:rsidRDefault="003428A2" w:rsidP="00557C26">
            <w:pPr>
              <w:pStyle w:val="TAC"/>
            </w:pPr>
            <w:r>
              <w:t>O</w:t>
            </w:r>
          </w:p>
        </w:tc>
        <w:tc>
          <w:tcPr>
            <w:tcW w:w="1134" w:type="dxa"/>
          </w:tcPr>
          <w:p w14:paraId="2ECCC7E6" w14:textId="77777777" w:rsidR="003428A2" w:rsidRDefault="003428A2" w:rsidP="00557C26">
            <w:pPr>
              <w:pStyle w:val="TAL"/>
            </w:pPr>
            <w:r>
              <w:t>0..1</w:t>
            </w:r>
          </w:p>
        </w:tc>
        <w:tc>
          <w:tcPr>
            <w:tcW w:w="3319" w:type="dxa"/>
          </w:tcPr>
          <w:p w14:paraId="011DA0BE" w14:textId="77777777" w:rsidR="003428A2" w:rsidRDefault="003428A2" w:rsidP="00557C26">
            <w:pPr>
              <w:pStyle w:val="TAL"/>
            </w:pPr>
            <w:r>
              <w:t>Includes the imsi number.</w:t>
            </w:r>
          </w:p>
        </w:tc>
        <w:tc>
          <w:tcPr>
            <w:tcW w:w="1503" w:type="dxa"/>
          </w:tcPr>
          <w:p w14:paraId="68AC58DC" w14:textId="77777777" w:rsidR="003428A2" w:rsidRPr="0016361A" w:rsidRDefault="003428A2" w:rsidP="00557C26">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41" w:name="_Toc214917824"/>
      <w:r>
        <w:t>7.1.6.2.</w:t>
      </w:r>
      <w:r w:rsidR="00C81DDB">
        <w:t>3</w:t>
      </w:r>
      <w:r>
        <w:tab/>
        <w:t>Type: LocationConfiguration</w:t>
      </w:r>
      <w:bookmarkEnd w:id="341"/>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1AAB9A6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r w:rsidR="00CC329A">
              <w:rPr>
                <w:rFonts w:cs="Arial"/>
                <w:szCs w:val="18"/>
              </w:rPr>
              <w:t xml:space="preserve"> or an identity of the MC user for which location configuration needs to be updated</w:t>
            </w:r>
            <w:r>
              <w:rPr>
                <w:rFonts w:cs="Arial"/>
                <w:szCs w:val="18"/>
              </w:rPr>
              <w:t>.</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r>
              <w:t>locationHistory</w:t>
            </w:r>
          </w:p>
        </w:tc>
        <w:tc>
          <w:tcPr>
            <w:tcW w:w="1217" w:type="dxa"/>
          </w:tcPr>
          <w:p w14:paraId="274E0355" w14:textId="31D367BF" w:rsidR="005A591D" w:rsidRDefault="005A591D" w:rsidP="005A591D">
            <w:pPr>
              <w:pStyle w:val="TAL"/>
            </w:pPr>
            <w:r>
              <w:t>boolean</w:t>
            </w:r>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342" w:name="_Toc214917825"/>
      <w:r>
        <w:lastRenderedPageBreak/>
        <w:t>7.1.6.2.</w:t>
      </w:r>
      <w:r w:rsidR="008B55FA">
        <w:t>4</w:t>
      </w:r>
      <w:r>
        <w:tab/>
        <w:t>Type: TriggeringCriteria</w:t>
      </w:r>
      <w:bookmarkEnd w:id="342"/>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43" w:name="_Toc214917826"/>
      <w:r>
        <w:t>7.1.6.2</w:t>
      </w:r>
      <w:r w:rsidR="008B55FA">
        <w:t>.5</w:t>
      </w:r>
      <w:r>
        <w:tab/>
        <w:t>Type: CellChange</w:t>
      </w:r>
      <w:bookmarkEnd w:id="343"/>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344" w:name="_Hlk180876734"/>
            <w:r>
              <w:t>SpecificCellChange</w:t>
            </w:r>
            <w:bookmarkEnd w:id="344"/>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45" w:name="_Toc214917827"/>
      <w:r>
        <w:t>7.1.6.2</w:t>
      </w:r>
      <w:r w:rsidR="008B55FA">
        <w:t>.6</w:t>
      </w:r>
      <w:r>
        <w:tab/>
        <w:t>Type: AnyCellChange</w:t>
      </w:r>
      <w:bookmarkEnd w:id="345"/>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46" w:name="_Toc214917828"/>
      <w:r>
        <w:lastRenderedPageBreak/>
        <w:t>7.1.6.2</w:t>
      </w:r>
      <w:r w:rsidR="008B55FA">
        <w:t>.7</w:t>
      </w:r>
      <w:r>
        <w:tab/>
        <w:t>Type: SpecificCellChange</w:t>
      </w:r>
      <w:bookmarkEnd w:id="346"/>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347" w:name="_Toc214917829"/>
      <w:r>
        <w:t>7.1.6.2</w:t>
      </w:r>
      <w:r w:rsidR="008B55FA">
        <w:t>.8</w:t>
      </w:r>
      <w:r>
        <w:tab/>
        <w:t>Type: EutranCell</w:t>
      </w:r>
      <w:bookmarkEnd w:id="347"/>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48" w:name="_Toc214917830"/>
      <w:r>
        <w:t>7.1.6.2</w:t>
      </w:r>
      <w:r w:rsidR="008B55FA">
        <w:t>.9</w:t>
      </w:r>
      <w:r>
        <w:tab/>
        <w:t>Type: NrCell</w:t>
      </w:r>
      <w:bookmarkEnd w:id="348"/>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49" w:name="_Toc214917831"/>
      <w:r>
        <w:t>7.1.6.2</w:t>
      </w:r>
      <w:r w:rsidR="008B55FA">
        <w:t>.10</w:t>
      </w:r>
      <w:r>
        <w:tab/>
        <w:t xml:space="preserve">Type: </w:t>
      </w:r>
      <w:r w:rsidRPr="00205537">
        <w:t>GeographicalAreaChange</w:t>
      </w:r>
      <w:bookmarkEnd w:id="349"/>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02554F57" w14:textId="568B7655" w:rsidR="00B65C8E" w:rsidRDefault="00B65C8E" w:rsidP="00B65C8E">
      <w:pPr>
        <w:pStyle w:val="Heading5"/>
      </w:pPr>
      <w:bookmarkStart w:id="350" w:name="_Toc214917832"/>
      <w:r>
        <w:lastRenderedPageBreak/>
        <w:t>7.1.6.2</w:t>
      </w:r>
      <w:r w:rsidR="008B55FA">
        <w:t>.11</w:t>
      </w:r>
      <w:r>
        <w:tab/>
        <w:t>Type: MbsfnAreaChange</w:t>
      </w:r>
      <w:bookmarkEnd w:id="350"/>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51" w:name="_Toc214917833"/>
      <w:r>
        <w:t>7.1.6.2</w:t>
      </w:r>
      <w:r w:rsidR="008B55FA">
        <w:t>.12</w:t>
      </w:r>
      <w:r>
        <w:tab/>
        <w:t>Type: AnyMbsfnAreaChange</w:t>
      </w:r>
      <w:bookmarkEnd w:id="351"/>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52" w:name="_Toc214917834"/>
      <w:r>
        <w:t>7.1.6.2</w:t>
      </w:r>
      <w:r w:rsidR="008B55FA">
        <w:t>.13</w:t>
      </w:r>
      <w:r>
        <w:tab/>
        <w:t xml:space="preserve">Type: </w:t>
      </w:r>
      <w:r w:rsidRPr="0070535B">
        <w:t>SpecificMb</w:t>
      </w:r>
      <w:r>
        <w:t>sfnArea</w:t>
      </w:r>
      <w:bookmarkEnd w:id="352"/>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53" w:name="_Toc214917835"/>
      <w:r>
        <w:t>7.1.6.2</w:t>
      </w:r>
      <w:r w:rsidR="008B55FA">
        <w:t>.14</w:t>
      </w:r>
      <w:r>
        <w:tab/>
        <w:t>Type: MbsfnAreaId</w:t>
      </w:r>
      <w:bookmarkEnd w:id="353"/>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54" w:name="_Toc214917836"/>
      <w:r>
        <w:t>7.1.6.2</w:t>
      </w:r>
      <w:r w:rsidR="008B55FA">
        <w:t>.15</w:t>
      </w:r>
      <w:r>
        <w:tab/>
        <w:t>Type: MbmsSaChange</w:t>
      </w:r>
      <w:bookmarkEnd w:id="354"/>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55" w:name="_Toc214917837"/>
      <w:r>
        <w:lastRenderedPageBreak/>
        <w:t>7.1.6.2</w:t>
      </w:r>
      <w:r w:rsidR="008B55FA">
        <w:t>.16</w:t>
      </w:r>
      <w:r>
        <w:tab/>
        <w:t>Type: A</w:t>
      </w:r>
      <w:r w:rsidRPr="001E1D8F">
        <w:t>nyM</w:t>
      </w:r>
      <w:r>
        <w:t>bmsSa</w:t>
      </w:r>
      <w:r w:rsidRPr="001E1D8F">
        <w:t>Change</w:t>
      </w:r>
      <w:bookmarkEnd w:id="355"/>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56" w:name="_Toc214917838"/>
      <w:r>
        <w:t>7.1.6.2</w:t>
      </w:r>
      <w:r w:rsidR="008B55FA">
        <w:t>.17</w:t>
      </w:r>
      <w:r>
        <w:tab/>
        <w:t xml:space="preserve">Type: </w:t>
      </w:r>
      <w:r w:rsidRPr="00D4298C">
        <w:t>Specific</w:t>
      </w:r>
      <w:r w:rsidRPr="001E1D8F">
        <w:t>M</w:t>
      </w:r>
      <w:r>
        <w:t>bmsSaIdentity</w:t>
      </w:r>
      <w:bookmarkEnd w:id="356"/>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57" w:name="_Toc214917839"/>
      <w:r>
        <w:t>7.1.6.2</w:t>
      </w:r>
      <w:r w:rsidR="008B55FA">
        <w:t>.18</w:t>
      </w:r>
      <w:r>
        <w:tab/>
        <w:t>Type: MbmsSaIdentity</w:t>
      </w:r>
      <w:bookmarkEnd w:id="357"/>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58" w:name="_Toc214917840"/>
      <w:r>
        <w:t>7.1.6.2</w:t>
      </w:r>
      <w:r w:rsidR="008B55FA">
        <w:t>.19</w:t>
      </w:r>
      <w:r>
        <w:tab/>
        <w:t>Type: NR5G</w:t>
      </w:r>
      <w:r w:rsidRPr="00397207">
        <w:t>Mbsf</w:t>
      </w:r>
      <w:r>
        <w:t>saArea</w:t>
      </w:r>
      <w:r w:rsidRPr="00397207">
        <w:t>Change</w:t>
      </w:r>
      <w:bookmarkEnd w:id="358"/>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59" w:name="_Toc214917841"/>
      <w:r>
        <w:t>7.1.6.2</w:t>
      </w:r>
      <w:r w:rsidR="008B55FA">
        <w:t>.20</w:t>
      </w:r>
      <w:r>
        <w:tab/>
        <w:t>Type: AnyNR5G</w:t>
      </w:r>
      <w:r w:rsidRPr="00397207">
        <w:t>Mbsf</w:t>
      </w:r>
      <w:r>
        <w:t>saAreaChange</w:t>
      </w:r>
      <w:bookmarkEnd w:id="359"/>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60" w:name="_Toc214917842"/>
      <w:r>
        <w:lastRenderedPageBreak/>
        <w:t>7.1.6.2</w:t>
      </w:r>
      <w:r w:rsidR="008B55FA">
        <w:t>.21</w:t>
      </w:r>
      <w:r>
        <w:tab/>
        <w:t>Type: SpecificNR5G</w:t>
      </w:r>
      <w:r w:rsidRPr="00397207">
        <w:t>Mbsf</w:t>
      </w:r>
      <w:r>
        <w:t>saArea</w:t>
      </w:r>
      <w:bookmarkEnd w:id="360"/>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61" w:name="_Toc214917843"/>
      <w:r>
        <w:t>7.1.6.2</w:t>
      </w:r>
      <w:r w:rsidR="008B55FA">
        <w:t>.22</w:t>
      </w:r>
      <w:r>
        <w:tab/>
        <w:t>Type: NR5GMbsfsaAreaIdentity</w:t>
      </w:r>
      <w:bookmarkEnd w:id="361"/>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62" w:name="_Toc214917844"/>
      <w:r>
        <w:t>7.1.6.2</w:t>
      </w:r>
      <w:r w:rsidR="008B55FA">
        <w:t>.23</w:t>
      </w:r>
      <w:r>
        <w:tab/>
        <w:t>Type: PeriodicReport</w:t>
      </w:r>
      <w:bookmarkEnd w:id="362"/>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63" w:name="_Toc214917845"/>
      <w:r>
        <w:t>7.1.6.2</w:t>
      </w:r>
      <w:r w:rsidR="008B55FA">
        <w:t>.24</w:t>
      </w:r>
      <w:r>
        <w:tab/>
        <w:t>Type: PlmnChange</w:t>
      </w:r>
      <w:bookmarkEnd w:id="363"/>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64" w:name="_Toc214917846"/>
      <w:r>
        <w:t>7.1.6.2</w:t>
      </w:r>
      <w:r w:rsidR="008B55FA">
        <w:t>.25</w:t>
      </w:r>
      <w:r>
        <w:tab/>
        <w:t>Type: AnyPlmnChange</w:t>
      </w:r>
      <w:bookmarkEnd w:id="364"/>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65" w:name="_Toc214917847"/>
      <w:r>
        <w:lastRenderedPageBreak/>
        <w:t>7.1.6.2</w:t>
      </w:r>
      <w:r w:rsidR="008B55FA">
        <w:t>.26</w:t>
      </w:r>
      <w:r>
        <w:tab/>
        <w:t>Type: SpecificPlmnChange</w:t>
      </w:r>
      <w:bookmarkEnd w:id="365"/>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66" w:name="_Toc214917848"/>
      <w:r>
        <w:t>7.1.6.2</w:t>
      </w:r>
      <w:r w:rsidR="008B55FA">
        <w:t>.27</w:t>
      </w:r>
      <w:r>
        <w:tab/>
        <w:t>Type: Plmn</w:t>
      </w:r>
      <w:bookmarkEnd w:id="366"/>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67" w:name="_Toc214917849"/>
      <w:r>
        <w:t>7.1.6.2</w:t>
      </w:r>
      <w:r w:rsidR="00837C55">
        <w:t>.28</w:t>
      </w:r>
      <w:r>
        <w:tab/>
        <w:t>Type: TrackingAreaChange</w:t>
      </w:r>
      <w:bookmarkEnd w:id="367"/>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68" w:name="_Toc214917850"/>
      <w:r>
        <w:t>7.1.6.2</w:t>
      </w:r>
      <w:r w:rsidR="00837C55">
        <w:t>.29</w:t>
      </w:r>
      <w:r>
        <w:tab/>
        <w:t>Type: AnyTrackingAreaChange</w:t>
      </w:r>
      <w:bookmarkEnd w:id="368"/>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69" w:name="_Toc214917851"/>
      <w:r>
        <w:t>7.1.6.2</w:t>
      </w:r>
      <w:r w:rsidR="00837C55">
        <w:t>.30</w:t>
      </w:r>
      <w:r>
        <w:tab/>
        <w:t>Type: SpecificTrackingAreaChange</w:t>
      </w:r>
      <w:bookmarkEnd w:id="369"/>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70" w:name="_Toc214917852"/>
      <w:r>
        <w:lastRenderedPageBreak/>
        <w:t>7.1.6.2</w:t>
      </w:r>
      <w:r w:rsidR="00837C55">
        <w:t>.31</w:t>
      </w:r>
      <w:r>
        <w:tab/>
        <w:t>Type: TrackingArea</w:t>
      </w:r>
      <w:bookmarkEnd w:id="370"/>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71" w:name="_Toc214917853"/>
      <w:r>
        <w:t>7.1.6.2</w:t>
      </w:r>
      <w:r w:rsidR="00837C55">
        <w:t>.32</w:t>
      </w:r>
      <w:r>
        <w:tab/>
        <w:t>Type: TravelledDistance</w:t>
      </w:r>
      <w:bookmarkEnd w:id="371"/>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72" w:name="_Toc214917854"/>
      <w:r>
        <w:t>7.1.6.2</w:t>
      </w:r>
      <w:r w:rsidR="00837C55">
        <w:t>.33</w:t>
      </w:r>
      <w:r>
        <w:tab/>
        <w:t>Type: RequestedLocationInfo</w:t>
      </w:r>
      <w:bookmarkEnd w:id="372"/>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373" w:name="_Toc214917855"/>
      <w:r>
        <w:lastRenderedPageBreak/>
        <w:t>7.1.6.2.</w:t>
      </w:r>
      <w:r w:rsidR="001737EB">
        <w:t>34</w:t>
      </w:r>
      <w:r>
        <w:tab/>
        <w:t>Type: AdaptiveTrigger</w:t>
      </w:r>
      <w:bookmarkEnd w:id="373"/>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lastRenderedPageBreak/>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lastRenderedPageBreak/>
              <w:t>rrcInactiveadditionalTime</w:t>
            </w:r>
          </w:p>
        </w:tc>
        <w:tc>
          <w:tcPr>
            <w:tcW w:w="1311" w:type="dxa"/>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7A20DFDF" w:rsidR="00124602" w:rsidRDefault="00124602" w:rsidP="00124602">
      <w:pPr>
        <w:pStyle w:val="Heading5"/>
      </w:pPr>
      <w:bookmarkStart w:id="374" w:name="_Toc214917856"/>
      <w:r>
        <w:t>7.1.6.2.</w:t>
      </w:r>
      <w:r w:rsidR="001737EB">
        <w:t>35</w:t>
      </w:r>
      <w:r>
        <w:tab/>
      </w:r>
      <w:r w:rsidR="008E4BDF">
        <w:t>Void</w:t>
      </w:r>
      <w:bookmarkEnd w:id="374"/>
    </w:p>
    <w:p w14:paraId="40D2BD49" w14:textId="77777777" w:rsidR="00124602" w:rsidRDefault="00124602" w:rsidP="00124602"/>
    <w:p w14:paraId="6FB474A1" w14:textId="7A29EEF1" w:rsidR="00124602" w:rsidRDefault="00124602" w:rsidP="00124602">
      <w:pPr>
        <w:pStyle w:val="Heading5"/>
      </w:pPr>
      <w:bookmarkStart w:id="375" w:name="_Toc214917857"/>
      <w:r>
        <w:t>7.1.6.2.</w:t>
      </w:r>
      <w:r w:rsidR="00053171">
        <w:t>36</w:t>
      </w:r>
      <w:r>
        <w:tab/>
        <w:t>Type: SpecificArea</w:t>
      </w:r>
      <w:bookmarkEnd w:id="375"/>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376" w:name="_Toc214917858"/>
      <w:r>
        <w:t>7.1.6.2.</w:t>
      </w:r>
      <w:r w:rsidR="007F0913">
        <w:t>37</w:t>
      </w:r>
      <w:r>
        <w:tab/>
        <w:t>Type: RatTypeChange</w:t>
      </w:r>
      <w:bookmarkEnd w:id="376"/>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377" w:name="_Toc214917859"/>
      <w:r>
        <w:t>7.1.6.2.</w:t>
      </w:r>
      <w:r w:rsidR="007F0913">
        <w:t>38</w:t>
      </w:r>
      <w:r>
        <w:tab/>
        <w:t>Type: AnyRatTypeChange</w:t>
      </w:r>
      <w:bookmarkEnd w:id="377"/>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016A275F" w:rsidR="00124602" w:rsidRDefault="00124602" w:rsidP="00124602">
      <w:pPr>
        <w:pStyle w:val="Heading5"/>
      </w:pPr>
      <w:bookmarkStart w:id="378" w:name="_Toc214917860"/>
      <w:r>
        <w:lastRenderedPageBreak/>
        <w:t>7.1.6.2.</w:t>
      </w:r>
      <w:r w:rsidR="0037710A">
        <w:t>39</w:t>
      </w:r>
      <w:r>
        <w:tab/>
      </w:r>
      <w:r w:rsidR="008E4BDF">
        <w:t>Void</w:t>
      </w:r>
      <w:bookmarkEnd w:id="378"/>
    </w:p>
    <w:p w14:paraId="6FA371BD" w14:textId="419F607A" w:rsidR="00124602" w:rsidRDefault="00124602" w:rsidP="00124602">
      <w:pPr>
        <w:pStyle w:val="Heading5"/>
      </w:pPr>
      <w:bookmarkStart w:id="379" w:name="_Toc214917861"/>
      <w:r>
        <w:t>7.1.6.2.</w:t>
      </w:r>
      <w:r w:rsidR="0037710A">
        <w:t>40</w:t>
      </w:r>
      <w:r>
        <w:tab/>
        <w:t>Type: SignallingEvent</w:t>
      </w:r>
      <w:bookmarkEnd w:id="379"/>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380" w:name="_Toc214917862"/>
      <w:r>
        <w:t>7.1.6.2.</w:t>
      </w:r>
      <w:r w:rsidR="0037710A">
        <w:t>41</w:t>
      </w:r>
      <w:r>
        <w:tab/>
        <w:t>Type: FunctionalAliasActivation</w:t>
      </w:r>
      <w:bookmarkEnd w:id="380"/>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381" w:name="_Toc214917863"/>
      <w:r>
        <w:t>7.1.6.2.</w:t>
      </w:r>
      <w:r w:rsidR="0037710A">
        <w:t>42</w:t>
      </w:r>
      <w:r>
        <w:tab/>
        <w:t>Type: FunctionalAliasDeactivation</w:t>
      </w:r>
      <w:bookmarkEnd w:id="381"/>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382" w:name="_Toc214917864"/>
      <w:r>
        <w:t>7.1.6.2.</w:t>
      </w:r>
      <w:r w:rsidR="0037710A">
        <w:t>43</w:t>
      </w:r>
      <w:r>
        <w:tab/>
        <w:t xml:space="preserve">Type: </w:t>
      </w:r>
      <w:r w:rsidRPr="009354AB">
        <w:t>InitialLogOn</w:t>
      </w:r>
      <w:bookmarkEnd w:id="382"/>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383" w:name="_Toc214917865"/>
      <w:r>
        <w:lastRenderedPageBreak/>
        <w:t>7.1.6.2.</w:t>
      </w:r>
      <w:r w:rsidR="0037710A">
        <w:t>44</w:t>
      </w:r>
      <w:r>
        <w:tab/>
        <w:t xml:space="preserve">Type: </w:t>
      </w:r>
      <w:r w:rsidRPr="009354AB">
        <w:t>GroupCallNonEmergency</w:t>
      </w:r>
      <w:bookmarkEnd w:id="383"/>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384" w:name="_Toc214917866"/>
      <w:r>
        <w:t>7.1.6.2.</w:t>
      </w:r>
      <w:r w:rsidR="0037710A">
        <w:t>45</w:t>
      </w:r>
      <w:r>
        <w:tab/>
        <w:t xml:space="preserve">Type: </w:t>
      </w:r>
      <w:r w:rsidRPr="009354AB">
        <w:t>PrivateCallNonEmergency</w:t>
      </w:r>
      <w:bookmarkEnd w:id="384"/>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385" w:name="_Toc214917867"/>
      <w:r>
        <w:t>7.1.6.2.</w:t>
      </w:r>
      <w:r w:rsidR="00F133D4">
        <w:t>46</w:t>
      </w:r>
      <w:r>
        <w:tab/>
        <w:t>Type: L</w:t>
      </w:r>
      <w:r w:rsidRPr="009354AB">
        <w:t>ocationConfigurationReceived</w:t>
      </w:r>
      <w:bookmarkEnd w:id="385"/>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386" w:name="_Toc214917868"/>
      <w:r>
        <w:t>7.1.6.2.</w:t>
      </w:r>
      <w:r w:rsidR="00F133D4">
        <w:t>47</w:t>
      </w:r>
      <w:r>
        <w:tab/>
        <w:t>Type: LocationRequest</w:t>
      </w:r>
      <w:bookmarkEnd w:id="386"/>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r>
              <w:t>requestLocationHistory</w:t>
            </w:r>
          </w:p>
        </w:tc>
        <w:tc>
          <w:tcPr>
            <w:tcW w:w="1169" w:type="dxa"/>
          </w:tcPr>
          <w:p w14:paraId="3DBD91AF" w14:textId="0054D58D" w:rsidR="00DD4587" w:rsidRPr="00981FAC" w:rsidRDefault="00DD4587" w:rsidP="00DD4587">
            <w:pPr>
              <w:pStyle w:val="TAL"/>
            </w:pPr>
            <w:r>
              <w:t>RequestLocationHistory</w:t>
            </w:r>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r>
              <w:t>requestHistoryStatus</w:t>
            </w:r>
          </w:p>
        </w:tc>
        <w:tc>
          <w:tcPr>
            <w:tcW w:w="1169" w:type="dxa"/>
          </w:tcPr>
          <w:p w14:paraId="345A6730" w14:textId="00B5AE46" w:rsidR="00DD4587" w:rsidRPr="00981FAC" w:rsidRDefault="00DD4587" w:rsidP="00DD4587">
            <w:pPr>
              <w:pStyle w:val="TAL"/>
            </w:pPr>
            <w:r>
              <w:t>booelan</w:t>
            </w:r>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387" w:name="_Toc214917869"/>
      <w:r>
        <w:lastRenderedPageBreak/>
        <w:t>7.1.6.2.</w:t>
      </w:r>
      <w:r w:rsidR="00AE5FFD">
        <w:t>48</w:t>
      </w:r>
      <w:r>
        <w:tab/>
        <w:t>Type: RequestLocationHistory</w:t>
      </w:r>
      <w:bookmarkEnd w:id="387"/>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r>
        <w:t>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r>
              <w:t>numberOfReports</w:t>
            </w:r>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r>
              <w:t>startTime</w:t>
            </w:r>
          </w:p>
        </w:tc>
        <w:tc>
          <w:tcPr>
            <w:tcW w:w="1217" w:type="dxa"/>
          </w:tcPr>
          <w:p w14:paraId="289E93F0" w14:textId="77777777" w:rsidR="00E8718D" w:rsidRDefault="00E8718D" w:rsidP="00BF0286">
            <w:pPr>
              <w:pStyle w:val="TAL"/>
            </w:pPr>
            <w:r>
              <w:t>DateTime</w:t>
            </w:r>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r>
              <w:t>endTime</w:t>
            </w:r>
          </w:p>
        </w:tc>
        <w:tc>
          <w:tcPr>
            <w:tcW w:w="1217" w:type="dxa"/>
          </w:tcPr>
          <w:p w14:paraId="1AB46F8B" w14:textId="77777777" w:rsidR="00E8718D" w:rsidRDefault="00E8718D" w:rsidP="00BF0286">
            <w:pPr>
              <w:pStyle w:val="TAL"/>
            </w:pPr>
            <w:r>
              <w:t>DateTime</w:t>
            </w:r>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r>
              <w:t>triggerCriteria</w:t>
            </w:r>
          </w:p>
        </w:tc>
        <w:tc>
          <w:tcPr>
            <w:tcW w:w="1217" w:type="dxa"/>
          </w:tcPr>
          <w:p w14:paraId="29B0F1BA" w14:textId="77777777" w:rsidR="00E8718D" w:rsidRDefault="00E8718D" w:rsidP="00BF0286">
            <w:pPr>
              <w:pStyle w:val="TAL"/>
            </w:pPr>
            <w:r>
              <w:t>TriggerCriteria</w:t>
            </w:r>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r>
              <w:t>minimumIntervalLength</w:t>
            </w:r>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Default="00DD4587" w:rsidP="00451495"/>
    <w:p w14:paraId="319ED94C" w14:textId="77777777" w:rsidR="00122DF5" w:rsidRDefault="00122DF5" w:rsidP="00122DF5">
      <w:pPr>
        <w:pStyle w:val="Heading5"/>
      </w:pPr>
      <w:bookmarkStart w:id="388" w:name="_Toc214917870"/>
      <w:r>
        <w:t>7.1.6.2.49</w:t>
      </w:r>
      <w:r>
        <w:tab/>
        <w:t>Type: MCUELocation</w:t>
      </w:r>
      <w:bookmarkEnd w:id="388"/>
    </w:p>
    <w:p w14:paraId="36031599" w14:textId="77777777" w:rsidR="00122DF5" w:rsidRDefault="00122DF5" w:rsidP="00122DF5">
      <w:pPr>
        <w:pStyle w:val="TH"/>
      </w:pPr>
      <w:r>
        <w:rPr>
          <w:noProof/>
        </w:rPr>
        <w:t>Table </w:t>
      </w:r>
      <w:r>
        <w:t xml:space="preserve">7.1.6.2.49-1: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1E3AF681" w14:textId="77777777" w:rsidTr="00F75401">
        <w:trPr>
          <w:jc w:val="center"/>
        </w:trPr>
        <w:tc>
          <w:tcPr>
            <w:tcW w:w="1703" w:type="dxa"/>
            <w:shd w:val="clear" w:color="auto" w:fill="C0C0C0"/>
            <w:hideMark/>
          </w:tcPr>
          <w:p w14:paraId="2F605205" w14:textId="77777777" w:rsidR="00122DF5" w:rsidRPr="0016361A" w:rsidRDefault="00122DF5" w:rsidP="00F75401">
            <w:pPr>
              <w:pStyle w:val="TAH"/>
            </w:pPr>
            <w:r w:rsidRPr="0016361A">
              <w:t>Attribute name</w:t>
            </w:r>
          </w:p>
        </w:tc>
        <w:tc>
          <w:tcPr>
            <w:tcW w:w="1444" w:type="dxa"/>
            <w:shd w:val="clear" w:color="auto" w:fill="C0C0C0"/>
            <w:hideMark/>
          </w:tcPr>
          <w:p w14:paraId="1D374F94" w14:textId="77777777" w:rsidR="00122DF5" w:rsidRPr="0016361A" w:rsidRDefault="00122DF5" w:rsidP="00F75401">
            <w:pPr>
              <w:pStyle w:val="TAH"/>
            </w:pPr>
            <w:r w:rsidRPr="0016361A">
              <w:t>Data type</w:t>
            </w:r>
          </w:p>
        </w:tc>
        <w:tc>
          <w:tcPr>
            <w:tcW w:w="425" w:type="dxa"/>
            <w:shd w:val="clear" w:color="auto" w:fill="C0C0C0"/>
            <w:hideMark/>
          </w:tcPr>
          <w:p w14:paraId="6DF4985C" w14:textId="77777777" w:rsidR="00122DF5" w:rsidRPr="0016361A" w:rsidRDefault="00122DF5" w:rsidP="00F75401">
            <w:pPr>
              <w:pStyle w:val="TAH"/>
            </w:pPr>
            <w:r w:rsidRPr="0016361A">
              <w:t>P</w:t>
            </w:r>
          </w:p>
        </w:tc>
        <w:tc>
          <w:tcPr>
            <w:tcW w:w="1134" w:type="dxa"/>
            <w:shd w:val="clear" w:color="auto" w:fill="C0C0C0"/>
          </w:tcPr>
          <w:p w14:paraId="5B85F915" w14:textId="77777777" w:rsidR="00122DF5" w:rsidRPr="0016361A" w:rsidRDefault="00122DF5" w:rsidP="00F75401">
            <w:pPr>
              <w:pStyle w:val="TAH"/>
            </w:pPr>
            <w:r w:rsidRPr="00F112E4">
              <w:t>Cardinality</w:t>
            </w:r>
          </w:p>
        </w:tc>
        <w:tc>
          <w:tcPr>
            <w:tcW w:w="3178" w:type="dxa"/>
            <w:shd w:val="clear" w:color="auto" w:fill="C0C0C0"/>
            <w:hideMark/>
          </w:tcPr>
          <w:p w14:paraId="3DB1779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5C46ABD5"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2022FF50" w14:textId="77777777" w:rsidTr="00F75401">
        <w:trPr>
          <w:jc w:val="center"/>
        </w:trPr>
        <w:tc>
          <w:tcPr>
            <w:tcW w:w="1703" w:type="dxa"/>
          </w:tcPr>
          <w:p w14:paraId="570F6A76" w14:textId="77777777" w:rsidR="00122DF5" w:rsidRPr="0016361A" w:rsidRDefault="00122DF5" w:rsidP="00F75401">
            <w:pPr>
              <w:pStyle w:val="TAL"/>
            </w:pPr>
            <w:r>
              <w:t>functionalAlias</w:t>
            </w:r>
          </w:p>
        </w:tc>
        <w:tc>
          <w:tcPr>
            <w:tcW w:w="1444" w:type="dxa"/>
          </w:tcPr>
          <w:p w14:paraId="0574022B" w14:textId="77777777" w:rsidR="00122DF5" w:rsidRPr="0016361A" w:rsidRDefault="00122DF5" w:rsidP="00F75401">
            <w:pPr>
              <w:pStyle w:val="TAL"/>
            </w:pPr>
            <w:r>
              <w:t>Uri</w:t>
            </w:r>
          </w:p>
        </w:tc>
        <w:tc>
          <w:tcPr>
            <w:tcW w:w="425" w:type="dxa"/>
          </w:tcPr>
          <w:p w14:paraId="4E83E22B" w14:textId="77777777" w:rsidR="00122DF5" w:rsidRPr="0016361A" w:rsidRDefault="00122DF5" w:rsidP="00F75401">
            <w:pPr>
              <w:pStyle w:val="TAC"/>
            </w:pPr>
            <w:r>
              <w:t>O</w:t>
            </w:r>
          </w:p>
        </w:tc>
        <w:tc>
          <w:tcPr>
            <w:tcW w:w="1134" w:type="dxa"/>
          </w:tcPr>
          <w:p w14:paraId="34886E74" w14:textId="77777777" w:rsidR="00122DF5" w:rsidRPr="0016361A" w:rsidRDefault="00122DF5" w:rsidP="00F75401">
            <w:pPr>
              <w:pStyle w:val="TAL"/>
            </w:pPr>
            <w:r>
              <w:t>0..1</w:t>
            </w:r>
          </w:p>
        </w:tc>
        <w:tc>
          <w:tcPr>
            <w:tcW w:w="3178" w:type="dxa"/>
          </w:tcPr>
          <w:p w14:paraId="71022204" w14:textId="77777777" w:rsidR="00122DF5" w:rsidRPr="0016361A" w:rsidRDefault="00122DF5" w:rsidP="00F75401">
            <w:pPr>
              <w:pStyle w:val="TAL"/>
              <w:rPr>
                <w:rFonts w:cs="Arial"/>
                <w:szCs w:val="18"/>
              </w:rPr>
            </w:pPr>
            <w:r>
              <w:rPr>
                <w:rFonts w:cs="Arial"/>
                <w:szCs w:val="18"/>
              </w:rPr>
              <w:t>Includes functional alias change that triggered the location report.</w:t>
            </w:r>
          </w:p>
        </w:tc>
        <w:tc>
          <w:tcPr>
            <w:tcW w:w="1645" w:type="dxa"/>
          </w:tcPr>
          <w:p w14:paraId="79DFF766" w14:textId="77777777" w:rsidR="00122DF5" w:rsidRPr="0016361A" w:rsidRDefault="00122DF5" w:rsidP="00F75401">
            <w:pPr>
              <w:pStyle w:val="TAL"/>
              <w:rPr>
                <w:rFonts w:cs="Arial"/>
                <w:szCs w:val="18"/>
              </w:rPr>
            </w:pPr>
          </w:p>
        </w:tc>
      </w:tr>
      <w:tr w:rsidR="00122DF5" w:rsidRPr="00B54FF5" w14:paraId="242F9C71" w14:textId="77777777" w:rsidTr="00F75401">
        <w:trPr>
          <w:jc w:val="center"/>
        </w:trPr>
        <w:tc>
          <w:tcPr>
            <w:tcW w:w="1703" w:type="dxa"/>
          </w:tcPr>
          <w:p w14:paraId="79A97241" w14:textId="77777777" w:rsidR="00122DF5" w:rsidRDefault="00122DF5" w:rsidP="00F75401">
            <w:pPr>
              <w:pStyle w:val="TAL"/>
            </w:pPr>
            <w:r>
              <w:t>interRatType</w:t>
            </w:r>
          </w:p>
        </w:tc>
        <w:tc>
          <w:tcPr>
            <w:tcW w:w="1444" w:type="dxa"/>
          </w:tcPr>
          <w:p w14:paraId="749131C7" w14:textId="77777777" w:rsidR="00122DF5" w:rsidRDefault="00122DF5" w:rsidP="00F75401">
            <w:pPr>
              <w:pStyle w:val="TAL"/>
            </w:pPr>
            <w:r>
              <w:t>InterRatType</w:t>
            </w:r>
          </w:p>
        </w:tc>
        <w:tc>
          <w:tcPr>
            <w:tcW w:w="425" w:type="dxa"/>
          </w:tcPr>
          <w:p w14:paraId="012F9D67" w14:textId="77777777" w:rsidR="00122DF5" w:rsidRDefault="00122DF5" w:rsidP="00F75401">
            <w:pPr>
              <w:pStyle w:val="TAC"/>
            </w:pPr>
            <w:r>
              <w:t>O</w:t>
            </w:r>
          </w:p>
        </w:tc>
        <w:tc>
          <w:tcPr>
            <w:tcW w:w="1134" w:type="dxa"/>
          </w:tcPr>
          <w:p w14:paraId="1AB62082" w14:textId="77777777" w:rsidR="00122DF5" w:rsidRDefault="00122DF5" w:rsidP="00F75401">
            <w:pPr>
              <w:pStyle w:val="TAL"/>
            </w:pPr>
            <w:r>
              <w:t>0..1</w:t>
            </w:r>
          </w:p>
        </w:tc>
        <w:tc>
          <w:tcPr>
            <w:tcW w:w="3178" w:type="dxa"/>
          </w:tcPr>
          <w:p w14:paraId="5809D585" w14:textId="77777777" w:rsidR="00122DF5" w:rsidRDefault="00122DF5" w:rsidP="00F75401">
            <w:pPr>
              <w:pStyle w:val="TAL"/>
              <w:rPr>
                <w:rFonts w:cs="Arial"/>
                <w:szCs w:val="18"/>
              </w:rPr>
            </w:pPr>
            <w:r>
              <w:rPr>
                <w:rFonts w:cs="Arial"/>
                <w:szCs w:val="18"/>
              </w:rPr>
              <w:t>Includes the RAT change type.</w:t>
            </w:r>
          </w:p>
        </w:tc>
        <w:tc>
          <w:tcPr>
            <w:tcW w:w="1645" w:type="dxa"/>
          </w:tcPr>
          <w:p w14:paraId="0C5140CC" w14:textId="77777777" w:rsidR="00122DF5" w:rsidRPr="0016361A" w:rsidRDefault="00122DF5" w:rsidP="00F75401">
            <w:pPr>
              <w:pStyle w:val="TAL"/>
              <w:rPr>
                <w:rFonts w:cs="Arial"/>
                <w:szCs w:val="18"/>
              </w:rPr>
            </w:pPr>
          </w:p>
        </w:tc>
      </w:tr>
      <w:tr w:rsidR="00122DF5" w:rsidRPr="00B54FF5" w14:paraId="3ABC7242" w14:textId="77777777" w:rsidTr="00F75401">
        <w:trPr>
          <w:jc w:val="center"/>
        </w:trPr>
        <w:tc>
          <w:tcPr>
            <w:tcW w:w="1703" w:type="dxa"/>
          </w:tcPr>
          <w:p w14:paraId="519155B8" w14:textId="77777777" w:rsidR="00122DF5" w:rsidRDefault="00122DF5" w:rsidP="00F75401">
            <w:pPr>
              <w:pStyle w:val="TAL"/>
            </w:pPr>
            <w:r>
              <w:t>locationData</w:t>
            </w:r>
          </w:p>
        </w:tc>
        <w:tc>
          <w:tcPr>
            <w:tcW w:w="1444" w:type="dxa"/>
          </w:tcPr>
          <w:p w14:paraId="4F92564D" w14:textId="77777777" w:rsidR="00122DF5" w:rsidRDefault="00122DF5" w:rsidP="00F75401">
            <w:pPr>
              <w:pStyle w:val="TAL"/>
            </w:pPr>
            <w:r>
              <w:t>LocationInfo</w:t>
            </w:r>
          </w:p>
        </w:tc>
        <w:tc>
          <w:tcPr>
            <w:tcW w:w="425" w:type="dxa"/>
          </w:tcPr>
          <w:p w14:paraId="3C059560" w14:textId="77777777" w:rsidR="00122DF5" w:rsidRDefault="00122DF5" w:rsidP="00F75401">
            <w:pPr>
              <w:pStyle w:val="TAC"/>
            </w:pPr>
            <w:r>
              <w:t>M</w:t>
            </w:r>
          </w:p>
        </w:tc>
        <w:tc>
          <w:tcPr>
            <w:tcW w:w="1134" w:type="dxa"/>
          </w:tcPr>
          <w:p w14:paraId="3D404FB4" w14:textId="77777777" w:rsidR="00122DF5" w:rsidRDefault="00122DF5" w:rsidP="00F75401">
            <w:pPr>
              <w:pStyle w:val="TAL"/>
            </w:pPr>
            <w:r>
              <w:t>1</w:t>
            </w:r>
          </w:p>
        </w:tc>
        <w:tc>
          <w:tcPr>
            <w:tcW w:w="3178" w:type="dxa"/>
          </w:tcPr>
          <w:p w14:paraId="673E7F56" w14:textId="77777777" w:rsidR="00122DF5" w:rsidRDefault="00122DF5" w:rsidP="00F75401">
            <w:pPr>
              <w:pStyle w:val="TAL"/>
              <w:rPr>
                <w:rFonts w:cs="Arial"/>
                <w:szCs w:val="18"/>
              </w:rPr>
            </w:pPr>
            <w:r>
              <w:rPr>
                <w:rFonts w:cs="Arial"/>
                <w:szCs w:val="18"/>
              </w:rPr>
              <w:t>Includes all location data provided in the location report.</w:t>
            </w:r>
          </w:p>
        </w:tc>
        <w:tc>
          <w:tcPr>
            <w:tcW w:w="1645" w:type="dxa"/>
          </w:tcPr>
          <w:p w14:paraId="63A7E300" w14:textId="77777777" w:rsidR="00122DF5" w:rsidRPr="0016361A" w:rsidRDefault="00122DF5" w:rsidP="00F75401">
            <w:pPr>
              <w:pStyle w:val="TAL"/>
              <w:rPr>
                <w:rFonts w:cs="Arial"/>
                <w:szCs w:val="18"/>
              </w:rPr>
            </w:pPr>
          </w:p>
        </w:tc>
      </w:tr>
      <w:tr w:rsidR="00122DF5" w:rsidRPr="00B54FF5" w14:paraId="68246BBF" w14:textId="77777777" w:rsidTr="00F75401">
        <w:trPr>
          <w:jc w:val="center"/>
        </w:trPr>
        <w:tc>
          <w:tcPr>
            <w:tcW w:w="1703" w:type="dxa"/>
          </w:tcPr>
          <w:p w14:paraId="6A782019" w14:textId="77777777" w:rsidR="00122DF5" w:rsidRDefault="00122DF5" w:rsidP="00F75401">
            <w:pPr>
              <w:pStyle w:val="TAL"/>
            </w:pPr>
            <w:r>
              <w:t>locTimestamp</w:t>
            </w:r>
          </w:p>
        </w:tc>
        <w:tc>
          <w:tcPr>
            <w:tcW w:w="1444" w:type="dxa"/>
          </w:tcPr>
          <w:p w14:paraId="1D743BEC" w14:textId="77777777" w:rsidR="00122DF5" w:rsidRDefault="00122DF5" w:rsidP="00F75401">
            <w:pPr>
              <w:pStyle w:val="TAL"/>
            </w:pPr>
            <w:r>
              <w:t>DateTime</w:t>
            </w:r>
          </w:p>
        </w:tc>
        <w:tc>
          <w:tcPr>
            <w:tcW w:w="425" w:type="dxa"/>
          </w:tcPr>
          <w:p w14:paraId="0F2B823D" w14:textId="77777777" w:rsidR="00122DF5" w:rsidRDefault="00122DF5" w:rsidP="00F75401">
            <w:pPr>
              <w:pStyle w:val="TAC"/>
            </w:pPr>
            <w:r>
              <w:t>M</w:t>
            </w:r>
          </w:p>
        </w:tc>
        <w:tc>
          <w:tcPr>
            <w:tcW w:w="1134" w:type="dxa"/>
          </w:tcPr>
          <w:p w14:paraId="133005CD" w14:textId="77777777" w:rsidR="00122DF5" w:rsidRDefault="00122DF5" w:rsidP="00F75401">
            <w:pPr>
              <w:pStyle w:val="TAL"/>
            </w:pPr>
            <w:r>
              <w:t>1</w:t>
            </w:r>
          </w:p>
        </w:tc>
        <w:tc>
          <w:tcPr>
            <w:tcW w:w="3178" w:type="dxa"/>
          </w:tcPr>
          <w:p w14:paraId="345B4052" w14:textId="77777777" w:rsidR="00122DF5" w:rsidRDefault="00122DF5" w:rsidP="00F75401">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2BBF6222" w14:textId="77777777" w:rsidR="00122DF5" w:rsidRPr="0016361A" w:rsidRDefault="00122DF5" w:rsidP="00F75401">
            <w:pPr>
              <w:pStyle w:val="TAL"/>
              <w:rPr>
                <w:rFonts w:cs="Arial"/>
                <w:szCs w:val="18"/>
              </w:rPr>
            </w:pPr>
          </w:p>
        </w:tc>
      </w:tr>
      <w:tr w:rsidR="00122DF5" w:rsidRPr="00B54FF5" w14:paraId="282F50B9" w14:textId="77777777" w:rsidTr="00F75401">
        <w:trPr>
          <w:jc w:val="center"/>
        </w:trPr>
        <w:tc>
          <w:tcPr>
            <w:tcW w:w="1703" w:type="dxa"/>
          </w:tcPr>
          <w:p w14:paraId="58465D78" w14:textId="77777777" w:rsidR="00122DF5" w:rsidRDefault="00122DF5" w:rsidP="00F75401">
            <w:pPr>
              <w:pStyle w:val="TAL"/>
            </w:pPr>
            <w:r>
              <w:t>mclocClientId</w:t>
            </w:r>
          </w:p>
        </w:tc>
        <w:tc>
          <w:tcPr>
            <w:tcW w:w="1444" w:type="dxa"/>
          </w:tcPr>
          <w:p w14:paraId="1E7CB1B1" w14:textId="77777777" w:rsidR="00122DF5" w:rsidRDefault="00122DF5" w:rsidP="00F75401">
            <w:pPr>
              <w:pStyle w:val="TAL"/>
            </w:pPr>
            <w:r>
              <w:t>MclocClientId</w:t>
            </w:r>
          </w:p>
        </w:tc>
        <w:tc>
          <w:tcPr>
            <w:tcW w:w="425" w:type="dxa"/>
          </w:tcPr>
          <w:p w14:paraId="30B998C3" w14:textId="77777777" w:rsidR="00122DF5" w:rsidRDefault="00122DF5" w:rsidP="00F75401">
            <w:pPr>
              <w:pStyle w:val="TAC"/>
            </w:pPr>
            <w:r>
              <w:t>M</w:t>
            </w:r>
          </w:p>
        </w:tc>
        <w:tc>
          <w:tcPr>
            <w:tcW w:w="1134" w:type="dxa"/>
          </w:tcPr>
          <w:p w14:paraId="5B2632ED" w14:textId="77777777" w:rsidR="00122DF5" w:rsidRDefault="00122DF5" w:rsidP="00F75401">
            <w:pPr>
              <w:pStyle w:val="TAL"/>
            </w:pPr>
            <w:r>
              <w:t>1</w:t>
            </w:r>
          </w:p>
        </w:tc>
        <w:tc>
          <w:tcPr>
            <w:tcW w:w="3178" w:type="dxa"/>
          </w:tcPr>
          <w:p w14:paraId="637C8FE1" w14:textId="77777777" w:rsidR="00122DF5" w:rsidRDefault="00122DF5" w:rsidP="00F75401">
            <w:pPr>
              <w:pStyle w:val="TAL"/>
              <w:rPr>
                <w:rFonts w:cs="Arial"/>
                <w:szCs w:val="18"/>
              </w:rPr>
            </w:pPr>
            <w:r w:rsidRPr="00FD1BB5">
              <w:rPr>
                <w:rFonts w:cs="Arial"/>
                <w:szCs w:val="18"/>
              </w:rPr>
              <w:t>Used to identify the reporting LMC</w:t>
            </w:r>
          </w:p>
        </w:tc>
        <w:tc>
          <w:tcPr>
            <w:tcW w:w="1645" w:type="dxa"/>
          </w:tcPr>
          <w:p w14:paraId="3CA88627" w14:textId="77777777" w:rsidR="00122DF5" w:rsidRPr="0016361A" w:rsidRDefault="00122DF5" w:rsidP="00F75401">
            <w:pPr>
              <w:pStyle w:val="TAL"/>
              <w:rPr>
                <w:rFonts w:cs="Arial"/>
                <w:szCs w:val="18"/>
              </w:rPr>
            </w:pPr>
          </w:p>
        </w:tc>
      </w:tr>
      <w:tr w:rsidR="00122DF5" w:rsidRPr="00B54FF5" w14:paraId="46F5DF55" w14:textId="77777777" w:rsidTr="00F75401">
        <w:trPr>
          <w:jc w:val="center"/>
        </w:trPr>
        <w:tc>
          <w:tcPr>
            <w:tcW w:w="1703" w:type="dxa"/>
          </w:tcPr>
          <w:p w14:paraId="3A3898C8" w14:textId="77777777" w:rsidR="00122DF5" w:rsidRDefault="00122DF5" w:rsidP="00F75401">
            <w:pPr>
              <w:pStyle w:val="TAL"/>
            </w:pPr>
            <w:r>
              <w:t>mcServiceUELabel</w:t>
            </w:r>
          </w:p>
        </w:tc>
        <w:tc>
          <w:tcPr>
            <w:tcW w:w="1444" w:type="dxa"/>
          </w:tcPr>
          <w:p w14:paraId="284A06C0" w14:textId="77777777" w:rsidR="00122DF5" w:rsidRDefault="00122DF5" w:rsidP="00F75401">
            <w:pPr>
              <w:pStyle w:val="TAL"/>
            </w:pPr>
            <w:r>
              <w:t>string</w:t>
            </w:r>
          </w:p>
        </w:tc>
        <w:tc>
          <w:tcPr>
            <w:tcW w:w="425" w:type="dxa"/>
          </w:tcPr>
          <w:p w14:paraId="3AF1C247" w14:textId="77777777" w:rsidR="00122DF5" w:rsidRDefault="00122DF5" w:rsidP="00F75401">
            <w:pPr>
              <w:pStyle w:val="TAC"/>
            </w:pPr>
            <w:r>
              <w:t>O</w:t>
            </w:r>
          </w:p>
        </w:tc>
        <w:tc>
          <w:tcPr>
            <w:tcW w:w="1134" w:type="dxa"/>
          </w:tcPr>
          <w:p w14:paraId="67B6DF0E" w14:textId="77777777" w:rsidR="00122DF5" w:rsidRDefault="00122DF5" w:rsidP="00F75401">
            <w:pPr>
              <w:pStyle w:val="TAL"/>
            </w:pPr>
            <w:r>
              <w:t>0..1</w:t>
            </w:r>
          </w:p>
        </w:tc>
        <w:tc>
          <w:tcPr>
            <w:tcW w:w="3178" w:type="dxa"/>
          </w:tcPr>
          <w:p w14:paraId="6D97FDF1" w14:textId="77777777" w:rsidR="00122DF5" w:rsidRPr="00FD1BB5" w:rsidRDefault="00122DF5" w:rsidP="00F75401">
            <w:pPr>
              <w:pStyle w:val="TAL"/>
              <w:rPr>
                <w:rFonts w:cs="Arial"/>
                <w:szCs w:val="18"/>
              </w:rPr>
            </w:pPr>
            <w:r>
              <w:rPr>
                <w:rFonts w:cs="Arial"/>
                <w:szCs w:val="18"/>
              </w:rPr>
              <w:t>Used to identify the MC service UE.</w:t>
            </w:r>
          </w:p>
        </w:tc>
        <w:tc>
          <w:tcPr>
            <w:tcW w:w="1645" w:type="dxa"/>
          </w:tcPr>
          <w:p w14:paraId="7AF5E8EE" w14:textId="77777777" w:rsidR="00122DF5" w:rsidRPr="0016361A" w:rsidRDefault="00122DF5" w:rsidP="00F75401">
            <w:pPr>
              <w:pStyle w:val="TAL"/>
              <w:rPr>
                <w:rFonts w:cs="Arial"/>
                <w:szCs w:val="18"/>
              </w:rPr>
            </w:pPr>
          </w:p>
        </w:tc>
      </w:tr>
      <w:tr w:rsidR="00122DF5" w:rsidRPr="00B54FF5" w14:paraId="52D7B8FF" w14:textId="77777777" w:rsidTr="00F75401">
        <w:trPr>
          <w:jc w:val="center"/>
        </w:trPr>
        <w:tc>
          <w:tcPr>
            <w:tcW w:w="1703" w:type="dxa"/>
          </w:tcPr>
          <w:p w14:paraId="618596DE" w14:textId="77777777" w:rsidR="00122DF5" w:rsidRDefault="00122DF5" w:rsidP="00F75401">
            <w:pPr>
              <w:pStyle w:val="TAL"/>
            </w:pPr>
            <w:r>
              <w:t>reportId</w:t>
            </w:r>
          </w:p>
        </w:tc>
        <w:tc>
          <w:tcPr>
            <w:tcW w:w="1444" w:type="dxa"/>
          </w:tcPr>
          <w:p w14:paraId="5CF9BE6E" w14:textId="77777777" w:rsidR="00122DF5" w:rsidRDefault="00122DF5" w:rsidP="00F75401">
            <w:pPr>
              <w:pStyle w:val="TAL"/>
            </w:pPr>
            <w:r>
              <w:t>string</w:t>
            </w:r>
          </w:p>
        </w:tc>
        <w:tc>
          <w:tcPr>
            <w:tcW w:w="425" w:type="dxa"/>
          </w:tcPr>
          <w:p w14:paraId="740B5E7F" w14:textId="77777777" w:rsidR="00122DF5" w:rsidRDefault="00122DF5" w:rsidP="00F75401">
            <w:pPr>
              <w:pStyle w:val="TAC"/>
            </w:pPr>
            <w:r>
              <w:t>O</w:t>
            </w:r>
          </w:p>
        </w:tc>
        <w:tc>
          <w:tcPr>
            <w:tcW w:w="1134" w:type="dxa"/>
          </w:tcPr>
          <w:p w14:paraId="7335147C" w14:textId="77777777" w:rsidR="00122DF5" w:rsidRDefault="00122DF5" w:rsidP="00F75401">
            <w:pPr>
              <w:pStyle w:val="TAL"/>
            </w:pPr>
            <w:r>
              <w:t>0..1</w:t>
            </w:r>
          </w:p>
        </w:tc>
        <w:tc>
          <w:tcPr>
            <w:tcW w:w="3178" w:type="dxa"/>
          </w:tcPr>
          <w:p w14:paraId="565FDE0B" w14:textId="77777777" w:rsidR="00122DF5" w:rsidRDefault="00122DF5" w:rsidP="00F75401">
            <w:pPr>
              <w:pStyle w:val="TAL"/>
              <w:rPr>
                <w:rFonts w:cs="Arial"/>
                <w:szCs w:val="18"/>
              </w:rPr>
            </w:pPr>
            <w:r>
              <w:rPr>
                <w:rFonts w:cs="Arial"/>
                <w:szCs w:val="18"/>
              </w:rPr>
              <w:t>Used to return the request id when the location report is triggered by a location request.</w:t>
            </w:r>
          </w:p>
        </w:tc>
        <w:tc>
          <w:tcPr>
            <w:tcW w:w="1645" w:type="dxa"/>
          </w:tcPr>
          <w:p w14:paraId="36D635B9" w14:textId="77777777" w:rsidR="00122DF5" w:rsidRPr="0016361A" w:rsidRDefault="00122DF5" w:rsidP="00F75401">
            <w:pPr>
              <w:pStyle w:val="TAL"/>
              <w:rPr>
                <w:rFonts w:cs="Arial"/>
                <w:szCs w:val="18"/>
              </w:rPr>
            </w:pPr>
          </w:p>
        </w:tc>
      </w:tr>
      <w:tr w:rsidR="00122DF5" w:rsidRPr="00B54FF5" w14:paraId="58F96D26" w14:textId="77777777" w:rsidTr="00F75401">
        <w:trPr>
          <w:jc w:val="center"/>
        </w:trPr>
        <w:tc>
          <w:tcPr>
            <w:tcW w:w="1703" w:type="dxa"/>
          </w:tcPr>
          <w:p w14:paraId="38E0F0B8" w14:textId="77777777" w:rsidR="00122DF5" w:rsidRPr="0016361A" w:rsidRDefault="00122DF5" w:rsidP="00F75401">
            <w:pPr>
              <w:pStyle w:val="TAL"/>
            </w:pPr>
            <w:r>
              <w:t>reportType</w:t>
            </w:r>
          </w:p>
        </w:tc>
        <w:tc>
          <w:tcPr>
            <w:tcW w:w="1444" w:type="dxa"/>
          </w:tcPr>
          <w:p w14:paraId="287F93C5" w14:textId="77777777" w:rsidR="00122DF5" w:rsidRPr="0016361A" w:rsidRDefault="00122DF5" w:rsidP="00F75401">
            <w:pPr>
              <w:pStyle w:val="TAL"/>
            </w:pPr>
            <w:r>
              <w:t>ReportType</w:t>
            </w:r>
          </w:p>
        </w:tc>
        <w:tc>
          <w:tcPr>
            <w:tcW w:w="425" w:type="dxa"/>
          </w:tcPr>
          <w:p w14:paraId="4154A6A3" w14:textId="77777777" w:rsidR="00122DF5" w:rsidRPr="0016361A" w:rsidRDefault="00122DF5" w:rsidP="00F75401">
            <w:pPr>
              <w:pStyle w:val="TAC"/>
            </w:pPr>
            <w:r>
              <w:t>M</w:t>
            </w:r>
          </w:p>
        </w:tc>
        <w:tc>
          <w:tcPr>
            <w:tcW w:w="1134" w:type="dxa"/>
          </w:tcPr>
          <w:p w14:paraId="67898C49" w14:textId="77777777" w:rsidR="00122DF5" w:rsidRPr="0016361A" w:rsidRDefault="00122DF5" w:rsidP="00F75401">
            <w:pPr>
              <w:pStyle w:val="TAL"/>
            </w:pPr>
            <w:r>
              <w:t>1</w:t>
            </w:r>
          </w:p>
        </w:tc>
        <w:tc>
          <w:tcPr>
            <w:tcW w:w="3178" w:type="dxa"/>
          </w:tcPr>
          <w:p w14:paraId="22D7BAE4" w14:textId="77777777" w:rsidR="00122DF5" w:rsidRPr="0016361A" w:rsidRDefault="00122DF5" w:rsidP="00F75401">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492985A8" w14:textId="77777777" w:rsidR="00122DF5" w:rsidRPr="0016361A" w:rsidRDefault="00122DF5" w:rsidP="00F75401">
            <w:pPr>
              <w:pStyle w:val="TAL"/>
              <w:rPr>
                <w:rFonts w:cs="Arial"/>
                <w:szCs w:val="18"/>
              </w:rPr>
            </w:pPr>
          </w:p>
        </w:tc>
      </w:tr>
      <w:tr w:rsidR="00122DF5" w:rsidRPr="00B54FF5" w14:paraId="0B06E162" w14:textId="77777777" w:rsidTr="00F75401">
        <w:trPr>
          <w:jc w:val="center"/>
        </w:trPr>
        <w:tc>
          <w:tcPr>
            <w:tcW w:w="1703" w:type="dxa"/>
          </w:tcPr>
          <w:p w14:paraId="73DD32F4" w14:textId="77777777" w:rsidR="00122DF5" w:rsidRPr="0016361A" w:rsidRDefault="00122DF5" w:rsidP="00F75401">
            <w:pPr>
              <w:pStyle w:val="TAL"/>
            </w:pPr>
            <w:r>
              <w:t>triggerId</w:t>
            </w:r>
          </w:p>
        </w:tc>
        <w:tc>
          <w:tcPr>
            <w:tcW w:w="1444" w:type="dxa"/>
          </w:tcPr>
          <w:p w14:paraId="07F8A6EA" w14:textId="77777777" w:rsidR="00122DF5" w:rsidRPr="0016361A" w:rsidRDefault="00122DF5" w:rsidP="00F75401">
            <w:pPr>
              <w:pStyle w:val="TAL"/>
            </w:pPr>
            <w:r>
              <w:t>array(string)</w:t>
            </w:r>
          </w:p>
        </w:tc>
        <w:tc>
          <w:tcPr>
            <w:tcW w:w="425" w:type="dxa"/>
          </w:tcPr>
          <w:p w14:paraId="6928249D" w14:textId="77777777" w:rsidR="00122DF5" w:rsidRPr="0016361A" w:rsidRDefault="00122DF5" w:rsidP="00F75401">
            <w:pPr>
              <w:pStyle w:val="TAC"/>
            </w:pPr>
            <w:r>
              <w:t>O</w:t>
            </w:r>
          </w:p>
        </w:tc>
        <w:tc>
          <w:tcPr>
            <w:tcW w:w="1134" w:type="dxa"/>
          </w:tcPr>
          <w:p w14:paraId="4411916C" w14:textId="77777777" w:rsidR="00122DF5" w:rsidRPr="0016361A" w:rsidRDefault="00122DF5" w:rsidP="00F75401">
            <w:pPr>
              <w:pStyle w:val="TAL"/>
            </w:pPr>
            <w:r>
              <w:t>1..N</w:t>
            </w:r>
          </w:p>
        </w:tc>
        <w:tc>
          <w:tcPr>
            <w:tcW w:w="3178" w:type="dxa"/>
          </w:tcPr>
          <w:p w14:paraId="7104B5C5" w14:textId="77777777" w:rsidR="00122DF5" w:rsidRPr="0016361A" w:rsidRDefault="00122DF5" w:rsidP="00F75401">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5CBE4917" w14:textId="77777777" w:rsidR="00122DF5" w:rsidRPr="0016361A" w:rsidRDefault="00122DF5" w:rsidP="00F75401">
            <w:pPr>
              <w:pStyle w:val="TAL"/>
              <w:rPr>
                <w:rFonts w:cs="Arial"/>
                <w:szCs w:val="18"/>
              </w:rPr>
            </w:pPr>
          </w:p>
        </w:tc>
      </w:tr>
      <w:tr w:rsidR="00122DF5" w:rsidRPr="00B54FF5" w14:paraId="3A8E15CA" w14:textId="77777777" w:rsidTr="00F75401">
        <w:trPr>
          <w:jc w:val="center"/>
        </w:trPr>
        <w:tc>
          <w:tcPr>
            <w:tcW w:w="1703" w:type="dxa"/>
          </w:tcPr>
          <w:p w14:paraId="220120E7" w14:textId="77777777" w:rsidR="00122DF5" w:rsidRDefault="00122DF5" w:rsidP="00F75401">
            <w:pPr>
              <w:pStyle w:val="TAL"/>
            </w:pPr>
            <w:r>
              <w:t>locationHistoryData</w:t>
            </w:r>
          </w:p>
        </w:tc>
        <w:tc>
          <w:tcPr>
            <w:tcW w:w="1444" w:type="dxa"/>
          </w:tcPr>
          <w:p w14:paraId="20580F84" w14:textId="77777777" w:rsidR="00122DF5" w:rsidRDefault="00122DF5" w:rsidP="00F75401">
            <w:pPr>
              <w:pStyle w:val="TAL"/>
            </w:pPr>
            <w:r>
              <w:t>LocationHistoryData</w:t>
            </w:r>
          </w:p>
        </w:tc>
        <w:tc>
          <w:tcPr>
            <w:tcW w:w="425" w:type="dxa"/>
          </w:tcPr>
          <w:p w14:paraId="6D580D5F" w14:textId="77777777" w:rsidR="00122DF5" w:rsidRDefault="00122DF5" w:rsidP="00F75401">
            <w:pPr>
              <w:pStyle w:val="TAC"/>
            </w:pPr>
            <w:r>
              <w:t>O</w:t>
            </w:r>
          </w:p>
        </w:tc>
        <w:tc>
          <w:tcPr>
            <w:tcW w:w="1134" w:type="dxa"/>
          </w:tcPr>
          <w:p w14:paraId="6605EE38" w14:textId="77777777" w:rsidR="00122DF5" w:rsidRDefault="00122DF5" w:rsidP="00F75401">
            <w:pPr>
              <w:pStyle w:val="TAL"/>
            </w:pPr>
            <w:r>
              <w:t>0..1</w:t>
            </w:r>
          </w:p>
        </w:tc>
        <w:tc>
          <w:tcPr>
            <w:tcW w:w="3178" w:type="dxa"/>
          </w:tcPr>
          <w:p w14:paraId="0C90CC2A" w14:textId="77777777" w:rsidR="00122DF5" w:rsidRPr="0065016E" w:rsidRDefault="00122DF5" w:rsidP="00F75401">
            <w:pPr>
              <w:pStyle w:val="TAL"/>
              <w:rPr>
                <w:rFonts w:cs="Arial"/>
                <w:szCs w:val="18"/>
              </w:rPr>
            </w:pPr>
            <w:r>
              <w:t>This attribute contains one or multiple time stamped location information reports.</w:t>
            </w:r>
          </w:p>
        </w:tc>
        <w:tc>
          <w:tcPr>
            <w:tcW w:w="1645" w:type="dxa"/>
          </w:tcPr>
          <w:p w14:paraId="29F5175D" w14:textId="77777777" w:rsidR="00122DF5" w:rsidRPr="0016361A" w:rsidRDefault="00122DF5" w:rsidP="00F75401">
            <w:pPr>
              <w:pStyle w:val="TAL"/>
              <w:rPr>
                <w:rFonts w:cs="Arial"/>
                <w:szCs w:val="18"/>
              </w:rPr>
            </w:pPr>
          </w:p>
        </w:tc>
      </w:tr>
      <w:tr w:rsidR="00122DF5" w:rsidRPr="00B54FF5" w14:paraId="6D67A71F" w14:textId="77777777" w:rsidTr="00F75401">
        <w:trPr>
          <w:jc w:val="center"/>
        </w:trPr>
        <w:tc>
          <w:tcPr>
            <w:tcW w:w="1703" w:type="dxa"/>
          </w:tcPr>
          <w:p w14:paraId="77E6B966" w14:textId="77777777" w:rsidR="00122DF5" w:rsidRDefault="00122DF5" w:rsidP="00F75401">
            <w:pPr>
              <w:pStyle w:val="TAL"/>
            </w:pPr>
            <w:r>
              <w:t>locationHistoryStatus</w:t>
            </w:r>
          </w:p>
        </w:tc>
        <w:tc>
          <w:tcPr>
            <w:tcW w:w="1444" w:type="dxa"/>
          </w:tcPr>
          <w:p w14:paraId="69638825" w14:textId="77777777" w:rsidR="00122DF5" w:rsidRDefault="00122DF5" w:rsidP="00F75401">
            <w:pPr>
              <w:pStyle w:val="TAL"/>
            </w:pPr>
            <w:r>
              <w:t>LocationHistroyStatus</w:t>
            </w:r>
          </w:p>
        </w:tc>
        <w:tc>
          <w:tcPr>
            <w:tcW w:w="425" w:type="dxa"/>
          </w:tcPr>
          <w:p w14:paraId="2A6AEAA7" w14:textId="77777777" w:rsidR="00122DF5" w:rsidRDefault="00122DF5" w:rsidP="00F75401">
            <w:pPr>
              <w:pStyle w:val="TAC"/>
            </w:pPr>
            <w:r>
              <w:t>O</w:t>
            </w:r>
          </w:p>
        </w:tc>
        <w:tc>
          <w:tcPr>
            <w:tcW w:w="1134" w:type="dxa"/>
          </w:tcPr>
          <w:p w14:paraId="62B8E221" w14:textId="77777777" w:rsidR="00122DF5" w:rsidRDefault="00122DF5" w:rsidP="00F75401">
            <w:pPr>
              <w:pStyle w:val="TAL"/>
            </w:pPr>
            <w:r>
              <w:t>0..1</w:t>
            </w:r>
          </w:p>
        </w:tc>
        <w:tc>
          <w:tcPr>
            <w:tcW w:w="3178" w:type="dxa"/>
          </w:tcPr>
          <w:p w14:paraId="69C8078B" w14:textId="77777777" w:rsidR="00122DF5" w:rsidRPr="0065016E" w:rsidRDefault="00122DF5" w:rsidP="00F75401">
            <w:pPr>
              <w:pStyle w:val="TAL"/>
              <w:rPr>
                <w:rFonts w:cs="Arial"/>
                <w:szCs w:val="18"/>
              </w:rPr>
            </w:pPr>
            <w:r>
              <w:t>This attribute contains a location hitstory status information.</w:t>
            </w:r>
          </w:p>
        </w:tc>
        <w:tc>
          <w:tcPr>
            <w:tcW w:w="1645" w:type="dxa"/>
          </w:tcPr>
          <w:p w14:paraId="39D64D7E" w14:textId="77777777" w:rsidR="00122DF5" w:rsidRPr="0016361A" w:rsidRDefault="00122DF5" w:rsidP="00F75401">
            <w:pPr>
              <w:pStyle w:val="TAL"/>
              <w:rPr>
                <w:rFonts w:cs="Arial"/>
                <w:szCs w:val="18"/>
              </w:rPr>
            </w:pPr>
          </w:p>
        </w:tc>
      </w:tr>
    </w:tbl>
    <w:p w14:paraId="3C8353FC" w14:textId="77777777" w:rsidR="00122DF5" w:rsidRDefault="00122DF5" w:rsidP="00122DF5">
      <w:pPr>
        <w:rPr>
          <w:lang w:val="en-US"/>
        </w:rPr>
      </w:pPr>
    </w:p>
    <w:p w14:paraId="1539D0FA" w14:textId="77777777" w:rsidR="00122DF5" w:rsidRDefault="00122DF5" w:rsidP="00122DF5">
      <w:pPr>
        <w:pStyle w:val="Heading5"/>
      </w:pPr>
      <w:bookmarkStart w:id="389" w:name="_Toc214917871"/>
      <w:r>
        <w:lastRenderedPageBreak/>
        <w:t>7.1.6.2.50</w:t>
      </w:r>
      <w:r>
        <w:tab/>
        <w:t>Type: LocationInfo</w:t>
      </w:r>
      <w:bookmarkEnd w:id="389"/>
    </w:p>
    <w:p w14:paraId="6612C5E8" w14:textId="77777777" w:rsidR="00122DF5" w:rsidRDefault="00122DF5" w:rsidP="00122DF5">
      <w:pPr>
        <w:pStyle w:val="TH"/>
      </w:pPr>
      <w:r>
        <w:rPr>
          <w:noProof/>
        </w:rPr>
        <w:t>Table </w:t>
      </w:r>
      <w:r>
        <w:t xml:space="preserve">7.1.6.2.50-1: </w:t>
      </w:r>
      <w:r>
        <w:rPr>
          <w:noProof/>
        </w:rPr>
        <w:t xml:space="preserve">Definition of type </w:t>
      </w:r>
      <w:r>
        <w:t>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45749CB9" w14:textId="77777777" w:rsidTr="00F75401">
        <w:trPr>
          <w:jc w:val="center"/>
        </w:trPr>
        <w:tc>
          <w:tcPr>
            <w:tcW w:w="1702" w:type="dxa"/>
            <w:shd w:val="clear" w:color="auto" w:fill="C0C0C0"/>
            <w:hideMark/>
          </w:tcPr>
          <w:p w14:paraId="793F533C" w14:textId="77777777" w:rsidR="00122DF5" w:rsidRPr="0016361A" w:rsidRDefault="00122DF5" w:rsidP="00F75401">
            <w:pPr>
              <w:pStyle w:val="TAH"/>
            </w:pPr>
            <w:r w:rsidRPr="0016361A">
              <w:t>Attribute name</w:t>
            </w:r>
          </w:p>
        </w:tc>
        <w:tc>
          <w:tcPr>
            <w:tcW w:w="1444" w:type="dxa"/>
            <w:shd w:val="clear" w:color="auto" w:fill="C0C0C0"/>
            <w:hideMark/>
          </w:tcPr>
          <w:p w14:paraId="0D690B9A" w14:textId="77777777" w:rsidR="00122DF5" w:rsidRPr="0016361A" w:rsidRDefault="00122DF5" w:rsidP="00F75401">
            <w:pPr>
              <w:pStyle w:val="TAH"/>
            </w:pPr>
            <w:r w:rsidRPr="0016361A">
              <w:t>Data type</w:t>
            </w:r>
          </w:p>
        </w:tc>
        <w:tc>
          <w:tcPr>
            <w:tcW w:w="425" w:type="dxa"/>
            <w:shd w:val="clear" w:color="auto" w:fill="C0C0C0"/>
            <w:hideMark/>
          </w:tcPr>
          <w:p w14:paraId="11EECE84" w14:textId="77777777" w:rsidR="00122DF5" w:rsidRPr="0016361A" w:rsidRDefault="00122DF5" w:rsidP="00F75401">
            <w:pPr>
              <w:pStyle w:val="TAH"/>
            </w:pPr>
            <w:r w:rsidRPr="0016361A">
              <w:t>P</w:t>
            </w:r>
          </w:p>
        </w:tc>
        <w:tc>
          <w:tcPr>
            <w:tcW w:w="1134" w:type="dxa"/>
            <w:shd w:val="clear" w:color="auto" w:fill="C0C0C0"/>
          </w:tcPr>
          <w:p w14:paraId="117560F1" w14:textId="77777777" w:rsidR="00122DF5" w:rsidRPr="0016361A" w:rsidRDefault="00122DF5" w:rsidP="00F75401">
            <w:pPr>
              <w:pStyle w:val="TAH"/>
            </w:pPr>
            <w:r w:rsidRPr="00F112E4">
              <w:t>Cardinality</w:t>
            </w:r>
          </w:p>
        </w:tc>
        <w:tc>
          <w:tcPr>
            <w:tcW w:w="3177" w:type="dxa"/>
            <w:shd w:val="clear" w:color="auto" w:fill="C0C0C0"/>
            <w:hideMark/>
          </w:tcPr>
          <w:p w14:paraId="5F14BFDC"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3A11519C"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44B17E3B" w14:textId="77777777" w:rsidTr="00F75401">
        <w:trPr>
          <w:jc w:val="center"/>
        </w:trPr>
        <w:tc>
          <w:tcPr>
            <w:tcW w:w="1702" w:type="dxa"/>
          </w:tcPr>
          <w:p w14:paraId="25AD30E3" w14:textId="77777777" w:rsidR="00122DF5" w:rsidRPr="0016361A" w:rsidRDefault="00122DF5" w:rsidP="00F75401">
            <w:pPr>
              <w:pStyle w:val="TAL"/>
            </w:pPr>
            <w:r>
              <w:t>currentCoordinate</w:t>
            </w:r>
          </w:p>
        </w:tc>
        <w:tc>
          <w:tcPr>
            <w:tcW w:w="1444" w:type="dxa"/>
          </w:tcPr>
          <w:p w14:paraId="0039397A" w14:textId="77777777" w:rsidR="00122DF5" w:rsidRPr="0016361A" w:rsidRDefault="00122DF5" w:rsidP="00F75401">
            <w:pPr>
              <w:pStyle w:val="TAL"/>
            </w:pPr>
            <w:r>
              <w:t>CurrentCoordinate</w:t>
            </w:r>
          </w:p>
        </w:tc>
        <w:tc>
          <w:tcPr>
            <w:tcW w:w="425" w:type="dxa"/>
          </w:tcPr>
          <w:p w14:paraId="2E5EBBF6" w14:textId="77777777" w:rsidR="00122DF5" w:rsidRPr="0016361A" w:rsidRDefault="00122DF5" w:rsidP="00F75401">
            <w:pPr>
              <w:pStyle w:val="TAC"/>
            </w:pPr>
            <w:r>
              <w:t>O</w:t>
            </w:r>
          </w:p>
        </w:tc>
        <w:tc>
          <w:tcPr>
            <w:tcW w:w="1134" w:type="dxa"/>
          </w:tcPr>
          <w:p w14:paraId="035DA084" w14:textId="77777777" w:rsidR="00122DF5" w:rsidRPr="0016361A" w:rsidRDefault="00122DF5" w:rsidP="00F75401">
            <w:pPr>
              <w:pStyle w:val="TAL"/>
            </w:pPr>
            <w:r>
              <w:t>0..1</w:t>
            </w:r>
          </w:p>
        </w:tc>
        <w:tc>
          <w:tcPr>
            <w:tcW w:w="3177" w:type="dxa"/>
          </w:tcPr>
          <w:p w14:paraId="39E3A924" w14:textId="77777777" w:rsidR="00122DF5" w:rsidRPr="0016361A" w:rsidRDefault="00122DF5" w:rsidP="00F75401">
            <w:pPr>
              <w:pStyle w:val="TAL"/>
              <w:rPr>
                <w:rFonts w:cs="Arial"/>
                <w:szCs w:val="18"/>
              </w:rPr>
            </w:pPr>
            <w:r>
              <w:rPr>
                <w:rFonts w:cs="Arial"/>
                <w:szCs w:val="18"/>
              </w:rPr>
              <w:t>Object that includes the current coordination data.</w:t>
            </w:r>
          </w:p>
        </w:tc>
        <w:tc>
          <w:tcPr>
            <w:tcW w:w="1645" w:type="dxa"/>
          </w:tcPr>
          <w:p w14:paraId="6DDCA4F7" w14:textId="77777777" w:rsidR="00122DF5" w:rsidRPr="0016361A" w:rsidRDefault="00122DF5" w:rsidP="00F75401">
            <w:pPr>
              <w:pStyle w:val="TAL"/>
              <w:rPr>
                <w:rFonts w:cs="Arial"/>
                <w:szCs w:val="18"/>
              </w:rPr>
            </w:pPr>
          </w:p>
        </w:tc>
      </w:tr>
      <w:tr w:rsidR="00122DF5" w:rsidRPr="00B54FF5" w14:paraId="76E3B462" w14:textId="77777777" w:rsidTr="00F75401">
        <w:trPr>
          <w:jc w:val="center"/>
        </w:trPr>
        <w:tc>
          <w:tcPr>
            <w:tcW w:w="1702" w:type="dxa"/>
          </w:tcPr>
          <w:p w14:paraId="684489DA" w14:textId="77777777" w:rsidR="00122DF5" w:rsidRPr="0016361A" w:rsidRDefault="00122DF5" w:rsidP="00F75401">
            <w:pPr>
              <w:pStyle w:val="TAL"/>
            </w:pPr>
            <w:r>
              <w:t>ecgi</w:t>
            </w:r>
          </w:p>
        </w:tc>
        <w:tc>
          <w:tcPr>
            <w:tcW w:w="1444" w:type="dxa"/>
          </w:tcPr>
          <w:p w14:paraId="28696A08" w14:textId="77777777" w:rsidR="00122DF5" w:rsidRPr="0016361A" w:rsidRDefault="00122DF5" w:rsidP="00F75401">
            <w:pPr>
              <w:pStyle w:val="TAL"/>
            </w:pPr>
            <w:r>
              <w:t>Ecgi</w:t>
            </w:r>
          </w:p>
        </w:tc>
        <w:tc>
          <w:tcPr>
            <w:tcW w:w="425" w:type="dxa"/>
          </w:tcPr>
          <w:p w14:paraId="6F1575B7" w14:textId="77777777" w:rsidR="00122DF5" w:rsidRPr="0016361A" w:rsidRDefault="00122DF5" w:rsidP="00F75401">
            <w:pPr>
              <w:pStyle w:val="TAC"/>
            </w:pPr>
            <w:r>
              <w:t>O</w:t>
            </w:r>
          </w:p>
        </w:tc>
        <w:tc>
          <w:tcPr>
            <w:tcW w:w="1134" w:type="dxa"/>
          </w:tcPr>
          <w:p w14:paraId="2551F241" w14:textId="77777777" w:rsidR="00122DF5" w:rsidRPr="0016361A" w:rsidRDefault="00122DF5" w:rsidP="00F75401">
            <w:pPr>
              <w:pStyle w:val="TAL"/>
            </w:pPr>
            <w:r>
              <w:t>0..1</w:t>
            </w:r>
          </w:p>
        </w:tc>
        <w:tc>
          <w:tcPr>
            <w:tcW w:w="3177" w:type="dxa"/>
          </w:tcPr>
          <w:p w14:paraId="53C77C5B" w14:textId="77777777" w:rsidR="00122DF5" w:rsidRPr="009662AC" w:rsidRDefault="00122DF5" w:rsidP="00F75401">
            <w:pPr>
              <w:pStyle w:val="TAL"/>
            </w:pPr>
            <w:r>
              <w:t>Attribute containing the ECGI that the LMC is located in.</w:t>
            </w:r>
          </w:p>
        </w:tc>
        <w:tc>
          <w:tcPr>
            <w:tcW w:w="1645" w:type="dxa"/>
          </w:tcPr>
          <w:p w14:paraId="26FA999C" w14:textId="77777777" w:rsidR="00122DF5" w:rsidRPr="0016361A" w:rsidRDefault="00122DF5" w:rsidP="00F75401">
            <w:pPr>
              <w:pStyle w:val="TAL"/>
              <w:rPr>
                <w:rFonts w:cs="Arial"/>
                <w:szCs w:val="18"/>
              </w:rPr>
            </w:pPr>
          </w:p>
        </w:tc>
      </w:tr>
      <w:tr w:rsidR="00122DF5" w:rsidRPr="00B54FF5" w14:paraId="7FFF19FC" w14:textId="77777777" w:rsidTr="00F75401">
        <w:trPr>
          <w:jc w:val="center"/>
        </w:trPr>
        <w:tc>
          <w:tcPr>
            <w:tcW w:w="1702" w:type="dxa"/>
          </w:tcPr>
          <w:p w14:paraId="188C1515" w14:textId="77777777" w:rsidR="00122DF5" w:rsidRPr="0016361A" w:rsidRDefault="00122DF5" w:rsidP="00F75401">
            <w:pPr>
              <w:pStyle w:val="TAL"/>
            </w:pPr>
            <w:r>
              <w:t>mbmsSaiId</w:t>
            </w:r>
          </w:p>
        </w:tc>
        <w:tc>
          <w:tcPr>
            <w:tcW w:w="1444" w:type="dxa"/>
          </w:tcPr>
          <w:p w14:paraId="5111754F" w14:textId="77777777" w:rsidR="00122DF5" w:rsidRPr="0016361A" w:rsidRDefault="00122DF5" w:rsidP="00F75401">
            <w:pPr>
              <w:pStyle w:val="TAL"/>
            </w:pPr>
            <w:r>
              <w:t>string</w:t>
            </w:r>
          </w:p>
        </w:tc>
        <w:tc>
          <w:tcPr>
            <w:tcW w:w="425" w:type="dxa"/>
          </w:tcPr>
          <w:p w14:paraId="25CE37C2" w14:textId="77777777" w:rsidR="00122DF5" w:rsidRPr="0016361A" w:rsidRDefault="00122DF5" w:rsidP="00F75401">
            <w:pPr>
              <w:pStyle w:val="TAC"/>
            </w:pPr>
            <w:r>
              <w:t>O</w:t>
            </w:r>
          </w:p>
        </w:tc>
        <w:tc>
          <w:tcPr>
            <w:tcW w:w="1134" w:type="dxa"/>
          </w:tcPr>
          <w:p w14:paraId="733DE211" w14:textId="77777777" w:rsidR="00122DF5" w:rsidRPr="0016361A" w:rsidRDefault="00122DF5" w:rsidP="00F75401">
            <w:pPr>
              <w:pStyle w:val="TAL"/>
            </w:pPr>
            <w:r>
              <w:t>0..1</w:t>
            </w:r>
          </w:p>
        </w:tc>
        <w:tc>
          <w:tcPr>
            <w:tcW w:w="3177" w:type="dxa"/>
          </w:tcPr>
          <w:p w14:paraId="2816A927" w14:textId="77777777" w:rsidR="00122DF5" w:rsidRPr="0016361A" w:rsidRDefault="00122DF5" w:rsidP="00F75401">
            <w:pPr>
              <w:pStyle w:val="TAL"/>
              <w:rPr>
                <w:rFonts w:cs="Arial"/>
                <w:szCs w:val="18"/>
              </w:rPr>
            </w:pPr>
            <w:r w:rsidRPr="009662AC">
              <w:rPr>
                <w:rFonts w:cs="Arial"/>
                <w:szCs w:val="18"/>
              </w:rPr>
              <w:t>Attribute containing the MBMS Service Area Id the LMC is located in.</w:t>
            </w:r>
          </w:p>
        </w:tc>
        <w:tc>
          <w:tcPr>
            <w:tcW w:w="1645" w:type="dxa"/>
          </w:tcPr>
          <w:p w14:paraId="08640421" w14:textId="77777777" w:rsidR="00122DF5" w:rsidRPr="0016361A" w:rsidRDefault="00122DF5" w:rsidP="00F75401">
            <w:pPr>
              <w:pStyle w:val="TAL"/>
              <w:rPr>
                <w:rFonts w:cs="Arial"/>
                <w:szCs w:val="18"/>
              </w:rPr>
            </w:pPr>
          </w:p>
        </w:tc>
      </w:tr>
      <w:tr w:rsidR="00122DF5" w:rsidRPr="00B54FF5" w14:paraId="21C31B2E" w14:textId="77777777" w:rsidTr="00F75401">
        <w:trPr>
          <w:jc w:val="center"/>
        </w:trPr>
        <w:tc>
          <w:tcPr>
            <w:tcW w:w="1702" w:type="dxa"/>
          </w:tcPr>
          <w:p w14:paraId="7894DAFE" w14:textId="77777777" w:rsidR="00122DF5" w:rsidRPr="0016361A" w:rsidRDefault="00122DF5" w:rsidP="00F75401">
            <w:pPr>
              <w:pStyle w:val="TAL"/>
            </w:pPr>
            <w:r>
              <w:t>mbsfnArea</w:t>
            </w:r>
          </w:p>
        </w:tc>
        <w:tc>
          <w:tcPr>
            <w:tcW w:w="1444" w:type="dxa"/>
          </w:tcPr>
          <w:p w14:paraId="01A24B9F" w14:textId="77777777" w:rsidR="00122DF5" w:rsidRPr="0016361A" w:rsidRDefault="00122DF5" w:rsidP="00F75401">
            <w:pPr>
              <w:pStyle w:val="TAL"/>
            </w:pPr>
            <w:r>
              <w:t>MbsfnArea</w:t>
            </w:r>
          </w:p>
        </w:tc>
        <w:tc>
          <w:tcPr>
            <w:tcW w:w="425" w:type="dxa"/>
          </w:tcPr>
          <w:p w14:paraId="4A3BC44A" w14:textId="77777777" w:rsidR="00122DF5" w:rsidRPr="0016361A" w:rsidRDefault="00122DF5" w:rsidP="00F75401">
            <w:pPr>
              <w:pStyle w:val="TAC"/>
            </w:pPr>
            <w:r>
              <w:t>O</w:t>
            </w:r>
          </w:p>
        </w:tc>
        <w:tc>
          <w:tcPr>
            <w:tcW w:w="1134" w:type="dxa"/>
          </w:tcPr>
          <w:p w14:paraId="71E62731" w14:textId="77777777" w:rsidR="00122DF5" w:rsidRPr="0016361A" w:rsidRDefault="00122DF5" w:rsidP="00F75401">
            <w:pPr>
              <w:pStyle w:val="TAL"/>
            </w:pPr>
            <w:r>
              <w:t>0..1</w:t>
            </w:r>
          </w:p>
        </w:tc>
        <w:tc>
          <w:tcPr>
            <w:tcW w:w="3177" w:type="dxa"/>
          </w:tcPr>
          <w:p w14:paraId="257A8614" w14:textId="77777777" w:rsidR="00122DF5" w:rsidRPr="009662AC" w:rsidRDefault="00122DF5" w:rsidP="00F75401">
            <w:pPr>
              <w:pStyle w:val="TAL"/>
              <w:rPr>
                <w:rFonts w:cs="Arial"/>
                <w:szCs w:val="18"/>
              </w:rPr>
            </w:pPr>
            <w:r w:rsidRPr="009662AC">
              <w:rPr>
                <w:rFonts w:cs="Arial"/>
                <w:szCs w:val="18"/>
              </w:rPr>
              <w:t>Attribute containing the MBSFN Area the LMC is located in.</w:t>
            </w:r>
          </w:p>
        </w:tc>
        <w:tc>
          <w:tcPr>
            <w:tcW w:w="1645" w:type="dxa"/>
          </w:tcPr>
          <w:p w14:paraId="687669BB" w14:textId="77777777" w:rsidR="00122DF5" w:rsidRPr="0016361A" w:rsidRDefault="00122DF5" w:rsidP="00F75401">
            <w:pPr>
              <w:pStyle w:val="TAL"/>
              <w:rPr>
                <w:rFonts w:cs="Arial"/>
                <w:szCs w:val="18"/>
              </w:rPr>
            </w:pPr>
          </w:p>
        </w:tc>
      </w:tr>
      <w:tr w:rsidR="00122DF5" w:rsidRPr="00B54FF5" w14:paraId="6E47574E" w14:textId="77777777" w:rsidTr="00F75401">
        <w:trPr>
          <w:jc w:val="center"/>
        </w:trPr>
        <w:tc>
          <w:tcPr>
            <w:tcW w:w="1702" w:type="dxa"/>
          </w:tcPr>
          <w:p w14:paraId="54F66AEF" w14:textId="77777777" w:rsidR="00122DF5" w:rsidRPr="0016361A" w:rsidRDefault="00122DF5" w:rsidP="00F75401">
            <w:pPr>
              <w:pStyle w:val="TAL"/>
            </w:pPr>
            <w:r>
              <w:t>ncgi</w:t>
            </w:r>
          </w:p>
        </w:tc>
        <w:tc>
          <w:tcPr>
            <w:tcW w:w="1444" w:type="dxa"/>
          </w:tcPr>
          <w:p w14:paraId="0C7127A6" w14:textId="77777777" w:rsidR="00122DF5" w:rsidRPr="0016361A" w:rsidRDefault="00122DF5" w:rsidP="00F75401">
            <w:pPr>
              <w:pStyle w:val="TAL"/>
            </w:pPr>
            <w:r>
              <w:t>Ncgi</w:t>
            </w:r>
          </w:p>
        </w:tc>
        <w:tc>
          <w:tcPr>
            <w:tcW w:w="425" w:type="dxa"/>
          </w:tcPr>
          <w:p w14:paraId="6C0AB018" w14:textId="77777777" w:rsidR="00122DF5" w:rsidRPr="0016361A" w:rsidRDefault="00122DF5" w:rsidP="00F75401">
            <w:pPr>
              <w:pStyle w:val="TAC"/>
            </w:pPr>
            <w:r>
              <w:t>O</w:t>
            </w:r>
          </w:p>
        </w:tc>
        <w:tc>
          <w:tcPr>
            <w:tcW w:w="1134" w:type="dxa"/>
          </w:tcPr>
          <w:p w14:paraId="711269AC" w14:textId="77777777" w:rsidR="00122DF5" w:rsidRPr="0016361A" w:rsidRDefault="00122DF5" w:rsidP="00F75401">
            <w:pPr>
              <w:pStyle w:val="TAL"/>
            </w:pPr>
            <w:r>
              <w:t>0..1</w:t>
            </w:r>
          </w:p>
        </w:tc>
        <w:tc>
          <w:tcPr>
            <w:tcW w:w="3177" w:type="dxa"/>
          </w:tcPr>
          <w:p w14:paraId="6A6CED7C" w14:textId="77777777" w:rsidR="00122DF5" w:rsidRPr="0016361A" w:rsidRDefault="00122DF5" w:rsidP="00F75401">
            <w:pPr>
              <w:pStyle w:val="TAL"/>
              <w:rPr>
                <w:rFonts w:cs="Arial"/>
                <w:szCs w:val="18"/>
              </w:rPr>
            </w:pPr>
            <w:r>
              <w:t>Attribute containing the NGCI that the LMC is located in.</w:t>
            </w:r>
          </w:p>
        </w:tc>
        <w:tc>
          <w:tcPr>
            <w:tcW w:w="1645" w:type="dxa"/>
          </w:tcPr>
          <w:p w14:paraId="6FDF8D94" w14:textId="77777777" w:rsidR="00122DF5" w:rsidRPr="0016361A" w:rsidRDefault="00122DF5" w:rsidP="00F75401">
            <w:pPr>
              <w:pStyle w:val="TAL"/>
              <w:rPr>
                <w:rFonts w:cs="Arial"/>
                <w:szCs w:val="18"/>
              </w:rPr>
            </w:pPr>
          </w:p>
        </w:tc>
      </w:tr>
      <w:tr w:rsidR="00122DF5" w:rsidRPr="00B54FF5" w14:paraId="079C27EE" w14:textId="77777777" w:rsidTr="00F75401">
        <w:trPr>
          <w:jc w:val="center"/>
        </w:trPr>
        <w:tc>
          <w:tcPr>
            <w:tcW w:w="1702" w:type="dxa"/>
          </w:tcPr>
          <w:p w14:paraId="41ED44F2" w14:textId="77777777" w:rsidR="00122DF5" w:rsidRDefault="00122DF5" w:rsidP="00F75401">
            <w:pPr>
              <w:pStyle w:val="TAL"/>
            </w:pPr>
            <w:r>
              <w:t>neighbouringEcgi</w:t>
            </w:r>
          </w:p>
        </w:tc>
        <w:tc>
          <w:tcPr>
            <w:tcW w:w="1444" w:type="dxa"/>
          </w:tcPr>
          <w:p w14:paraId="467ACA43" w14:textId="77777777" w:rsidR="00122DF5" w:rsidRDefault="00122DF5" w:rsidP="00F75401">
            <w:pPr>
              <w:pStyle w:val="TAL"/>
            </w:pPr>
            <w:r>
              <w:t>array(Ecgi)</w:t>
            </w:r>
          </w:p>
        </w:tc>
        <w:tc>
          <w:tcPr>
            <w:tcW w:w="425" w:type="dxa"/>
          </w:tcPr>
          <w:p w14:paraId="6FAE37B7" w14:textId="77777777" w:rsidR="00122DF5" w:rsidRDefault="00122DF5" w:rsidP="00F75401">
            <w:pPr>
              <w:pStyle w:val="TAC"/>
            </w:pPr>
            <w:r>
              <w:t>O</w:t>
            </w:r>
          </w:p>
        </w:tc>
        <w:tc>
          <w:tcPr>
            <w:tcW w:w="1134" w:type="dxa"/>
          </w:tcPr>
          <w:p w14:paraId="099C5D59" w14:textId="77777777" w:rsidR="00122DF5" w:rsidRDefault="00122DF5" w:rsidP="00F75401">
            <w:pPr>
              <w:pStyle w:val="TAL"/>
            </w:pPr>
            <w:r>
              <w:t>1..N</w:t>
            </w:r>
          </w:p>
        </w:tc>
        <w:tc>
          <w:tcPr>
            <w:tcW w:w="3177" w:type="dxa"/>
          </w:tcPr>
          <w:p w14:paraId="4EB5C82B" w14:textId="77777777" w:rsidR="00122DF5" w:rsidRDefault="00122DF5" w:rsidP="00F75401">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2ECCF33D" w14:textId="77777777" w:rsidR="00122DF5" w:rsidRPr="0016361A" w:rsidRDefault="00122DF5" w:rsidP="00F75401">
            <w:pPr>
              <w:pStyle w:val="TAL"/>
              <w:rPr>
                <w:rFonts w:cs="Arial"/>
                <w:szCs w:val="18"/>
              </w:rPr>
            </w:pPr>
          </w:p>
        </w:tc>
      </w:tr>
      <w:tr w:rsidR="00122DF5" w:rsidRPr="00B54FF5" w14:paraId="5D912A22" w14:textId="77777777" w:rsidTr="00F75401">
        <w:trPr>
          <w:jc w:val="center"/>
        </w:trPr>
        <w:tc>
          <w:tcPr>
            <w:tcW w:w="1702" w:type="dxa"/>
          </w:tcPr>
          <w:p w14:paraId="0CB494DB" w14:textId="77777777" w:rsidR="00122DF5" w:rsidRPr="0016361A" w:rsidRDefault="00122DF5" w:rsidP="00F75401">
            <w:pPr>
              <w:pStyle w:val="TAL"/>
            </w:pPr>
            <w:r>
              <w:t>neighbouringNcgi</w:t>
            </w:r>
          </w:p>
        </w:tc>
        <w:tc>
          <w:tcPr>
            <w:tcW w:w="1444" w:type="dxa"/>
          </w:tcPr>
          <w:p w14:paraId="06BF3C4D" w14:textId="77777777" w:rsidR="00122DF5" w:rsidRPr="0016361A" w:rsidRDefault="00122DF5" w:rsidP="00F75401">
            <w:pPr>
              <w:pStyle w:val="TAL"/>
            </w:pPr>
            <w:r>
              <w:t>array(Ncgi)</w:t>
            </w:r>
          </w:p>
        </w:tc>
        <w:tc>
          <w:tcPr>
            <w:tcW w:w="425" w:type="dxa"/>
          </w:tcPr>
          <w:p w14:paraId="717905ED" w14:textId="77777777" w:rsidR="00122DF5" w:rsidRPr="0016361A" w:rsidRDefault="00122DF5" w:rsidP="00F75401">
            <w:pPr>
              <w:pStyle w:val="TAC"/>
            </w:pPr>
            <w:r>
              <w:t>O</w:t>
            </w:r>
          </w:p>
        </w:tc>
        <w:tc>
          <w:tcPr>
            <w:tcW w:w="1134" w:type="dxa"/>
          </w:tcPr>
          <w:p w14:paraId="4AE53887" w14:textId="77777777" w:rsidR="00122DF5" w:rsidRPr="0016361A" w:rsidRDefault="00122DF5" w:rsidP="00F75401">
            <w:pPr>
              <w:pStyle w:val="TAL"/>
            </w:pPr>
            <w:r>
              <w:t>1..N</w:t>
            </w:r>
          </w:p>
        </w:tc>
        <w:tc>
          <w:tcPr>
            <w:tcW w:w="3177" w:type="dxa"/>
          </w:tcPr>
          <w:p w14:paraId="56B66E61" w14:textId="77777777" w:rsidR="00122DF5" w:rsidRPr="00A40C95" w:rsidRDefault="00122DF5" w:rsidP="00F75401">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2FB56930" w14:textId="77777777" w:rsidR="00122DF5" w:rsidRPr="0016361A" w:rsidRDefault="00122DF5" w:rsidP="00F75401">
            <w:pPr>
              <w:pStyle w:val="TAL"/>
              <w:rPr>
                <w:rFonts w:cs="Arial"/>
                <w:szCs w:val="18"/>
              </w:rPr>
            </w:pPr>
          </w:p>
        </w:tc>
      </w:tr>
      <w:tr w:rsidR="00122DF5" w:rsidRPr="00B54FF5" w14:paraId="4C39A889" w14:textId="77777777" w:rsidTr="00F75401">
        <w:trPr>
          <w:jc w:val="center"/>
        </w:trPr>
        <w:tc>
          <w:tcPr>
            <w:tcW w:w="1702" w:type="dxa"/>
          </w:tcPr>
          <w:p w14:paraId="250A3012" w14:textId="77777777" w:rsidR="00122DF5" w:rsidRPr="0016361A" w:rsidRDefault="00122DF5" w:rsidP="00F75401">
            <w:pPr>
              <w:pStyle w:val="TAL"/>
            </w:pPr>
            <w:r>
              <w:t>nr5GMbsfsaArea</w:t>
            </w:r>
          </w:p>
        </w:tc>
        <w:tc>
          <w:tcPr>
            <w:tcW w:w="1444" w:type="dxa"/>
          </w:tcPr>
          <w:p w14:paraId="12E2F497" w14:textId="77777777" w:rsidR="00122DF5" w:rsidRPr="0016361A" w:rsidRDefault="00122DF5" w:rsidP="00F75401">
            <w:pPr>
              <w:pStyle w:val="TAL"/>
            </w:pPr>
            <w:r>
              <w:t>MbsFsaId</w:t>
            </w:r>
          </w:p>
        </w:tc>
        <w:tc>
          <w:tcPr>
            <w:tcW w:w="425" w:type="dxa"/>
          </w:tcPr>
          <w:p w14:paraId="27CDF45D" w14:textId="77777777" w:rsidR="00122DF5" w:rsidRPr="0016361A" w:rsidRDefault="00122DF5" w:rsidP="00F75401">
            <w:pPr>
              <w:pStyle w:val="TAC"/>
            </w:pPr>
            <w:r>
              <w:t>O</w:t>
            </w:r>
          </w:p>
        </w:tc>
        <w:tc>
          <w:tcPr>
            <w:tcW w:w="1134" w:type="dxa"/>
          </w:tcPr>
          <w:p w14:paraId="23244D68" w14:textId="77777777" w:rsidR="00122DF5" w:rsidRPr="0016361A" w:rsidRDefault="00122DF5" w:rsidP="00F75401">
            <w:pPr>
              <w:pStyle w:val="TAL"/>
            </w:pPr>
            <w:r>
              <w:t>0..1</w:t>
            </w:r>
          </w:p>
        </w:tc>
        <w:tc>
          <w:tcPr>
            <w:tcW w:w="3177" w:type="dxa"/>
          </w:tcPr>
          <w:p w14:paraId="42BA5C68" w14:textId="77777777" w:rsidR="00122DF5" w:rsidRPr="0016361A" w:rsidRDefault="00122DF5" w:rsidP="00F75401">
            <w:pPr>
              <w:pStyle w:val="TAL"/>
              <w:rPr>
                <w:rFonts w:cs="Arial"/>
                <w:szCs w:val="18"/>
              </w:rPr>
            </w:pPr>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p>
        </w:tc>
        <w:tc>
          <w:tcPr>
            <w:tcW w:w="1645" w:type="dxa"/>
          </w:tcPr>
          <w:p w14:paraId="0277E285" w14:textId="77777777" w:rsidR="00122DF5" w:rsidRPr="0016361A" w:rsidRDefault="00122DF5" w:rsidP="00F75401">
            <w:pPr>
              <w:pStyle w:val="TAL"/>
              <w:rPr>
                <w:rFonts w:cs="Arial"/>
                <w:szCs w:val="18"/>
              </w:rPr>
            </w:pPr>
          </w:p>
        </w:tc>
      </w:tr>
    </w:tbl>
    <w:p w14:paraId="5B036DA8" w14:textId="77777777" w:rsidR="00122DF5" w:rsidRDefault="00122DF5" w:rsidP="00122DF5"/>
    <w:p w14:paraId="2D92A75D" w14:textId="77777777" w:rsidR="00122DF5" w:rsidRDefault="00122DF5" w:rsidP="00122DF5">
      <w:pPr>
        <w:pStyle w:val="Heading5"/>
      </w:pPr>
      <w:bookmarkStart w:id="390" w:name="_Toc214917872"/>
      <w:r>
        <w:t>7.1.6.2.51</w:t>
      </w:r>
      <w:r>
        <w:tab/>
        <w:t>Type: CurrentCoordinate</w:t>
      </w:r>
      <w:bookmarkEnd w:id="390"/>
    </w:p>
    <w:p w14:paraId="6E2B72C0" w14:textId="77777777" w:rsidR="00122DF5" w:rsidRDefault="00122DF5" w:rsidP="00122DF5">
      <w:pPr>
        <w:pStyle w:val="TH"/>
      </w:pPr>
      <w:r>
        <w:rPr>
          <w:noProof/>
        </w:rPr>
        <w:t>Table </w:t>
      </w:r>
      <w:r>
        <w:t xml:space="preserve">7.1.6.2.51-1: </w:t>
      </w:r>
      <w:r>
        <w:rPr>
          <w:noProof/>
        </w:rPr>
        <w:t>Definition of type 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B54FF5" w14:paraId="305C7E5C" w14:textId="77777777" w:rsidTr="00F75401">
        <w:trPr>
          <w:jc w:val="center"/>
        </w:trPr>
        <w:tc>
          <w:tcPr>
            <w:tcW w:w="1703" w:type="dxa"/>
            <w:shd w:val="clear" w:color="auto" w:fill="C0C0C0"/>
            <w:hideMark/>
          </w:tcPr>
          <w:p w14:paraId="13DE1308" w14:textId="77777777" w:rsidR="00122DF5" w:rsidRPr="0016361A" w:rsidRDefault="00122DF5" w:rsidP="00F75401">
            <w:pPr>
              <w:pStyle w:val="TAH"/>
            </w:pPr>
            <w:r w:rsidRPr="0016361A">
              <w:t>Attribute name</w:t>
            </w:r>
          </w:p>
        </w:tc>
        <w:tc>
          <w:tcPr>
            <w:tcW w:w="1644" w:type="dxa"/>
            <w:shd w:val="clear" w:color="auto" w:fill="C0C0C0"/>
            <w:hideMark/>
          </w:tcPr>
          <w:p w14:paraId="498CE74F" w14:textId="77777777" w:rsidR="00122DF5" w:rsidRPr="0016361A" w:rsidRDefault="00122DF5" w:rsidP="00F75401">
            <w:pPr>
              <w:pStyle w:val="TAH"/>
            </w:pPr>
            <w:r w:rsidRPr="0016361A">
              <w:t>Data type</w:t>
            </w:r>
          </w:p>
        </w:tc>
        <w:tc>
          <w:tcPr>
            <w:tcW w:w="426" w:type="dxa"/>
            <w:shd w:val="clear" w:color="auto" w:fill="C0C0C0"/>
            <w:hideMark/>
          </w:tcPr>
          <w:p w14:paraId="3D928D87" w14:textId="77777777" w:rsidR="00122DF5" w:rsidRPr="0016361A" w:rsidRDefault="00122DF5" w:rsidP="00F75401">
            <w:pPr>
              <w:pStyle w:val="TAH"/>
            </w:pPr>
            <w:r w:rsidRPr="0016361A">
              <w:t>P</w:t>
            </w:r>
          </w:p>
        </w:tc>
        <w:tc>
          <w:tcPr>
            <w:tcW w:w="1275" w:type="dxa"/>
            <w:shd w:val="clear" w:color="auto" w:fill="C0C0C0"/>
          </w:tcPr>
          <w:p w14:paraId="3A4C46FD" w14:textId="77777777" w:rsidR="00122DF5" w:rsidRPr="0016361A" w:rsidRDefault="00122DF5" w:rsidP="00F75401">
            <w:pPr>
              <w:pStyle w:val="TAH"/>
            </w:pPr>
            <w:r w:rsidRPr="00F112E4">
              <w:t>Cardinality</w:t>
            </w:r>
          </w:p>
        </w:tc>
        <w:tc>
          <w:tcPr>
            <w:tcW w:w="2978" w:type="dxa"/>
            <w:shd w:val="clear" w:color="auto" w:fill="C0C0C0"/>
            <w:hideMark/>
          </w:tcPr>
          <w:p w14:paraId="1B4C34AD" w14:textId="77777777" w:rsidR="00122DF5" w:rsidRPr="0016361A" w:rsidRDefault="00122DF5" w:rsidP="00F75401">
            <w:pPr>
              <w:pStyle w:val="TAH"/>
              <w:rPr>
                <w:rFonts w:cs="Arial"/>
                <w:szCs w:val="18"/>
              </w:rPr>
            </w:pPr>
            <w:r w:rsidRPr="0016361A">
              <w:rPr>
                <w:rFonts w:cs="Arial"/>
                <w:szCs w:val="18"/>
              </w:rPr>
              <w:t>Description</w:t>
            </w:r>
          </w:p>
        </w:tc>
        <w:tc>
          <w:tcPr>
            <w:tcW w:w="1503" w:type="dxa"/>
            <w:shd w:val="clear" w:color="auto" w:fill="C0C0C0"/>
          </w:tcPr>
          <w:p w14:paraId="558D7F61"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6998C5F7" w14:textId="77777777" w:rsidTr="00F75401">
        <w:trPr>
          <w:jc w:val="center"/>
        </w:trPr>
        <w:tc>
          <w:tcPr>
            <w:tcW w:w="1703" w:type="dxa"/>
          </w:tcPr>
          <w:p w14:paraId="67686C42" w14:textId="77777777" w:rsidR="00122DF5" w:rsidRDefault="00122DF5" w:rsidP="00F75401">
            <w:pPr>
              <w:pStyle w:val="TAL"/>
            </w:pPr>
            <w:r>
              <w:t>altitude</w:t>
            </w:r>
          </w:p>
        </w:tc>
        <w:tc>
          <w:tcPr>
            <w:tcW w:w="1644" w:type="dxa"/>
          </w:tcPr>
          <w:p w14:paraId="2C0DFBD7" w14:textId="77777777" w:rsidR="00122DF5" w:rsidRDefault="00122DF5" w:rsidP="00F75401">
            <w:pPr>
              <w:pStyle w:val="TAL"/>
            </w:pPr>
            <w:r>
              <w:t>Altitude</w:t>
            </w:r>
          </w:p>
        </w:tc>
        <w:tc>
          <w:tcPr>
            <w:tcW w:w="426" w:type="dxa"/>
          </w:tcPr>
          <w:p w14:paraId="2F83351B" w14:textId="77777777" w:rsidR="00122DF5" w:rsidRDefault="00122DF5" w:rsidP="00F75401">
            <w:pPr>
              <w:pStyle w:val="TAC"/>
            </w:pPr>
            <w:r>
              <w:t>O</w:t>
            </w:r>
          </w:p>
        </w:tc>
        <w:tc>
          <w:tcPr>
            <w:tcW w:w="1275" w:type="dxa"/>
          </w:tcPr>
          <w:p w14:paraId="57992A05" w14:textId="77777777" w:rsidR="00122DF5" w:rsidRDefault="00122DF5" w:rsidP="00F75401">
            <w:pPr>
              <w:pStyle w:val="TAL"/>
            </w:pPr>
            <w:r>
              <w:t>0..1</w:t>
            </w:r>
          </w:p>
        </w:tc>
        <w:tc>
          <w:tcPr>
            <w:tcW w:w="2978" w:type="dxa"/>
          </w:tcPr>
          <w:p w14:paraId="29EDDA29"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24D7104B" w14:textId="77777777" w:rsidR="00122DF5" w:rsidRPr="0016361A" w:rsidRDefault="00122DF5" w:rsidP="00F75401">
            <w:pPr>
              <w:pStyle w:val="TAL"/>
              <w:rPr>
                <w:rFonts w:cs="Arial"/>
                <w:szCs w:val="18"/>
              </w:rPr>
            </w:pPr>
          </w:p>
        </w:tc>
      </w:tr>
      <w:tr w:rsidR="00122DF5" w:rsidRPr="00B54FF5" w14:paraId="2ABA5C33" w14:textId="77777777" w:rsidTr="00F75401">
        <w:trPr>
          <w:jc w:val="center"/>
        </w:trPr>
        <w:tc>
          <w:tcPr>
            <w:tcW w:w="1703" w:type="dxa"/>
          </w:tcPr>
          <w:p w14:paraId="24EF81D4" w14:textId="77777777" w:rsidR="00122DF5" w:rsidRDefault="00122DF5" w:rsidP="00F75401">
            <w:pPr>
              <w:pStyle w:val="TAL"/>
            </w:pPr>
            <w:r>
              <w:t>bearingAndSpeed</w:t>
            </w:r>
          </w:p>
        </w:tc>
        <w:tc>
          <w:tcPr>
            <w:tcW w:w="1644" w:type="dxa"/>
          </w:tcPr>
          <w:p w14:paraId="1354677A" w14:textId="77777777" w:rsidR="00122DF5" w:rsidRDefault="00122DF5" w:rsidP="00F75401">
            <w:pPr>
              <w:pStyle w:val="TAL"/>
            </w:pPr>
            <w:r w:rsidRPr="00412F80">
              <w:t>HorizontalWithVerticalVelocity</w:t>
            </w:r>
          </w:p>
        </w:tc>
        <w:tc>
          <w:tcPr>
            <w:tcW w:w="426" w:type="dxa"/>
          </w:tcPr>
          <w:p w14:paraId="28127569" w14:textId="77777777" w:rsidR="00122DF5" w:rsidRDefault="00122DF5" w:rsidP="00F75401">
            <w:pPr>
              <w:pStyle w:val="TAC"/>
            </w:pPr>
            <w:r>
              <w:t>O</w:t>
            </w:r>
          </w:p>
        </w:tc>
        <w:tc>
          <w:tcPr>
            <w:tcW w:w="1275" w:type="dxa"/>
          </w:tcPr>
          <w:p w14:paraId="672EF890" w14:textId="77777777" w:rsidR="00122DF5" w:rsidRDefault="00122DF5" w:rsidP="00F75401">
            <w:pPr>
              <w:pStyle w:val="TAL"/>
            </w:pPr>
            <w:r>
              <w:t>0..1</w:t>
            </w:r>
          </w:p>
        </w:tc>
        <w:tc>
          <w:tcPr>
            <w:tcW w:w="2978" w:type="dxa"/>
          </w:tcPr>
          <w:p w14:paraId="100287BA"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4C1DB520" w14:textId="77777777" w:rsidR="00122DF5" w:rsidRPr="0016361A" w:rsidRDefault="00122DF5" w:rsidP="00F75401">
            <w:pPr>
              <w:pStyle w:val="TAL"/>
              <w:rPr>
                <w:rFonts w:cs="Arial"/>
                <w:szCs w:val="18"/>
              </w:rPr>
            </w:pPr>
          </w:p>
        </w:tc>
      </w:tr>
      <w:tr w:rsidR="00122DF5" w:rsidRPr="00B54FF5" w14:paraId="7FF5C3B3" w14:textId="77777777" w:rsidTr="00F75401">
        <w:trPr>
          <w:jc w:val="center"/>
        </w:trPr>
        <w:tc>
          <w:tcPr>
            <w:tcW w:w="1703" w:type="dxa"/>
          </w:tcPr>
          <w:p w14:paraId="4A6FE69F" w14:textId="77777777" w:rsidR="00122DF5" w:rsidRDefault="00122DF5" w:rsidP="00F75401">
            <w:pPr>
              <w:pStyle w:val="TAL"/>
            </w:pPr>
            <w:r>
              <w:t>horizonalaccuracy</w:t>
            </w:r>
          </w:p>
        </w:tc>
        <w:tc>
          <w:tcPr>
            <w:tcW w:w="1644" w:type="dxa"/>
          </w:tcPr>
          <w:p w14:paraId="41EF3049" w14:textId="77777777" w:rsidR="00122DF5" w:rsidRPr="00EC3DC8" w:rsidRDefault="00122DF5" w:rsidP="00F75401">
            <w:pPr>
              <w:pStyle w:val="TAL"/>
            </w:pPr>
            <w:r>
              <w:t>Accuracy</w:t>
            </w:r>
          </w:p>
        </w:tc>
        <w:tc>
          <w:tcPr>
            <w:tcW w:w="426" w:type="dxa"/>
          </w:tcPr>
          <w:p w14:paraId="101C4826" w14:textId="77777777" w:rsidR="00122DF5" w:rsidRDefault="00122DF5" w:rsidP="00F75401">
            <w:pPr>
              <w:pStyle w:val="TAC"/>
            </w:pPr>
            <w:r>
              <w:t>O</w:t>
            </w:r>
          </w:p>
        </w:tc>
        <w:tc>
          <w:tcPr>
            <w:tcW w:w="1275" w:type="dxa"/>
          </w:tcPr>
          <w:p w14:paraId="2808954D" w14:textId="77777777" w:rsidR="00122DF5" w:rsidRDefault="00122DF5" w:rsidP="00F75401">
            <w:pPr>
              <w:pStyle w:val="TAL"/>
            </w:pPr>
            <w:r>
              <w:t>0..1</w:t>
            </w:r>
          </w:p>
        </w:tc>
        <w:tc>
          <w:tcPr>
            <w:tcW w:w="2978" w:type="dxa"/>
          </w:tcPr>
          <w:p w14:paraId="6C5466FD" w14:textId="77777777" w:rsidR="00122DF5"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7CFFE4B4" w14:textId="77777777" w:rsidR="00122DF5" w:rsidRPr="0016361A" w:rsidRDefault="00122DF5" w:rsidP="00F75401">
            <w:pPr>
              <w:pStyle w:val="TAL"/>
              <w:rPr>
                <w:rFonts w:cs="Arial"/>
                <w:szCs w:val="18"/>
              </w:rPr>
            </w:pPr>
          </w:p>
        </w:tc>
      </w:tr>
      <w:tr w:rsidR="00122DF5" w:rsidRPr="00B54FF5" w14:paraId="66F1CC15" w14:textId="77777777" w:rsidTr="00F75401">
        <w:trPr>
          <w:jc w:val="center"/>
        </w:trPr>
        <w:tc>
          <w:tcPr>
            <w:tcW w:w="1703" w:type="dxa"/>
          </w:tcPr>
          <w:p w14:paraId="1261A30A" w14:textId="77777777" w:rsidR="00122DF5" w:rsidRPr="0016361A" w:rsidRDefault="00122DF5" w:rsidP="00F75401">
            <w:pPr>
              <w:pStyle w:val="TAL"/>
            </w:pPr>
            <w:r>
              <w:t>geographicalCoordinates</w:t>
            </w:r>
          </w:p>
        </w:tc>
        <w:tc>
          <w:tcPr>
            <w:tcW w:w="1644" w:type="dxa"/>
          </w:tcPr>
          <w:p w14:paraId="46B87798" w14:textId="77777777" w:rsidR="00122DF5" w:rsidRPr="0016361A" w:rsidRDefault="00122DF5" w:rsidP="00F75401">
            <w:pPr>
              <w:pStyle w:val="TAL"/>
            </w:pPr>
            <w:r>
              <w:t>GeographicalCoordinates</w:t>
            </w:r>
          </w:p>
        </w:tc>
        <w:tc>
          <w:tcPr>
            <w:tcW w:w="426" w:type="dxa"/>
          </w:tcPr>
          <w:p w14:paraId="2DD0EE91" w14:textId="77777777" w:rsidR="00122DF5" w:rsidRPr="0016361A" w:rsidRDefault="00122DF5" w:rsidP="00F75401">
            <w:pPr>
              <w:pStyle w:val="TAC"/>
            </w:pPr>
            <w:r>
              <w:t>M</w:t>
            </w:r>
          </w:p>
        </w:tc>
        <w:tc>
          <w:tcPr>
            <w:tcW w:w="1275" w:type="dxa"/>
          </w:tcPr>
          <w:p w14:paraId="435CFD2D" w14:textId="77777777" w:rsidR="00122DF5" w:rsidRPr="0016361A" w:rsidRDefault="00122DF5" w:rsidP="00F75401">
            <w:pPr>
              <w:pStyle w:val="TAL"/>
            </w:pPr>
            <w:r>
              <w:t>1</w:t>
            </w:r>
          </w:p>
        </w:tc>
        <w:tc>
          <w:tcPr>
            <w:tcW w:w="2978" w:type="dxa"/>
          </w:tcPr>
          <w:p w14:paraId="616992A5" w14:textId="77777777" w:rsidR="00122DF5" w:rsidRPr="0016361A" w:rsidRDefault="00122DF5" w:rsidP="00F75401">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2A2BA1FA" w14:textId="77777777" w:rsidR="00122DF5" w:rsidRPr="0016361A" w:rsidRDefault="00122DF5" w:rsidP="00F75401">
            <w:pPr>
              <w:pStyle w:val="TAL"/>
              <w:rPr>
                <w:rFonts w:cs="Arial"/>
                <w:szCs w:val="18"/>
              </w:rPr>
            </w:pPr>
          </w:p>
        </w:tc>
      </w:tr>
      <w:tr w:rsidR="00122DF5" w:rsidRPr="00B54FF5" w14:paraId="277403E3" w14:textId="77777777" w:rsidTr="00F75401">
        <w:trPr>
          <w:jc w:val="center"/>
        </w:trPr>
        <w:tc>
          <w:tcPr>
            <w:tcW w:w="1703" w:type="dxa"/>
          </w:tcPr>
          <w:p w14:paraId="652F40C8" w14:textId="77777777" w:rsidR="00122DF5" w:rsidRPr="0016361A" w:rsidRDefault="00122DF5" w:rsidP="00F75401">
            <w:pPr>
              <w:pStyle w:val="TAL"/>
            </w:pPr>
            <w:r>
              <w:t>verticalaccuracy</w:t>
            </w:r>
          </w:p>
        </w:tc>
        <w:tc>
          <w:tcPr>
            <w:tcW w:w="1644" w:type="dxa"/>
          </w:tcPr>
          <w:p w14:paraId="60D51BDC" w14:textId="77777777" w:rsidR="00122DF5" w:rsidRPr="0016361A" w:rsidRDefault="00122DF5" w:rsidP="00F75401">
            <w:pPr>
              <w:pStyle w:val="TAL"/>
            </w:pPr>
            <w:r>
              <w:t>Accuracy</w:t>
            </w:r>
          </w:p>
        </w:tc>
        <w:tc>
          <w:tcPr>
            <w:tcW w:w="426" w:type="dxa"/>
          </w:tcPr>
          <w:p w14:paraId="6A9AB3A4" w14:textId="77777777" w:rsidR="00122DF5" w:rsidRPr="0016361A" w:rsidRDefault="00122DF5" w:rsidP="00F75401">
            <w:pPr>
              <w:pStyle w:val="TAC"/>
            </w:pPr>
            <w:r>
              <w:t>O</w:t>
            </w:r>
          </w:p>
        </w:tc>
        <w:tc>
          <w:tcPr>
            <w:tcW w:w="1275" w:type="dxa"/>
          </w:tcPr>
          <w:p w14:paraId="4BEA89EC" w14:textId="77777777" w:rsidR="00122DF5" w:rsidRPr="0016361A" w:rsidRDefault="00122DF5" w:rsidP="00F75401">
            <w:pPr>
              <w:pStyle w:val="TAL"/>
            </w:pPr>
            <w:r>
              <w:t>0..1</w:t>
            </w:r>
          </w:p>
        </w:tc>
        <w:tc>
          <w:tcPr>
            <w:tcW w:w="2978" w:type="dxa"/>
          </w:tcPr>
          <w:p w14:paraId="7FB9F96C" w14:textId="77777777" w:rsidR="00122DF5" w:rsidRPr="00FE1CE1"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1CA2AA82" w14:textId="77777777" w:rsidR="00122DF5" w:rsidRPr="0016361A" w:rsidRDefault="00122DF5" w:rsidP="00F75401">
            <w:pPr>
              <w:pStyle w:val="TAL"/>
              <w:rPr>
                <w:rFonts w:cs="Arial"/>
                <w:szCs w:val="18"/>
              </w:rPr>
            </w:pPr>
          </w:p>
        </w:tc>
      </w:tr>
    </w:tbl>
    <w:p w14:paraId="28C5D9F5" w14:textId="77777777" w:rsidR="00122DF5" w:rsidRDefault="00122DF5" w:rsidP="00122DF5"/>
    <w:p w14:paraId="49475236" w14:textId="77777777" w:rsidR="00122DF5" w:rsidRDefault="00122DF5" w:rsidP="00122DF5">
      <w:pPr>
        <w:pStyle w:val="Heading5"/>
      </w:pPr>
      <w:bookmarkStart w:id="391" w:name="_Toc214917873"/>
      <w:r>
        <w:t>7.1.6.2.52</w:t>
      </w:r>
      <w:r>
        <w:tab/>
        <w:t>Type: LocationHistoryData</w:t>
      </w:r>
      <w:bookmarkEnd w:id="391"/>
    </w:p>
    <w:p w14:paraId="5029C306" w14:textId="77777777" w:rsidR="00122DF5" w:rsidRDefault="00122DF5" w:rsidP="00122DF5">
      <w:pPr>
        <w:pStyle w:val="TH"/>
      </w:pPr>
      <w:r>
        <w:rPr>
          <w:noProof/>
        </w:rPr>
        <w:t>Table </w:t>
      </w:r>
      <w:r>
        <w:t xml:space="preserve">7.1.6.2.52-1: </w:t>
      </w:r>
      <w:r>
        <w:rPr>
          <w:noProof/>
        </w:rPr>
        <w:t xml:space="preserve">Definition of type </w:t>
      </w:r>
      <w:r>
        <w:t>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702690F9" w14:textId="77777777" w:rsidTr="00F75401">
        <w:trPr>
          <w:jc w:val="center"/>
        </w:trPr>
        <w:tc>
          <w:tcPr>
            <w:tcW w:w="1702" w:type="dxa"/>
            <w:shd w:val="clear" w:color="auto" w:fill="C0C0C0"/>
            <w:hideMark/>
          </w:tcPr>
          <w:p w14:paraId="6D2B9C1D" w14:textId="77777777" w:rsidR="00122DF5" w:rsidRPr="0016361A" w:rsidRDefault="00122DF5" w:rsidP="00F75401">
            <w:pPr>
              <w:pStyle w:val="TAH"/>
            </w:pPr>
            <w:r w:rsidRPr="0016361A">
              <w:t>Attribute name</w:t>
            </w:r>
          </w:p>
        </w:tc>
        <w:tc>
          <w:tcPr>
            <w:tcW w:w="1444" w:type="dxa"/>
            <w:shd w:val="clear" w:color="auto" w:fill="C0C0C0"/>
            <w:hideMark/>
          </w:tcPr>
          <w:p w14:paraId="3D10E3B2" w14:textId="77777777" w:rsidR="00122DF5" w:rsidRPr="0016361A" w:rsidRDefault="00122DF5" w:rsidP="00F75401">
            <w:pPr>
              <w:pStyle w:val="TAH"/>
            </w:pPr>
            <w:r w:rsidRPr="0016361A">
              <w:t>Data type</w:t>
            </w:r>
          </w:p>
        </w:tc>
        <w:tc>
          <w:tcPr>
            <w:tcW w:w="425" w:type="dxa"/>
            <w:shd w:val="clear" w:color="auto" w:fill="C0C0C0"/>
            <w:hideMark/>
          </w:tcPr>
          <w:p w14:paraId="4BFBF184" w14:textId="77777777" w:rsidR="00122DF5" w:rsidRPr="0016361A" w:rsidRDefault="00122DF5" w:rsidP="00F75401">
            <w:pPr>
              <w:pStyle w:val="TAH"/>
            </w:pPr>
            <w:r w:rsidRPr="0016361A">
              <w:t>P</w:t>
            </w:r>
          </w:p>
        </w:tc>
        <w:tc>
          <w:tcPr>
            <w:tcW w:w="1134" w:type="dxa"/>
            <w:shd w:val="clear" w:color="auto" w:fill="C0C0C0"/>
          </w:tcPr>
          <w:p w14:paraId="1B6D243B" w14:textId="77777777" w:rsidR="00122DF5" w:rsidRPr="0016361A" w:rsidRDefault="00122DF5" w:rsidP="00F75401">
            <w:pPr>
              <w:pStyle w:val="TAH"/>
            </w:pPr>
            <w:r w:rsidRPr="00F112E4">
              <w:t>Cardinality</w:t>
            </w:r>
          </w:p>
        </w:tc>
        <w:tc>
          <w:tcPr>
            <w:tcW w:w="3177" w:type="dxa"/>
            <w:shd w:val="clear" w:color="auto" w:fill="C0C0C0"/>
            <w:hideMark/>
          </w:tcPr>
          <w:p w14:paraId="4513A5A7"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1DC6D6AE"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1EE2AD0C" w14:textId="77777777" w:rsidTr="00F75401">
        <w:trPr>
          <w:jc w:val="center"/>
        </w:trPr>
        <w:tc>
          <w:tcPr>
            <w:tcW w:w="1702" w:type="dxa"/>
          </w:tcPr>
          <w:p w14:paraId="12949067" w14:textId="77777777" w:rsidR="00122DF5" w:rsidRPr="0016361A" w:rsidRDefault="00122DF5" w:rsidP="00F75401">
            <w:pPr>
              <w:pStyle w:val="TAL"/>
            </w:pPr>
            <w:r>
              <w:t>locationHistoryEvent</w:t>
            </w:r>
          </w:p>
        </w:tc>
        <w:tc>
          <w:tcPr>
            <w:tcW w:w="1444" w:type="dxa"/>
          </w:tcPr>
          <w:p w14:paraId="68748147" w14:textId="77777777" w:rsidR="00122DF5" w:rsidRPr="0016361A" w:rsidRDefault="00122DF5" w:rsidP="00F75401">
            <w:pPr>
              <w:pStyle w:val="TAL"/>
            </w:pPr>
            <w:r>
              <w:t>array(LocationHistoryEvent)</w:t>
            </w:r>
          </w:p>
        </w:tc>
        <w:tc>
          <w:tcPr>
            <w:tcW w:w="425" w:type="dxa"/>
          </w:tcPr>
          <w:p w14:paraId="58907408" w14:textId="77777777" w:rsidR="00122DF5" w:rsidRPr="0016361A" w:rsidRDefault="00122DF5" w:rsidP="00F75401">
            <w:pPr>
              <w:pStyle w:val="TAC"/>
            </w:pPr>
            <w:r>
              <w:t>M</w:t>
            </w:r>
          </w:p>
        </w:tc>
        <w:tc>
          <w:tcPr>
            <w:tcW w:w="1134" w:type="dxa"/>
          </w:tcPr>
          <w:p w14:paraId="38C03EAF" w14:textId="77777777" w:rsidR="00122DF5" w:rsidRPr="0016361A" w:rsidRDefault="00122DF5" w:rsidP="00F75401">
            <w:pPr>
              <w:pStyle w:val="TAL"/>
            </w:pPr>
            <w:r>
              <w:t>1..N</w:t>
            </w:r>
          </w:p>
        </w:tc>
        <w:tc>
          <w:tcPr>
            <w:tcW w:w="3177" w:type="dxa"/>
          </w:tcPr>
          <w:p w14:paraId="42318901" w14:textId="77777777" w:rsidR="00122DF5" w:rsidRPr="0016361A" w:rsidRDefault="00122DF5" w:rsidP="00F75401">
            <w:pPr>
              <w:pStyle w:val="TAL"/>
              <w:rPr>
                <w:rFonts w:cs="Arial"/>
                <w:szCs w:val="18"/>
              </w:rPr>
            </w:pPr>
            <w:r>
              <w:t>This object contains one or multiple time stamped location information reports.</w:t>
            </w:r>
          </w:p>
        </w:tc>
        <w:tc>
          <w:tcPr>
            <w:tcW w:w="1645" w:type="dxa"/>
          </w:tcPr>
          <w:p w14:paraId="0161C582" w14:textId="77777777" w:rsidR="00122DF5" w:rsidRPr="0016361A" w:rsidRDefault="00122DF5" w:rsidP="00F75401">
            <w:pPr>
              <w:pStyle w:val="TAL"/>
              <w:rPr>
                <w:rFonts w:cs="Arial"/>
                <w:szCs w:val="18"/>
              </w:rPr>
            </w:pPr>
          </w:p>
        </w:tc>
      </w:tr>
    </w:tbl>
    <w:p w14:paraId="79156E43" w14:textId="77777777" w:rsidR="00122DF5" w:rsidRDefault="00122DF5" w:rsidP="00122DF5"/>
    <w:p w14:paraId="463401EE" w14:textId="77777777" w:rsidR="00122DF5" w:rsidRDefault="00122DF5" w:rsidP="00122DF5">
      <w:pPr>
        <w:pStyle w:val="Heading5"/>
      </w:pPr>
      <w:bookmarkStart w:id="392" w:name="_Toc214917874"/>
      <w:r>
        <w:lastRenderedPageBreak/>
        <w:t>7.1.6.2.53</w:t>
      </w:r>
      <w:r>
        <w:tab/>
        <w:t>Type: LocationHistoryEvent</w:t>
      </w:r>
      <w:bookmarkEnd w:id="392"/>
    </w:p>
    <w:p w14:paraId="543AD3D0" w14:textId="77777777" w:rsidR="00122DF5" w:rsidRDefault="00122DF5" w:rsidP="00122DF5">
      <w:pPr>
        <w:pStyle w:val="TH"/>
      </w:pPr>
      <w:r>
        <w:rPr>
          <w:noProof/>
        </w:rPr>
        <w:t>Table </w:t>
      </w:r>
      <w:r>
        <w:t xml:space="preserve">7.1.6.2.53-1: </w:t>
      </w:r>
      <w:r>
        <w:rPr>
          <w:noProof/>
        </w:rPr>
        <w:t xml:space="preserve">Definition of type </w:t>
      </w:r>
      <w:r>
        <w:t>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E38F7CF" w14:textId="77777777" w:rsidTr="00F75401">
        <w:trPr>
          <w:jc w:val="center"/>
        </w:trPr>
        <w:tc>
          <w:tcPr>
            <w:tcW w:w="1702" w:type="dxa"/>
            <w:shd w:val="clear" w:color="auto" w:fill="C0C0C0"/>
            <w:hideMark/>
          </w:tcPr>
          <w:p w14:paraId="6FDCAFEC" w14:textId="77777777" w:rsidR="00122DF5" w:rsidRPr="0016361A" w:rsidRDefault="00122DF5" w:rsidP="00F75401">
            <w:pPr>
              <w:pStyle w:val="TAH"/>
            </w:pPr>
            <w:r w:rsidRPr="0016361A">
              <w:t>Attribute name</w:t>
            </w:r>
          </w:p>
        </w:tc>
        <w:tc>
          <w:tcPr>
            <w:tcW w:w="1444" w:type="dxa"/>
            <w:shd w:val="clear" w:color="auto" w:fill="C0C0C0"/>
            <w:hideMark/>
          </w:tcPr>
          <w:p w14:paraId="0055D704" w14:textId="77777777" w:rsidR="00122DF5" w:rsidRPr="0016361A" w:rsidRDefault="00122DF5" w:rsidP="00F75401">
            <w:pPr>
              <w:pStyle w:val="TAH"/>
            </w:pPr>
            <w:r w:rsidRPr="0016361A">
              <w:t>Data type</w:t>
            </w:r>
          </w:p>
        </w:tc>
        <w:tc>
          <w:tcPr>
            <w:tcW w:w="425" w:type="dxa"/>
            <w:shd w:val="clear" w:color="auto" w:fill="C0C0C0"/>
            <w:hideMark/>
          </w:tcPr>
          <w:p w14:paraId="782665AE" w14:textId="77777777" w:rsidR="00122DF5" w:rsidRPr="0016361A" w:rsidRDefault="00122DF5" w:rsidP="00F75401">
            <w:pPr>
              <w:pStyle w:val="TAH"/>
            </w:pPr>
            <w:r w:rsidRPr="0016361A">
              <w:t>P</w:t>
            </w:r>
          </w:p>
        </w:tc>
        <w:tc>
          <w:tcPr>
            <w:tcW w:w="1134" w:type="dxa"/>
            <w:shd w:val="clear" w:color="auto" w:fill="C0C0C0"/>
          </w:tcPr>
          <w:p w14:paraId="7417AB03" w14:textId="77777777" w:rsidR="00122DF5" w:rsidRPr="0016361A" w:rsidRDefault="00122DF5" w:rsidP="00F75401">
            <w:pPr>
              <w:pStyle w:val="TAH"/>
            </w:pPr>
            <w:r w:rsidRPr="00F112E4">
              <w:t>Cardinality</w:t>
            </w:r>
          </w:p>
        </w:tc>
        <w:tc>
          <w:tcPr>
            <w:tcW w:w="3177" w:type="dxa"/>
            <w:shd w:val="clear" w:color="auto" w:fill="C0C0C0"/>
            <w:hideMark/>
          </w:tcPr>
          <w:p w14:paraId="4B088268"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207FB46A"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02FADC50" w14:textId="77777777" w:rsidTr="00F75401">
        <w:trPr>
          <w:jc w:val="center"/>
        </w:trPr>
        <w:tc>
          <w:tcPr>
            <w:tcW w:w="1702" w:type="dxa"/>
          </w:tcPr>
          <w:p w14:paraId="4A87ADF8" w14:textId="77777777" w:rsidR="00122DF5" w:rsidRPr="0016361A" w:rsidRDefault="00122DF5" w:rsidP="00F75401">
            <w:pPr>
              <w:pStyle w:val="TAL"/>
            </w:pPr>
            <w:r>
              <w:t>locationData</w:t>
            </w:r>
          </w:p>
        </w:tc>
        <w:tc>
          <w:tcPr>
            <w:tcW w:w="1444" w:type="dxa"/>
          </w:tcPr>
          <w:p w14:paraId="5229E0E7" w14:textId="77777777" w:rsidR="00122DF5" w:rsidRPr="0016361A" w:rsidRDefault="00122DF5" w:rsidP="00F75401">
            <w:pPr>
              <w:pStyle w:val="TAL"/>
            </w:pPr>
            <w:r>
              <w:t>LocationInfo</w:t>
            </w:r>
          </w:p>
        </w:tc>
        <w:tc>
          <w:tcPr>
            <w:tcW w:w="425" w:type="dxa"/>
          </w:tcPr>
          <w:p w14:paraId="2BA5E7A5" w14:textId="77777777" w:rsidR="00122DF5" w:rsidRPr="0016361A" w:rsidRDefault="00122DF5" w:rsidP="00F75401">
            <w:pPr>
              <w:pStyle w:val="TAC"/>
            </w:pPr>
            <w:r>
              <w:t>M</w:t>
            </w:r>
          </w:p>
        </w:tc>
        <w:tc>
          <w:tcPr>
            <w:tcW w:w="1134" w:type="dxa"/>
          </w:tcPr>
          <w:p w14:paraId="16B463BC" w14:textId="77777777" w:rsidR="00122DF5" w:rsidRPr="0016361A" w:rsidRDefault="00122DF5" w:rsidP="00F75401">
            <w:pPr>
              <w:pStyle w:val="TAL"/>
            </w:pPr>
            <w:r>
              <w:t>1..N</w:t>
            </w:r>
          </w:p>
        </w:tc>
        <w:tc>
          <w:tcPr>
            <w:tcW w:w="3177" w:type="dxa"/>
          </w:tcPr>
          <w:p w14:paraId="2162DF04" w14:textId="77777777" w:rsidR="00122DF5" w:rsidRPr="0016361A" w:rsidRDefault="00122DF5" w:rsidP="00F75401">
            <w:pPr>
              <w:pStyle w:val="TAL"/>
              <w:rPr>
                <w:rFonts w:cs="Arial"/>
                <w:szCs w:val="18"/>
              </w:rPr>
            </w:pPr>
            <w:r>
              <w:rPr>
                <w:rFonts w:cs="Arial"/>
                <w:szCs w:val="18"/>
              </w:rPr>
              <w:t>Includes location data provided in the historical location report.</w:t>
            </w:r>
          </w:p>
        </w:tc>
        <w:tc>
          <w:tcPr>
            <w:tcW w:w="1645" w:type="dxa"/>
          </w:tcPr>
          <w:p w14:paraId="69126D60" w14:textId="77777777" w:rsidR="00122DF5" w:rsidRPr="0016361A" w:rsidRDefault="00122DF5" w:rsidP="00F75401">
            <w:pPr>
              <w:pStyle w:val="TAL"/>
              <w:rPr>
                <w:rFonts w:cs="Arial"/>
                <w:szCs w:val="18"/>
              </w:rPr>
            </w:pPr>
          </w:p>
        </w:tc>
      </w:tr>
      <w:tr w:rsidR="00122DF5" w:rsidRPr="00B54FF5" w14:paraId="6B3CF451" w14:textId="77777777" w:rsidTr="00F75401">
        <w:trPr>
          <w:jc w:val="center"/>
        </w:trPr>
        <w:tc>
          <w:tcPr>
            <w:tcW w:w="1702" w:type="dxa"/>
          </w:tcPr>
          <w:p w14:paraId="6CE293C5" w14:textId="77777777" w:rsidR="00122DF5" w:rsidRDefault="00122DF5" w:rsidP="00F75401">
            <w:pPr>
              <w:pStyle w:val="TAL"/>
            </w:pPr>
            <w:r>
              <w:t>locTimestamp</w:t>
            </w:r>
          </w:p>
        </w:tc>
        <w:tc>
          <w:tcPr>
            <w:tcW w:w="1444" w:type="dxa"/>
          </w:tcPr>
          <w:p w14:paraId="4B4BDAF0" w14:textId="77777777" w:rsidR="00122DF5" w:rsidRDefault="00122DF5" w:rsidP="00F75401">
            <w:pPr>
              <w:pStyle w:val="TAL"/>
            </w:pPr>
            <w:r>
              <w:t>DateTime</w:t>
            </w:r>
          </w:p>
        </w:tc>
        <w:tc>
          <w:tcPr>
            <w:tcW w:w="425" w:type="dxa"/>
          </w:tcPr>
          <w:p w14:paraId="381B0906" w14:textId="77777777" w:rsidR="00122DF5" w:rsidRDefault="00122DF5" w:rsidP="00F75401">
            <w:pPr>
              <w:pStyle w:val="TAC"/>
            </w:pPr>
            <w:r>
              <w:t>M</w:t>
            </w:r>
          </w:p>
        </w:tc>
        <w:tc>
          <w:tcPr>
            <w:tcW w:w="1134" w:type="dxa"/>
          </w:tcPr>
          <w:p w14:paraId="0035EADF" w14:textId="77777777" w:rsidR="00122DF5" w:rsidRDefault="00122DF5" w:rsidP="00F75401">
            <w:pPr>
              <w:pStyle w:val="TAL"/>
            </w:pPr>
            <w:r>
              <w:t>1</w:t>
            </w:r>
          </w:p>
        </w:tc>
        <w:tc>
          <w:tcPr>
            <w:tcW w:w="3177" w:type="dxa"/>
          </w:tcPr>
          <w:p w14:paraId="2F802FA0" w14:textId="77777777" w:rsidR="00122DF5" w:rsidRDefault="00122DF5" w:rsidP="00F75401">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63AFD2F5" w14:textId="77777777" w:rsidR="00122DF5" w:rsidRPr="0016361A" w:rsidRDefault="00122DF5" w:rsidP="00F75401">
            <w:pPr>
              <w:pStyle w:val="TAL"/>
              <w:rPr>
                <w:rFonts w:cs="Arial"/>
                <w:szCs w:val="18"/>
              </w:rPr>
            </w:pPr>
          </w:p>
        </w:tc>
      </w:tr>
      <w:tr w:rsidR="00122DF5" w:rsidRPr="00B54FF5" w14:paraId="39AD9933" w14:textId="77777777" w:rsidTr="00F75401">
        <w:trPr>
          <w:jc w:val="center"/>
        </w:trPr>
        <w:tc>
          <w:tcPr>
            <w:tcW w:w="1702" w:type="dxa"/>
          </w:tcPr>
          <w:p w14:paraId="1C75B62C" w14:textId="77777777" w:rsidR="00122DF5" w:rsidRDefault="00122DF5" w:rsidP="00F75401">
            <w:pPr>
              <w:pStyle w:val="TAL"/>
            </w:pPr>
            <w:r>
              <w:t>triggerId</w:t>
            </w:r>
          </w:p>
        </w:tc>
        <w:tc>
          <w:tcPr>
            <w:tcW w:w="1444" w:type="dxa"/>
          </w:tcPr>
          <w:p w14:paraId="6ADA7B71" w14:textId="77777777" w:rsidR="00122DF5" w:rsidRDefault="00122DF5" w:rsidP="00F75401">
            <w:pPr>
              <w:pStyle w:val="TAL"/>
            </w:pPr>
            <w:r>
              <w:t>array(string)</w:t>
            </w:r>
          </w:p>
        </w:tc>
        <w:tc>
          <w:tcPr>
            <w:tcW w:w="425" w:type="dxa"/>
          </w:tcPr>
          <w:p w14:paraId="5ABE8680" w14:textId="77777777" w:rsidR="00122DF5" w:rsidRDefault="00122DF5" w:rsidP="00F75401">
            <w:pPr>
              <w:pStyle w:val="TAC"/>
            </w:pPr>
            <w:r>
              <w:t>O</w:t>
            </w:r>
          </w:p>
        </w:tc>
        <w:tc>
          <w:tcPr>
            <w:tcW w:w="1134" w:type="dxa"/>
          </w:tcPr>
          <w:p w14:paraId="5A3ABE6E" w14:textId="77777777" w:rsidR="00122DF5" w:rsidRDefault="00122DF5" w:rsidP="00F75401">
            <w:pPr>
              <w:pStyle w:val="TAL"/>
            </w:pPr>
            <w:r>
              <w:t>0..N</w:t>
            </w:r>
          </w:p>
        </w:tc>
        <w:tc>
          <w:tcPr>
            <w:tcW w:w="3177" w:type="dxa"/>
          </w:tcPr>
          <w:p w14:paraId="1AA86B50"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A299E60" w14:textId="77777777" w:rsidR="00122DF5" w:rsidRPr="0016361A" w:rsidRDefault="00122DF5" w:rsidP="00F75401">
            <w:pPr>
              <w:pStyle w:val="TAL"/>
              <w:rPr>
                <w:rFonts w:cs="Arial"/>
                <w:szCs w:val="18"/>
              </w:rPr>
            </w:pPr>
          </w:p>
        </w:tc>
      </w:tr>
    </w:tbl>
    <w:p w14:paraId="53DB0893" w14:textId="77777777" w:rsidR="00122DF5" w:rsidRDefault="00122DF5" w:rsidP="00122DF5"/>
    <w:p w14:paraId="14E4E172" w14:textId="77777777" w:rsidR="00122DF5" w:rsidRDefault="00122DF5" w:rsidP="00122DF5">
      <w:pPr>
        <w:pStyle w:val="Heading5"/>
      </w:pPr>
      <w:bookmarkStart w:id="393" w:name="_Toc214917875"/>
      <w:r>
        <w:t>7.1.6.2.54</w:t>
      </w:r>
      <w:r>
        <w:tab/>
        <w:t>Type: LocationHistoryStatus</w:t>
      </w:r>
      <w:bookmarkEnd w:id="393"/>
    </w:p>
    <w:p w14:paraId="2BA9976D" w14:textId="77777777" w:rsidR="00122DF5" w:rsidRDefault="00122DF5" w:rsidP="00122DF5">
      <w:pPr>
        <w:pStyle w:val="TH"/>
      </w:pPr>
      <w:r>
        <w:rPr>
          <w:noProof/>
        </w:rPr>
        <w:t>Table </w:t>
      </w:r>
      <w:r>
        <w:t xml:space="preserve">7.1.6.2.54-1: </w:t>
      </w:r>
      <w:r>
        <w:rPr>
          <w:noProof/>
        </w:rPr>
        <w:t xml:space="preserve">Definition of type </w:t>
      </w:r>
      <w:r>
        <w:t>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8163585" w14:textId="77777777" w:rsidTr="00F75401">
        <w:trPr>
          <w:jc w:val="center"/>
        </w:trPr>
        <w:tc>
          <w:tcPr>
            <w:tcW w:w="1702" w:type="dxa"/>
            <w:shd w:val="clear" w:color="auto" w:fill="C0C0C0"/>
            <w:hideMark/>
          </w:tcPr>
          <w:p w14:paraId="2422EF3D" w14:textId="77777777" w:rsidR="00122DF5" w:rsidRPr="0016361A" w:rsidRDefault="00122DF5" w:rsidP="00F75401">
            <w:pPr>
              <w:pStyle w:val="TAH"/>
            </w:pPr>
            <w:r w:rsidRPr="0016361A">
              <w:t>Attribute name</w:t>
            </w:r>
          </w:p>
        </w:tc>
        <w:tc>
          <w:tcPr>
            <w:tcW w:w="1444" w:type="dxa"/>
            <w:shd w:val="clear" w:color="auto" w:fill="C0C0C0"/>
            <w:hideMark/>
          </w:tcPr>
          <w:p w14:paraId="6B40CB4D" w14:textId="77777777" w:rsidR="00122DF5" w:rsidRPr="0016361A" w:rsidRDefault="00122DF5" w:rsidP="00F75401">
            <w:pPr>
              <w:pStyle w:val="TAH"/>
            </w:pPr>
            <w:r w:rsidRPr="0016361A">
              <w:t>Data type</w:t>
            </w:r>
          </w:p>
        </w:tc>
        <w:tc>
          <w:tcPr>
            <w:tcW w:w="425" w:type="dxa"/>
            <w:shd w:val="clear" w:color="auto" w:fill="C0C0C0"/>
            <w:hideMark/>
          </w:tcPr>
          <w:p w14:paraId="2FC44880" w14:textId="77777777" w:rsidR="00122DF5" w:rsidRPr="0016361A" w:rsidRDefault="00122DF5" w:rsidP="00F75401">
            <w:pPr>
              <w:pStyle w:val="TAH"/>
            </w:pPr>
            <w:r w:rsidRPr="0016361A">
              <w:t>P</w:t>
            </w:r>
          </w:p>
        </w:tc>
        <w:tc>
          <w:tcPr>
            <w:tcW w:w="1134" w:type="dxa"/>
            <w:shd w:val="clear" w:color="auto" w:fill="C0C0C0"/>
          </w:tcPr>
          <w:p w14:paraId="181E3656" w14:textId="77777777" w:rsidR="00122DF5" w:rsidRPr="0016361A" w:rsidRDefault="00122DF5" w:rsidP="00F75401">
            <w:pPr>
              <w:pStyle w:val="TAH"/>
            </w:pPr>
            <w:r w:rsidRPr="00F112E4">
              <w:t>Cardinality</w:t>
            </w:r>
          </w:p>
        </w:tc>
        <w:tc>
          <w:tcPr>
            <w:tcW w:w="3177" w:type="dxa"/>
            <w:shd w:val="clear" w:color="auto" w:fill="C0C0C0"/>
            <w:hideMark/>
          </w:tcPr>
          <w:p w14:paraId="5A1740E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4922D36F"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7F2E3E1A" w14:textId="77777777" w:rsidTr="00F75401">
        <w:trPr>
          <w:jc w:val="center"/>
        </w:trPr>
        <w:tc>
          <w:tcPr>
            <w:tcW w:w="1702" w:type="dxa"/>
          </w:tcPr>
          <w:p w14:paraId="6710143E" w14:textId="77777777" w:rsidR="00122DF5" w:rsidRPr="0016361A" w:rsidRDefault="00122DF5" w:rsidP="00F75401">
            <w:pPr>
              <w:pStyle w:val="TAL"/>
            </w:pPr>
            <w:r>
              <w:t>storedReports</w:t>
            </w:r>
          </w:p>
        </w:tc>
        <w:tc>
          <w:tcPr>
            <w:tcW w:w="1444" w:type="dxa"/>
          </w:tcPr>
          <w:p w14:paraId="6EE5820F" w14:textId="77777777" w:rsidR="00122DF5" w:rsidRPr="0016361A" w:rsidRDefault="00122DF5" w:rsidP="00F75401">
            <w:pPr>
              <w:pStyle w:val="TAL"/>
            </w:pPr>
            <w:r>
              <w:t>integer</w:t>
            </w:r>
          </w:p>
        </w:tc>
        <w:tc>
          <w:tcPr>
            <w:tcW w:w="425" w:type="dxa"/>
          </w:tcPr>
          <w:p w14:paraId="75BB7D18" w14:textId="77777777" w:rsidR="00122DF5" w:rsidRPr="0016361A" w:rsidRDefault="00122DF5" w:rsidP="00F75401">
            <w:pPr>
              <w:pStyle w:val="TAC"/>
            </w:pPr>
            <w:r>
              <w:t>M</w:t>
            </w:r>
          </w:p>
        </w:tc>
        <w:tc>
          <w:tcPr>
            <w:tcW w:w="1134" w:type="dxa"/>
          </w:tcPr>
          <w:p w14:paraId="34BB0777" w14:textId="77777777" w:rsidR="00122DF5" w:rsidRPr="0016361A" w:rsidRDefault="00122DF5" w:rsidP="00F75401">
            <w:pPr>
              <w:pStyle w:val="TAL"/>
            </w:pPr>
            <w:r>
              <w:t>1</w:t>
            </w:r>
          </w:p>
        </w:tc>
        <w:tc>
          <w:tcPr>
            <w:tcW w:w="3177" w:type="dxa"/>
          </w:tcPr>
          <w:p w14:paraId="061A42EA" w14:textId="77777777" w:rsidR="00122DF5" w:rsidRPr="0016361A" w:rsidRDefault="00122DF5" w:rsidP="00F75401">
            <w:pPr>
              <w:pStyle w:val="TAL"/>
              <w:rPr>
                <w:rFonts w:cs="Arial"/>
                <w:szCs w:val="18"/>
              </w:rPr>
            </w:pPr>
            <w:r>
              <w:rPr>
                <w:rFonts w:cs="Arial"/>
                <w:szCs w:val="18"/>
              </w:rPr>
              <w:t>Indicates the number of stored location reports that has not been reported.</w:t>
            </w:r>
          </w:p>
        </w:tc>
        <w:tc>
          <w:tcPr>
            <w:tcW w:w="1645" w:type="dxa"/>
          </w:tcPr>
          <w:p w14:paraId="3885C6F4" w14:textId="77777777" w:rsidR="00122DF5" w:rsidRPr="0016361A" w:rsidRDefault="00122DF5" w:rsidP="00F75401">
            <w:pPr>
              <w:pStyle w:val="TAL"/>
              <w:rPr>
                <w:rFonts w:cs="Arial"/>
                <w:szCs w:val="18"/>
              </w:rPr>
            </w:pPr>
          </w:p>
        </w:tc>
      </w:tr>
      <w:tr w:rsidR="00122DF5" w:rsidRPr="00B54FF5" w14:paraId="61CA2573" w14:textId="77777777" w:rsidTr="00F75401">
        <w:trPr>
          <w:jc w:val="center"/>
        </w:trPr>
        <w:tc>
          <w:tcPr>
            <w:tcW w:w="1702" w:type="dxa"/>
          </w:tcPr>
          <w:p w14:paraId="2C1165E1" w14:textId="77777777" w:rsidR="00122DF5" w:rsidRDefault="00122DF5" w:rsidP="00F75401">
            <w:pPr>
              <w:pStyle w:val="TAL"/>
            </w:pPr>
            <w:r>
              <w:t>startTime</w:t>
            </w:r>
          </w:p>
        </w:tc>
        <w:tc>
          <w:tcPr>
            <w:tcW w:w="1444" w:type="dxa"/>
          </w:tcPr>
          <w:p w14:paraId="327E3B16" w14:textId="77777777" w:rsidR="00122DF5" w:rsidRDefault="00122DF5" w:rsidP="00F75401">
            <w:pPr>
              <w:pStyle w:val="TAL"/>
            </w:pPr>
            <w:r>
              <w:t>DateTime</w:t>
            </w:r>
          </w:p>
        </w:tc>
        <w:tc>
          <w:tcPr>
            <w:tcW w:w="425" w:type="dxa"/>
          </w:tcPr>
          <w:p w14:paraId="2FAD865F" w14:textId="77777777" w:rsidR="00122DF5" w:rsidRDefault="00122DF5" w:rsidP="00F75401">
            <w:pPr>
              <w:pStyle w:val="TAC"/>
            </w:pPr>
            <w:r>
              <w:t>M</w:t>
            </w:r>
          </w:p>
        </w:tc>
        <w:tc>
          <w:tcPr>
            <w:tcW w:w="1134" w:type="dxa"/>
          </w:tcPr>
          <w:p w14:paraId="2F08BA03" w14:textId="77777777" w:rsidR="00122DF5" w:rsidRDefault="00122DF5" w:rsidP="00F75401">
            <w:pPr>
              <w:pStyle w:val="TAL"/>
            </w:pPr>
            <w:r>
              <w:t>1</w:t>
            </w:r>
          </w:p>
        </w:tc>
        <w:tc>
          <w:tcPr>
            <w:tcW w:w="3177" w:type="dxa"/>
          </w:tcPr>
          <w:p w14:paraId="7CD4D436" w14:textId="77777777" w:rsidR="00122DF5" w:rsidRDefault="00122DF5" w:rsidP="00F75401">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0BDE14A1" w14:textId="77777777" w:rsidR="00122DF5" w:rsidRPr="0016361A" w:rsidRDefault="00122DF5" w:rsidP="00F75401">
            <w:pPr>
              <w:pStyle w:val="TAL"/>
              <w:rPr>
                <w:rFonts w:cs="Arial"/>
                <w:szCs w:val="18"/>
              </w:rPr>
            </w:pPr>
          </w:p>
        </w:tc>
      </w:tr>
      <w:tr w:rsidR="00122DF5" w:rsidRPr="00B54FF5" w14:paraId="0E6EF3D4" w14:textId="77777777" w:rsidTr="00F75401">
        <w:trPr>
          <w:jc w:val="center"/>
        </w:trPr>
        <w:tc>
          <w:tcPr>
            <w:tcW w:w="1702" w:type="dxa"/>
          </w:tcPr>
          <w:p w14:paraId="230B9920" w14:textId="77777777" w:rsidR="00122DF5" w:rsidRDefault="00122DF5" w:rsidP="00F75401">
            <w:pPr>
              <w:pStyle w:val="TAL"/>
            </w:pPr>
            <w:r>
              <w:t>endTime</w:t>
            </w:r>
          </w:p>
        </w:tc>
        <w:tc>
          <w:tcPr>
            <w:tcW w:w="1444" w:type="dxa"/>
          </w:tcPr>
          <w:p w14:paraId="0EFE2D21" w14:textId="77777777" w:rsidR="00122DF5" w:rsidRDefault="00122DF5" w:rsidP="00F75401">
            <w:pPr>
              <w:pStyle w:val="TAL"/>
            </w:pPr>
            <w:r>
              <w:t>DateTime</w:t>
            </w:r>
          </w:p>
        </w:tc>
        <w:tc>
          <w:tcPr>
            <w:tcW w:w="425" w:type="dxa"/>
          </w:tcPr>
          <w:p w14:paraId="48160FEC" w14:textId="77777777" w:rsidR="00122DF5" w:rsidRDefault="00122DF5" w:rsidP="00F75401">
            <w:pPr>
              <w:pStyle w:val="TAC"/>
            </w:pPr>
            <w:r>
              <w:t>M</w:t>
            </w:r>
          </w:p>
        </w:tc>
        <w:tc>
          <w:tcPr>
            <w:tcW w:w="1134" w:type="dxa"/>
          </w:tcPr>
          <w:p w14:paraId="116DAEC6" w14:textId="77777777" w:rsidR="00122DF5" w:rsidRDefault="00122DF5" w:rsidP="00F75401">
            <w:pPr>
              <w:pStyle w:val="TAL"/>
            </w:pPr>
            <w:r>
              <w:t>1</w:t>
            </w:r>
          </w:p>
        </w:tc>
        <w:tc>
          <w:tcPr>
            <w:tcW w:w="3177" w:type="dxa"/>
          </w:tcPr>
          <w:p w14:paraId="37D693D5" w14:textId="77777777" w:rsidR="00122DF5" w:rsidRDefault="00122DF5" w:rsidP="00F75401">
            <w:pPr>
              <w:pStyle w:val="TAL"/>
              <w:rPr>
                <w:rFonts w:cs="Arial"/>
                <w:szCs w:val="18"/>
              </w:rPr>
            </w:pPr>
            <w:r>
              <w:rPr>
                <w:rFonts w:cs="Arial"/>
                <w:szCs w:val="18"/>
              </w:rPr>
              <w:t>Includes the date and time of the newest stored location report.</w:t>
            </w:r>
          </w:p>
        </w:tc>
        <w:tc>
          <w:tcPr>
            <w:tcW w:w="1645" w:type="dxa"/>
          </w:tcPr>
          <w:p w14:paraId="3DF22B2B" w14:textId="77777777" w:rsidR="00122DF5" w:rsidRPr="0016361A" w:rsidRDefault="00122DF5" w:rsidP="00F75401">
            <w:pPr>
              <w:pStyle w:val="TAL"/>
              <w:rPr>
                <w:rFonts w:cs="Arial"/>
                <w:szCs w:val="18"/>
              </w:rPr>
            </w:pPr>
          </w:p>
        </w:tc>
      </w:tr>
      <w:tr w:rsidR="00122DF5" w:rsidRPr="00B54FF5" w14:paraId="0B0B427A" w14:textId="77777777" w:rsidTr="00F75401">
        <w:trPr>
          <w:jc w:val="center"/>
        </w:trPr>
        <w:tc>
          <w:tcPr>
            <w:tcW w:w="1702" w:type="dxa"/>
          </w:tcPr>
          <w:p w14:paraId="518CD25F" w14:textId="77777777" w:rsidR="00122DF5" w:rsidRDefault="00122DF5" w:rsidP="00F75401">
            <w:pPr>
              <w:pStyle w:val="TAL"/>
            </w:pPr>
            <w:r>
              <w:t>triggerId</w:t>
            </w:r>
          </w:p>
        </w:tc>
        <w:tc>
          <w:tcPr>
            <w:tcW w:w="1444" w:type="dxa"/>
          </w:tcPr>
          <w:p w14:paraId="226F75DB" w14:textId="77777777" w:rsidR="00122DF5" w:rsidRDefault="00122DF5" w:rsidP="00F75401">
            <w:pPr>
              <w:pStyle w:val="TAL"/>
            </w:pPr>
            <w:r>
              <w:t>array(string)</w:t>
            </w:r>
          </w:p>
        </w:tc>
        <w:tc>
          <w:tcPr>
            <w:tcW w:w="425" w:type="dxa"/>
          </w:tcPr>
          <w:p w14:paraId="29092941" w14:textId="77777777" w:rsidR="00122DF5" w:rsidRDefault="00122DF5" w:rsidP="00F75401">
            <w:pPr>
              <w:pStyle w:val="TAC"/>
            </w:pPr>
            <w:r>
              <w:t>M</w:t>
            </w:r>
          </w:p>
        </w:tc>
        <w:tc>
          <w:tcPr>
            <w:tcW w:w="1134" w:type="dxa"/>
          </w:tcPr>
          <w:p w14:paraId="5F805C28" w14:textId="77777777" w:rsidR="00122DF5" w:rsidRDefault="00122DF5" w:rsidP="00F75401">
            <w:pPr>
              <w:pStyle w:val="TAL"/>
            </w:pPr>
            <w:r>
              <w:t>0..N</w:t>
            </w:r>
          </w:p>
        </w:tc>
        <w:tc>
          <w:tcPr>
            <w:tcW w:w="3177" w:type="dxa"/>
          </w:tcPr>
          <w:p w14:paraId="5A5C578D"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2397A114" w14:textId="77777777" w:rsidR="00122DF5" w:rsidRPr="0016361A" w:rsidRDefault="00122DF5" w:rsidP="00F75401">
            <w:pPr>
              <w:pStyle w:val="TAL"/>
              <w:rPr>
                <w:rFonts w:cs="Arial"/>
                <w:szCs w:val="18"/>
              </w:rPr>
            </w:pPr>
          </w:p>
        </w:tc>
      </w:tr>
    </w:tbl>
    <w:p w14:paraId="79096761" w14:textId="77777777" w:rsidR="00122DF5" w:rsidRPr="00AC7671" w:rsidRDefault="00122DF5" w:rsidP="00451495"/>
    <w:p w14:paraId="03ABF3FA" w14:textId="7B15F182" w:rsidR="00451495" w:rsidRDefault="00451495" w:rsidP="00451495">
      <w:pPr>
        <w:pStyle w:val="Heading4"/>
        <w:rPr>
          <w:lang w:val="en-US"/>
        </w:rPr>
      </w:pPr>
      <w:bookmarkStart w:id="394" w:name="_Toc510696638"/>
      <w:bookmarkStart w:id="395" w:name="_Toc35971433"/>
      <w:bookmarkStart w:id="396" w:name="_Toc214917876"/>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4"/>
      <w:bookmarkEnd w:id="395"/>
      <w:bookmarkEnd w:id="396"/>
    </w:p>
    <w:p w14:paraId="4AAA551F" w14:textId="77777777" w:rsidR="00463841" w:rsidRPr="00384E92" w:rsidRDefault="00463841" w:rsidP="00463841">
      <w:pPr>
        <w:pStyle w:val="Heading5"/>
      </w:pPr>
      <w:bookmarkStart w:id="397" w:name="_Toc510696641"/>
      <w:bookmarkStart w:id="398" w:name="_Toc35971436"/>
      <w:bookmarkStart w:id="399" w:name="_Toc214917877"/>
      <w:r>
        <w:t>7.1.6.3.1</w:t>
      </w:r>
      <w:r w:rsidRPr="00384E92">
        <w:tab/>
        <w:t>Introduction</w:t>
      </w:r>
      <w:bookmarkEnd w:id="399"/>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400" w:name="_Toc214917878"/>
      <w:r>
        <w:t>7.1.6.3.2</w:t>
      </w:r>
      <w:r w:rsidRPr="00384E92">
        <w:tab/>
        <w:t>Simple data types</w:t>
      </w:r>
      <w:bookmarkEnd w:id="400"/>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401" w:name="_Toc214917879"/>
      <w:r>
        <w:t>7.1.6.3</w:t>
      </w:r>
      <w:r w:rsidR="008F5FAD">
        <w:t>.3</w:t>
      </w:r>
      <w:r w:rsidRPr="00BC662F">
        <w:tab/>
        <w:t xml:space="preserve">Enumeration: </w:t>
      </w:r>
      <w:r>
        <w:t>ConfigScope</w:t>
      </w:r>
      <w:bookmarkEnd w:id="401"/>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lastRenderedPageBreak/>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19AB339F" w14:textId="77777777" w:rsidR="00A432E1" w:rsidRDefault="00A432E1" w:rsidP="00A432E1"/>
    <w:p w14:paraId="761B3912" w14:textId="5E951DF5" w:rsidR="00A432E1" w:rsidRPr="00BC662F" w:rsidRDefault="00A432E1" w:rsidP="00A432E1">
      <w:pPr>
        <w:pStyle w:val="Heading5"/>
      </w:pPr>
      <w:bookmarkStart w:id="402" w:name="_Toc214917880"/>
      <w:r>
        <w:t>7.1.6.3.4</w:t>
      </w:r>
      <w:r w:rsidRPr="00BC662F">
        <w:tab/>
        <w:t xml:space="preserve">Enumeration: </w:t>
      </w:r>
      <w:r>
        <w:t>ReportType</w:t>
      </w:r>
      <w:bookmarkEnd w:id="402"/>
    </w:p>
    <w:p w14:paraId="0D694F2B" w14:textId="77777777" w:rsidR="00A432E1" w:rsidRPr="00384E92" w:rsidRDefault="00A432E1" w:rsidP="00A432E1">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7.1.6.3.4</w:t>
      </w:r>
      <w:r w:rsidRPr="00384E92">
        <w:t>-1.</w:t>
      </w:r>
    </w:p>
    <w:p w14:paraId="1C0EE031" w14:textId="77777777" w:rsidR="00A432E1" w:rsidRDefault="00A432E1" w:rsidP="00A432E1">
      <w:pPr>
        <w:pStyle w:val="TH"/>
      </w:pPr>
      <w:r>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B54FF5"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16361A" w:rsidRDefault="00A432E1" w:rsidP="00F75401">
            <w:pPr>
              <w:pStyle w:val="TAH"/>
            </w:pPr>
            <w:r w:rsidRPr="0016361A">
              <w:t>Enumeration value</w:t>
            </w:r>
          </w:p>
        </w:tc>
        <w:tc>
          <w:tcPr>
            <w:tcW w:w="2671" w:type="pct"/>
            <w:shd w:val="clear" w:color="auto" w:fill="C0C0C0"/>
            <w:tcMar>
              <w:top w:w="0" w:type="dxa"/>
              <w:left w:w="108" w:type="dxa"/>
              <w:bottom w:w="0" w:type="dxa"/>
              <w:right w:w="108" w:type="dxa"/>
            </w:tcMar>
            <w:hideMark/>
          </w:tcPr>
          <w:p w14:paraId="106259B3" w14:textId="77777777" w:rsidR="00A432E1" w:rsidRPr="0016361A" w:rsidRDefault="00A432E1" w:rsidP="00F75401">
            <w:pPr>
              <w:pStyle w:val="TAH"/>
            </w:pPr>
            <w:r w:rsidRPr="0016361A">
              <w:t>Description</w:t>
            </w:r>
          </w:p>
        </w:tc>
        <w:tc>
          <w:tcPr>
            <w:tcW w:w="937" w:type="pct"/>
            <w:shd w:val="clear" w:color="auto" w:fill="C0C0C0"/>
          </w:tcPr>
          <w:p w14:paraId="2817D1FE" w14:textId="77777777" w:rsidR="00A432E1" w:rsidRPr="0016361A" w:rsidRDefault="00A432E1" w:rsidP="00F75401">
            <w:pPr>
              <w:pStyle w:val="TAH"/>
            </w:pPr>
            <w:r w:rsidRPr="0016361A">
              <w:t>Applicability</w:t>
            </w:r>
          </w:p>
        </w:tc>
      </w:tr>
      <w:tr w:rsidR="00A432E1" w:rsidRPr="00B54FF5" w14:paraId="7B79FC97" w14:textId="77777777" w:rsidTr="00F75401">
        <w:trPr>
          <w:jc w:val="center"/>
        </w:trPr>
        <w:tc>
          <w:tcPr>
            <w:tcW w:w="1392" w:type="pct"/>
            <w:tcMar>
              <w:top w:w="0" w:type="dxa"/>
              <w:left w:w="108" w:type="dxa"/>
              <w:bottom w:w="0" w:type="dxa"/>
              <w:right w:w="108" w:type="dxa"/>
            </w:tcMar>
          </w:tcPr>
          <w:p w14:paraId="06611258" w14:textId="77777777" w:rsidR="00A432E1" w:rsidRPr="0016361A" w:rsidRDefault="00A432E1" w:rsidP="00F75401">
            <w:pPr>
              <w:pStyle w:val="TAL"/>
            </w:pPr>
            <w:r>
              <w:t>EMERGENCY</w:t>
            </w:r>
          </w:p>
        </w:tc>
        <w:tc>
          <w:tcPr>
            <w:tcW w:w="2671" w:type="pct"/>
            <w:tcMar>
              <w:top w:w="0" w:type="dxa"/>
              <w:left w:w="108" w:type="dxa"/>
              <w:bottom w:w="0" w:type="dxa"/>
              <w:right w:w="108" w:type="dxa"/>
            </w:tcMar>
          </w:tcPr>
          <w:p w14:paraId="55097FCD" w14:textId="77777777" w:rsidR="00A432E1" w:rsidRPr="0016361A" w:rsidRDefault="00A432E1" w:rsidP="00F75401">
            <w:pPr>
              <w:pStyle w:val="TAL"/>
            </w:pPr>
            <w:r>
              <w:t>Indicates that the MC UE that sends the Location reports is in emergency state.</w:t>
            </w:r>
          </w:p>
        </w:tc>
        <w:tc>
          <w:tcPr>
            <w:tcW w:w="937" w:type="pct"/>
          </w:tcPr>
          <w:p w14:paraId="6878C066" w14:textId="77777777" w:rsidR="00A432E1" w:rsidRPr="0016361A" w:rsidRDefault="00A432E1" w:rsidP="00F75401">
            <w:pPr>
              <w:pStyle w:val="TAL"/>
            </w:pPr>
          </w:p>
        </w:tc>
      </w:tr>
      <w:tr w:rsidR="00A432E1" w:rsidRPr="00B54FF5" w14:paraId="1007A81D" w14:textId="77777777" w:rsidTr="00F75401">
        <w:trPr>
          <w:jc w:val="center"/>
        </w:trPr>
        <w:tc>
          <w:tcPr>
            <w:tcW w:w="1392" w:type="pct"/>
            <w:tcMar>
              <w:top w:w="0" w:type="dxa"/>
              <w:left w:w="108" w:type="dxa"/>
              <w:bottom w:w="0" w:type="dxa"/>
              <w:right w:w="108" w:type="dxa"/>
            </w:tcMar>
          </w:tcPr>
          <w:p w14:paraId="11DC3082" w14:textId="77777777" w:rsidR="00A432E1" w:rsidRDefault="00A432E1" w:rsidP="00F75401">
            <w:pPr>
              <w:pStyle w:val="TAL"/>
            </w:pPr>
            <w:r>
              <w:t>NONEMERGENCY</w:t>
            </w:r>
          </w:p>
        </w:tc>
        <w:tc>
          <w:tcPr>
            <w:tcW w:w="2671" w:type="pct"/>
            <w:tcMar>
              <w:top w:w="0" w:type="dxa"/>
              <w:left w:w="108" w:type="dxa"/>
              <w:bottom w:w="0" w:type="dxa"/>
              <w:right w:w="108" w:type="dxa"/>
            </w:tcMar>
          </w:tcPr>
          <w:p w14:paraId="473DA43F" w14:textId="77777777" w:rsidR="00A432E1" w:rsidRPr="0016361A" w:rsidRDefault="00A432E1" w:rsidP="00F75401">
            <w:pPr>
              <w:pStyle w:val="TAL"/>
            </w:pPr>
            <w:r>
              <w:t>Indicates that the MC UE that sends the Location reports is not in emergency state.</w:t>
            </w:r>
          </w:p>
        </w:tc>
        <w:tc>
          <w:tcPr>
            <w:tcW w:w="937" w:type="pct"/>
          </w:tcPr>
          <w:p w14:paraId="22D2E77F" w14:textId="77777777" w:rsidR="00A432E1" w:rsidRPr="0016361A" w:rsidRDefault="00A432E1" w:rsidP="00F75401">
            <w:pPr>
              <w:pStyle w:val="TAL"/>
            </w:pPr>
          </w:p>
        </w:tc>
      </w:tr>
    </w:tbl>
    <w:p w14:paraId="10C92420" w14:textId="77777777" w:rsidR="00A432E1" w:rsidRDefault="00A432E1" w:rsidP="00A432E1">
      <w:pPr>
        <w:rPr>
          <w:lang w:val="en-US"/>
        </w:rPr>
      </w:pPr>
    </w:p>
    <w:p w14:paraId="0F7B8CF6" w14:textId="77777777" w:rsidR="00A432E1" w:rsidRPr="00BC662F" w:rsidRDefault="00A432E1" w:rsidP="00A432E1">
      <w:pPr>
        <w:pStyle w:val="Heading5"/>
      </w:pPr>
      <w:bookmarkStart w:id="403" w:name="_Toc214917881"/>
      <w:r>
        <w:t>7.1.6.3.5</w:t>
      </w:r>
      <w:r w:rsidRPr="00BC662F">
        <w:tab/>
        <w:t xml:space="preserve">Enumeration: </w:t>
      </w:r>
      <w:r>
        <w:t>InterRatType</w:t>
      </w:r>
      <w:bookmarkEnd w:id="403"/>
    </w:p>
    <w:p w14:paraId="11DB68BA" w14:textId="77777777" w:rsidR="00A432E1" w:rsidRPr="00384E92" w:rsidRDefault="00A432E1" w:rsidP="00A432E1">
      <w:r w:rsidRPr="00384E92">
        <w:t xml:space="preserve">The enumeration </w:t>
      </w:r>
      <w:r>
        <w:t>InterRatType indicates type of inter RAT status change.</w:t>
      </w:r>
      <w:r w:rsidRPr="00384E92">
        <w:t xml:space="preserve"> It shall comply with the provisions defined in table</w:t>
      </w:r>
      <w:r>
        <w:t> 7.1.6.3.5</w:t>
      </w:r>
      <w:r w:rsidRPr="00384E92">
        <w:t>-1.</w:t>
      </w:r>
    </w:p>
    <w:p w14:paraId="294D5341" w14:textId="77777777" w:rsidR="00A432E1" w:rsidRDefault="00A432E1" w:rsidP="00A432E1">
      <w:pPr>
        <w:pStyle w:val="TH"/>
      </w:pPr>
      <w:r>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A432E1" w:rsidRPr="00B54FF5" w14:paraId="4E45F91E" w14:textId="77777777" w:rsidTr="00F75401">
        <w:trPr>
          <w:jc w:val="center"/>
        </w:trPr>
        <w:tc>
          <w:tcPr>
            <w:tcW w:w="1608" w:type="pct"/>
            <w:shd w:val="clear" w:color="auto" w:fill="C0C0C0"/>
            <w:tcMar>
              <w:top w:w="0" w:type="dxa"/>
              <w:left w:w="108" w:type="dxa"/>
              <w:bottom w:w="0" w:type="dxa"/>
              <w:right w:w="108" w:type="dxa"/>
            </w:tcMar>
            <w:hideMark/>
          </w:tcPr>
          <w:p w14:paraId="167FBA7C" w14:textId="77777777" w:rsidR="00A432E1" w:rsidRPr="0016361A" w:rsidRDefault="00A432E1" w:rsidP="00F75401">
            <w:pPr>
              <w:pStyle w:val="TAH"/>
            </w:pPr>
            <w:r w:rsidRPr="0016361A">
              <w:t>Enumeration value</w:t>
            </w:r>
          </w:p>
        </w:tc>
        <w:tc>
          <w:tcPr>
            <w:tcW w:w="2530" w:type="pct"/>
            <w:shd w:val="clear" w:color="auto" w:fill="C0C0C0"/>
            <w:tcMar>
              <w:top w:w="0" w:type="dxa"/>
              <w:left w:w="108" w:type="dxa"/>
              <w:bottom w:w="0" w:type="dxa"/>
              <w:right w:w="108" w:type="dxa"/>
            </w:tcMar>
            <w:hideMark/>
          </w:tcPr>
          <w:p w14:paraId="3D21E0AB" w14:textId="77777777" w:rsidR="00A432E1" w:rsidRPr="0016361A" w:rsidRDefault="00A432E1" w:rsidP="00F75401">
            <w:pPr>
              <w:pStyle w:val="TAH"/>
            </w:pPr>
            <w:r w:rsidRPr="0016361A">
              <w:t>Description</w:t>
            </w:r>
          </w:p>
        </w:tc>
        <w:tc>
          <w:tcPr>
            <w:tcW w:w="863" w:type="pct"/>
            <w:shd w:val="clear" w:color="auto" w:fill="C0C0C0"/>
          </w:tcPr>
          <w:p w14:paraId="57B4CDBF" w14:textId="77777777" w:rsidR="00A432E1" w:rsidRPr="0016361A" w:rsidRDefault="00A432E1" w:rsidP="00F75401">
            <w:pPr>
              <w:pStyle w:val="TAH"/>
            </w:pPr>
            <w:r w:rsidRPr="0016361A">
              <w:t>Applicability</w:t>
            </w:r>
          </w:p>
        </w:tc>
      </w:tr>
      <w:tr w:rsidR="00A432E1" w:rsidRPr="00B54FF5" w14:paraId="61F4ABF1" w14:textId="77777777" w:rsidTr="00F75401">
        <w:trPr>
          <w:jc w:val="center"/>
        </w:trPr>
        <w:tc>
          <w:tcPr>
            <w:tcW w:w="1608" w:type="pct"/>
            <w:tcMar>
              <w:top w:w="0" w:type="dxa"/>
              <w:left w:w="108" w:type="dxa"/>
              <w:bottom w:w="0" w:type="dxa"/>
              <w:right w:w="108" w:type="dxa"/>
            </w:tcMar>
          </w:tcPr>
          <w:p w14:paraId="6D72E0D7" w14:textId="77777777" w:rsidR="00A432E1" w:rsidRPr="0016361A" w:rsidRDefault="00A432E1" w:rsidP="00F75401">
            <w:pPr>
              <w:pStyle w:val="TAL"/>
            </w:pPr>
            <w:r w:rsidRPr="00150C44">
              <w:t>5G</w:t>
            </w:r>
            <w:r>
              <w:t>_</w:t>
            </w:r>
            <w:r w:rsidRPr="00150C44">
              <w:t>MBS</w:t>
            </w:r>
            <w:r>
              <w:t>_TO_</w:t>
            </w:r>
            <w:r w:rsidRPr="00150C44">
              <w:t>LTE</w:t>
            </w:r>
            <w:r>
              <w:t>_</w:t>
            </w:r>
            <w:r w:rsidRPr="00150C44">
              <w:t>MBMS</w:t>
            </w:r>
          </w:p>
        </w:tc>
        <w:tc>
          <w:tcPr>
            <w:tcW w:w="2530" w:type="pct"/>
            <w:tcMar>
              <w:top w:w="0" w:type="dxa"/>
              <w:left w:w="108" w:type="dxa"/>
              <w:bottom w:w="0" w:type="dxa"/>
              <w:right w:w="108" w:type="dxa"/>
            </w:tcMar>
          </w:tcPr>
          <w:p w14:paraId="6B289C5A" w14:textId="77777777" w:rsidR="00A432E1" w:rsidRPr="0016361A" w:rsidRDefault="00A432E1" w:rsidP="00F75401">
            <w:pPr>
              <w:pStyle w:val="TAL"/>
            </w:pPr>
            <w:r>
              <w:t>The inter RAT change is from 5G-MBS to LTE-MBMS</w:t>
            </w:r>
          </w:p>
        </w:tc>
        <w:tc>
          <w:tcPr>
            <w:tcW w:w="863" w:type="pct"/>
          </w:tcPr>
          <w:p w14:paraId="10031977" w14:textId="77777777" w:rsidR="00A432E1" w:rsidRPr="0016361A" w:rsidRDefault="00A432E1" w:rsidP="00F75401">
            <w:pPr>
              <w:pStyle w:val="TAL"/>
            </w:pPr>
          </w:p>
        </w:tc>
      </w:tr>
      <w:tr w:rsidR="00A432E1" w:rsidRPr="00B54FF5" w14:paraId="78FCD194" w14:textId="77777777" w:rsidTr="00F75401">
        <w:trPr>
          <w:jc w:val="center"/>
        </w:trPr>
        <w:tc>
          <w:tcPr>
            <w:tcW w:w="1608" w:type="pct"/>
            <w:tcMar>
              <w:top w:w="0" w:type="dxa"/>
              <w:left w:w="108" w:type="dxa"/>
              <w:bottom w:w="0" w:type="dxa"/>
              <w:right w:w="108" w:type="dxa"/>
            </w:tcMar>
          </w:tcPr>
          <w:p w14:paraId="027521DC" w14:textId="77777777" w:rsidR="00A432E1" w:rsidRDefault="00A432E1" w:rsidP="00F75401">
            <w:pPr>
              <w:pStyle w:val="TAL"/>
            </w:pPr>
            <w:r w:rsidRPr="00150C44">
              <w:t>5G</w:t>
            </w:r>
            <w:r>
              <w:t>_</w:t>
            </w:r>
            <w:r w:rsidRPr="00150C44">
              <w:t>MBS</w:t>
            </w:r>
            <w:r>
              <w:t>_TO_</w:t>
            </w:r>
            <w:r w:rsidRPr="00150C44">
              <w:t>LTE</w:t>
            </w:r>
            <w:r>
              <w:t>_UNICAST</w:t>
            </w:r>
          </w:p>
        </w:tc>
        <w:tc>
          <w:tcPr>
            <w:tcW w:w="2530" w:type="pct"/>
            <w:tcMar>
              <w:top w:w="0" w:type="dxa"/>
              <w:left w:w="108" w:type="dxa"/>
              <w:bottom w:w="0" w:type="dxa"/>
              <w:right w:w="108" w:type="dxa"/>
            </w:tcMar>
          </w:tcPr>
          <w:p w14:paraId="62A09836" w14:textId="77777777" w:rsidR="00A432E1" w:rsidRPr="0016361A" w:rsidRDefault="00A432E1" w:rsidP="00F75401">
            <w:pPr>
              <w:pStyle w:val="TAL"/>
            </w:pPr>
            <w:r>
              <w:t>The inter RAT change is from 5G-MBS to LTE-unicast</w:t>
            </w:r>
          </w:p>
        </w:tc>
        <w:tc>
          <w:tcPr>
            <w:tcW w:w="863" w:type="pct"/>
          </w:tcPr>
          <w:p w14:paraId="45FC3EAA" w14:textId="77777777" w:rsidR="00A432E1" w:rsidRPr="0016361A" w:rsidRDefault="00A432E1" w:rsidP="00F75401">
            <w:pPr>
              <w:pStyle w:val="TAL"/>
            </w:pPr>
          </w:p>
        </w:tc>
      </w:tr>
      <w:tr w:rsidR="00A432E1" w:rsidRPr="00B54FF5" w14:paraId="22FAE905" w14:textId="77777777" w:rsidTr="00F75401">
        <w:trPr>
          <w:jc w:val="center"/>
        </w:trPr>
        <w:tc>
          <w:tcPr>
            <w:tcW w:w="1608" w:type="pct"/>
            <w:tcMar>
              <w:top w:w="0" w:type="dxa"/>
              <w:left w:w="108" w:type="dxa"/>
              <w:bottom w:w="0" w:type="dxa"/>
              <w:right w:w="108" w:type="dxa"/>
            </w:tcMar>
          </w:tcPr>
          <w:p w14:paraId="16010218" w14:textId="77777777" w:rsidR="00A432E1" w:rsidRDefault="00A432E1" w:rsidP="00F75401">
            <w:pPr>
              <w:pStyle w:val="TAL"/>
            </w:pPr>
            <w:r w:rsidRPr="00150C44">
              <w:t>LTE</w:t>
            </w:r>
            <w:r>
              <w:t>_</w:t>
            </w:r>
            <w:r w:rsidRPr="00150C44">
              <w:t>MBMS</w:t>
            </w:r>
            <w:r>
              <w:t>_TO_</w:t>
            </w:r>
            <w:r w:rsidRPr="00150C44">
              <w:t>5G</w:t>
            </w:r>
            <w:r>
              <w:t>_</w:t>
            </w:r>
            <w:r w:rsidRPr="00150C44">
              <w:t>MBS</w:t>
            </w:r>
          </w:p>
        </w:tc>
        <w:tc>
          <w:tcPr>
            <w:tcW w:w="2530" w:type="pct"/>
            <w:tcMar>
              <w:top w:w="0" w:type="dxa"/>
              <w:left w:w="108" w:type="dxa"/>
              <w:bottom w:w="0" w:type="dxa"/>
              <w:right w:w="108" w:type="dxa"/>
            </w:tcMar>
          </w:tcPr>
          <w:p w14:paraId="3FBA18C7" w14:textId="77777777" w:rsidR="00A432E1" w:rsidRPr="0016361A" w:rsidRDefault="00A432E1" w:rsidP="00F75401">
            <w:pPr>
              <w:pStyle w:val="TAL"/>
            </w:pPr>
            <w:r>
              <w:t>The inter RAT change is from LTE-MBMS to 5G-MBS</w:t>
            </w:r>
          </w:p>
        </w:tc>
        <w:tc>
          <w:tcPr>
            <w:tcW w:w="863" w:type="pct"/>
          </w:tcPr>
          <w:p w14:paraId="61555DC3" w14:textId="77777777" w:rsidR="00A432E1" w:rsidRPr="0016361A" w:rsidRDefault="00A432E1" w:rsidP="00F75401">
            <w:pPr>
              <w:pStyle w:val="TAL"/>
            </w:pPr>
          </w:p>
        </w:tc>
      </w:tr>
      <w:tr w:rsidR="00A432E1" w:rsidRPr="00B54FF5" w14:paraId="561A6995" w14:textId="77777777" w:rsidTr="00F75401">
        <w:trPr>
          <w:jc w:val="center"/>
        </w:trPr>
        <w:tc>
          <w:tcPr>
            <w:tcW w:w="1608" w:type="pct"/>
            <w:tcMar>
              <w:top w:w="0" w:type="dxa"/>
              <w:left w:w="108" w:type="dxa"/>
              <w:bottom w:w="0" w:type="dxa"/>
              <w:right w:w="108" w:type="dxa"/>
            </w:tcMar>
          </w:tcPr>
          <w:p w14:paraId="0ECA1CDE" w14:textId="77777777" w:rsidR="00A432E1" w:rsidRDefault="00A432E1" w:rsidP="00F75401">
            <w:pPr>
              <w:pStyle w:val="TAL"/>
            </w:pPr>
            <w:r>
              <w:t>LTE_</w:t>
            </w:r>
            <w:r w:rsidRPr="00150C44">
              <w:t>MBMS</w:t>
            </w:r>
            <w:r>
              <w:t>_TO_</w:t>
            </w:r>
            <w:r w:rsidRPr="00150C44">
              <w:t>5G</w:t>
            </w:r>
            <w:r>
              <w:t>_UNICAST</w:t>
            </w:r>
          </w:p>
        </w:tc>
        <w:tc>
          <w:tcPr>
            <w:tcW w:w="2530" w:type="pct"/>
            <w:tcMar>
              <w:top w:w="0" w:type="dxa"/>
              <w:left w:w="108" w:type="dxa"/>
              <w:bottom w:w="0" w:type="dxa"/>
              <w:right w:w="108" w:type="dxa"/>
            </w:tcMar>
          </w:tcPr>
          <w:p w14:paraId="7AC21F07" w14:textId="77777777" w:rsidR="00A432E1" w:rsidRPr="0016361A" w:rsidRDefault="00A432E1" w:rsidP="00F75401">
            <w:pPr>
              <w:pStyle w:val="TAL"/>
            </w:pPr>
            <w:r>
              <w:t>The inter RAT change is from LTE-MBMS to 5G-unicast</w:t>
            </w:r>
          </w:p>
        </w:tc>
        <w:tc>
          <w:tcPr>
            <w:tcW w:w="863" w:type="pct"/>
          </w:tcPr>
          <w:p w14:paraId="042D3A18" w14:textId="77777777" w:rsidR="00A432E1" w:rsidRPr="0016361A" w:rsidRDefault="00A432E1" w:rsidP="00F75401">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404" w:name="_Toc510696647"/>
      <w:bookmarkStart w:id="405" w:name="_Toc35971443"/>
      <w:bookmarkStart w:id="406" w:name="_Toc214917882"/>
      <w:bookmarkEnd w:id="397"/>
      <w:bookmarkEnd w:id="398"/>
      <w:r>
        <w:t>7.</w:t>
      </w:r>
      <w:r w:rsidR="0014407A">
        <w:t>1</w:t>
      </w:r>
      <w:r>
        <w:t>.</w:t>
      </w:r>
      <w:r w:rsidRPr="002612B3">
        <w:t>7</w:t>
      </w:r>
      <w:r w:rsidRPr="002612B3">
        <w:tab/>
        <w:t>Error Handling</w:t>
      </w:r>
      <w:bookmarkEnd w:id="404"/>
      <w:bookmarkEnd w:id="405"/>
      <w:bookmarkEnd w:id="406"/>
    </w:p>
    <w:p w14:paraId="63BF24B1" w14:textId="520187F3" w:rsidR="00451495" w:rsidRPr="002612B3" w:rsidRDefault="00451495" w:rsidP="00451495">
      <w:pPr>
        <w:pStyle w:val="Heading4"/>
      </w:pPr>
      <w:bookmarkStart w:id="407" w:name="_Toc35971444"/>
      <w:bookmarkStart w:id="408" w:name="_Toc214917883"/>
      <w:r>
        <w:t>7.</w:t>
      </w:r>
      <w:r w:rsidR="0014407A">
        <w:t>1</w:t>
      </w:r>
      <w:r w:rsidRPr="002612B3">
        <w:t>.7.1</w:t>
      </w:r>
      <w:r w:rsidRPr="002612B3">
        <w:tab/>
        <w:t>General</w:t>
      </w:r>
      <w:bookmarkEnd w:id="407"/>
      <w:bookmarkEnd w:id="408"/>
    </w:p>
    <w:p w14:paraId="36EF84DA" w14:textId="2B3C3967"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w:t>
      </w:r>
      <w:r w:rsidRPr="00194230">
        <w:t>500 </w:t>
      </w:r>
      <w:r w:rsidR="006C3BF9">
        <w:t>[13]</w:t>
      </w:r>
      <w:r w:rsidRPr="00194230">
        <w:t xml:space="preserve"> shall be supported for an HTTP method if the corresponding HTTP status codes are specified as mandatory for that HTTP method in table 5.2.7.1-1 of 3GPP TS 29.500 </w:t>
      </w:r>
      <w:r w:rsidR="006C3BF9">
        <w:t>[13]</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409" w:name="_Toc35971445"/>
      <w:bookmarkStart w:id="410" w:name="_Toc214917884"/>
      <w:r>
        <w:t>7.</w:t>
      </w:r>
      <w:r w:rsidR="00884F7E">
        <w:t>1</w:t>
      </w:r>
      <w:r w:rsidRPr="002612B3">
        <w:t>.7.2</w:t>
      </w:r>
      <w:r w:rsidRPr="002612B3">
        <w:tab/>
        <w:t>Protocol Errors</w:t>
      </w:r>
      <w:bookmarkEnd w:id="409"/>
      <w:bookmarkEnd w:id="410"/>
    </w:p>
    <w:p w14:paraId="44BC7D85" w14:textId="147493F7" w:rsidR="00451495" w:rsidRPr="002612B3" w:rsidRDefault="00451495" w:rsidP="00451495">
      <w:r w:rsidRPr="002612B3">
        <w:t xml:space="preserve">No specific procedures for the </w:t>
      </w:r>
      <w:r w:rsidRPr="002612B3">
        <w:rPr>
          <w:noProof/>
        </w:rPr>
        <w:t>LMS_</w:t>
      </w:r>
      <w:r w:rsidR="00AF2334">
        <w:rPr>
          <w:noProof/>
        </w:rPr>
        <w:t>Reporting</w:t>
      </w:r>
      <w:r w:rsidR="00AF2334" w:rsidRPr="002612B3">
        <w:t xml:space="preserve"> </w:t>
      </w:r>
      <w:r w:rsidRPr="002612B3">
        <w:t>service are specified.</w:t>
      </w:r>
    </w:p>
    <w:p w14:paraId="0E283761" w14:textId="269D2379" w:rsidR="00451495" w:rsidRPr="002612B3" w:rsidRDefault="00451495" w:rsidP="00451495">
      <w:pPr>
        <w:pStyle w:val="Heading4"/>
      </w:pPr>
      <w:bookmarkStart w:id="411" w:name="_Toc35971446"/>
      <w:bookmarkStart w:id="412" w:name="_Toc214917885"/>
      <w:r>
        <w:t>7.</w:t>
      </w:r>
      <w:r w:rsidR="00884F7E">
        <w:t>1</w:t>
      </w:r>
      <w:r w:rsidRPr="002612B3">
        <w:t>.7.3</w:t>
      </w:r>
      <w:r w:rsidRPr="002612B3">
        <w:tab/>
        <w:t>Application Errors</w:t>
      </w:r>
      <w:bookmarkEnd w:id="411"/>
      <w:bookmarkEnd w:id="412"/>
    </w:p>
    <w:p w14:paraId="37E13278" w14:textId="2B6ADCC5" w:rsidR="00451495" w:rsidRPr="002612B3" w:rsidRDefault="00451495" w:rsidP="00451495">
      <w:r w:rsidRPr="002612B3">
        <w:t xml:space="preserve">The application errors defined for the </w:t>
      </w:r>
      <w:r w:rsidRPr="002612B3">
        <w:rPr>
          <w:noProof/>
        </w:rPr>
        <w:t>LMS_</w:t>
      </w:r>
      <w:r w:rsidR="00AF2334">
        <w:rPr>
          <w:noProof/>
        </w:rPr>
        <w:t>Reporting</w:t>
      </w:r>
      <w:r w:rsidR="00AF2334" w:rsidRPr="002612B3">
        <w:t xml:space="preserve"> </w:t>
      </w:r>
      <w:r w:rsidRPr="002612B3">
        <w:t xml:space="preserve">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lastRenderedPageBreak/>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413" w:name="_Toc492899751"/>
      <w:bookmarkStart w:id="414" w:name="_Toc492900030"/>
      <w:bookmarkStart w:id="415" w:name="_Toc492967832"/>
      <w:bookmarkStart w:id="416" w:name="_Toc492972920"/>
      <w:bookmarkStart w:id="417" w:name="_Toc492973140"/>
      <w:bookmarkStart w:id="418" w:name="_Toc493774060"/>
      <w:bookmarkStart w:id="419" w:name="_Toc508285804"/>
      <w:bookmarkStart w:id="420" w:name="_Toc508287269"/>
      <w:bookmarkStart w:id="421" w:name="_Toc510696648"/>
      <w:bookmarkStart w:id="422" w:name="_Toc35971447"/>
    </w:p>
    <w:p w14:paraId="0A8B6398" w14:textId="5F70AE89" w:rsidR="00451495" w:rsidRPr="006B2C68" w:rsidRDefault="00451495" w:rsidP="00451495">
      <w:pPr>
        <w:pStyle w:val="Heading3"/>
        <w:rPr>
          <w:lang w:eastAsia="zh-CN"/>
        </w:rPr>
      </w:pPr>
      <w:bookmarkStart w:id="423" w:name="_Toc214917886"/>
      <w:r>
        <w:t>7.</w:t>
      </w:r>
      <w:r w:rsidR="00884F7E">
        <w:t>1</w:t>
      </w:r>
      <w:r>
        <w:t>.</w:t>
      </w:r>
      <w:r w:rsidRPr="006B2C68">
        <w:t>8</w:t>
      </w:r>
      <w:r w:rsidRPr="006B2C68">
        <w:rPr>
          <w:lang w:eastAsia="zh-CN"/>
        </w:rPr>
        <w:tab/>
        <w:t>Feature negotiation</w:t>
      </w:r>
      <w:bookmarkEnd w:id="413"/>
      <w:bookmarkEnd w:id="414"/>
      <w:bookmarkEnd w:id="415"/>
      <w:bookmarkEnd w:id="416"/>
      <w:bookmarkEnd w:id="417"/>
      <w:bookmarkEnd w:id="418"/>
      <w:bookmarkEnd w:id="419"/>
      <w:bookmarkEnd w:id="420"/>
      <w:bookmarkEnd w:id="421"/>
      <w:bookmarkEnd w:id="422"/>
      <w:bookmarkEnd w:id="423"/>
    </w:p>
    <w:p w14:paraId="67FF5968" w14:textId="624CADB2"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r>
        <w:t>LMS_</w:t>
      </w:r>
      <w:r w:rsidR="00223472">
        <w:t xml:space="preserve">Reporting </w:t>
      </w:r>
      <w:r>
        <w:t>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424" w:name="_Toc532994477"/>
      <w:bookmarkStart w:id="425" w:name="_Toc35971448"/>
      <w:bookmarkStart w:id="426" w:name="_Toc510696649"/>
      <w:bookmarkStart w:id="427" w:name="_Toc214917887"/>
      <w:r>
        <w:t>7.</w:t>
      </w:r>
      <w:r w:rsidR="00884F7E">
        <w:t>1</w:t>
      </w:r>
      <w:r w:rsidRPr="006B2C68">
        <w:t>.9</w:t>
      </w:r>
      <w:r w:rsidRPr="006B2C68">
        <w:tab/>
        <w:t>Security</w:t>
      </w:r>
      <w:bookmarkEnd w:id="424"/>
      <w:bookmarkEnd w:id="425"/>
      <w:bookmarkEnd w:id="427"/>
    </w:p>
    <w:p w14:paraId="33A589E5" w14:textId="32B05FA7" w:rsidR="003852D0" w:rsidRPr="00820CE5" w:rsidRDefault="003852D0" w:rsidP="003852D0">
      <w:bookmarkStart w:id="428" w:name="_Toc35971449"/>
      <w:r>
        <w:t xml:space="preserve">The LMC shall send HTTP requests over TLS connection as specified for the </w:t>
      </w:r>
      <w:r w:rsidRPr="009B066B">
        <w:t>HTTP client in the UE</w:t>
      </w:r>
      <w:r>
        <w:t xml:space="preserve"> in annex A of 3GPP TS 24.482 [</w:t>
      </w:r>
      <w:r w:rsidR="00B36B1C">
        <w:t>10</w:t>
      </w:r>
      <w:r>
        <w:t>].</w:t>
      </w:r>
    </w:p>
    <w:p w14:paraId="70A7DD12" w14:textId="33526947" w:rsidR="003852D0" w:rsidRDefault="003852D0" w:rsidP="003852D0">
      <w:r>
        <w:t>Authentication and authorization shall be as specified in 3GPP TS 33.180 [1</w:t>
      </w:r>
      <w:r w:rsidR="005C3796">
        <w:t>7</w:t>
      </w:r>
      <w:r>
        <w:t>].</w:t>
      </w:r>
    </w:p>
    <w:p w14:paraId="72D8F54B" w14:textId="77777777" w:rsidR="003852D0" w:rsidRDefault="003852D0" w:rsidP="003852D0">
      <w:r>
        <w:t>The LMS shall be configured with an authorized MC service server list, containing public service identities of MC service servers.</w:t>
      </w:r>
    </w:p>
    <w:p w14:paraId="084744E5" w14:textId="7B9D99F0" w:rsidR="003852D0" w:rsidRDefault="003852D0" w:rsidP="003852D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64C81794" w14:textId="7138316B" w:rsidR="00451495" w:rsidRPr="006B2C68" w:rsidRDefault="00451495" w:rsidP="00451495">
      <w:pPr>
        <w:pStyle w:val="Heading3"/>
        <w:rPr>
          <w:lang w:val="en-US"/>
        </w:rPr>
      </w:pPr>
      <w:bookmarkStart w:id="429" w:name="_Toc214917888"/>
      <w:r>
        <w:rPr>
          <w:lang w:val="en-US"/>
        </w:rPr>
        <w:t>7.</w:t>
      </w:r>
      <w:r w:rsidR="00884F7E">
        <w:rPr>
          <w:lang w:val="en-US"/>
        </w:rPr>
        <w:t>1</w:t>
      </w:r>
      <w:r w:rsidRPr="006B2C68">
        <w:rPr>
          <w:lang w:val="en-US"/>
        </w:rPr>
        <w:t>.10</w:t>
      </w:r>
      <w:r w:rsidRPr="006B2C68">
        <w:rPr>
          <w:lang w:val="en-US"/>
        </w:rPr>
        <w:tab/>
        <w:t>HTTP redirection</w:t>
      </w:r>
      <w:bookmarkEnd w:id="429"/>
    </w:p>
    <w:bookmarkEnd w:id="426"/>
    <w:bookmarkEnd w:id="428"/>
    <w:p w14:paraId="30A779E4" w14:textId="7D9831F0" w:rsidR="003849FB" w:rsidRDefault="003849FB" w:rsidP="003849FB">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40BD5DA4" w14:textId="1C45A5D6" w:rsidR="002936AA" w:rsidRDefault="002936AA" w:rsidP="002936AA">
      <w:pPr>
        <w:pStyle w:val="Heading2"/>
      </w:pPr>
      <w:bookmarkStart w:id="430" w:name="_Toc214917889"/>
      <w:r>
        <w:t>7.</w:t>
      </w:r>
      <w:r w:rsidR="001E0F8F">
        <w:t>2</w:t>
      </w:r>
      <w:r>
        <w:tab/>
        <w:t>LMS_Information API</w:t>
      </w:r>
      <w:bookmarkEnd w:id="430"/>
    </w:p>
    <w:p w14:paraId="3BBE3FC9" w14:textId="36F7CAE6" w:rsidR="002936AA" w:rsidRDefault="002936AA" w:rsidP="002936AA">
      <w:pPr>
        <w:pStyle w:val="Heading3"/>
      </w:pPr>
      <w:bookmarkStart w:id="431" w:name="_Toc214917890"/>
      <w:r>
        <w:t>7.</w:t>
      </w:r>
      <w:r w:rsidR="001E0F8F">
        <w:t>2</w:t>
      </w:r>
      <w:r>
        <w:t>.1</w:t>
      </w:r>
      <w:r>
        <w:tab/>
        <w:t>Introduction</w:t>
      </w:r>
      <w:bookmarkEnd w:id="431"/>
    </w:p>
    <w:p w14:paraId="0CA1C861" w14:textId="4F8C20AA" w:rsidR="002936AA" w:rsidRDefault="002936AA" w:rsidP="002936AA">
      <w:pPr>
        <w:rPr>
          <w:noProof/>
          <w:lang w:eastAsia="zh-CN"/>
        </w:rPr>
      </w:pPr>
      <w:r w:rsidRPr="00E23840">
        <w:rPr>
          <w:noProof/>
        </w:rPr>
        <w:t>The</w:t>
      </w:r>
      <w:r>
        <w:rPr>
          <w:noProof/>
        </w:rPr>
        <w:t xml:space="preserve"> LMS_</w:t>
      </w:r>
      <w:r>
        <w:t>Information</w:t>
      </w:r>
      <w:r w:rsidRPr="00E23840">
        <w:rPr>
          <w:noProof/>
        </w:rPr>
        <w:t xml:space="preserve"> shall use the </w:t>
      </w:r>
      <w:r>
        <w:rPr>
          <w:noProof/>
        </w:rPr>
        <w:t>LMS_Information Service</w:t>
      </w:r>
      <w:r w:rsidRPr="00E23840">
        <w:rPr>
          <w:noProof/>
        </w:rPr>
        <w:t xml:space="preserve"> </w:t>
      </w:r>
      <w:r w:rsidRPr="00E23840">
        <w:rPr>
          <w:noProof/>
          <w:lang w:eastAsia="zh-CN"/>
        </w:rPr>
        <w:t>API.</w:t>
      </w:r>
    </w:p>
    <w:p w14:paraId="3590FA38" w14:textId="4DCE02A8" w:rsidR="002936AA" w:rsidRDefault="002936AA" w:rsidP="002936AA">
      <w:pPr>
        <w:rPr>
          <w:noProof/>
          <w:lang w:eastAsia="zh-CN"/>
        </w:rPr>
      </w:pPr>
      <w:r>
        <w:rPr>
          <w:rFonts w:hint="eastAsia"/>
          <w:noProof/>
          <w:lang w:eastAsia="zh-CN"/>
        </w:rPr>
        <w:t xml:space="preserve">The API URI of the </w:t>
      </w:r>
      <w:r>
        <w:rPr>
          <w:noProof/>
        </w:rPr>
        <w:t>LMS_</w:t>
      </w:r>
      <w:r>
        <w:t>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348CC42"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EF7414">
        <w:rPr>
          <w:noProof/>
          <w:lang w:eastAsia="zh-CN"/>
        </w:rPr>
        <w:t>4</w:t>
      </w:r>
      <w:r w:rsidR="00B744B4">
        <w:rPr>
          <w:noProof/>
          <w:lang w:eastAsia="zh-CN"/>
        </w:rPr>
        <w:t>]</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4AD0E907"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r w:rsidR="00CC1E76">
        <w:rPr>
          <w:noProof/>
          <w:lang w:eastAsia="zh-CN"/>
        </w:rPr>
        <w:t>11</w:t>
      </w:r>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4B887E7E" w:rsidR="002936AA" w:rsidRPr="00E23840" w:rsidRDefault="002936AA" w:rsidP="002936AA">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E699684"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F16BA0">
        <w:rPr>
          <w:noProof/>
        </w:rPr>
        <w:t>2</w:t>
      </w:r>
      <w:r>
        <w:rPr>
          <w:noProof/>
        </w:rPr>
        <w:t>.3</w:t>
      </w:r>
      <w:r w:rsidRPr="00E23840">
        <w:rPr>
          <w:noProof/>
        </w:rPr>
        <w:t>.</w:t>
      </w:r>
    </w:p>
    <w:p w14:paraId="2D31E67A" w14:textId="43C031A0" w:rsidR="002936AA" w:rsidRDefault="002936AA" w:rsidP="002936AA">
      <w:pPr>
        <w:pStyle w:val="Heading3"/>
      </w:pPr>
      <w:bookmarkStart w:id="432" w:name="_Toc214917891"/>
      <w:r>
        <w:t>7.</w:t>
      </w:r>
      <w:r w:rsidR="004C1B3F">
        <w:t>2</w:t>
      </w:r>
      <w:r>
        <w:t>.2</w:t>
      </w:r>
      <w:r>
        <w:tab/>
        <w:t>Usage of HTTP</w:t>
      </w:r>
      <w:bookmarkEnd w:id="432"/>
    </w:p>
    <w:p w14:paraId="6E6397A8" w14:textId="3F3CA1A4" w:rsidR="002936AA" w:rsidRPr="000C5200" w:rsidRDefault="002936AA" w:rsidP="002936AA">
      <w:pPr>
        <w:pStyle w:val="Heading4"/>
      </w:pPr>
      <w:bookmarkStart w:id="433" w:name="_Toc214917892"/>
      <w:r>
        <w:t>7.</w:t>
      </w:r>
      <w:r w:rsidR="004C1B3F">
        <w:t>2</w:t>
      </w:r>
      <w:r>
        <w:t>.2.1</w:t>
      </w:r>
      <w:r>
        <w:tab/>
        <w:t>General</w:t>
      </w:r>
      <w:bookmarkEnd w:id="433"/>
    </w:p>
    <w:p w14:paraId="7DBDF0DA" w14:textId="4D612A40"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7ACDDFE4" w14:textId="239EABAC"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4713220B" w14:textId="639531C1" w:rsidR="002936AA" w:rsidRPr="00986E88" w:rsidRDefault="002936AA" w:rsidP="002936AA">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6DA2AEF9" w:rsidR="002936AA" w:rsidRPr="000C5200" w:rsidRDefault="002936AA" w:rsidP="002936AA">
      <w:pPr>
        <w:pStyle w:val="Heading4"/>
      </w:pPr>
      <w:bookmarkStart w:id="434" w:name="_Toc214917893"/>
      <w:r>
        <w:t>7.</w:t>
      </w:r>
      <w:r w:rsidR="006648D9">
        <w:t>2</w:t>
      </w:r>
      <w:r>
        <w:t>.2.2</w:t>
      </w:r>
      <w:r>
        <w:tab/>
        <w:t>HTTP standard headers</w:t>
      </w:r>
      <w:bookmarkEnd w:id="434"/>
    </w:p>
    <w:p w14:paraId="60D84A85" w14:textId="151F7BF3" w:rsidR="002936AA" w:rsidRDefault="002936AA" w:rsidP="002936AA">
      <w:pPr>
        <w:pStyle w:val="Heading5"/>
        <w:rPr>
          <w:lang w:eastAsia="zh-CN"/>
        </w:rPr>
      </w:pPr>
      <w:bookmarkStart w:id="435" w:name="_Toc214917894"/>
      <w:r>
        <w:t>7.</w:t>
      </w:r>
      <w:r w:rsidR="006648D9">
        <w:t>2</w:t>
      </w:r>
      <w:r>
        <w:t>.2.2.1</w:t>
      </w:r>
      <w:r>
        <w:rPr>
          <w:rFonts w:hint="eastAsia"/>
          <w:lang w:eastAsia="zh-CN"/>
        </w:rPr>
        <w:tab/>
      </w:r>
      <w:r>
        <w:rPr>
          <w:lang w:eastAsia="zh-CN"/>
        </w:rPr>
        <w:t>General</w:t>
      </w:r>
      <w:bookmarkEnd w:id="435"/>
    </w:p>
    <w:p w14:paraId="64AFAB34" w14:textId="73E2C58F"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4247D065" w14:textId="5DC1E633" w:rsidR="002936AA" w:rsidRDefault="002936AA" w:rsidP="002936AA">
      <w:pPr>
        <w:pStyle w:val="Heading5"/>
      </w:pPr>
      <w:bookmarkStart w:id="436" w:name="_Toc214917895"/>
      <w:r>
        <w:t>7.</w:t>
      </w:r>
      <w:r w:rsidR="003E4872">
        <w:t>2</w:t>
      </w:r>
      <w:r>
        <w:t>.2.2.2</w:t>
      </w:r>
      <w:r>
        <w:tab/>
        <w:t>Content type</w:t>
      </w:r>
      <w:bookmarkEnd w:id="436"/>
    </w:p>
    <w:p w14:paraId="581278C0" w14:textId="6DBB2FC5" w:rsidR="002936AA" w:rsidRDefault="002936AA" w:rsidP="002936AA">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7AF3138" w14:textId="412488CF" w:rsidR="002936AA" w:rsidRPr="000C5200" w:rsidRDefault="002936AA" w:rsidP="002936AA">
      <w:pPr>
        <w:pStyle w:val="Heading4"/>
      </w:pPr>
      <w:bookmarkStart w:id="437" w:name="_Toc214917896"/>
      <w:r>
        <w:t>7.</w:t>
      </w:r>
      <w:r w:rsidR="003E4872">
        <w:t>2</w:t>
      </w:r>
      <w:r>
        <w:t>.2.3</w:t>
      </w:r>
      <w:r>
        <w:tab/>
        <w:t>HTTP custom headers</w:t>
      </w:r>
      <w:bookmarkEnd w:id="437"/>
    </w:p>
    <w:p w14:paraId="77001884" w14:textId="13C49595"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59B984BA" w14:textId="77AB3809" w:rsidR="002936AA" w:rsidRDefault="002936AA" w:rsidP="002936AA">
      <w:pPr>
        <w:pStyle w:val="Heading3"/>
      </w:pPr>
      <w:bookmarkStart w:id="438" w:name="_Toc214917897"/>
      <w:r>
        <w:t>7.</w:t>
      </w:r>
      <w:r w:rsidR="003E4872">
        <w:t>2</w:t>
      </w:r>
      <w:r>
        <w:t>.3</w:t>
      </w:r>
      <w:r>
        <w:tab/>
        <w:t>Resources</w:t>
      </w:r>
      <w:bookmarkEnd w:id="438"/>
    </w:p>
    <w:p w14:paraId="3D25A851" w14:textId="7E91B956" w:rsidR="002936AA" w:rsidRPr="000A7435" w:rsidRDefault="002936AA" w:rsidP="002936AA">
      <w:pPr>
        <w:pStyle w:val="Heading4"/>
      </w:pPr>
      <w:bookmarkStart w:id="439" w:name="_Toc67903524"/>
      <w:bookmarkStart w:id="440" w:name="_Toc214917898"/>
      <w:r>
        <w:t>7.</w:t>
      </w:r>
      <w:r w:rsidR="003E4872">
        <w:t>2</w:t>
      </w:r>
      <w:r>
        <w:t>.3.1</w:t>
      </w:r>
      <w:r>
        <w:tab/>
        <w:t>Overview</w:t>
      </w:r>
      <w:bookmarkEnd w:id="440"/>
    </w:p>
    <w:p w14:paraId="68B6EF9C" w14:textId="77777777" w:rsidR="002936AA" w:rsidRDefault="002936AA" w:rsidP="002936AA">
      <w:r>
        <w:t>This clause describes the structure for the Resource URIs and the resources and methods used for the service.</w:t>
      </w:r>
    </w:p>
    <w:p w14:paraId="4D1318C0" w14:textId="4767A879" w:rsidR="002936AA" w:rsidRDefault="002936AA" w:rsidP="002936AA">
      <w:r>
        <w:t>Figure 7.</w:t>
      </w:r>
      <w:r w:rsidR="00B37B25">
        <w:t>2</w:t>
      </w:r>
      <w:r>
        <w:t>.3.1-1 depicts the resource URIs structure for the LMS_Information API.</w:t>
      </w:r>
    </w:p>
    <w:p w14:paraId="70A958DC" w14:textId="6EB7001F" w:rsidR="002936AA" w:rsidRPr="00A258AF" w:rsidRDefault="002936AA" w:rsidP="002936AA">
      <w:pPr>
        <w:pStyle w:val="TH"/>
        <w:rPr>
          <w:lang w:val="en-US"/>
        </w:rPr>
      </w:pPr>
      <w:r w:rsidRPr="004277DC">
        <w:lastRenderedPageBreak/>
        <w:t xml:space="preserve"> </w:t>
      </w:r>
      <w:r w:rsidR="007A6E83">
        <w:object w:dxaOrig="5461" w:dyaOrig="5251" w14:anchorId="5D94C4DB">
          <v:shape id="_x0000_i1027" type="#_x0000_t75" style="width:273.5pt;height:262.2pt" o:ole="">
            <v:imagedata r:id="rId18" o:title=""/>
          </v:shape>
          <o:OLEObject Type="Embed" ProgID="Visio.Drawing.15" ShapeID="_x0000_i1027" DrawAspect="Content" ObjectID="_1825531314" r:id="rId19"/>
        </w:object>
      </w:r>
    </w:p>
    <w:p w14:paraId="2BC2EB55" w14:textId="170DDF7B" w:rsidR="002936AA" w:rsidRPr="008C18E3" w:rsidRDefault="002936AA" w:rsidP="002936AA">
      <w:pPr>
        <w:pStyle w:val="TF"/>
      </w:pPr>
      <w:r w:rsidRPr="008C18E3">
        <w:t>Figure</w:t>
      </w:r>
      <w:r>
        <w:t> 7.</w:t>
      </w:r>
      <w:r w:rsidR="00B37B25">
        <w:t>2</w:t>
      </w:r>
      <w:r>
        <w:t>.3.1</w:t>
      </w:r>
      <w:r w:rsidRPr="008C18E3">
        <w:t xml:space="preserve">-1: </w:t>
      </w:r>
      <w:r>
        <w:t xml:space="preserve">Resource </w:t>
      </w:r>
      <w:r w:rsidRPr="008C18E3">
        <w:t xml:space="preserve">URI structure of the </w:t>
      </w:r>
      <w:r>
        <w:t xml:space="preserve">LMS_Information </w:t>
      </w:r>
      <w:r w:rsidRPr="008C18E3">
        <w:t>API</w:t>
      </w:r>
    </w:p>
    <w:p w14:paraId="6FCAD5A5" w14:textId="0A433499" w:rsidR="002936AA" w:rsidRDefault="002936AA" w:rsidP="002936AA">
      <w:r>
        <w:t>Table 7.</w:t>
      </w:r>
      <w:r w:rsidR="006A123B">
        <w:t>2</w:t>
      </w:r>
      <w:r>
        <w:t>.3.1-1 provides an overview of the resources and applicable HTTP methods.</w:t>
      </w:r>
    </w:p>
    <w:p w14:paraId="53731CDE" w14:textId="4F458CED" w:rsidR="002936AA" w:rsidRDefault="002936AA" w:rsidP="002936AA">
      <w:pPr>
        <w:pStyle w:val="TH"/>
      </w:pPr>
      <w:r w:rsidRPr="00384E92">
        <w:t>Table</w:t>
      </w:r>
      <w:r>
        <w:t> 7.</w:t>
      </w:r>
      <w:r w:rsidR="006A123B">
        <w:t>2</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7C3D18" w:rsidRDefault="00953F24" w:rsidP="00BE6196">
            <w:pPr>
              <w:pStyle w:val="TAL"/>
            </w:pPr>
            <w:r>
              <w:t>Client l</w:t>
            </w:r>
            <w:r w:rsidR="002936AA" w:rsidRPr="007C3D18">
              <w:t xml:space="preserve">ocation </w:t>
            </w:r>
            <w:r w:rsidR="00A67705">
              <w:t xml:space="preserve">information </w:t>
            </w:r>
            <w:r w:rsidR="002936AA" w:rsidRPr="007C3D18">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CB0D74" w:rsidRDefault="002936AA" w:rsidP="00BE6196">
            <w:pPr>
              <w:pStyle w:val="TAL"/>
            </w:pPr>
            <w:r w:rsidRPr="00CB0D74">
              <w:t>Location</w:t>
            </w:r>
            <w:r w:rsidR="002C620C">
              <w:t xml:space="preserve"> information</w:t>
            </w:r>
            <w:r w:rsidRPr="00CB0D74">
              <w:t xml:space="preserve">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F568E2"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CB0D74" w:rsidRDefault="00F568E2" w:rsidP="00BE6196">
            <w:pPr>
              <w:pStyle w:val="TAL"/>
            </w:pPr>
            <w:r w:rsidRPr="00CB0D74">
              <w:t xml:space="preserve">Individual location </w:t>
            </w:r>
            <w:r>
              <w:t xml:space="preserve">information </w:t>
            </w:r>
            <w:r w:rsidRPr="00CB0D74">
              <w:t>subscription</w:t>
            </w:r>
          </w:p>
        </w:tc>
        <w:tc>
          <w:tcPr>
            <w:tcW w:w="1412" w:type="pct"/>
            <w:vMerge w:val="restart"/>
            <w:tcBorders>
              <w:left w:val="single" w:sz="4" w:space="0" w:color="auto"/>
              <w:right w:val="single" w:sz="4" w:space="0" w:color="auto"/>
            </w:tcBorders>
          </w:tcPr>
          <w:p w14:paraId="0D03146B" w14:textId="77777777" w:rsidR="00F568E2" w:rsidRPr="00CB0D74" w:rsidRDefault="00F568E2"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CB0D74" w:rsidRDefault="00F568E2"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CB0D74" w:rsidRDefault="00F568E2" w:rsidP="00BE6196">
            <w:pPr>
              <w:pStyle w:val="TAL"/>
            </w:pPr>
            <w:r w:rsidRPr="00CB0D74">
              <w:t>Update</w:t>
            </w:r>
            <w:r>
              <w:t xml:space="preserve"> </w:t>
            </w:r>
            <w:r w:rsidRPr="00CB0D74">
              <w:t>an existing subscription</w:t>
            </w:r>
            <w:r>
              <w:t>.</w:t>
            </w:r>
          </w:p>
        </w:tc>
      </w:tr>
      <w:tr w:rsidR="00F568E2" w:rsidRPr="00646838"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CB0D74"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CB0D74"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CB0D74" w:rsidRDefault="00F568E2" w:rsidP="00BE6196">
            <w:pPr>
              <w:pStyle w:val="TAL"/>
            </w:pPr>
            <w:r>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CB0D74" w:rsidRDefault="00F568E2" w:rsidP="00BE6196">
            <w:pPr>
              <w:pStyle w:val="TAL"/>
            </w:pPr>
            <w:r>
              <w:t>Delete an existing subscription.</w:t>
            </w:r>
          </w:p>
        </w:tc>
      </w:tr>
      <w:tr w:rsidR="00251EC8" w:rsidRPr="00646838"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CB0D74" w:rsidRDefault="00251EC8" w:rsidP="00251EC8">
            <w:pPr>
              <w:pStyle w:val="TAL"/>
            </w:pPr>
            <w:r>
              <w:t xml:space="preserve">Location </w:t>
            </w:r>
            <w:r w:rsidR="00C574D0">
              <w:t>i</w:t>
            </w:r>
            <w:r>
              <w:t xml:space="preserve">nformation </w:t>
            </w:r>
            <w:r w:rsidR="00C574D0">
              <w:t>c</w:t>
            </w:r>
            <w:r>
              <w:t xml:space="preserve">onfig </w:t>
            </w:r>
            <w:r w:rsidR="00C574D0">
              <w:t>r</w:t>
            </w:r>
            <w:r>
              <w:t>equest</w:t>
            </w:r>
          </w:p>
        </w:tc>
        <w:tc>
          <w:tcPr>
            <w:tcW w:w="1412" w:type="pct"/>
            <w:tcBorders>
              <w:left w:val="single" w:sz="4" w:space="0" w:color="auto"/>
              <w:right w:val="single" w:sz="4" w:space="0" w:color="auto"/>
            </w:tcBorders>
          </w:tcPr>
          <w:p w14:paraId="333E1135" w14:textId="4BCB6223" w:rsidR="00251EC8" w:rsidRPr="00CB0D74" w:rsidRDefault="00251EC8" w:rsidP="00251EC8">
            <w:pPr>
              <w:pStyle w:val="TAL"/>
            </w:pPr>
            <w:r>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Default="00251EC8" w:rsidP="00251EC8">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Default="00251EC8" w:rsidP="00251EC8">
            <w:pPr>
              <w:pStyle w:val="TAL"/>
            </w:pPr>
            <w:r w:rsidRPr="00481A60">
              <w:rPr>
                <w:lang w:val="en-US"/>
              </w:rPr>
              <w:t>Update location configuration information of a target</w:t>
            </w:r>
            <w:r>
              <w:rPr>
                <w:lang w:val="en-US"/>
              </w:rPr>
              <w:t xml:space="preserve"> user</w:t>
            </w:r>
          </w:p>
        </w:tc>
      </w:tr>
    </w:tbl>
    <w:p w14:paraId="5BDFF9EC" w14:textId="77777777" w:rsidR="002936AA" w:rsidRPr="00407648" w:rsidRDefault="002936AA" w:rsidP="002936AA"/>
    <w:p w14:paraId="3A83C813" w14:textId="760706ED" w:rsidR="002936AA" w:rsidRPr="00F879D4" w:rsidRDefault="00670C0F" w:rsidP="002936AA">
      <w:pPr>
        <w:pStyle w:val="Heading4"/>
        <w:rPr>
          <w:lang w:val="fr-FR"/>
        </w:rPr>
      </w:pPr>
      <w:bookmarkStart w:id="441" w:name="_Toc214917899"/>
      <w:r w:rsidRPr="00F879D4">
        <w:rPr>
          <w:lang w:val="fr-FR"/>
        </w:rPr>
        <w:t>7.</w:t>
      </w:r>
      <w:r w:rsidR="006A123B">
        <w:rPr>
          <w:lang w:val="fr-FR"/>
        </w:rPr>
        <w:t>2</w:t>
      </w:r>
      <w:r w:rsidRPr="00F879D4">
        <w:rPr>
          <w:lang w:val="fr-FR"/>
        </w:rPr>
        <w:t>.</w:t>
      </w:r>
      <w:r w:rsidR="002936AA" w:rsidRPr="00F879D4">
        <w:rPr>
          <w:lang w:val="fr-FR"/>
        </w:rPr>
        <w:t>3.2</w:t>
      </w:r>
      <w:r w:rsidR="002936AA" w:rsidRPr="00F879D4">
        <w:rPr>
          <w:lang w:val="fr-FR"/>
        </w:rPr>
        <w:tab/>
        <w:t xml:space="preserve">Resource: </w:t>
      </w:r>
      <w:bookmarkEnd w:id="439"/>
      <w:r w:rsidR="002936AA" w:rsidRPr="00F879D4">
        <w:rPr>
          <w:lang w:val="fr-FR"/>
        </w:rPr>
        <w:t xml:space="preserve">Client </w:t>
      </w:r>
      <w:r w:rsidR="000745C6">
        <w:rPr>
          <w:lang w:val="fr-FR"/>
        </w:rPr>
        <w:t>l</w:t>
      </w:r>
      <w:r w:rsidR="002936AA" w:rsidRPr="00F879D4">
        <w:rPr>
          <w:lang w:val="fr-FR"/>
        </w:rPr>
        <w:t xml:space="preserve">ocation </w:t>
      </w:r>
      <w:r w:rsidR="000745C6">
        <w:rPr>
          <w:lang w:val="fr-FR"/>
        </w:rPr>
        <w:t>i</w:t>
      </w:r>
      <w:r w:rsidR="002936AA" w:rsidRPr="00F879D4">
        <w:rPr>
          <w:lang w:val="fr-FR"/>
        </w:rPr>
        <w:t>nformation request</w:t>
      </w:r>
      <w:bookmarkEnd w:id="441"/>
    </w:p>
    <w:p w14:paraId="6C9F459C" w14:textId="06A1A591" w:rsidR="002936AA" w:rsidRPr="00F879D4" w:rsidRDefault="00670C0F" w:rsidP="002936AA">
      <w:pPr>
        <w:pStyle w:val="Heading5"/>
        <w:rPr>
          <w:lang w:val="fr-FR"/>
        </w:rPr>
      </w:pPr>
      <w:bookmarkStart w:id="442" w:name="_Toc214917900"/>
      <w:r w:rsidRPr="00F879D4">
        <w:rPr>
          <w:lang w:val="fr-FR"/>
        </w:rPr>
        <w:t>7.</w:t>
      </w:r>
      <w:r w:rsidR="006A123B">
        <w:rPr>
          <w:lang w:val="fr-FR"/>
        </w:rPr>
        <w:t>2</w:t>
      </w:r>
      <w:r w:rsidRPr="00F879D4">
        <w:rPr>
          <w:lang w:val="fr-FR"/>
        </w:rPr>
        <w:t>.</w:t>
      </w:r>
      <w:r w:rsidR="002936AA" w:rsidRPr="00F879D4">
        <w:rPr>
          <w:lang w:val="fr-FR"/>
        </w:rPr>
        <w:t>3.2.1</w:t>
      </w:r>
      <w:r w:rsidR="002936AA" w:rsidRPr="00F879D4">
        <w:rPr>
          <w:lang w:val="fr-FR"/>
        </w:rPr>
        <w:tab/>
        <w:t>Description</w:t>
      </w:r>
      <w:bookmarkEnd w:id="442"/>
    </w:p>
    <w:p w14:paraId="353E612B" w14:textId="77777777" w:rsidR="002936AA" w:rsidRDefault="002936AA" w:rsidP="002936AA">
      <w:r>
        <w:t>The resource represents all client location information request.</w:t>
      </w:r>
    </w:p>
    <w:p w14:paraId="35226CE3" w14:textId="02595BB5" w:rsidR="002936AA" w:rsidRDefault="00670C0F" w:rsidP="002936AA">
      <w:pPr>
        <w:pStyle w:val="Heading5"/>
      </w:pPr>
      <w:bookmarkStart w:id="443" w:name="_Toc214917901"/>
      <w:r>
        <w:t>7.</w:t>
      </w:r>
      <w:r w:rsidR="006A123B">
        <w:t>2</w:t>
      </w:r>
      <w:r>
        <w:t>.</w:t>
      </w:r>
      <w:r w:rsidR="002936AA">
        <w:t>3.2.2</w:t>
      </w:r>
      <w:r w:rsidR="002936AA">
        <w:tab/>
        <w:t>Resource Definition</w:t>
      </w:r>
      <w:bookmarkEnd w:id="443"/>
    </w:p>
    <w:p w14:paraId="04B81823" w14:textId="391FF2CA" w:rsidR="002936AA" w:rsidRDefault="002936AA" w:rsidP="002936AA">
      <w:r>
        <w:t xml:space="preserve">Resource URI: </w:t>
      </w:r>
      <w:r w:rsidRPr="00E23840">
        <w:rPr>
          <w:b/>
          <w:noProof/>
        </w:rPr>
        <w:t>{apiRoot}/</w:t>
      </w:r>
      <w:r>
        <w:rPr>
          <w:b/>
          <w:noProof/>
        </w:rPr>
        <w:t>lms-information</w:t>
      </w:r>
      <w:r w:rsidRPr="00E23840">
        <w:rPr>
          <w:b/>
          <w:noProof/>
        </w:rPr>
        <w:t>/</w:t>
      </w:r>
      <w:r>
        <w:rPr>
          <w:b/>
          <w:noProof/>
        </w:rPr>
        <w:t>&lt;apiVersion&gt;</w:t>
      </w:r>
      <w:r w:rsidRPr="00E23840">
        <w:rPr>
          <w:b/>
          <w:noProof/>
        </w:rPr>
        <w:t>/</w:t>
      </w:r>
      <w:r>
        <w:rPr>
          <w:b/>
          <w:noProof/>
        </w:rPr>
        <w:t>requests</w:t>
      </w:r>
    </w:p>
    <w:p w14:paraId="258297C3" w14:textId="19B20688" w:rsidR="002936AA" w:rsidRDefault="002936AA" w:rsidP="002936AA">
      <w:pPr>
        <w:rPr>
          <w:rFonts w:ascii="Arial" w:hAnsi="Arial" w:cs="Arial"/>
        </w:rPr>
      </w:pPr>
      <w:r w:rsidRPr="00F112E4">
        <w:t>This resource shall support the resource URI variables defined in table </w:t>
      </w:r>
      <w:r w:rsidR="00670C0F">
        <w:t>7.</w:t>
      </w:r>
      <w:r w:rsidR="00531A50">
        <w:t>2</w:t>
      </w:r>
      <w:r w:rsidR="00670C0F">
        <w:t>.</w:t>
      </w:r>
      <w:r w:rsidRPr="00F112E4">
        <w:t>3.2.2-1.</w:t>
      </w:r>
    </w:p>
    <w:p w14:paraId="1E04CB4A" w14:textId="5DB13D09" w:rsidR="002936AA" w:rsidRDefault="002936AA" w:rsidP="002936AA">
      <w:pPr>
        <w:pStyle w:val="TH"/>
        <w:rPr>
          <w:rFonts w:cs="Arial"/>
        </w:rPr>
      </w:pPr>
      <w:r>
        <w:t>Table </w:t>
      </w:r>
      <w:r w:rsidR="00670C0F">
        <w:t>7.</w:t>
      </w:r>
      <w:r w:rsidR="00531A50">
        <w:t>2</w:t>
      </w:r>
      <w:r w:rsidR="00670C0F">
        <w:t>.</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16361A" w:rsidRDefault="002936AA" w:rsidP="00BE6196">
            <w:pPr>
              <w:pStyle w:val="TAL"/>
            </w:pPr>
            <w:r w:rsidRPr="0016361A">
              <w:t>See clause</w:t>
            </w:r>
            <w:r w:rsidRPr="0016361A">
              <w:rPr>
                <w:lang w:val="en-US" w:eastAsia="zh-CN"/>
              </w:rPr>
              <w:t> </w:t>
            </w:r>
            <w:r w:rsidR="00670C0F">
              <w:t>7.</w:t>
            </w:r>
            <w:r w:rsidR="00531A50">
              <w:t>2</w:t>
            </w:r>
            <w:r w:rsidR="00670C0F">
              <w:t>.</w:t>
            </w:r>
            <w:r w:rsidRPr="0016361A">
              <w:t>1</w:t>
            </w:r>
          </w:p>
        </w:tc>
      </w:tr>
    </w:tbl>
    <w:p w14:paraId="2F88146D" w14:textId="77777777" w:rsidR="002936AA" w:rsidRPr="00384E92" w:rsidRDefault="002936AA" w:rsidP="002936AA"/>
    <w:p w14:paraId="12845B76" w14:textId="7B8CA6D8" w:rsidR="002936AA" w:rsidRDefault="00670C0F" w:rsidP="002936AA">
      <w:pPr>
        <w:pStyle w:val="Heading5"/>
      </w:pPr>
      <w:bookmarkStart w:id="444" w:name="_Toc214917902"/>
      <w:r>
        <w:lastRenderedPageBreak/>
        <w:t>7.</w:t>
      </w:r>
      <w:r w:rsidR="00714835">
        <w:t>2</w:t>
      </w:r>
      <w:r>
        <w:t>.</w:t>
      </w:r>
      <w:r w:rsidR="002936AA">
        <w:t>3.2.3</w:t>
      </w:r>
      <w:r w:rsidR="002936AA">
        <w:tab/>
        <w:t>Resource Standard Methods</w:t>
      </w:r>
      <w:bookmarkEnd w:id="444"/>
    </w:p>
    <w:p w14:paraId="7AB58ABE" w14:textId="5DE9AA46" w:rsidR="002936AA" w:rsidRPr="00384E92" w:rsidRDefault="00670C0F" w:rsidP="002936AA">
      <w:pPr>
        <w:pStyle w:val="H6"/>
      </w:pPr>
      <w:r>
        <w:t>7.</w:t>
      </w:r>
      <w:r w:rsidR="00714835">
        <w:t>2</w:t>
      </w:r>
      <w:r>
        <w:t>.</w:t>
      </w:r>
      <w:r w:rsidR="002936AA">
        <w:t>3.2.3</w:t>
      </w:r>
      <w:r w:rsidR="002936AA" w:rsidRPr="00384E92">
        <w:t>.1</w:t>
      </w:r>
      <w:r w:rsidR="002936AA" w:rsidRPr="00384E92">
        <w:tab/>
      </w:r>
      <w:r w:rsidR="002936AA">
        <w:t>POST</w:t>
      </w:r>
    </w:p>
    <w:p w14:paraId="219882CD" w14:textId="6836185E" w:rsidR="002936AA" w:rsidRDefault="002936AA" w:rsidP="002936AA">
      <w:r>
        <w:t>This method shall support the URI query parameters specified in table </w:t>
      </w:r>
      <w:r w:rsidR="00670C0F">
        <w:t>7.</w:t>
      </w:r>
      <w:r w:rsidR="00714835">
        <w:t>2</w:t>
      </w:r>
      <w:r w:rsidR="00670C0F">
        <w:t>.</w:t>
      </w:r>
      <w:r>
        <w:t>3.2.3.1-1.</w:t>
      </w:r>
    </w:p>
    <w:p w14:paraId="72DEBBF9" w14:textId="7E51BF49" w:rsidR="002936AA" w:rsidRPr="00384E92" w:rsidRDefault="002936AA" w:rsidP="002936AA">
      <w:pPr>
        <w:pStyle w:val="TH"/>
        <w:rPr>
          <w:rFonts w:cs="Arial"/>
        </w:rPr>
      </w:pPr>
      <w:r w:rsidRPr="00384E92">
        <w:t>Table</w:t>
      </w:r>
      <w:r>
        <w:t> </w:t>
      </w:r>
      <w:r w:rsidR="00670C0F">
        <w:t>7.</w:t>
      </w:r>
      <w:r w:rsidR="00714835">
        <w:t>2</w:t>
      </w:r>
      <w:r w:rsidR="00670C0F">
        <w:t>.</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0B44DF98" w:rsidR="002936AA" w:rsidRPr="00384E92" w:rsidRDefault="002936AA" w:rsidP="002936AA">
      <w:r>
        <w:t>This method shall support the request data structures specified in table </w:t>
      </w:r>
      <w:r w:rsidR="00670C0F">
        <w:t>7.</w:t>
      </w:r>
      <w:r w:rsidR="00714835">
        <w:t>2</w:t>
      </w:r>
      <w:r w:rsidR="00670C0F">
        <w:t>.</w:t>
      </w:r>
      <w:r>
        <w:t>3.2.3.1-2 and the response data structures and response codes specified in table </w:t>
      </w:r>
      <w:r w:rsidR="00670C0F">
        <w:t>7.</w:t>
      </w:r>
      <w:r w:rsidR="00714835">
        <w:t>2</w:t>
      </w:r>
      <w:r w:rsidR="00670C0F">
        <w:t>.</w:t>
      </w:r>
      <w:r>
        <w:t>3.2.3.1-3.</w:t>
      </w:r>
    </w:p>
    <w:p w14:paraId="576AB5D6" w14:textId="6C427A78" w:rsidR="002936AA" w:rsidRPr="001769FF" w:rsidRDefault="002936AA" w:rsidP="002936AA">
      <w:pPr>
        <w:pStyle w:val="TH"/>
      </w:pPr>
      <w:r w:rsidRPr="001769FF">
        <w:t>Table</w:t>
      </w:r>
      <w:r>
        <w:t> </w:t>
      </w:r>
      <w:r w:rsidR="00670C0F">
        <w:t>7.</w:t>
      </w:r>
      <w:r w:rsidR="00714835">
        <w:t>2</w:t>
      </w:r>
      <w:r w:rsidR="00670C0F">
        <w:t>.</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tcPr>
          <w:p w14:paraId="21C80C26" w14:textId="77777777" w:rsidR="002936AA" w:rsidRPr="00746BB9" w:rsidRDefault="002936AA" w:rsidP="00BE6196">
            <w:pPr>
              <w:pStyle w:val="TAL"/>
            </w:pPr>
            <w:r>
              <w:t>ClientOriginatingLocationRequest</w:t>
            </w:r>
          </w:p>
        </w:tc>
        <w:tc>
          <w:tcPr>
            <w:tcW w:w="425" w:type="dxa"/>
          </w:tcPr>
          <w:p w14:paraId="1286D6DD" w14:textId="77777777" w:rsidR="002936AA" w:rsidRPr="00746BB9" w:rsidRDefault="002936AA" w:rsidP="00BE6196">
            <w:pPr>
              <w:pStyle w:val="TAC"/>
            </w:pPr>
            <w:r w:rsidRPr="00746BB9">
              <w:t>M</w:t>
            </w:r>
          </w:p>
        </w:tc>
        <w:tc>
          <w:tcPr>
            <w:tcW w:w="1134" w:type="dxa"/>
          </w:tcPr>
          <w:p w14:paraId="59ED9395" w14:textId="77777777" w:rsidR="002936AA" w:rsidRPr="00746BB9" w:rsidRDefault="002936AA" w:rsidP="00BE6196">
            <w:pPr>
              <w:pStyle w:val="TAL"/>
            </w:pPr>
            <w:r w:rsidRPr="00746BB9">
              <w:t>1</w:t>
            </w:r>
          </w:p>
        </w:tc>
        <w:tc>
          <w:tcPr>
            <w:tcW w:w="5897" w:type="dxa"/>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4D614CE5" w:rsidR="002936AA" w:rsidRPr="001769FF" w:rsidRDefault="002936AA" w:rsidP="002936AA">
      <w:pPr>
        <w:pStyle w:val="TH"/>
      </w:pPr>
      <w:r w:rsidRPr="001769FF">
        <w:t>Table</w:t>
      </w:r>
      <w:r>
        <w:t> </w:t>
      </w:r>
      <w:r w:rsidR="00670C0F">
        <w:t>7.</w:t>
      </w:r>
      <w:r w:rsidR="003D7E81">
        <w:t>2</w:t>
      </w:r>
      <w:r w:rsidR="00670C0F">
        <w:t>.</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31A5F7E" w14:textId="77777777" w:rsidR="002936AA" w:rsidRDefault="002936AA" w:rsidP="002936AA"/>
    <w:p w14:paraId="65CE334C" w14:textId="4994273A"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53B1C80B"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66541E04" w:rsidR="002936AA" w:rsidRDefault="00670C0F" w:rsidP="002936AA">
      <w:pPr>
        <w:pStyle w:val="Heading5"/>
      </w:pPr>
      <w:bookmarkStart w:id="445" w:name="_Toc214917903"/>
      <w:r>
        <w:t>7.</w:t>
      </w:r>
      <w:r w:rsidR="003D7E81">
        <w:t>2</w:t>
      </w:r>
      <w:r>
        <w:t>.</w:t>
      </w:r>
      <w:r w:rsidR="002936AA">
        <w:t>3.3.4</w:t>
      </w:r>
      <w:r w:rsidR="002936AA">
        <w:tab/>
        <w:t>Resource Custom Operations</w:t>
      </w:r>
      <w:bookmarkEnd w:id="445"/>
    </w:p>
    <w:p w14:paraId="1F5754FE" w14:textId="77777777" w:rsidR="002936AA" w:rsidRDefault="002936AA" w:rsidP="002936AA">
      <w:r>
        <w:t>None.</w:t>
      </w:r>
    </w:p>
    <w:p w14:paraId="7464480C" w14:textId="44107F5B" w:rsidR="002936AA" w:rsidRPr="00F35F4A" w:rsidRDefault="00670C0F" w:rsidP="002936AA">
      <w:pPr>
        <w:pStyle w:val="Heading4"/>
      </w:pPr>
      <w:bookmarkStart w:id="446" w:name="_Toc214917904"/>
      <w:r>
        <w:t>7.</w:t>
      </w:r>
      <w:r w:rsidR="003D7E81">
        <w:t>2</w:t>
      </w:r>
      <w:r>
        <w:t>.</w:t>
      </w:r>
      <w:r w:rsidR="002936AA">
        <w:t>3</w:t>
      </w:r>
      <w:r w:rsidR="002936AA" w:rsidRPr="00F35F4A">
        <w:t>.3</w:t>
      </w:r>
      <w:r w:rsidR="002936AA" w:rsidRPr="00F35F4A">
        <w:tab/>
        <w:t xml:space="preserve">Resource: </w:t>
      </w:r>
      <w:r w:rsidR="002936AA">
        <w:t>Location information subscriptions</w:t>
      </w:r>
      <w:bookmarkEnd w:id="446"/>
    </w:p>
    <w:p w14:paraId="462CE1E8" w14:textId="47F2A238" w:rsidR="002936AA" w:rsidRPr="00F35F4A" w:rsidRDefault="00670C0F" w:rsidP="002936AA">
      <w:pPr>
        <w:pStyle w:val="Heading5"/>
        <w:rPr>
          <w:lang w:eastAsia="zh-CN"/>
        </w:rPr>
      </w:pPr>
      <w:bookmarkStart w:id="447" w:name="_Toc214917905"/>
      <w:r>
        <w:rPr>
          <w:lang w:eastAsia="zh-CN"/>
        </w:rPr>
        <w:t>7.</w:t>
      </w:r>
      <w:r w:rsidR="003D7E81">
        <w:rPr>
          <w:lang w:eastAsia="zh-CN"/>
        </w:rPr>
        <w:t>2</w:t>
      </w:r>
      <w:r>
        <w:rPr>
          <w:lang w:eastAsia="zh-CN"/>
        </w:rPr>
        <w:t>.</w:t>
      </w:r>
      <w:r w:rsidR="002936AA">
        <w:rPr>
          <w:lang w:eastAsia="zh-CN"/>
        </w:rPr>
        <w:t>3</w:t>
      </w:r>
      <w:r w:rsidR="002936AA" w:rsidRPr="00F35F4A">
        <w:rPr>
          <w:lang w:eastAsia="zh-CN"/>
        </w:rPr>
        <w:t>.3.1</w:t>
      </w:r>
      <w:r w:rsidR="002936AA" w:rsidRPr="00F35F4A">
        <w:rPr>
          <w:lang w:eastAsia="zh-CN"/>
        </w:rPr>
        <w:tab/>
        <w:t>Description</w:t>
      </w:r>
      <w:bookmarkEnd w:id="447"/>
    </w:p>
    <w:p w14:paraId="42E34A56" w14:textId="77777777" w:rsidR="002936AA" w:rsidRDefault="002936AA" w:rsidP="002936AA">
      <w:r>
        <w:t>The resource represents all location information subscriptions.</w:t>
      </w:r>
    </w:p>
    <w:p w14:paraId="24A7A2E8" w14:textId="42462838" w:rsidR="002936AA" w:rsidRPr="00F35F4A" w:rsidRDefault="00670C0F" w:rsidP="002936AA">
      <w:pPr>
        <w:pStyle w:val="Heading5"/>
        <w:rPr>
          <w:lang w:eastAsia="zh-CN"/>
        </w:rPr>
      </w:pPr>
      <w:bookmarkStart w:id="448" w:name="_Toc214917906"/>
      <w:r>
        <w:rPr>
          <w:lang w:eastAsia="zh-CN"/>
        </w:rPr>
        <w:t>7.</w:t>
      </w:r>
      <w:r w:rsidR="003D7E81">
        <w:rPr>
          <w:lang w:eastAsia="zh-CN"/>
        </w:rPr>
        <w:t>2</w:t>
      </w:r>
      <w:r>
        <w:rPr>
          <w:lang w:eastAsia="zh-CN"/>
        </w:rPr>
        <w:t>.</w:t>
      </w:r>
      <w:r w:rsidR="002936AA">
        <w:rPr>
          <w:lang w:eastAsia="zh-CN"/>
        </w:rPr>
        <w:t>3</w:t>
      </w:r>
      <w:r w:rsidR="002936AA" w:rsidRPr="00F35F4A">
        <w:rPr>
          <w:lang w:eastAsia="zh-CN"/>
        </w:rPr>
        <w:t>.3.2</w:t>
      </w:r>
      <w:r w:rsidR="002936AA" w:rsidRPr="00F35F4A">
        <w:rPr>
          <w:lang w:eastAsia="zh-CN"/>
        </w:rPr>
        <w:tab/>
        <w:t>Resource Definition</w:t>
      </w:r>
      <w:bookmarkEnd w:id="448"/>
    </w:p>
    <w:p w14:paraId="4E2153B4" w14:textId="1881B913"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w:t>
      </w:r>
    </w:p>
    <w:p w14:paraId="6F950DC9" w14:textId="43A5C16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3D7E81">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443EB95A" w14:textId="48F877E9" w:rsidR="002936AA" w:rsidRPr="00F35F4A" w:rsidRDefault="002936AA" w:rsidP="002936AA">
      <w:pPr>
        <w:pStyle w:val="TH"/>
        <w:rPr>
          <w:rFonts w:cs="Arial"/>
        </w:rPr>
      </w:pPr>
      <w:r w:rsidRPr="00F35F4A">
        <w:lastRenderedPageBreak/>
        <w:t>Table </w:t>
      </w:r>
      <w:r w:rsidR="00670C0F">
        <w:rPr>
          <w:lang w:eastAsia="zh-CN"/>
        </w:rPr>
        <w:t>7.</w:t>
      </w:r>
      <w:r w:rsidR="00E10A52">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646838" w:rsidRDefault="002936AA" w:rsidP="00BE6196">
            <w:pPr>
              <w:pStyle w:val="TAL"/>
            </w:pPr>
            <w:r w:rsidRPr="00646838">
              <w:t>See clause </w:t>
            </w:r>
            <w:r w:rsidR="00670C0F">
              <w:t>7.</w:t>
            </w:r>
            <w:r w:rsidR="00D00253">
              <w:t>2</w:t>
            </w:r>
            <w:r w:rsidR="00670C0F">
              <w:t>.</w:t>
            </w:r>
            <w:r>
              <w:t>1</w:t>
            </w:r>
          </w:p>
        </w:tc>
      </w:tr>
    </w:tbl>
    <w:p w14:paraId="5D4EE2A3" w14:textId="77777777" w:rsidR="002936AA" w:rsidRDefault="002936AA" w:rsidP="002936AA">
      <w:pPr>
        <w:rPr>
          <w:lang w:val="x-none"/>
        </w:rPr>
      </w:pPr>
    </w:p>
    <w:p w14:paraId="36597A88" w14:textId="1670CA7F" w:rsidR="002936AA" w:rsidRPr="00F35F4A" w:rsidRDefault="00670C0F" w:rsidP="002936AA">
      <w:pPr>
        <w:pStyle w:val="Heading5"/>
        <w:rPr>
          <w:lang w:eastAsia="zh-CN"/>
        </w:rPr>
      </w:pPr>
      <w:bookmarkStart w:id="449" w:name="_Toc214917907"/>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49"/>
    </w:p>
    <w:p w14:paraId="21BE7BCA" w14:textId="001535E5" w:rsidR="002936AA" w:rsidRPr="00F35F4A" w:rsidRDefault="00670C0F" w:rsidP="002936AA">
      <w:pPr>
        <w:pStyle w:val="H6"/>
      </w:pPr>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48C137CE"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w:t>
      </w:r>
      <w:r w:rsidR="00E10A52">
        <w:t>2</w:t>
      </w:r>
      <w:r w:rsidR="00670C0F">
        <w:t>.</w:t>
      </w:r>
      <w:r>
        <w:t>3</w:t>
      </w:r>
      <w:r w:rsidRPr="00F35F4A">
        <w:t>.3.</w:t>
      </w:r>
      <w:r>
        <w:t>3</w:t>
      </w:r>
      <w:r w:rsidRPr="00F35F4A">
        <w:t>.1-1.</w:t>
      </w:r>
    </w:p>
    <w:p w14:paraId="41A395D0" w14:textId="3786BAB8" w:rsidR="002936AA" w:rsidRPr="00F35F4A" w:rsidRDefault="002936AA" w:rsidP="002936AA">
      <w:pPr>
        <w:pStyle w:val="TH"/>
        <w:rPr>
          <w:rFonts w:cs="Arial"/>
        </w:rPr>
      </w:pPr>
      <w:r w:rsidRPr="00F35F4A">
        <w:t xml:space="preserve">Table </w:t>
      </w:r>
      <w:r w:rsidR="00670C0F">
        <w:t>7.</w:t>
      </w:r>
      <w:r w:rsidR="00E10A52">
        <w:t>2</w:t>
      </w:r>
      <w:r w:rsidR="00670C0F">
        <w:t>.</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503762E4" w:rsidR="002936AA" w:rsidRPr="00F35F4A" w:rsidRDefault="002936AA" w:rsidP="002936AA">
      <w:r w:rsidRPr="00F35F4A">
        <w:t>This method shall support the request data structures specified in table </w:t>
      </w:r>
      <w:r w:rsidR="00670C0F">
        <w:t>7.</w:t>
      </w:r>
      <w:r w:rsidR="00E10A52">
        <w:t>2</w:t>
      </w:r>
      <w:r w:rsidR="00670C0F">
        <w:t>.</w:t>
      </w:r>
      <w:r>
        <w:t>3</w:t>
      </w:r>
      <w:r w:rsidRPr="00F35F4A">
        <w:t>.3.</w:t>
      </w:r>
      <w:r>
        <w:t>3</w:t>
      </w:r>
      <w:r w:rsidRPr="00F35F4A">
        <w:t>.1-2 and the response data structures and response codes specified in table </w:t>
      </w:r>
      <w:r w:rsidR="00670C0F">
        <w:t>7</w:t>
      </w:r>
      <w:r w:rsidR="00E10A52">
        <w:t>2</w:t>
      </w:r>
      <w:r w:rsidR="00670C0F">
        <w:t>3.</w:t>
      </w:r>
      <w:r>
        <w:t>3</w:t>
      </w:r>
      <w:r w:rsidRPr="00F35F4A">
        <w:t>.3.</w:t>
      </w:r>
      <w:r>
        <w:t>3</w:t>
      </w:r>
      <w:r w:rsidRPr="00F35F4A">
        <w:t>.1-3.</w:t>
      </w:r>
    </w:p>
    <w:p w14:paraId="221CA4C0" w14:textId="77D9A123" w:rsidR="002936AA" w:rsidRPr="00F35F4A" w:rsidRDefault="002936AA" w:rsidP="002936AA">
      <w:pPr>
        <w:pStyle w:val="TH"/>
      </w:pPr>
      <w:r w:rsidRPr="00F35F4A">
        <w:t xml:space="preserve">Table </w:t>
      </w:r>
      <w:r w:rsidR="00670C0F">
        <w:t>7.</w:t>
      </w:r>
      <w:r w:rsidR="00E10A52">
        <w:t>2</w:t>
      </w:r>
      <w:r w:rsidR="00670C0F">
        <w:t>.</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646838" w:rsidRDefault="00C02BC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48F63A3" w14:textId="7307B386" w:rsidR="002936AA" w:rsidRPr="00F35F4A" w:rsidRDefault="002936AA" w:rsidP="002936AA">
      <w:pPr>
        <w:pStyle w:val="TH"/>
      </w:pPr>
      <w:r w:rsidRPr="00F35F4A">
        <w:t xml:space="preserve">Table </w:t>
      </w:r>
      <w:r w:rsidR="00670C0F">
        <w:t>7.</w:t>
      </w:r>
      <w:r w:rsidR="0081078E">
        <w:t>2</w:t>
      </w:r>
      <w:r w:rsidR="00670C0F">
        <w:t>.</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B512DE" w:rsidRDefault="00713C91" w:rsidP="00BE6196">
            <w:pPr>
              <w:pStyle w:val="TAL"/>
            </w:pPr>
            <w:r>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646838" w:rsidRDefault="002936AA" w:rsidP="00BE6196">
            <w:pPr>
              <w:pStyle w:val="TAN"/>
            </w:pPr>
            <w:r w:rsidRPr="00646838">
              <w:t>NOTE:</w:t>
            </w:r>
            <w:r w:rsidRPr="00646838">
              <w:rPr>
                <w:noProof/>
              </w:rPr>
              <w:tab/>
              <w:t xml:space="preserve">The manadatory </w:t>
            </w:r>
            <w:r w:rsidRPr="00646838">
              <w:t>HTTP error status code for the P</w:t>
            </w:r>
            <w:r w:rsidR="00713C91">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0DEEBB5C" w14:textId="77777777" w:rsidR="002936AA" w:rsidRDefault="002936AA" w:rsidP="002936AA"/>
    <w:p w14:paraId="160CBB5F" w14:textId="692D2393" w:rsidR="002936AA" w:rsidRPr="00A04126" w:rsidRDefault="002936AA" w:rsidP="002936AA">
      <w:pPr>
        <w:pStyle w:val="TH"/>
        <w:rPr>
          <w:rFonts w:cs="Arial"/>
        </w:rPr>
      </w:pPr>
      <w:r>
        <w:t xml:space="preserve">Table </w:t>
      </w:r>
      <w:r w:rsidR="00670C0F">
        <w:t>7.</w:t>
      </w:r>
      <w:r w:rsidR="0081078E">
        <w:t>2</w:t>
      </w:r>
      <w:r w:rsidR="00670C0F">
        <w:t>.</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03BAB23F" w:rsidR="002936AA" w:rsidRPr="00A04126" w:rsidRDefault="002936AA" w:rsidP="002936AA">
      <w:pPr>
        <w:pStyle w:val="TH"/>
        <w:rPr>
          <w:rFonts w:cs="Arial"/>
        </w:rPr>
      </w:pPr>
      <w:r w:rsidRPr="00A04126">
        <w:t xml:space="preserve">Table </w:t>
      </w:r>
      <w:r w:rsidR="00670C0F">
        <w:t>7.</w:t>
      </w:r>
      <w:r w:rsidR="0081078E">
        <w:t>2</w:t>
      </w:r>
      <w:r w:rsidR="00670C0F">
        <w:t>.</w:t>
      </w:r>
      <w:r>
        <w:t>3</w:t>
      </w:r>
      <w:r w:rsidRPr="00F35F4A">
        <w:t>.3.</w:t>
      </w:r>
      <w:r>
        <w:t>3</w:t>
      </w:r>
      <w:r w:rsidRPr="00F35F4A">
        <w:t>.1</w:t>
      </w:r>
      <w:r w:rsidRPr="00A04126">
        <w:t xml:space="preserve">-5: Headers supported by the </w:t>
      </w:r>
      <w:r w:rsidRPr="00ED4A19">
        <w:t>20</w:t>
      </w:r>
      <w:r w:rsidR="00CB451D">
        <w:t>1</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16361A" w:rsidRDefault="008F2CD2" w:rsidP="008F2CD2">
            <w:pPr>
              <w:pStyle w:val="TAL"/>
            </w:pPr>
            <w:r w:rsidRPr="00E17A7A">
              <w:t>Location</w:t>
            </w:r>
            <w:r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16361A" w:rsidRDefault="008F2CD2" w:rsidP="008F2CD2">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1A7DDA7C" w14:textId="77777777" w:rsidR="002936AA" w:rsidRPr="00A04126" w:rsidRDefault="002936AA" w:rsidP="002936AA"/>
    <w:p w14:paraId="14B2F628" w14:textId="2C54C752" w:rsidR="002936AA" w:rsidRDefault="002936AA" w:rsidP="002936AA">
      <w:pPr>
        <w:pStyle w:val="TH"/>
      </w:pPr>
      <w:r>
        <w:t xml:space="preserve">Table </w:t>
      </w:r>
      <w:r w:rsidR="00670C0F">
        <w:t>7.</w:t>
      </w:r>
      <w:r w:rsidR="0081078E">
        <w:t>2</w:t>
      </w:r>
      <w:r w:rsidR="00670C0F">
        <w:t>.</w:t>
      </w:r>
      <w:r>
        <w:t>3</w:t>
      </w:r>
      <w:r w:rsidRPr="00F35F4A">
        <w:t>.3.</w:t>
      </w:r>
      <w:r>
        <w:t>3</w:t>
      </w:r>
      <w:r w:rsidRPr="00F35F4A">
        <w:t>.1</w:t>
      </w:r>
      <w:r>
        <w:t>-</w:t>
      </w:r>
      <w:r w:rsidR="00077AAF">
        <w:t>6</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4B6F639D" w:rsidR="002936AA" w:rsidRDefault="002936AA" w:rsidP="002936AA">
      <w:pPr>
        <w:pStyle w:val="TH"/>
      </w:pPr>
      <w:r>
        <w:lastRenderedPageBreak/>
        <w:t>Table</w:t>
      </w:r>
      <w:r>
        <w:rPr>
          <w:noProof/>
        </w:rPr>
        <w:t xml:space="preserve"> </w:t>
      </w:r>
      <w:r w:rsidR="00670C0F">
        <w:t>7.</w:t>
      </w:r>
      <w:r w:rsidR="0081078E">
        <w:t>2</w:t>
      </w:r>
      <w:r w:rsidR="00670C0F">
        <w:t>.</w:t>
      </w:r>
      <w:r>
        <w:t>3</w:t>
      </w:r>
      <w:r w:rsidRPr="00F35F4A">
        <w:t>.3.</w:t>
      </w:r>
      <w:r>
        <w:t>3</w:t>
      </w:r>
      <w:r w:rsidRPr="00F35F4A">
        <w:t>.1</w:t>
      </w:r>
      <w:r>
        <w:t>-</w:t>
      </w:r>
      <w:r w:rsidR="00077AAF">
        <w:t>7</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0B4D5B2D" w:rsidR="002936AA" w:rsidRPr="00F35F4A" w:rsidRDefault="00670C0F" w:rsidP="002936AA">
      <w:pPr>
        <w:pStyle w:val="Heading4"/>
      </w:pPr>
      <w:bookmarkStart w:id="450" w:name="_Toc214917908"/>
      <w:r>
        <w:t>7.</w:t>
      </w:r>
      <w:r w:rsidR="0081078E">
        <w:t>2</w:t>
      </w:r>
      <w:r>
        <w:t>.</w:t>
      </w:r>
      <w:r w:rsidR="002936AA">
        <w:t>3</w:t>
      </w:r>
      <w:r w:rsidR="002936AA" w:rsidRPr="00F35F4A">
        <w:t>.</w:t>
      </w:r>
      <w:r w:rsidR="002936AA">
        <w:t>4</w:t>
      </w:r>
      <w:r w:rsidR="002936AA" w:rsidRPr="00F35F4A">
        <w:tab/>
        <w:t xml:space="preserve">Resource: </w:t>
      </w:r>
      <w:r w:rsidR="002936AA">
        <w:t>Individual location information subscription</w:t>
      </w:r>
      <w:bookmarkEnd w:id="450"/>
    </w:p>
    <w:p w14:paraId="53B22F43" w14:textId="31AF785C" w:rsidR="002936AA" w:rsidRPr="00F35F4A" w:rsidRDefault="00670C0F" w:rsidP="002936AA">
      <w:pPr>
        <w:pStyle w:val="Heading5"/>
        <w:rPr>
          <w:lang w:eastAsia="zh-CN"/>
        </w:rPr>
      </w:pPr>
      <w:bookmarkStart w:id="451" w:name="_Toc214917909"/>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51"/>
    </w:p>
    <w:p w14:paraId="75CC069C" w14:textId="77777777" w:rsidR="002936AA" w:rsidRDefault="002936AA" w:rsidP="002936AA">
      <w:r>
        <w:t>The resource represents a location information subscription.</w:t>
      </w:r>
    </w:p>
    <w:p w14:paraId="2F2696BE" w14:textId="33A91EF0" w:rsidR="002936AA" w:rsidRPr="00F35F4A" w:rsidRDefault="00670C0F" w:rsidP="002936AA">
      <w:pPr>
        <w:pStyle w:val="Heading5"/>
        <w:rPr>
          <w:lang w:eastAsia="zh-CN"/>
        </w:rPr>
      </w:pPr>
      <w:bookmarkStart w:id="452" w:name="_Toc214917910"/>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52"/>
    </w:p>
    <w:p w14:paraId="7671CB77" w14:textId="7A14BBE5"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subscription/{subscriptionID}</w:t>
      </w:r>
    </w:p>
    <w:p w14:paraId="06978946" w14:textId="087930D0"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026A80">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7E79EB69" w14:textId="2C524F57" w:rsidR="002936AA" w:rsidRPr="00F35F4A" w:rsidRDefault="002936AA" w:rsidP="002936AA">
      <w:pPr>
        <w:pStyle w:val="TH"/>
        <w:rPr>
          <w:rFonts w:cs="Arial"/>
        </w:rPr>
      </w:pPr>
      <w:r w:rsidRPr="00F35F4A">
        <w:t>Table </w:t>
      </w:r>
      <w:r w:rsidR="00670C0F">
        <w:rPr>
          <w:lang w:eastAsia="zh-CN"/>
        </w:rPr>
        <w:t>7.</w:t>
      </w:r>
      <w:r w:rsidR="00026A80">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6CBA83C9" w:rsidR="002936AA" w:rsidRPr="00F35F4A" w:rsidRDefault="00670C0F" w:rsidP="002936AA">
      <w:pPr>
        <w:pStyle w:val="Heading5"/>
        <w:rPr>
          <w:lang w:eastAsia="zh-CN"/>
        </w:rPr>
      </w:pPr>
      <w:bookmarkStart w:id="453" w:name="_Toc214917911"/>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53"/>
    </w:p>
    <w:p w14:paraId="170CC7E1" w14:textId="4A5EA54A" w:rsidR="002936AA" w:rsidRPr="00F35F4A" w:rsidRDefault="00670C0F" w:rsidP="002936AA">
      <w:pPr>
        <w:pStyle w:val="H6"/>
      </w:pPr>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BF7D7AF"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.1-1.</w:t>
      </w:r>
    </w:p>
    <w:p w14:paraId="639B618D" w14:textId="5E1A1935"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57E6310B" w:rsidR="002936AA" w:rsidRPr="00F35F4A" w:rsidRDefault="002936AA" w:rsidP="002936AA">
      <w:r w:rsidRPr="00F35F4A">
        <w:t>This method shall support the request data structures specified in table </w:t>
      </w:r>
      <w:r w:rsidR="00670C0F">
        <w:t>7.</w:t>
      </w:r>
      <w:r w:rsidR="007751F8">
        <w:t>2</w:t>
      </w:r>
      <w:r w:rsidR="00670C0F">
        <w:t>.</w:t>
      </w:r>
      <w:r>
        <w:t>3</w:t>
      </w:r>
      <w:r w:rsidRPr="00F35F4A">
        <w:t>.</w:t>
      </w:r>
      <w:r>
        <w:t>4</w:t>
      </w:r>
      <w:r w:rsidRPr="00F35F4A">
        <w:t>.</w:t>
      </w:r>
      <w:r>
        <w:t>3</w:t>
      </w:r>
      <w:r w:rsidRPr="00F35F4A">
        <w:t>.1-2 and the response data structures and response codes specified in table </w:t>
      </w:r>
      <w:r w:rsidR="00670C0F">
        <w:t>7.</w:t>
      </w:r>
      <w:r w:rsidR="007751F8">
        <w:t>2</w:t>
      </w:r>
      <w:r w:rsidR="00670C0F">
        <w:t>.</w:t>
      </w:r>
      <w:r>
        <w:t>3</w:t>
      </w:r>
      <w:r w:rsidRPr="00F35F4A">
        <w:t>.</w:t>
      </w:r>
      <w:r>
        <w:t>4</w:t>
      </w:r>
      <w:r w:rsidRPr="00F35F4A">
        <w:t>.</w:t>
      </w:r>
      <w:r>
        <w:t>3</w:t>
      </w:r>
      <w:r w:rsidRPr="00F35F4A">
        <w:t>.1-3.</w:t>
      </w:r>
    </w:p>
    <w:p w14:paraId="68BB813A" w14:textId="34F44A4A" w:rsidR="002936AA" w:rsidRPr="00F35F4A" w:rsidRDefault="002936AA" w:rsidP="002936AA">
      <w:pPr>
        <w:pStyle w:val="TH"/>
      </w:pPr>
      <w:r w:rsidRPr="00F35F4A">
        <w:t xml:space="preserve">Table </w:t>
      </w:r>
      <w:r w:rsidR="00670C0F">
        <w:t>7.</w:t>
      </w:r>
      <w:r w:rsidR="007751F8">
        <w:t>2</w:t>
      </w:r>
      <w:r w:rsidR="00670C0F">
        <w:t>.</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646838" w:rsidRDefault="00163A8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1D950E99" w14:textId="1AD2C3D0" w:rsidR="002936AA" w:rsidRPr="00F35F4A" w:rsidRDefault="002936AA" w:rsidP="002936AA">
      <w:pPr>
        <w:pStyle w:val="TH"/>
      </w:pPr>
      <w:r w:rsidRPr="00F35F4A">
        <w:lastRenderedPageBreak/>
        <w:t xml:space="preserve">Table </w:t>
      </w:r>
      <w:r w:rsidR="00670C0F">
        <w:t>7.</w:t>
      </w:r>
      <w:r w:rsidR="007751F8">
        <w:t>2</w:t>
      </w:r>
      <w:r w:rsidR="00670C0F">
        <w:t>.</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552AC094" w14:textId="77777777" w:rsidR="002936AA" w:rsidRDefault="002936AA" w:rsidP="002936AA"/>
    <w:p w14:paraId="59634988" w14:textId="273944E3" w:rsidR="002936AA" w:rsidRPr="00A04126" w:rsidRDefault="002936AA" w:rsidP="002936AA">
      <w:pPr>
        <w:pStyle w:val="TH"/>
        <w:rPr>
          <w:rFonts w:cs="Arial"/>
        </w:rPr>
      </w:pPr>
      <w:r>
        <w:t xml:space="preserve">Table </w:t>
      </w:r>
      <w:r w:rsidR="00670C0F">
        <w:t>7.</w:t>
      </w:r>
      <w:r w:rsidR="007751F8">
        <w:t>2</w:t>
      </w:r>
      <w:r w:rsidR="00670C0F">
        <w:t>.</w:t>
      </w:r>
      <w:r>
        <w:t>3</w:t>
      </w:r>
      <w:r w:rsidRPr="00F35F4A">
        <w:t>.</w:t>
      </w:r>
      <w:r>
        <w:t>4</w:t>
      </w:r>
      <w:r w:rsidRPr="00F35F4A">
        <w:t>.</w:t>
      </w:r>
      <w:r>
        <w:t>3</w:t>
      </w:r>
      <w:r w:rsidRPr="00F35F4A">
        <w:t>.1</w:t>
      </w:r>
      <w:r w:rsidRPr="00A04126">
        <w:t xml:space="preserve">-4: Headers supported by the </w:t>
      </w:r>
      <w:r w:rsidR="007C2098">
        <w:t>PUT</w:t>
      </w:r>
      <w:r w:rsidR="007C2098" w:rsidRPr="00A04126">
        <w:t xml:space="preserve"> </w:t>
      </w:r>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5B1488DD" w:rsidR="002936AA" w:rsidRPr="00A04126" w:rsidRDefault="002936AA" w:rsidP="002936AA">
      <w:pPr>
        <w:pStyle w:val="TH"/>
        <w:rPr>
          <w:rFonts w:cs="Arial"/>
        </w:rPr>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 xml:space="preserve">-5: Headers supported by the </w:t>
      </w:r>
      <w:r w:rsidRPr="00ED4A19">
        <w:t>20</w:t>
      </w:r>
      <w:r w:rsidR="00780624">
        <w:t>4</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3DD35C4E" w:rsidR="002936AA" w:rsidRPr="00A04126" w:rsidRDefault="002936AA" w:rsidP="002936AA">
      <w:pPr>
        <w:pStyle w:val="TH"/>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-6: Links supported by the 20</w:t>
      </w:r>
      <w:r w:rsidR="00780624">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7088E3E4" w:rsidR="002936AA" w:rsidRDefault="002936AA" w:rsidP="002936AA">
      <w:pPr>
        <w:pStyle w:val="TH"/>
      </w:pPr>
      <w:r>
        <w:t xml:space="preserve">Table </w:t>
      </w:r>
      <w:r w:rsidR="00670C0F">
        <w:t>7.</w:t>
      </w:r>
      <w:r w:rsidR="007751F8">
        <w:t>2</w:t>
      </w:r>
      <w:r w:rsidR="00670C0F">
        <w:t>.</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4E9B8D93" w:rsidR="002936AA" w:rsidRDefault="002936AA" w:rsidP="002936AA">
      <w:pPr>
        <w:pStyle w:val="TH"/>
      </w:pPr>
      <w:r>
        <w:t>Table</w:t>
      </w:r>
      <w:r>
        <w:rPr>
          <w:noProof/>
        </w:rPr>
        <w:t xml:space="preserve"> </w:t>
      </w:r>
      <w:r w:rsidR="00670C0F">
        <w:t>7.</w:t>
      </w:r>
      <w:r w:rsidR="007751F8">
        <w:t>2</w:t>
      </w:r>
      <w:r w:rsidR="00670C0F">
        <w:t>.</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40932209" w:rsidR="002936AA" w:rsidRPr="00F35F4A" w:rsidRDefault="00670C0F" w:rsidP="002936AA">
      <w:pPr>
        <w:pStyle w:val="H6"/>
      </w:pPr>
      <w:r>
        <w:rPr>
          <w:lang w:eastAsia="zh-CN"/>
        </w:rPr>
        <w:t>7.</w:t>
      </w:r>
      <w:r w:rsidR="007751F8">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78D80BE"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w:t>
      </w:r>
      <w:r>
        <w:t>2</w:t>
      </w:r>
      <w:r w:rsidRPr="00F35F4A">
        <w:t>-1.</w:t>
      </w:r>
    </w:p>
    <w:p w14:paraId="437951C9" w14:textId="3A90F22F"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70132BB0" w:rsidR="002936AA" w:rsidRPr="00F35F4A" w:rsidRDefault="002936AA" w:rsidP="002936AA">
      <w:r w:rsidRPr="00F35F4A">
        <w:t>This method shall support the request data structures specified in table </w:t>
      </w:r>
      <w:r w:rsidR="00670C0F">
        <w:t>7.</w:t>
      </w:r>
      <w:r w:rsidR="00AE3C2F">
        <w:t>2</w:t>
      </w:r>
      <w:r w:rsidR="00670C0F">
        <w:t>.</w:t>
      </w:r>
      <w:r>
        <w:t>3</w:t>
      </w:r>
      <w:r w:rsidRPr="00F35F4A">
        <w:t>.</w:t>
      </w:r>
      <w:r>
        <w:t>4</w:t>
      </w:r>
      <w:r w:rsidRPr="00F35F4A">
        <w:t>.</w:t>
      </w:r>
      <w:r>
        <w:t>3</w:t>
      </w:r>
      <w:r w:rsidRPr="00F35F4A">
        <w:t>.</w:t>
      </w:r>
      <w:r>
        <w:t>2</w:t>
      </w:r>
      <w:r w:rsidRPr="00F35F4A">
        <w:t>-2 and the response data structures and response codes specified in table </w:t>
      </w:r>
      <w:r w:rsidR="00670C0F">
        <w:t>7.</w:t>
      </w:r>
      <w:r w:rsidR="00AE3C2F">
        <w:t>2</w:t>
      </w:r>
      <w:r w:rsidR="00670C0F">
        <w:t>.</w:t>
      </w:r>
      <w:r>
        <w:t>3</w:t>
      </w:r>
      <w:r w:rsidRPr="00F35F4A">
        <w:t>.</w:t>
      </w:r>
      <w:r>
        <w:t>4</w:t>
      </w:r>
      <w:r w:rsidRPr="00F35F4A">
        <w:t>.</w:t>
      </w:r>
      <w:r>
        <w:t>3</w:t>
      </w:r>
      <w:r w:rsidRPr="00F35F4A">
        <w:t>.</w:t>
      </w:r>
      <w:r>
        <w:t>2</w:t>
      </w:r>
      <w:r w:rsidRPr="00F35F4A">
        <w:t>-3.</w:t>
      </w:r>
    </w:p>
    <w:p w14:paraId="554A2100" w14:textId="2A7FF6AD" w:rsidR="002936AA" w:rsidRPr="00F35F4A" w:rsidRDefault="002936AA" w:rsidP="002936AA">
      <w:pPr>
        <w:pStyle w:val="TH"/>
      </w:pPr>
      <w:r w:rsidRPr="00F35F4A">
        <w:lastRenderedPageBreak/>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0A270884" w:rsidR="002936AA" w:rsidRPr="00F35F4A" w:rsidRDefault="002936AA" w:rsidP="002936AA">
      <w:pPr>
        <w:pStyle w:val="TH"/>
      </w:pPr>
      <w:r w:rsidRPr="00F35F4A">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rsidR="006C3BF9">
              <w:t>[13]</w:t>
            </w:r>
            <w:r w:rsidRPr="00646838">
              <w:t xml:space="preserve"> also apply.</w:t>
            </w:r>
          </w:p>
        </w:tc>
      </w:tr>
    </w:tbl>
    <w:p w14:paraId="260A54E1" w14:textId="77777777" w:rsidR="002936AA" w:rsidRDefault="002936AA" w:rsidP="002936AA"/>
    <w:p w14:paraId="0BB1431A" w14:textId="0C8AC42D" w:rsidR="002936AA" w:rsidRPr="00A04126" w:rsidRDefault="002936AA" w:rsidP="002936AA">
      <w:pPr>
        <w:pStyle w:val="TH"/>
        <w:rPr>
          <w:rFonts w:cs="Arial"/>
        </w:rPr>
      </w:pPr>
      <w:r>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4294A6CC" w:rsidR="002936AA" w:rsidRPr="00A04126" w:rsidRDefault="002936AA" w:rsidP="002936AA">
      <w:pPr>
        <w:pStyle w:val="TH"/>
        <w:rPr>
          <w:rFonts w:cs="Arial"/>
        </w:rPr>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5BCFBFA4" w:rsidR="002936AA" w:rsidRPr="00A04126" w:rsidRDefault="002936AA" w:rsidP="002936AA">
      <w:pPr>
        <w:pStyle w:val="TH"/>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4BF7E71F" w:rsidR="002936AA" w:rsidRDefault="002936AA" w:rsidP="002936AA">
      <w:pPr>
        <w:pStyle w:val="TH"/>
      </w:pPr>
      <w:r>
        <w:t xml:space="preserve">Table </w:t>
      </w:r>
      <w:r w:rsidR="00670C0F">
        <w:t>7.</w:t>
      </w:r>
      <w:r w:rsidR="00AE3C2F">
        <w:t>2</w:t>
      </w:r>
      <w:r w:rsidR="00670C0F">
        <w:t>.</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006A635D" w:rsidR="002936AA" w:rsidRDefault="002936AA" w:rsidP="002936AA">
      <w:pPr>
        <w:pStyle w:val="TH"/>
      </w:pPr>
      <w:r>
        <w:t>Table</w:t>
      </w:r>
      <w:r>
        <w:rPr>
          <w:noProof/>
        </w:rPr>
        <w:t xml:space="preserve"> </w:t>
      </w:r>
      <w:r w:rsidR="00670C0F">
        <w:t>7.</w:t>
      </w:r>
      <w:r w:rsidR="00AE3C2F">
        <w:t>2</w:t>
      </w:r>
      <w:r w:rsidR="00670C0F">
        <w:t>.</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205BD322" w:rsidR="002936AA" w:rsidRDefault="00670C0F" w:rsidP="002936AA">
      <w:pPr>
        <w:pStyle w:val="Heading5"/>
      </w:pPr>
      <w:bookmarkStart w:id="454" w:name="_Toc214917912"/>
      <w:r>
        <w:t>7.</w:t>
      </w:r>
      <w:r w:rsidR="00AE3C2F">
        <w:t>2</w:t>
      </w:r>
      <w:r>
        <w:t>.</w:t>
      </w:r>
      <w:r w:rsidR="002936AA">
        <w:t>3.</w:t>
      </w:r>
      <w:r w:rsidR="004F24E2">
        <w:t>4</w:t>
      </w:r>
      <w:r w:rsidR="002936AA">
        <w:t>.4</w:t>
      </w:r>
      <w:r w:rsidR="002936AA">
        <w:tab/>
        <w:t>Resource Custom Operations</w:t>
      </w:r>
      <w:bookmarkEnd w:id="454"/>
    </w:p>
    <w:p w14:paraId="072AABFD" w14:textId="77777777" w:rsidR="002936AA" w:rsidRPr="00535331" w:rsidRDefault="002936AA" w:rsidP="002936AA">
      <w:r>
        <w:t>None.</w:t>
      </w:r>
    </w:p>
    <w:p w14:paraId="7602A0E0" w14:textId="79571D6F" w:rsidR="00404688" w:rsidRPr="004F24E2" w:rsidRDefault="00404688" w:rsidP="00404688">
      <w:pPr>
        <w:pStyle w:val="Heading4"/>
        <w:rPr>
          <w:lang w:val="en-US"/>
        </w:rPr>
      </w:pPr>
      <w:bookmarkStart w:id="455" w:name="_Toc214917913"/>
      <w:r w:rsidRPr="00E52ACB">
        <w:rPr>
          <w:lang w:val="en-US"/>
        </w:rPr>
        <w:lastRenderedPageBreak/>
        <w:t>7.2</w:t>
      </w:r>
      <w:r w:rsidRPr="004F24E2">
        <w:rPr>
          <w:lang w:val="en-US"/>
        </w:rPr>
        <w:t>.3.</w:t>
      </w:r>
      <w:r w:rsidR="004F24E2" w:rsidRPr="004F24E2">
        <w:rPr>
          <w:lang w:val="en-US"/>
        </w:rPr>
        <w:t>5</w:t>
      </w:r>
      <w:r w:rsidRPr="004F24E2">
        <w:rPr>
          <w:lang w:val="en-US"/>
        </w:rPr>
        <w:tab/>
        <w:t>Resource: Location information config request</w:t>
      </w:r>
      <w:bookmarkEnd w:id="455"/>
    </w:p>
    <w:p w14:paraId="5DE2B193" w14:textId="69838A4C" w:rsidR="00404688" w:rsidRPr="004F24E2" w:rsidRDefault="00404688" w:rsidP="00404688">
      <w:pPr>
        <w:pStyle w:val="Heading5"/>
        <w:rPr>
          <w:lang w:eastAsia="zh-CN"/>
        </w:rPr>
      </w:pPr>
      <w:bookmarkStart w:id="456" w:name="_Toc214917914"/>
      <w:r w:rsidRPr="004F24E2">
        <w:rPr>
          <w:lang w:eastAsia="zh-CN"/>
        </w:rPr>
        <w:t>7.2.3.</w:t>
      </w:r>
      <w:r w:rsidR="004F24E2" w:rsidRPr="004F24E2">
        <w:rPr>
          <w:lang w:eastAsia="zh-CN"/>
        </w:rPr>
        <w:t>5</w:t>
      </w:r>
      <w:r w:rsidRPr="004F24E2">
        <w:rPr>
          <w:lang w:eastAsia="zh-CN"/>
        </w:rPr>
        <w:t>.1</w:t>
      </w:r>
      <w:r w:rsidRPr="004F24E2">
        <w:rPr>
          <w:lang w:eastAsia="zh-CN"/>
        </w:rPr>
        <w:tab/>
        <w:t>Description</w:t>
      </w:r>
      <w:bookmarkEnd w:id="456"/>
    </w:p>
    <w:p w14:paraId="5CC34C83" w14:textId="77777777" w:rsidR="00404688" w:rsidRPr="004F24E2" w:rsidRDefault="00404688" w:rsidP="00404688">
      <w:r w:rsidRPr="004F24E2">
        <w:t>The resource represents all location information config requests.</w:t>
      </w:r>
    </w:p>
    <w:p w14:paraId="4B5B1DF2" w14:textId="301BBF0F" w:rsidR="00404688" w:rsidRPr="00F35F4A" w:rsidRDefault="00404688" w:rsidP="00404688">
      <w:pPr>
        <w:pStyle w:val="Heading5"/>
        <w:rPr>
          <w:lang w:eastAsia="zh-CN"/>
        </w:rPr>
      </w:pPr>
      <w:bookmarkStart w:id="457" w:name="_Toc214917915"/>
      <w:r w:rsidRPr="004F24E2">
        <w:rPr>
          <w:lang w:eastAsia="zh-CN"/>
        </w:rPr>
        <w:t>7.2.3.</w:t>
      </w:r>
      <w:r w:rsidR="004F24E2" w:rsidRPr="004F24E2">
        <w:rPr>
          <w:lang w:eastAsia="zh-CN"/>
        </w:rPr>
        <w:t>5</w:t>
      </w:r>
      <w:r w:rsidRPr="004F24E2">
        <w:rPr>
          <w:lang w:eastAsia="zh-CN"/>
        </w:rPr>
        <w:t>.2</w:t>
      </w:r>
      <w:r w:rsidRPr="00F35F4A">
        <w:rPr>
          <w:lang w:eastAsia="zh-CN"/>
        </w:rPr>
        <w:tab/>
        <w:t>Resource Definition</w:t>
      </w:r>
      <w:bookmarkEnd w:id="457"/>
    </w:p>
    <w:p w14:paraId="0198BD63" w14:textId="1ED48B9B" w:rsidR="00404688" w:rsidRPr="00AB0050" w:rsidRDefault="00404688" w:rsidP="00404688">
      <w:pPr>
        <w:rPr>
          <w:lang w:val="en-US"/>
        </w:rPr>
      </w:pPr>
      <w:r w:rsidRPr="00AB0050">
        <w:rPr>
          <w:lang w:val="en-US"/>
        </w:rPr>
        <w:t xml:space="preserve">Resource URI: </w:t>
      </w:r>
      <w:r w:rsidRPr="00AB0050">
        <w:rPr>
          <w:b/>
          <w:bCs/>
          <w:lang w:val="en-US"/>
        </w:rPr>
        <w:t>{apiRoot}/</w:t>
      </w:r>
      <w:r w:rsidRPr="00AB0050">
        <w:rPr>
          <w:b/>
          <w:noProof/>
          <w:lang w:val="en-US"/>
        </w:rPr>
        <w:t>lms-information/&lt;apiVersion&gt;/configrequ</w:t>
      </w:r>
      <w:r>
        <w:rPr>
          <w:b/>
          <w:noProof/>
          <w:lang w:val="en-US"/>
        </w:rPr>
        <w:t>est</w:t>
      </w:r>
    </w:p>
    <w:p w14:paraId="5BA624BA" w14:textId="779E3E84" w:rsidR="00404688" w:rsidRPr="00F35F4A" w:rsidRDefault="00404688" w:rsidP="00404688">
      <w:pPr>
        <w:rPr>
          <w:rFonts w:ascii="Arial" w:hAnsi="Arial" w:cs="Arial"/>
        </w:rPr>
      </w:pPr>
      <w:r w:rsidRPr="00F35F4A">
        <w:t>This resource shall support the resource URI variables defined in table </w:t>
      </w:r>
      <w:r>
        <w:rPr>
          <w:lang w:eastAsia="zh-CN"/>
        </w:rPr>
        <w:t>7.2.</w:t>
      </w:r>
      <w:r w:rsidR="00645642">
        <w:rPr>
          <w:lang w:eastAsia="zh-CN"/>
        </w:rPr>
        <w:t>3.5</w:t>
      </w:r>
      <w:r w:rsidR="00F23245">
        <w:rPr>
          <w:lang w:eastAsia="zh-CN"/>
        </w:rPr>
        <w:t>.2</w:t>
      </w:r>
      <w:r w:rsidRPr="00F35F4A">
        <w:t>-1</w:t>
      </w:r>
      <w:r w:rsidRPr="00F35F4A">
        <w:rPr>
          <w:rFonts w:ascii="Arial" w:hAnsi="Arial" w:cs="Arial"/>
        </w:rPr>
        <w:t>.</w:t>
      </w:r>
    </w:p>
    <w:p w14:paraId="0FDBE265" w14:textId="07DC304E" w:rsidR="00404688" w:rsidRPr="00F35F4A" w:rsidRDefault="00404688" w:rsidP="00404688">
      <w:pPr>
        <w:pStyle w:val="TH"/>
        <w:rPr>
          <w:rFonts w:cs="Arial"/>
        </w:rPr>
      </w:pPr>
      <w:r w:rsidRPr="00F35F4A">
        <w:t>Table </w:t>
      </w:r>
      <w:r>
        <w:rPr>
          <w:lang w:eastAsia="zh-CN"/>
        </w:rPr>
        <w:t>7.2.3</w:t>
      </w:r>
      <w:r w:rsidRPr="00F35F4A">
        <w:rPr>
          <w:lang w:eastAsia="zh-CN"/>
        </w:rPr>
        <w:t>.</w:t>
      </w:r>
      <w:r w:rsidR="00F23245">
        <w:rPr>
          <w:lang w:eastAsia="zh-CN"/>
        </w:rPr>
        <w:t>5</w:t>
      </w:r>
      <w:r w:rsidRPr="00F35F4A">
        <w:rPr>
          <w:lang w:eastAsia="zh-CN"/>
        </w:rPr>
        <w:t>.2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646838"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646838" w:rsidRDefault="00404688" w:rsidP="00F75401">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646838" w:rsidRDefault="00404688" w:rsidP="00F75401">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646838" w:rsidRDefault="00404688" w:rsidP="00F75401">
            <w:pPr>
              <w:pStyle w:val="TAH"/>
            </w:pPr>
            <w:r w:rsidRPr="00646838">
              <w:t>Definition</w:t>
            </w:r>
          </w:p>
        </w:tc>
      </w:tr>
      <w:tr w:rsidR="00404688" w:rsidRPr="00646838"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646838" w:rsidRDefault="00404688" w:rsidP="00F75401">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646838" w:rsidRDefault="00404688" w:rsidP="00F75401">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646838" w:rsidRDefault="00404688" w:rsidP="00F75401">
            <w:pPr>
              <w:pStyle w:val="TAL"/>
            </w:pPr>
            <w:r w:rsidRPr="00646838">
              <w:t>See clause </w:t>
            </w:r>
            <w:r>
              <w:t>7.2.1</w:t>
            </w:r>
          </w:p>
        </w:tc>
      </w:tr>
    </w:tbl>
    <w:p w14:paraId="561B1808" w14:textId="77777777" w:rsidR="00404688" w:rsidRDefault="00404688" w:rsidP="00404688">
      <w:pPr>
        <w:rPr>
          <w:lang w:val="x-none"/>
        </w:rPr>
      </w:pPr>
    </w:p>
    <w:p w14:paraId="6875CB09" w14:textId="7B56A727" w:rsidR="00404688" w:rsidRPr="00F35F4A" w:rsidRDefault="00404688" w:rsidP="00404688">
      <w:pPr>
        <w:pStyle w:val="Heading5"/>
        <w:rPr>
          <w:lang w:eastAsia="zh-CN"/>
        </w:rPr>
      </w:pPr>
      <w:bookmarkStart w:id="458" w:name="_Toc214917916"/>
      <w:r>
        <w:rPr>
          <w:lang w:eastAsia="zh-CN"/>
        </w:rPr>
        <w:t>7.2.3</w:t>
      </w:r>
      <w:r w:rsidRPr="00F35F4A">
        <w:rPr>
          <w:lang w:eastAsia="zh-CN"/>
        </w:rPr>
        <w:t>.</w:t>
      </w:r>
      <w:r w:rsidR="00E23C6C">
        <w:rPr>
          <w:lang w:eastAsia="zh-CN"/>
        </w:rPr>
        <w:t>5</w:t>
      </w:r>
      <w:r w:rsidRPr="00F35F4A">
        <w:rPr>
          <w:lang w:eastAsia="zh-CN"/>
        </w:rPr>
        <w:t>.</w:t>
      </w:r>
      <w:r>
        <w:rPr>
          <w:lang w:eastAsia="zh-CN"/>
        </w:rPr>
        <w:t>3</w:t>
      </w:r>
      <w:r w:rsidRPr="00F35F4A">
        <w:rPr>
          <w:lang w:eastAsia="zh-CN"/>
        </w:rPr>
        <w:tab/>
        <w:t>Resource Standard Methods</w:t>
      </w:r>
      <w:r w:rsidR="00313655">
        <w:rPr>
          <w:lang w:eastAsia="zh-CN"/>
        </w:rPr>
        <w:t>s</w:t>
      </w:r>
      <w:bookmarkEnd w:id="458"/>
    </w:p>
    <w:p w14:paraId="09FB1A33" w14:textId="00F3E931" w:rsidR="00404688" w:rsidRPr="00F35F4A" w:rsidRDefault="00404688" w:rsidP="00404688">
      <w:pPr>
        <w:pStyle w:val="H6"/>
      </w:pPr>
      <w:r>
        <w:rPr>
          <w:lang w:eastAsia="zh-CN"/>
        </w:rPr>
        <w:t>7.2.3</w:t>
      </w:r>
      <w:r w:rsidRPr="00F35F4A">
        <w:rPr>
          <w:lang w:eastAsia="zh-CN"/>
        </w:rPr>
        <w:t>.</w:t>
      </w:r>
      <w:r w:rsidR="00A97820">
        <w:rPr>
          <w:lang w:eastAsia="zh-CN"/>
        </w:rPr>
        <w:t>5.</w:t>
      </w:r>
      <w:r w:rsidRPr="00F35F4A">
        <w:rPr>
          <w:lang w:eastAsia="zh-CN"/>
        </w:rPr>
        <w:t>3.1</w:t>
      </w:r>
      <w:r w:rsidRPr="00F35F4A">
        <w:rPr>
          <w:lang w:eastAsia="zh-CN"/>
        </w:rPr>
        <w:tab/>
      </w:r>
      <w:r>
        <w:rPr>
          <w:lang w:eastAsia="zh-CN"/>
        </w:rPr>
        <w:t>POST</w:t>
      </w:r>
    </w:p>
    <w:p w14:paraId="0128C8A9" w14:textId="14C933E4" w:rsidR="00404688" w:rsidRPr="00F35F4A" w:rsidRDefault="00404688" w:rsidP="00404688">
      <w:r w:rsidRPr="00F35F4A">
        <w:t xml:space="preserve">This method </w:t>
      </w:r>
      <w:r>
        <w:t>updates</w:t>
      </w:r>
      <w:r w:rsidRPr="00F35F4A">
        <w:t xml:space="preserve"> the </w:t>
      </w:r>
      <w:r>
        <w:t>location configuration information of a target user</w:t>
      </w:r>
      <w:r w:rsidRPr="00F35F4A">
        <w:t>. This method shall support the URI query parameters specified in table </w:t>
      </w:r>
      <w:r>
        <w:t>7.2.3</w:t>
      </w:r>
      <w:r w:rsidRPr="00F35F4A">
        <w:t>.</w:t>
      </w:r>
      <w:r w:rsidR="006D212A">
        <w:t>5</w:t>
      </w:r>
      <w:r w:rsidRPr="00F35F4A">
        <w:t>.</w:t>
      </w:r>
      <w:r>
        <w:t>3</w:t>
      </w:r>
      <w:r w:rsidRPr="00F35F4A">
        <w:t>.1-1.</w:t>
      </w:r>
    </w:p>
    <w:p w14:paraId="14A69C5E" w14:textId="70AE3A1F" w:rsidR="00404688" w:rsidRPr="00F35F4A" w:rsidRDefault="00404688" w:rsidP="00404688">
      <w:pPr>
        <w:pStyle w:val="TH"/>
        <w:rPr>
          <w:rFonts w:cs="Arial"/>
        </w:rPr>
      </w:pPr>
      <w:r w:rsidRPr="00F35F4A">
        <w:t xml:space="preserve">Table </w:t>
      </w:r>
      <w:r>
        <w:t>7.2.3</w:t>
      </w:r>
      <w:r w:rsidRPr="00F35F4A">
        <w:t>.</w:t>
      </w:r>
      <w:r w:rsidR="006D212A">
        <w:t>5</w:t>
      </w:r>
      <w:r w:rsidRPr="00F35F4A">
        <w:t>.</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646838"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646838" w:rsidRDefault="00404688" w:rsidP="00F75401">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646838" w:rsidRDefault="00404688" w:rsidP="00F7540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646838" w:rsidRDefault="00404688" w:rsidP="00F75401">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646838" w:rsidRDefault="00404688" w:rsidP="00F75401">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646838" w:rsidRDefault="00404688" w:rsidP="00F75401">
            <w:pPr>
              <w:pStyle w:val="TAH"/>
            </w:pPr>
            <w:r w:rsidRPr="00646838">
              <w:t>Description</w:t>
            </w:r>
          </w:p>
        </w:tc>
      </w:tr>
      <w:tr w:rsidR="00404688" w:rsidRPr="00646838"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646838" w:rsidRDefault="00404688" w:rsidP="00F75401">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646838"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646838"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646838"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646838" w:rsidRDefault="00404688" w:rsidP="00F75401">
            <w:pPr>
              <w:pStyle w:val="TAL"/>
            </w:pPr>
          </w:p>
        </w:tc>
      </w:tr>
    </w:tbl>
    <w:p w14:paraId="4DD3F632" w14:textId="77777777" w:rsidR="00404688" w:rsidRPr="00F35F4A" w:rsidRDefault="00404688" w:rsidP="00404688"/>
    <w:p w14:paraId="5798B361" w14:textId="718365BB" w:rsidR="00404688" w:rsidRPr="00F35F4A" w:rsidRDefault="00404688" w:rsidP="00404688">
      <w:r w:rsidRPr="00F35F4A">
        <w:t>This method shall support the request data structures specified in table </w:t>
      </w:r>
      <w:r>
        <w:t>7.2.3</w:t>
      </w:r>
      <w:r w:rsidRPr="00F35F4A">
        <w:t>.</w:t>
      </w:r>
      <w:r w:rsidR="004A2486">
        <w:t>5</w:t>
      </w:r>
      <w:r w:rsidRPr="00F35F4A">
        <w:t>.</w:t>
      </w:r>
      <w:r>
        <w:t>3</w:t>
      </w:r>
      <w:r w:rsidRPr="00F35F4A">
        <w:t>.1-2 and the response data structures and response codes specified in table </w:t>
      </w:r>
      <w:r>
        <w:t>7.2.3</w:t>
      </w:r>
      <w:r w:rsidRPr="00F35F4A">
        <w:t>.</w:t>
      </w:r>
      <w:r w:rsidR="004A2486">
        <w:t>5</w:t>
      </w:r>
      <w:r w:rsidRPr="00F35F4A">
        <w:t>.</w:t>
      </w:r>
      <w:r>
        <w:t>3</w:t>
      </w:r>
      <w:r w:rsidRPr="00F35F4A">
        <w:t>.1-3.</w:t>
      </w:r>
    </w:p>
    <w:p w14:paraId="18267A90" w14:textId="2BC62C39"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646838"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646838" w:rsidRDefault="00404688" w:rsidP="00F7540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646838" w:rsidRDefault="00404688" w:rsidP="00F75401">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646838" w:rsidRDefault="00404688" w:rsidP="00F75401">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646838" w:rsidRDefault="00404688" w:rsidP="00F75401">
            <w:pPr>
              <w:pStyle w:val="TAH"/>
            </w:pPr>
            <w:r w:rsidRPr="00646838">
              <w:t>Description</w:t>
            </w:r>
          </w:p>
        </w:tc>
      </w:tr>
      <w:tr w:rsidR="00404688" w:rsidRPr="00646838"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646838" w:rsidRDefault="00404688" w:rsidP="00F75401">
            <w:pPr>
              <w:pStyle w:val="TAL"/>
            </w:pPr>
            <w:r>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646838" w:rsidRDefault="00404688" w:rsidP="00F75401">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646838" w:rsidRDefault="00404688" w:rsidP="00F75401">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646838" w:rsidRDefault="00404688" w:rsidP="00F75401">
            <w:pPr>
              <w:pStyle w:val="TAL"/>
            </w:pPr>
            <w:r>
              <w:t>Location configuration details</w:t>
            </w:r>
            <w:r w:rsidR="00D762F5">
              <w:t>.</w:t>
            </w:r>
          </w:p>
        </w:tc>
      </w:tr>
    </w:tbl>
    <w:p w14:paraId="66DDAFEE" w14:textId="77777777" w:rsidR="00404688" w:rsidRDefault="00404688" w:rsidP="00404688"/>
    <w:p w14:paraId="61B32443" w14:textId="5FCC0CDA"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646838"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646838" w:rsidRDefault="00404688" w:rsidP="00F75401">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646838" w:rsidRDefault="00404688" w:rsidP="00F75401">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646838" w:rsidRDefault="00404688" w:rsidP="00F75401">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646838" w:rsidRDefault="00404688" w:rsidP="00F75401">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646838" w:rsidRDefault="00404688" w:rsidP="00F75401">
            <w:pPr>
              <w:pStyle w:val="TAH"/>
            </w:pPr>
            <w:r w:rsidRPr="00646838">
              <w:t>Description</w:t>
            </w:r>
          </w:p>
        </w:tc>
      </w:tr>
      <w:tr w:rsidR="00404688" w:rsidRPr="00646838"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B512DE" w:rsidRDefault="00404688" w:rsidP="00F75401">
            <w:pPr>
              <w:pStyle w:val="TAL"/>
            </w:pPr>
            <w:r>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646838" w:rsidRDefault="00404688" w:rsidP="00F75401">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646838" w:rsidRDefault="00404688" w:rsidP="00F75401">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646838" w:rsidRDefault="00404688" w:rsidP="00F75401">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646838" w:rsidRDefault="00404688" w:rsidP="00F75401">
            <w:pPr>
              <w:pStyle w:val="TAL"/>
            </w:pPr>
            <w:r w:rsidRPr="00F35F4A">
              <w:t xml:space="preserve">A </w:t>
            </w:r>
            <w:r>
              <w:t xml:space="preserve">location configuration </w:t>
            </w:r>
            <w:r w:rsidRPr="00646838">
              <w:t xml:space="preserve">resource </w:t>
            </w:r>
            <w:r>
              <w:t xml:space="preserve">updated </w:t>
            </w:r>
            <w:r w:rsidRPr="00646838">
              <w:t>successfully.</w:t>
            </w:r>
          </w:p>
        </w:tc>
      </w:tr>
      <w:tr w:rsidR="00404688" w:rsidRPr="00646838"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646838" w:rsidRDefault="00404688" w:rsidP="00F75401">
            <w:pPr>
              <w:pStyle w:val="TAN"/>
            </w:pPr>
            <w:r w:rsidRPr="00646838">
              <w:t>NOTE:</w:t>
            </w:r>
            <w:r w:rsidRPr="00646838">
              <w:rPr>
                <w:noProof/>
              </w:rPr>
              <w:tab/>
              <w:t xml:space="preserve">The manadatory </w:t>
            </w:r>
            <w:r w:rsidRPr="00646838">
              <w:t>HTTP error status code for the P</w:t>
            </w:r>
            <w:r>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75176AE0" w14:textId="77777777" w:rsidR="00404688" w:rsidRDefault="00404688" w:rsidP="00404688"/>
    <w:p w14:paraId="1E6C09D7" w14:textId="6ADD6620" w:rsidR="00404688" w:rsidRPr="00A04126" w:rsidRDefault="00404688" w:rsidP="00404688">
      <w:pPr>
        <w:pStyle w:val="TH"/>
        <w:rPr>
          <w:rFonts w:cs="Arial"/>
        </w:rPr>
      </w:pPr>
      <w:r>
        <w:t>Table 7.2.3</w:t>
      </w:r>
      <w:r w:rsidRPr="00F35F4A">
        <w:t>.</w:t>
      </w:r>
      <w:r w:rsidR="004A2486">
        <w:t>5</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B54FF5"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16361A" w:rsidRDefault="00404688" w:rsidP="00F7540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16361A" w:rsidRDefault="00404688" w:rsidP="00F7540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16361A" w:rsidRDefault="00404688" w:rsidP="00F7540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16361A" w:rsidRDefault="00404688" w:rsidP="00F75401">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16361A" w:rsidRDefault="00404688" w:rsidP="00F75401">
            <w:pPr>
              <w:pStyle w:val="TAH"/>
            </w:pPr>
            <w:r w:rsidRPr="0016361A">
              <w:t>Description</w:t>
            </w:r>
          </w:p>
        </w:tc>
      </w:tr>
      <w:tr w:rsidR="00404688" w:rsidRPr="00B54FF5"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16361A" w:rsidRDefault="00404688" w:rsidP="00F7540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16361A"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16361A"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16361A"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16361A" w:rsidRDefault="00404688" w:rsidP="00F75401">
            <w:pPr>
              <w:pStyle w:val="TAL"/>
            </w:pPr>
          </w:p>
        </w:tc>
      </w:tr>
    </w:tbl>
    <w:p w14:paraId="504EF7E3" w14:textId="77777777" w:rsidR="00404688" w:rsidRPr="00535331" w:rsidRDefault="00404688" w:rsidP="002936AA"/>
    <w:p w14:paraId="13DCE15D" w14:textId="14A28402" w:rsidR="002936AA" w:rsidRDefault="00670C0F" w:rsidP="002936AA">
      <w:pPr>
        <w:pStyle w:val="Heading3"/>
      </w:pPr>
      <w:bookmarkStart w:id="459" w:name="_Toc214917917"/>
      <w:r>
        <w:t>7.</w:t>
      </w:r>
      <w:r w:rsidR="00AE3C2F">
        <w:t>2</w:t>
      </w:r>
      <w:r>
        <w:t>.</w:t>
      </w:r>
      <w:r w:rsidR="002936AA">
        <w:t>4</w:t>
      </w:r>
      <w:r w:rsidR="002936AA">
        <w:tab/>
        <w:t>Custom Operations without associated resources</w:t>
      </w:r>
      <w:bookmarkEnd w:id="459"/>
    </w:p>
    <w:p w14:paraId="1BBE583F" w14:textId="77777777" w:rsidR="002936AA" w:rsidRDefault="002936AA" w:rsidP="002936AA">
      <w:r>
        <w:t>None.</w:t>
      </w:r>
    </w:p>
    <w:p w14:paraId="704C29D9" w14:textId="39AF067C" w:rsidR="002936AA" w:rsidRDefault="00670C0F" w:rsidP="002936AA">
      <w:pPr>
        <w:pStyle w:val="Heading3"/>
      </w:pPr>
      <w:bookmarkStart w:id="460" w:name="_Toc214917918"/>
      <w:r>
        <w:lastRenderedPageBreak/>
        <w:t>7.</w:t>
      </w:r>
      <w:r w:rsidR="00FF0382">
        <w:t>2</w:t>
      </w:r>
      <w:r>
        <w:t>.</w:t>
      </w:r>
      <w:r w:rsidR="002936AA">
        <w:t>5</w:t>
      </w:r>
      <w:r w:rsidR="002936AA">
        <w:tab/>
        <w:t>Notifications</w:t>
      </w:r>
      <w:bookmarkEnd w:id="460"/>
    </w:p>
    <w:p w14:paraId="34EE562E" w14:textId="0A98A103" w:rsidR="002936AA" w:rsidRPr="00AF7276" w:rsidRDefault="00670C0F" w:rsidP="002936AA">
      <w:pPr>
        <w:pStyle w:val="Heading4"/>
      </w:pPr>
      <w:bookmarkStart w:id="461" w:name="_Toc214917919"/>
      <w:r>
        <w:t>7.</w:t>
      </w:r>
      <w:r w:rsidR="00FF0382">
        <w:t>2</w:t>
      </w:r>
      <w:r>
        <w:t>.</w:t>
      </w:r>
      <w:r w:rsidR="002936AA">
        <w:t>5.</w:t>
      </w:r>
      <w:r w:rsidR="002936AA" w:rsidRPr="00AF7276">
        <w:t>1</w:t>
      </w:r>
      <w:r w:rsidR="002936AA" w:rsidRPr="00AF7276">
        <w:tab/>
        <w:t>General</w:t>
      </w:r>
      <w:bookmarkEnd w:id="461"/>
    </w:p>
    <w:p w14:paraId="366CEF5D" w14:textId="1C659B07" w:rsidR="002936AA" w:rsidRPr="00384E92" w:rsidRDefault="002936AA" w:rsidP="002936AA">
      <w:pPr>
        <w:pStyle w:val="TH"/>
      </w:pPr>
      <w:r w:rsidRPr="00384E92">
        <w:t>Table</w:t>
      </w:r>
      <w:r>
        <w:t> </w:t>
      </w:r>
      <w:r w:rsidR="00670C0F">
        <w:t>7.</w:t>
      </w:r>
      <w:r w:rsidR="00FF0382">
        <w:t>2</w:t>
      </w:r>
      <w:r w:rsidR="00670C0F">
        <w:t>.</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079FE51" w:rsidR="002936AA" w:rsidRPr="00713737" w:rsidDel="005E0502" w:rsidRDefault="002936AA" w:rsidP="00BE6196">
            <w:pPr>
              <w:pStyle w:val="TAL"/>
            </w:pPr>
            <w:r w:rsidRPr="00713737">
              <w:t>{</w:t>
            </w:r>
            <w:r w:rsidR="00AB10DD">
              <w:t>locationNotificationUri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131E528E" w:rsidR="002936AA" w:rsidRPr="00A15F2C" w:rsidRDefault="002936AA" w:rsidP="00BE6196">
            <w:pPr>
              <w:pStyle w:val="TAL"/>
            </w:pPr>
            <w:r>
              <w:t>Notification to a client containing location information.</w:t>
            </w:r>
          </w:p>
        </w:tc>
      </w:tr>
    </w:tbl>
    <w:p w14:paraId="71D3A63E" w14:textId="77777777" w:rsidR="002936AA" w:rsidRPr="00B9045D" w:rsidRDefault="002936AA" w:rsidP="002936AA">
      <w:pPr>
        <w:rPr>
          <w:lang w:eastAsia="zh-CN"/>
        </w:rPr>
      </w:pPr>
    </w:p>
    <w:p w14:paraId="5F9D8F82" w14:textId="0D51BF12" w:rsidR="002936AA" w:rsidRDefault="00670C0F" w:rsidP="002936AA">
      <w:pPr>
        <w:pStyle w:val="Heading4"/>
        <w:rPr>
          <w:lang w:eastAsia="zh-CN"/>
        </w:rPr>
      </w:pPr>
      <w:bookmarkStart w:id="462" w:name="_Toc214917920"/>
      <w:r>
        <w:rPr>
          <w:lang w:eastAsia="zh-CN"/>
        </w:rPr>
        <w:t>7.</w:t>
      </w:r>
      <w:r w:rsidR="00BA4D13">
        <w:rPr>
          <w:lang w:eastAsia="zh-CN"/>
        </w:rPr>
        <w:t>2</w:t>
      </w:r>
      <w:r>
        <w:rPr>
          <w:lang w:eastAsia="zh-CN"/>
        </w:rPr>
        <w:t>.</w:t>
      </w:r>
      <w:r w:rsidR="002936AA">
        <w:rPr>
          <w:lang w:eastAsia="zh-CN"/>
        </w:rPr>
        <w:t>5.2</w:t>
      </w:r>
      <w:r w:rsidR="002936AA">
        <w:rPr>
          <w:lang w:eastAsia="zh-CN"/>
        </w:rPr>
        <w:tab/>
        <w:t>Location information no</w:t>
      </w:r>
      <w:r w:rsidR="002936AA" w:rsidRPr="00A15F2C">
        <w:t>tification</w:t>
      </w:r>
      <w:bookmarkEnd w:id="462"/>
    </w:p>
    <w:p w14:paraId="3A975926" w14:textId="141BD2D5" w:rsidR="002936AA" w:rsidRDefault="00670C0F" w:rsidP="002936AA">
      <w:pPr>
        <w:pStyle w:val="Heading5"/>
        <w:rPr>
          <w:lang w:eastAsia="zh-CN"/>
        </w:rPr>
      </w:pPr>
      <w:bookmarkStart w:id="463" w:name="_Toc214917921"/>
      <w:r>
        <w:rPr>
          <w:lang w:eastAsia="zh-CN"/>
        </w:rPr>
        <w:t>7.</w:t>
      </w:r>
      <w:r w:rsidR="00BA4D13">
        <w:rPr>
          <w:lang w:eastAsia="zh-CN"/>
        </w:rPr>
        <w:t>2</w:t>
      </w:r>
      <w:r>
        <w:rPr>
          <w:lang w:eastAsia="zh-CN"/>
        </w:rPr>
        <w:t>.</w:t>
      </w:r>
      <w:r w:rsidR="002936AA">
        <w:rPr>
          <w:lang w:eastAsia="zh-CN"/>
        </w:rPr>
        <w:t>5.2.1</w:t>
      </w:r>
      <w:r w:rsidR="002936AA">
        <w:rPr>
          <w:lang w:eastAsia="zh-CN"/>
        </w:rPr>
        <w:tab/>
        <w:t>Description</w:t>
      </w:r>
      <w:bookmarkEnd w:id="463"/>
    </w:p>
    <w:p w14:paraId="5B43E85C" w14:textId="0A73FF30" w:rsidR="002936AA" w:rsidRPr="0022068F" w:rsidRDefault="002936AA" w:rsidP="002936AA">
      <w:pPr>
        <w:rPr>
          <w:lang w:eastAsia="zh-CN"/>
        </w:rPr>
      </w:pPr>
      <w:r>
        <w:t>Location configuration notification</w:t>
      </w:r>
      <w:r>
        <w:rPr>
          <w:lang w:eastAsia="zh-CN"/>
        </w:rPr>
        <w:t xml:space="preserve"> is used by the LMS to notify a client on a new location information.</w:t>
      </w:r>
    </w:p>
    <w:p w14:paraId="5735FE4B" w14:textId="1F1184B2" w:rsidR="002936AA" w:rsidRDefault="00670C0F" w:rsidP="002936AA">
      <w:pPr>
        <w:pStyle w:val="Heading5"/>
        <w:rPr>
          <w:lang w:eastAsia="zh-CN"/>
        </w:rPr>
      </w:pPr>
      <w:bookmarkStart w:id="464" w:name="_Toc214917922"/>
      <w:r>
        <w:rPr>
          <w:lang w:eastAsia="zh-CN"/>
        </w:rPr>
        <w:t>7.</w:t>
      </w:r>
      <w:r w:rsidR="00BA4D13">
        <w:rPr>
          <w:lang w:eastAsia="zh-CN"/>
        </w:rPr>
        <w:t>2</w:t>
      </w:r>
      <w:r>
        <w:rPr>
          <w:lang w:eastAsia="zh-CN"/>
        </w:rPr>
        <w:t>.</w:t>
      </w:r>
      <w:r w:rsidR="002936AA">
        <w:rPr>
          <w:lang w:eastAsia="zh-CN"/>
        </w:rPr>
        <w:t>5.2.2</w:t>
      </w:r>
      <w:r w:rsidR="002936AA">
        <w:rPr>
          <w:lang w:eastAsia="zh-CN"/>
        </w:rPr>
        <w:tab/>
        <w:t>Target URI</w:t>
      </w:r>
      <w:bookmarkEnd w:id="464"/>
    </w:p>
    <w:p w14:paraId="4D695A2A" w14:textId="13C03A9B" w:rsidR="002936AA" w:rsidRPr="00986E88" w:rsidRDefault="002936AA" w:rsidP="002936AA">
      <w:pPr>
        <w:rPr>
          <w:rFonts w:ascii="Arial" w:hAnsi="Arial" w:cs="Arial"/>
          <w:noProof/>
        </w:rPr>
      </w:pPr>
      <w:r w:rsidRPr="00F112E4">
        <w:t xml:space="preserve">The Callback URI </w:t>
      </w:r>
      <w:r w:rsidRPr="00F112E4">
        <w:rPr>
          <w:b/>
        </w:rPr>
        <w:t>"{</w:t>
      </w:r>
      <w:r w:rsidR="00BA4D13">
        <w:t>locationNotificationUri</w:t>
      </w:r>
      <w:r w:rsidRPr="00F112E4">
        <w:rPr>
          <w:b/>
        </w:rPr>
        <w:t>}"</w:t>
      </w:r>
      <w:r w:rsidRPr="00F112E4">
        <w:t xml:space="preserve"> shall be used with the callback URI variables defined in table </w:t>
      </w:r>
      <w:r w:rsidR="00670C0F">
        <w:t>7.</w:t>
      </w:r>
      <w:r w:rsidR="004B59DB">
        <w:t>2</w:t>
      </w:r>
      <w:r w:rsidR="00670C0F">
        <w:t>.</w:t>
      </w:r>
      <w:r>
        <w:rPr>
          <w:lang w:eastAsia="zh-CN"/>
        </w:rPr>
        <w:t>5</w:t>
      </w:r>
      <w:r w:rsidRPr="00F112E4">
        <w:t>.2.2-1.</w:t>
      </w:r>
    </w:p>
    <w:p w14:paraId="5DB4CBB5" w14:textId="5094FD9C" w:rsidR="002936AA" w:rsidRPr="00986E88" w:rsidRDefault="002936AA" w:rsidP="002936AA">
      <w:pPr>
        <w:pStyle w:val="TH"/>
        <w:rPr>
          <w:rFonts w:cs="Arial"/>
          <w:noProof/>
        </w:rPr>
      </w:pPr>
      <w:r w:rsidRPr="00986E88">
        <w:rPr>
          <w:noProof/>
        </w:rPr>
        <w:t>Table </w:t>
      </w:r>
      <w:r w:rsidR="00670C0F">
        <w:rPr>
          <w:lang w:eastAsia="zh-CN"/>
        </w:rPr>
        <w:t>7.</w:t>
      </w:r>
      <w:r w:rsidR="004B59DB">
        <w:rPr>
          <w:lang w:eastAsia="zh-CN"/>
        </w:rPr>
        <w:t>2</w:t>
      </w:r>
      <w:r w:rsidR="00670C0F">
        <w:rPr>
          <w:lang w:eastAsia="zh-CN"/>
        </w:rPr>
        <w:t>.</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16361A" w:rsidRDefault="004B59DB" w:rsidP="00BE6196">
            <w:pPr>
              <w:pStyle w:val="TAL"/>
              <w:rPr>
                <w:noProof/>
              </w:rPr>
            </w:pPr>
            <w:r>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61A5C7DC" w:rsidR="002936AA" w:rsidRPr="00986E88" w:rsidRDefault="00670C0F" w:rsidP="002936AA">
      <w:pPr>
        <w:pStyle w:val="Heading5"/>
        <w:rPr>
          <w:noProof/>
        </w:rPr>
      </w:pPr>
      <w:bookmarkStart w:id="465" w:name="_Toc214917923"/>
      <w:r>
        <w:rPr>
          <w:lang w:eastAsia="zh-CN"/>
        </w:rPr>
        <w:t>7.</w:t>
      </w:r>
      <w:r w:rsidR="004B59DB">
        <w:rPr>
          <w:lang w:eastAsia="zh-CN"/>
        </w:rPr>
        <w:t>2</w:t>
      </w:r>
      <w:r>
        <w:rPr>
          <w:lang w:eastAsia="zh-CN"/>
        </w:rPr>
        <w:t>.</w:t>
      </w:r>
      <w:r w:rsidR="002936AA">
        <w:rPr>
          <w:lang w:eastAsia="zh-CN"/>
        </w:rPr>
        <w:t>5.2</w:t>
      </w:r>
      <w:r w:rsidR="002936AA" w:rsidRPr="00986E88">
        <w:rPr>
          <w:noProof/>
        </w:rPr>
        <w:t>.3</w:t>
      </w:r>
      <w:r w:rsidR="002936AA" w:rsidRPr="00986E88">
        <w:rPr>
          <w:noProof/>
        </w:rPr>
        <w:tab/>
        <w:t>Standard Methods</w:t>
      </w:r>
      <w:bookmarkEnd w:id="465"/>
    </w:p>
    <w:p w14:paraId="21888BC7" w14:textId="2FF12CA6" w:rsidR="002936AA" w:rsidRPr="00986E88" w:rsidRDefault="00670C0F" w:rsidP="002936AA">
      <w:pPr>
        <w:pStyle w:val="H6"/>
        <w:rPr>
          <w:noProof/>
        </w:rPr>
      </w:pPr>
      <w:r>
        <w:rPr>
          <w:lang w:eastAsia="zh-CN"/>
        </w:rPr>
        <w:t>7.</w:t>
      </w:r>
      <w:r w:rsidR="004B59DB">
        <w:rPr>
          <w:lang w:eastAsia="zh-CN"/>
        </w:rPr>
        <w:t>2</w:t>
      </w:r>
      <w:r>
        <w:rPr>
          <w:lang w:eastAsia="zh-CN"/>
        </w:rPr>
        <w:t>.</w:t>
      </w:r>
      <w:r w:rsidR="002936AA">
        <w:rPr>
          <w:lang w:eastAsia="zh-CN"/>
        </w:rPr>
        <w:t>5.2</w:t>
      </w:r>
      <w:r w:rsidR="002936AA" w:rsidRPr="00986E88">
        <w:rPr>
          <w:noProof/>
        </w:rPr>
        <w:t>.3.1</w:t>
      </w:r>
      <w:r w:rsidR="002936AA" w:rsidRPr="00986E88">
        <w:rPr>
          <w:noProof/>
        </w:rPr>
        <w:tab/>
        <w:t>POST</w:t>
      </w:r>
    </w:p>
    <w:p w14:paraId="0E671315" w14:textId="132CC9CE" w:rsidR="002936AA" w:rsidRPr="00E73566" w:rsidRDefault="002936AA" w:rsidP="002936AA">
      <w:r w:rsidRPr="00E73566">
        <w:t>This method shall support the request data structures specified in table </w:t>
      </w:r>
      <w:r>
        <w:t>7.</w:t>
      </w:r>
      <w:r w:rsidR="006B44C8">
        <w:t>2</w:t>
      </w:r>
      <w:r>
        <w:t>.5.2.3.1</w:t>
      </w:r>
      <w:r w:rsidRPr="00E73566">
        <w:t>-</w:t>
      </w:r>
      <w:r>
        <w:t>1</w:t>
      </w:r>
      <w:r w:rsidRPr="00E73566">
        <w:t xml:space="preserve"> and the response data structures and response codes specified in table </w:t>
      </w:r>
      <w:r>
        <w:t>7.</w:t>
      </w:r>
      <w:r w:rsidR="006B44C8">
        <w:t>2</w:t>
      </w:r>
      <w:r>
        <w:t>.5.2.3.1-2</w:t>
      </w:r>
      <w:r w:rsidRPr="00E73566">
        <w:t>.</w:t>
      </w:r>
    </w:p>
    <w:p w14:paraId="2353D28A" w14:textId="38468E65" w:rsidR="002936AA" w:rsidRPr="00E73566" w:rsidRDefault="002936AA" w:rsidP="002936AA">
      <w:pPr>
        <w:pStyle w:val="TH"/>
      </w:pPr>
      <w:r w:rsidRPr="00E73566">
        <w:t>Table </w:t>
      </w:r>
      <w:r>
        <w:t>7.</w:t>
      </w:r>
      <w:r w:rsidR="006B44C8">
        <w:t>2</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54EC31B2" w:rsidR="002936AA" w:rsidRPr="00E73566" w:rsidRDefault="002936AA" w:rsidP="002936AA">
      <w:pPr>
        <w:pStyle w:val="TH"/>
      </w:pPr>
      <w:r w:rsidRPr="00E73566">
        <w:t>Table </w:t>
      </w:r>
      <w:r>
        <w:t>7.</w:t>
      </w:r>
      <w:r w:rsidR="000C147B">
        <w:t>2</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612EA19" w:rsidR="002936AA" w:rsidRDefault="00670C0F" w:rsidP="002936AA">
      <w:pPr>
        <w:pStyle w:val="Heading3"/>
      </w:pPr>
      <w:bookmarkStart w:id="466" w:name="_Toc214917924"/>
      <w:r>
        <w:t>7.</w:t>
      </w:r>
      <w:r w:rsidR="00477B32">
        <w:t>2</w:t>
      </w:r>
      <w:r>
        <w:t>.</w:t>
      </w:r>
      <w:r w:rsidR="002936AA">
        <w:t>6</w:t>
      </w:r>
      <w:r w:rsidR="002936AA">
        <w:tab/>
        <w:t>Data Model</w:t>
      </w:r>
      <w:bookmarkEnd w:id="466"/>
    </w:p>
    <w:p w14:paraId="525213F6" w14:textId="4EABB033" w:rsidR="002936AA" w:rsidRDefault="00670C0F" w:rsidP="002936AA">
      <w:pPr>
        <w:pStyle w:val="Heading4"/>
      </w:pPr>
      <w:bookmarkStart w:id="467" w:name="_Toc214917925"/>
      <w:r>
        <w:t>7.</w:t>
      </w:r>
      <w:r w:rsidR="00477B32">
        <w:t>2</w:t>
      </w:r>
      <w:r>
        <w:t>.</w:t>
      </w:r>
      <w:r w:rsidR="002936AA">
        <w:t>6.1</w:t>
      </w:r>
      <w:r w:rsidR="002936AA">
        <w:tab/>
        <w:t>General</w:t>
      </w:r>
      <w:bookmarkEnd w:id="467"/>
    </w:p>
    <w:p w14:paraId="31D4A4F3" w14:textId="2B937CC1" w:rsidR="002936AA" w:rsidRDefault="002936AA" w:rsidP="002936AA">
      <w:r>
        <w:t xml:space="preserve">This clause specifies the application data model supported by the </w:t>
      </w:r>
      <w:r>
        <w:rPr>
          <w:noProof/>
        </w:rPr>
        <w:t>LMS_Information Service</w:t>
      </w:r>
      <w:r w:rsidRPr="00E23840">
        <w:rPr>
          <w:noProof/>
        </w:rPr>
        <w:t xml:space="preserve"> </w:t>
      </w:r>
      <w:r>
        <w:t>API.</w:t>
      </w:r>
    </w:p>
    <w:p w14:paraId="45C8DD49" w14:textId="480305B0" w:rsidR="002936AA" w:rsidRDefault="002936AA" w:rsidP="002936AA">
      <w:r>
        <w:t>T</w:t>
      </w:r>
      <w:r w:rsidRPr="009C4D60">
        <w:t>able</w:t>
      </w:r>
      <w:r>
        <w:t> </w:t>
      </w:r>
      <w:r w:rsidR="00670C0F">
        <w:t>7.</w:t>
      </w:r>
      <w:r w:rsidR="00477B32">
        <w:t>2</w:t>
      </w:r>
      <w:r w:rsidR="00670C0F">
        <w:t>.</w:t>
      </w:r>
      <w:r>
        <w:t xml:space="preserve">6.1-1 specifies </w:t>
      </w:r>
      <w:r w:rsidRPr="009C4D60">
        <w:t xml:space="preserve">the </w:t>
      </w:r>
      <w:r>
        <w:t>data types</w:t>
      </w:r>
      <w:r w:rsidRPr="009C4D60">
        <w:t xml:space="preserve"> defined for the </w:t>
      </w:r>
      <w:r>
        <w:rPr>
          <w:noProof/>
        </w:rPr>
        <w:t>LMS_Information Service</w:t>
      </w:r>
      <w:r w:rsidRPr="00E23840">
        <w:rPr>
          <w:noProof/>
        </w:rPr>
        <w:t xml:space="preserve"> </w:t>
      </w:r>
      <w:r>
        <w:t>interface</w:t>
      </w:r>
      <w:r w:rsidRPr="009C4D60">
        <w:t xml:space="preserve"> protocol</w:t>
      </w:r>
      <w:r>
        <w:t>.</w:t>
      </w:r>
    </w:p>
    <w:p w14:paraId="45DE1FA6" w14:textId="487AC249" w:rsidR="002936AA" w:rsidRPr="009C4D60" w:rsidRDefault="002936AA" w:rsidP="002936AA">
      <w:pPr>
        <w:pStyle w:val="TH"/>
      </w:pPr>
      <w:r w:rsidRPr="009C4D60">
        <w:lastRenderedPageBreak/>
        <w:t>Table</w:t>
      </w:r>
      <w:r>
        <w:t> </w:t>
      </w:r>
      <w:r w:rsidR="00670C0F">
        <w:t>7.</w:t>
      </w:r>
      <w:r w:rsidR="00477B32">
        <w:t>2</w:t>
      </w:r>
      <w:r w:rsidR="00670C0F">
        <w:t>.</w:t>
      </w:r>
      <w:r>
        <w:t>6.1-</w:t>
      </w:r>
      <w:r w:rsidRPr="009C4D60">
        <w:t xml:space="preserve">1: </w:t>
      </w:r>
      <w:r>
        <w:rPr>
          <w:noProof/>
        </w:rPr>
        <w:t>LMS_Information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16361A" w:rsidRDefault="00670C0F" w:rsidP="00BE6196">
            <w:pPr>
              <w:pStyle w:val="TAL"/>
            </w:pPr>
            <w:r>
              <w:t>7.</w:t>
            </w:r>
            <w:r w:rsidR="00477B32">
              <w:t>2</w:t>
            </w:r>
            <w:r>
              <w:t>.</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413CD6BA" w:rsidR="002936AA" w:rsidRDefault="002936AA" w:rsidP="002936AA">
      <w:r>
        <w:t>T</w:t>
      </w:r>
      <w:r w:rsidRPr="009C4D60">
        <w:t>able</w:t>
      </w:r>
      <w:r>
        <w:t> </w:t>
      </w:r>
      <w:r w:rsidR="00670C0F">
        <w:t>7.</w:t>
      </w:r>
      <w:r w:rsidR="00D55693">
        <w:t>2</w:t>
      </w:r>
      <w:r w:rsidR="00670C0F">
        <w:t>.</w:t>
      </w:r>
      <w:r>
        <w:t>6.1-2 specifies data types</w:t>
      </w:r>
      <w:r w:rsidRPr="009C4D60">
        <w:t xml:space="preserve"> </w:t>
      </w:r>
      <w:r>
        <w:t xml:space="preserve">re-used by </w:t>
      </w:r>
      <w:r w:rsidRPr="009C4D60">
        <w:t xml:space="preserve">the </w:t>
      </w:r>
      <w:r>
        <w:t>LMS_Information service based interface</w:t>
      </w:r>
      <w:r w:rsidRPr="009C4D60">
        <w:t xml:space="preserve"> protocol</w:t>
      </w:r>
      <w:r>
        <w:t xml:space="preserve"> from other specifications, including a reference to their respective specifications and when needed, a short description of their use within the LMS_Information service based interface.</w:t>
      </w:r>
    </w:p>
    <w:p w14:paraId="663B58C0" w14:textId="4E346A71" w:rsidR="002936AA" w:rsidRPr="009C4D60" w:rsidRDefault="002936AA" w:rsidP="002936AA">
      <w:pPr>
        <w:pStyle w:val="TH"/>
      </w:pPr>
      <w:r w:rsidRPr="009C4D60">
        <w:t>Table</w:t>
      </w:r>
      <w:r>
        <w:t> </w:t>
      </w:r>
      <w:r w:rsidR="00670C0F">
        <w:t>7.</w:t>
      </w:r>
      <w:r w:rsidR="00D55693">
        <w:t>2</w:t>
      </w:r>
      <w:r w:rsidR="00670C0F">
        <w:t>.</w:t>
      </w:r>
      <w:r>
        <w:t>6.1-2</w:t>
      </w:r>
      <w:r w:rsidRPr="009C4D60">
        <w:t xml:space="preserve">: </w:t>
      </w:r>
      <w:r>
        <w:rPr>
          <w:noProof/>
        </w:rPr>
        <w:t>LMS_Information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4BE447BE" w:rsidR="002936AA" w:rsidRDefault="00670C0F" w:rsidP="002936AA">
      <w:pPr>
        <w:pStyle w:val="Heading4"/>
        <w:rPr>
          <w:lang w:val="en-US"/>
        </w:rPr>
      </w:pPr>
      <w:bookmarkStart w:id="468" w:name="_Toc214917926"/>
      <w:r>
        <w:rPr>
          <w:lang w:val="en-US"/>
        </w:rPr>
        <w:t>7.</w:t>
      </w:r>
      <w:r w:rsidR="00045C15">
        <w:rPr>
          <w:lang w:val="en-US"/>
        </w:rPr>
        <w:t>2</w:t>
      </w:r>
      <w:r>
        <w:rPr>
          <w:lang w:val="en-US"/>
        </w:rPr>
        <w:t>.</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468"/>
    </w:p>
    <w:p w14:paraId="5BF0F001" w14:textId="0FA123EF" w:rsidR="002936AA" w:rsidRDefault="00670C0F" w:rsidP="002936AA">
      <w:pPr>
        <w:pStyle w:val="Heading5"/>
      </w:pPr>
      <w:bookmarkStart w:id="469" w:name="_Toc214917927"/>
      <w:r>
        <w:t>7.</w:t>
      </w:r>
      <w:r w:rsidR="00045C15">
        <w:t>2</w:t>
      </w:r>
      <w:r>
        <w:t>.</w:t>
      </w:r>
      <w:r w:rsidR="002936AA">
        <w:t>6.2.1</w:t>
      </w:r>
      <w:r w:rsidR="002936AA">
        <w:tab/>
        <w:t>Introduction</w:t>
      </w:r>
      <w:bookmarkEnd w:id="469"/>
    </w:p>
    <w:p w14:paraId="453436A5" w14:textId="77777777" w:rsidR="002936AA" w:rsidRDefault="002936AA" w:rsidP="002936AA">
      <w:r>
        <w:t>This clause defines the structures to be used in resource representations.</w:t>
      </w:r>
    </w:p>
    <w:p w14:paraId="7F214170" w14:textId="33EC4E7C" w:rsidR="002936AA" w:rsidRDefault="00670C0F" w:rsidP="002936AA">
      <w:pPr>
        <w:pStyle w:val="Heading5"/>
      </w:pPr>
      <w:bookmarkStart w:id="470" w:name="_Toc214917928"/>
      <w:r>
        <w:t>7.</w:t>
      </w:r>
      <w:r w:rsidR="00045C15">
        <w:t>2</w:t>
      </w:r>
      <w:r>
        <w:t>.</w:t>
      </w:r>
      <w:r w:rsidR="002936AA">
        <w:t>6.2.2</w:t>
      </w:r>
      <w:r w:rsidR="002936AA">
        <w:tab/>
        <w:t>Type: ClientOriginatingLocationRequest</w:t>
      </w:r>
      <w:bookmarkEnd w:id="470"/>
    </w:p>
    <w:p w14:paraId="39D85C4D" w14:textId="0B8BA98A" w:rsidR="002936AA" w:rsidRDefault="002936AA" w:rsidP="002936AA">
      <w:pPr>
        <w:pStyle w:val="TH"/>
      </w:pPr>
      <w:r>
        <w:rPr>
          <w:noProof/>
        </w:rPr>
        <w:t>Table </w:t>
      </w:r>
      <w:r w:rsidR="00670C0F">
        <w:t>7.</w:t>
      </w:r>
      <w:r w:rsidR="00045C15">
        <w:t>2</w:t>
      </w:r>
      <w:r w:rsidR="00670C0F">
        <w:t>.</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trPr>
        <w:tc>
          <w:tcPr>
            <w:tcW w:w="1930" w:type="dxa"/>
          </w:tcPr>
          <w:p w14:paraId="72227891" w14:textId="307B303E" w:rsidR="009E13D8" w:rsidRDefault="009E13D8" w:rsidP="009E13D8">
            <w:pPr>
              <w:pStyle w:val="TAL"/>
            </w:pPr>
            <w:r>
              <w:t>locationNotificationUri</w:t>
            </w:r>
          </w:p>
        </w:tc>
        <w:tc>
          <w:tcPr>
            <w:tcW w:w="1217" w:type="dxa"/>
          </w:tcPr>
          <w:p w14:paraId="2F78574D" w14:textId="00F68B3A" w:rsidR="009E13D8" w:rsidRDefault="009E13D8" w:rsidP="009E13D8">
            <w:pPr>
              <w:pStyle w:val="TAL"/>
            </w:pPr>
            <w:r>
              <w:t>Uri</w:t>
            </w:r>
          </w:p>
        </w:tc>
        <w:tc>
          <w:tcPr>
            <w:tcW w:w="425" w:type="dxa"/>
          </w:tcPr>
          <w:p w14:paraId="36B9EBEE" w14:textId="0D47D53D" w:rsidR="009E13D8" w:rsidRDefault="009E13D8" w:rsidP="009E13D8">
            <w:pPr>
              <w:pStyle w:val="TAC"/>
            </w:pPr>
            <w:r>
              <w:t>M</w:t>
            </w:r>
          </w:p>
        </w:tc>
        <w:tc>
          <w:tcPr>
            <w:tcW w:w="1134" w:type="dxa"/>
          </w:tcPr>
          <w:p w14:paraId="159CE3D4" w14:textId="17CC3C3D" w:rsidR="009E13D8" w:rsidRPr="00C9763D" w:rsidRDefault="009E13D8" w:rsidP="009E13D8">
            <w:pPr>
              <w:pStyle w:val="TAL"/>
            </w:pPr>
            <w:r>
              <w:t>1</w:t>
            </w:r>
          </w:p>
        </w:tc>
        <w:tc>
          <w:tcPr>
            <w:tcW w:w="3320" w:type="dxa"/>
          </w:tcPr>
          <w:p w14:paraId="3EDCF1BD" w14:textId="112F9C2F" w:rsidR="009E13D8" w:rsidRPr="00DE42AC" w:rsidRDefault="009E13D8" w:rsidP="009E13D8">
            <w:pPr>
              <w:pStyle w:val="TAL"/>
              <w:rPr>
                <w:rFonts w:cs="Arial"/>
                <w:szCs w:val="18"/>
              </w:rPr>
            </w:pPr>
            <w:r>
              <w:t>URI where the Location Notifications should be delivered to.</w:t>
            </w:r>
          </w:p>
        </w:tc>
        <w:tc>
          <w:tcPr>
            <w:tcW w:w="1503" w:type="dxa"/>
          </w:tcPr>
          <w:p w14:paraId="3D32C291" w14:textId="77777777" w:rsidR="009E13D8" w:rsidRPr="0016361A" w:rsidRDefault="009E13D8" w:rsidP="009E13D8">
            <w:pPr>
              <w:pStyle w:val="TAL"/>
              <w:rPr>
                <w:rFonts w:cs="Arial"/>
                <w:szCs w:val="18"/>
              </w:rPr>
            </w:pPr>
          </w:p>
        </w:tc>
      </w:tr>
      <w:tr w:rsidR="009E13D8" w:rsidRPr="00B54FF5" w14:paraId="6DA5B306" w14:textId="77777777" w:rsidTr="00676DC1">
        <w:trPr>
          <w:jc w:val="center"/>
        </w:trPr>
        <w:tc>
          <w:tcPr>
            <w:tcW w:w="1930" w:type="dxa"/>
          </w:tcPr>
          <w:p w14:paraId="5D8BED4F" w14:textId="6A8772C1" w:rsidR="009E13D8" w:rsidRDefault="009E13D8" w:rsidP="009E13D8">
            <w:pPr>
              <w:pStyle w:val="TAL"/>
            </w:pPr>
            <w:r>
              <w:t>mclocClientID</w:t>
            </w:r>
          </w:p>
        </w:tc>
        <w:tc>
          <w:tcPr>
            <w:tcW w:w="1217" w:type="dxa"/>
          </w:tcPr>
          <w:p w14:paraId="5C1BCEEF" w14:textId="694A36BB" w:rsidR="009E13D8" w:rsidRDefault="009E13D8" w:rsidP="009E13D8">
            <w:pPr>
              <w:pStyle w:val="TAL"/>
            </w:pPr>
            <w:r>
              <w:t>string</w:t>
            </w:r>
          </w:p>
        </w:tc>
        <w:tc>
          <w:tcPr>
            <w:tcW w:w="425" w:type="dxa"/>
          </w:tcPr>
          <w:p w14:paraId="31DE7B7F" w14:textId="5F229992" w:rsidR="009E13D8" w:rsidRDefault="009E13D8" w:rsidP="009E13D8">
            <w:pPr>
              <w:pStyle w:val="TAC"/>
            </w:pPr>
            <w:r>
              <w:t>M</w:t>
            </w:r>
          </w:p>
        </w:tc>
        <w:tc>
          <w:tcPr>
            <w:tcW w:w="1134" w:type="dxa"/>
          </w:tcPr>
          <w:p w14:paraId="3F34745A" w14:textId="4D6A569F" w:rsidR="009E13D8" w:rsidRPr="00C9763D" w:rsidRDefault="009E13D8" w:rsidP="009E13D8">
            <w:pPr>
              <w:pStyle w:val="TAL"/>
            </w:pPr>
            <w:r>
              <w:t>1</w:t>
            </w:r>
          </w:p>
        </w:tc>
        <w:tc>
          <w:tcPr>
            <w:tcW w:w="3320" w:type="dxa"/>
          </w:tcPr>
          <w:p w14:paraId="5A6089E5" w14:textId="0389F0C6" w:rsidR="009E13D8" w:rsidRPr="00DE42AC" w:rsidRDefault="009E13D8" w:rsidP="009E13D8">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4496F0EE" w14:textId="77777777" w:rsidR="009E13D8" w:rsidRPr="0016361A" w:rsidRDefault="009E13D8" w:rsidP="009E13D8">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r>
              <w:t>mcServiceGroupIds</w:t>
            </w:r>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r>
              <w:t>requestLocationHistory</w:t>
            </w:r>
          </w:p>
        </w:tc>
        <w:tc>
          <w:tcPr>
            <w:tcW w:w="1217" w:type="dxa"/>
          </w:tcPr>
          <w:p w14:paraId="14E39ED3" w14:textId="18CEE079" w:rsidR="007D5332" w:rsidRDefault="007D5332" w:rsidP="007D5332">
            <w:pPr>
              <w:pStyle w:val="TAL"/>
            </w:pPr>
            <w:r>
              <w:t>RequestLocationHistory</w:t>
            </w:r>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r>
              <w:t>requestHistoryStatus</w:t>
            </w:r>
          </w:p>
        </w:tc>
        <w:tc>
          <w:tcPr>
            <w:tcW w:w="1217" w:type="dxa"/>
          </w:tcPr>
          <w:p w14:paraId="4A3883D9" w14:textId="34BDAD3D" w:rsidR="007D5332" w:rsidRDefault="007D5332" w:rsidP="007D5332">
            <w:pPr>
              <w:pStyle w:val="TAL"/>
            </w:pPr>
            <w:r>
              <w:t>booelan</w:t>
            </w:r>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r w:rsidR="007F6115">
              <w:t>, mcServiceId</w:t>
            </w:r>
            <w:r w:rsidR="005568B7">
              <w:t>s</w:t>
            </w:r>
            <w:r>
              <w:t xml:space="preserve"> or mcService</w:t>
            </w:r>
            <w:r w:rsidR="00272A9F">
              <w:t>Group</w:t>
            </w:r>
            <w:r>
              <w:t>Ids shall be present.</w:t>
            </w:r>
          </w:p>
        </w:tc>
      </w:tr>
    </w:tbl>
    <w:p w14:paraId="1C1DC935" w14:textId="77777777" w:rsidR="002936AA" w:rsidRPr="00BB616B" w:rsidRDefault="002936AA" w:rsidP="002936AA"/>
    <w:p w14:paraId="2671F295" w14:textId="07F3D958" w:rsidR="00F25318" w:rsidRDefault="00F25318" w:rsidP="00F25318">
      <w:pPr>
        <w:pStyle w:val="Heading5"/>
      </w:pPr>
      <w:bookmarkStart w:id="471" w:name="_Toc214917929"/>
      <w:r>
        <w:t>7.</w:t>
      </w:r>
      <w:r w:rsidR="00BD052E">
        <w:t>2</w:t>
      </w:r>
      <w:r>
        <w:t>.6.2.</w:t>
      </w:r>
      <w:r w:rsidR="0019538F">
        <w:t>3</w:t>
      </w:r>
      <w:r>
        <w:tab/>
        <w:t>Type: MCUserLocation</w:t>
      </w:r>
      <w:bookmarkEnd w:id="471"/>
    </w:p>
    <w:p w14:paraId="7C73F666" w14:textId="30E5C003" w:rsidR="00F25318" w:rsidRDefault="00F25318" w:rsidP="00F25318">
      <w:pPr>
        <w:pStyle w:val="TH"/>
      </w:pPr>
      <w:r>
        <w:rPr>
          <w:noProof/>
        </w:rPr>
        <w:t>Table </w:t>
      </w:r>
      <w:r>
        <w:t>7.</w:t>
      </w:r>
      <w:r w:rsidR="00BD052E">
        <w:t>2</w:t>
      </w:r>
      <w:r>
        <w:t>.6.2.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79041205" w:rsidR="00F25318" w:rsidRDefault="00F25318" w:rsidP="00F25318">
      <w:pPr>
        <w:pStyle w:val="Heading5"/>
      </w:pPr>
      <w:bookmarkStart w:id="472" w:name="_Toc214917930"/>
      <w:r>
        <w:lastRenderedPageBreak/>
        <w:t>7.</w:t>
      </w:r>
      <w:r w:rsidR="00BD052E">
        <w:t>2</w:t>
      </w:r>
      <w:r>
        <w:t>.6.2.</w:t>
      </w:r>
      <w:r w:rsidR="009D1AC5">
        <w:t>4</w:t>
      </w:r>
      <w:r>
        <w:tab/>
        <w:t>Type: LocationNotification</w:t>
      </w:r>
      <w:bookmarkEnd w:id="472"/>
    </w:p>
    <w:p w14:paraId="5318A3AD" w14:textId="2C344F57" w:rsidR="00F25318" w:rsidRDefault="00F25318" w:rsidP="00F25318">
      <w:pPr>
        <w:pStyle w:val="TH"/>
      </w:pPr>
      <w:r>
        <w:rPr>
          <w:noProof/>
        </w:rPr>
        <w:t>Table </w:t>
      </w:r>
      <w:r>
        <w:t>7.</w:t>
      </w:r>
      <w:r w:rsidR="00BD052E">
        <w:t>2</w:t>
      </w:r>
      <w:r>
        <w:t>.6.2.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5943780" w:rsidR="00F25318" w:rsidRDefault="00F25318" w:rsidP="00F14909">
            <w:pPr>
              <w:pStyle w:val="TAL"/>
            </w:pPr>
            <w:r w:rsidRPr="00F12CBE">
              <w:t>mcU</w:t>
            </w:r>
            <w:r w:rsidR="00506BAA">
              <w:t>E</w:t>
            </w:r>
            <w:r w:rsidRPr="00F12CBE">
              <w:t>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trPr>
        <w:tc>
          <w:tcPr>
            <w:tcW w:w="1930" w:type="dxa"/>
          </w:tcPr>
          <w:p w14:paraId="5A2B7B4E" w14:textId="59570283" w:rsidR="002114C7" w:rsidRPr="00270472" w:rsidRDefault="002114C7" w:rsidP="002114C7">
            <w:pPr>
              <w:pStyle w:val="TAL"/>
            </w:pPr>
            <w:r>
              <w:t>subscriptionID</w:t>
            </w:r>
          </w:p>
        </w:tc>
        <w:tc>
          <w:tcPr>
            <w:tcW w:w="1217" w:type="dxa"/>
          </w:tcPr>
          <w:p w14:paraId="512635E1" w14:textId="7A084097" w:rsidR="002114C7" w:rsidRDefault="002114C7" w:rsidP="002114C7">
            <w:pPr>
              <w:pStyle w:val="TAL"/>
            </w:pPr>
            <w:r>
              <w:t>string</w:t>
            </w:r>
          </w:p>
        </w:tc>
        <w:tc>
          <w:tcPr>
            <w:tcW w:w="425" w:type="dxa"/>
          </w:tcPr>
          <w:p w14:paraId="41EDCAB6" w14:textId="29A2DB5D" w:rsidR="002114C7" w:rsidRDefault="002114C7" w:rsidP="002114C7">
            <w:pPr>
              <w:pStyle w:val="TAC"/>
            </w:pPr>
            <w:r>
              <w:t>O</w:t>
            </w:r>
          </w:p>
        </w:tc>
        <w:tc>
          <w:tcPr>
            <w:tcW w:w="1134" w:type="dxa"/>
          </w:tcPr>
          <w:p w14:paraId="5A867704" w14:textId="67C65806" w:rsidR="002114C7" w:rsidRDefault="002114C7" w:rsidP="002114C7">
            <w:pPr>
              <w:pStyle w:val="TAL"/>
            </w:pPr>
            <w:r>
              <w:t>0..1</w:t>
            </w:r>
          </w:p>
        </w:tc>
        <w:tc>
          <w:tcPr>
            <w:tcW w:w="3320" w:type="dxa"/>
          </w:tcPr>
          <w:p w14:paraId="7390B88E" w14:textId="3F2BC4D5" w:rsidR="002114C7" w:rsidRPr="00176E58" w:rsidRDefault="002114C7" w:rsidP="002114C7">
            <w:pPr>
              <w:pStyle w:val="TAL"/>
              <w:rPr>
                <w:rFonts w:cs="Arial"/>
                <w:szCs w:val="18"/>
              </w:rPr>
            </w:pPr>
            <w:r>
              <w:rPr>
                <w:rFonts w:cs="Arial"/>
                <w:szCs w:val="18"/>
              </w:rPr>
              <w:t>Optional a</w:t>
            </w:r>
            <w:r w:rsidRPr="001D337D">
              <w:rPr>
                <w:rFonts w:cs="Arial"/>
                <w:szCs w:val="18"/>
              </w:rPr>
              <w:t>ttribute including the subscriptionID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12051334" w14:textId="77777777" w:rsidR="002114C7" w:rsidRPr="0016361A" w:rsidRDefault="002114C7" w:rsidP="002114C7">
            <w:pPr>
              <w:pStyle w:val="TAL"/>
              <w:rPr>
                <w:rFonts w:cs="Arial"/>
                <w:szCs w:val="18"/>
              </w:rPr>
            </w:pPr>
          </w:p>
        </w:tc>
      </w:tr>
      <w:tr w:rsidR="002114C7" w:rsidRPr="00B54FF5" w14:paraId="1EBD125E" w14:textId="77777777" w:rsidTr="00814D02">
        <w:trPr>
          <w:jc w:val="center"/>
        </w:trPr>
        <w:tc>
          <w:tcPr>
            <w:tcW w:w="9529" w:type="dxa"/>
            <w:gridSpan w:val="6"/>
          </w:tcPr>
          <w:p w14:paraId="40E4A5E5" w14:textId="6B6EDC57" w:rsidR="002114C7" w:rsidRPr="0016361A" w:rsidRDefault="003D2529" w:rsidP="002114C7">
            <w:pPr>
              <w:pStyle w:val="TAL"/>
              <w:rPr>
                <w:rFonts w:cs="Arial"/>
                <w:szCs w:val="18"/>
              </w:rPr>
            </w:pPr>
            <w:r>
              <w:rPr>
                <w:rFonts w:cs="Arial"/>
                <w:szCs w:val="18"/>
              </w:rPr>
              <w:t>NOTE: The subscriptionID is mandatory if the location notification is sent due to a location subscription.</w:t>
            </w:r>
          </w:p>
        </w:tc>
      </w:tr>
    </w:tbl>
    <w:p w14:paraId="5D0B0920" w14:textId="77777777" w:rsidR="00F25318" w:rsidRDefault="00F25318" w:rsidP="002936AA"/>
    <w:p w14:paraId="1C0D6273" w14:textId="6DD48A74" w:rsidR="00FB5DD6" w:rsidRDefault="00FB5DD6" w:rsidP="00FB5DD6">
      <w:pPr>
        <w:pStyle w:val="Heading5"/>
      </w:pPr>
      <w:bookmarkStart w:id="473" w:name="_Toc214917931"/>
      <w:r>
        <w:t>7.</w:t>
      </w:r>
      <w:r w:rsidR="00950BB1">
        <w:t>2</w:t>
      </w:r>
      <w:r>
        <w:t>.6.2.</w:t>
      </w:r>
      <w:r w:rsidR="00CE1AE5">
        <w:t>5</w:t>
      </w:r>
      <w:r>
        <w:tab/>
        <w:t>Type: LocationSubscriptionRequest</w:t>
      </w:r>
      <w:bookmarkEnd w:id="473"/>
    </w:p>
    <w:p w14:paraId="48868D4D" w14:textId="0DD079C8" w:rsidR="00FB5DD6" w:rsidRDefault="00FB5DD6" w:rsidP="00FB5DD6">
      <w:pPr>
        <w:pStyle w:val="TH"/>
      </w:pPr>
      <w:r>
        <w:rPr>
          <w:noProof/>
        </w:rPr>
        <w:t>Table </w:t>
      </w:r>
      <w:r>
        <w:t>7.</w:t>
      </w:r>
      <w:r w:rsidR="00950BB1">
        <w:t>2</w:t>
      </w:r>
      <w:r>
        <w:t>.6.2.</w:t>
      </w:r>
      <w:r w:rsidR="00CE1AE5">
        <w:t>5</w:t>
      </w:r>
      <w:r>
        <w:t xml:space="preserve">-1: </w:t>
      </w:r>
      <w:r>
        <w:rPr>
          <w:noProof/>
        </w:rPr>
        <w:t xml:space="preserve">Definition of type </w:t>
      </w:r>
      <w:r>
        <w:t>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trPr>
        <w:tc>
          <w:tcPr>
            <w:tcW w:w="1929" w:type="dxa"/>
            <w:shd w:val="clear" w:color="auto" w:fill="C0C0C0"/>
            <w:hideMark/>
          </w:tcPr>
          <w:p w14:paraId="6CE78D4D" w14:textId="77777777" w:rsidR="00FB5DD6" w:rsidRPr="0016361A" w:rsidRDefault="00FB5DD6" w:rsidP="00557C26">
            <w:pPr>
              <w:pStyle w:val="TAH"/>
            </w:pPr>
            <w:r w:rsidRPr="0016361A">
              <w:t>Attribute name</w:t>
            </w:r>
          </w:p>
        </w:tc>
        <w:tc>
          <w:tcPr>
            <w:tcW w:w="1217" w:type="dxa"/>
            <w:shd w:val="clear" w:color="auto" w:fill="C0C0C0"/>
            <w:hideMark/>
          </w:tcPr>
          <w:p w14:paraId="0A24A402" w14:textId="77777777" w:rsidR="00FB5DD6" w:rsidRPr="0016361A" w:rsidRDefault="00FB5DD6" w:rsidP="00557C26">
            <w:pPr>
              <w:pStyle w:val="TAH"/>
            </w:pPr>
            <w:r w:rsidRPr="0016361A">
              <w:t>Data type</w:t>
            </w:r>
          </w:p>
        </w:tc>
        <w:tc>
          <w:tcPr>
            <w:tcW w:w="425" w:type="dxa"/>
            <w:shd w:val="clear" w:color="auto" w:fill="C0C0C0"/>
            <w:hideMark/>
          </w:tcPr>
          <w:p w14:paraId="3AB49CE5" w14:textId="77777777" w:rsidR="00FB5DD6" w:rsidRPr="0016361A" w:rsidRDefault="00FB5DD6" w:rsidP="00557C26">
            <w:pPr>
              <w:pStyle w:val="TAH"/>
            </w:pPr>
            <w:r w:rsidRPr="0016361A">
              <w:t>P</w:t>
            </w:r>
          </w:p>
        </w:tc>
        <w:tc>
          <w:tcPr>
            <w:tcW w:w="1134" w:type="dxa"/>
            <w:shd w:val="clear" w:color="auto" w:fill="C0C0C0"/>
          </w:tcPr>
          <w:p w14:paraId="3DF3D190" w14:textId="77777777" w:rsidR="00FB5DD6" w:rsidRPr="0016361A" w:rsidRDefault="00FB5DD6" w:rsidP="00557C26">
            <w:pPr>
              <w:pStyle w:val="TAH"/>
            </w:pPr>
            <w:r w:rsidRPr="00F112E4">
              <w:t>Cardinality</w:t>
            </w:r>
          </w:p>
        </w:tc>
        <w:tc>
          <w:tcPr>
            <w:tcW w:w="3319" w:type="dxa"/>
            <w:shd w:val="clear" w:color="auto" w:fill="C0C0C0"/>
            <w:hideMark/>
          </w:tcPr>
          <w:p w14:paraId="4DBB4905" w14:textId="77777777" w:rsidR="00FB5DD6" w:rsidRPr="0016361A" w:rsidRDefault="00FB5DD6" w:rsidP="00557C26">
            <w:pPr>
              <w:pStyle w:val="TAH"/>
              <w:rPr>
                <w:rFonts w:cs="Arial"/>
                <w:szCs w:val="18"/>
              </w:rPr>
            </w:pPr>
            <w:r w:rsidRPr="0016361A">
              <w:rPr>
                <w:rFonts w:cs="Arial"/>
                <w:szCs w:val="18"/>
              </w:rPr>
              <w:t>Description</w:t>
            </w:r>
          </w:p>
        </w:tc>
        <w:tc>
          <w:tcPr>
            <w:tcW w:w="1503" w:type="dxa"/>
            <w:shd w:val="clear" w:color="auto" w:fill="C0C0C0"/>
          </w:tcPr>
          <w:p w14:paraId="24ED1823" w14:textId="77777777" w:rsidR="00FB5DD6" w:rsidRPr="0016361A" w:rsidRDefault="00FB5DD6" w:rsidP="00557C26">
            <w:pPr>
              <w:pStyle w:val="TAH"/>
              <w:rPr>
                <w:rFonts w:cs="Arial"/>
                <w:szCs w:val="18"/>
              </w:rPr>
            </w:pPr>
            <w:r w:rsidRPr="0016361A">
              <w:rPr>
                <w:rFonts w:cs="Arial"/>
                <w:szCs w:val="18"/>
              </w:rPr>
              <w:t>Applicability</w:t>
            </w:r>
          </w:p>
        </w:tc>
      </w:tr>
      <w:tr w:rsidR="00FB5DD6" w:rsidRPr="00B54FF5" w14:paraId="71DEB3AB" w14:textId="77777777" w:rsidTr="00557C26">
        <w:trPr>
          <w:jc w:val="center"/>
        </w:trPr>
        <w:tc>
          <w:tcPr>
            <w:tcW w:w="1929" w:type="dxa"/>
            <w:shd w:val="clear" w:color="auto" w:fill="C0C0C0"/>
          </w:tcPr>
          <w:p w14:paraId="110DAA4C" w14:textId="77777777" w:rsidR="00FB5DD6" w:rsidRDefault="00FB5DD6" w:rsidP="00557C26">
            <w:pPr>
              <w:pStyle w:val="TAL"/>
            </w:pPr>
            <w:r>
              <w:t>expTime</w:t>
            </w:r>
          </w:p>
        </w:tc>
        <w:tc>
          <w:tcPr>
            <w:tcW w:w="1217" w:type="dxa"/>
            <w:shd w:val="clear" w:color="auto" w:fill="C0C0C0"/>
          </w:tcPr>
          <w:p w14:paraId="544AD33D" w14:textId="77777777" w:rsidR="00FB5DD6" w:rsidRDefault="00FB5DD6" w:rsidP="00557C26">
            <w:pPr>
              <w:pStyle w:val="TAL"/>
            </w:pPr>
            <w:r>
              <w:t>DateTime</w:t>
            </w:r>
          </w:p>
        </w:tc>
        <w:tc>
          <w:tcPr>
            <w:tcW w:w="425" w:type="dxa"/>
            <w:shd w:val="clear" w:color="auto" w:fill="C0C0C0"/>
          </w:tcPr>
          <w:p w14:paraId="5596BCC0" w14:textId="77777777" w:rsidR="00FB5DD6" w:rsidRDefault="00FB5DD6" w:rsidP="00557C26">
            <w:pPr>
              <w:pStyle w:val="TAC"/>
            </w:pPr>
            <w:r>
              <w:t>M</w:t>
            </w:r>
          </w:p>
        </w:tc>
        <w:tc>
          <w:tcPr>
            <w:tcW w:w="1134" w:type="dxa"/>
            <w:shd w:val="clear" w:color="auto" w:fill="C0C0C0"/>
          </w:tcPr>
          <w:p w14:paraId="12D3F9AE" w14:textId="77777777" w:rsidR="00FB5DD6" w:rsidRDefault="00FB5DD6" w:rsidP="00557C26">
            <w:pPr>
              <w:pStyle w:val="TAL"/>
            </w:pPr>
            <w:r>
              <w:t>1</w:t>
            </w:r>
          </w:p>
        </w:tc>
        <w:tc>
          <w:tcPr>
            <w:tcW w:w="3319" w:type="dxa"/>
            <w:shd w:val="clear" w:color="auto" w:fill="C0C0C0"/>
          </w:tcPr>
          <w:p w14:paraId="691E3936" w14:textId="77777777" w:rsidR="00FB5DD6" w:rsidRPr="00FD1BB5" w:rsidRDefault="00FB5DD6" w:rsidP="00557C26">
            <w:pPr>
              <w:pStyle w:val="TAL"/>
              <w:rPr>
                <w:rFonts w:cs="Arial"/>
                <w:szCs w:val="18"/>
              </w:rPr>
            </w:pPr>
            <w:r>
              <w:rPr>
                <w:rFonts w:cs="Arial"/>
                <w:szCs w:val="18"/>
              </w:rPr>
              <w:t>The subscription expiry time and date.</w:t>
            </w:r>
          </w:p>
        </w:tc>
        <w:tc>
          <w:tcPr>
            <w:tcW w:w="1503" w:type="dxa"/>
            <w:shd w:val="clear" w:color="auto" w:fill="C0C0C0"/>
          </w:tcPr>
          <w:p w14:paraId="4785C4E1" w14:textId="77777777" w:rsidR="00FB5DD6" w:rsidRPr="00DD3F77" w:rsidRDefault="00FB5DD6" w:rsidP="00557C26">
            <w:pPr>
              <w:pStyle w:val="TAL"/>
            </w:pPr>
          </w:p>
        </w:tc>
      </w:tr>
      <w:tr w:rsidR="00FB5DD6" w:rsidRPr="00B54FF5" w14:paraId="22F2E0D5" w14:textId="77777777" w:rsidTr="00557C26">
        <w:trPr>
          <w:jc w:val="center"/>
        </w:trPr>
        <w:tc>
          <w:tcPr>
            <w:tcW w:w="1929" w:type="dxa"/>
            <w:shd w:val="clear" w:color="auto" w:fill="C0C0C0"/>
          </w:tcPr>
          <w:p w14:paraId="079F8F5A" w14:textId="77777777" w:rsidR="00FB5DD6" w:rsidRDefault="00FB5DD6" w:rsidP="00557C26">
            <w:pPr>
              <w:pStyle w:val="TAL"/>
            </w:pPr>
            <w:r>
              <w:t>functionalAliasIds</w:t>
            </w:r>
          </w:p>
        </w:tc>
        <w:tc>
          <w:tcPr>
            <w:tcW w:w="1217" w:type="dxa"/>
            <w:shd w:val="clear" w:color="auto" w:fill="C0C0C0"/>
          </w:tcPr>
          <w:p w14:paraId="0F4B1649" w14:textId="77777777" w:rsidR="00FB5DD6" w:rsidRDefault="00FB5DD6" w:rsidP="00557C26">
            <w:pPr>
              <w:pStyle w:val="TAL"/>
            </w:pPr>
            <w:r>
              <w:t>array(Uri)</w:t>
            </w:r>
          </w:p>
        </w:tc>
        <w:tc>
          <w:tcPr>
            <w:tcW w:w="425" w:type="dxa"/>
            <w:shd w:val="clear" w:color="auto" w:fill="C0C0C0"/>
          </w:tcPr>
          <w:p w14:paraId="4EA2B6E6" w14:textId="77777777" w:rsidR="00FB5DD6" w:rsidRDefault="00FB5DD6" w:rsidP="00557C26">
            <w:pPr>
              <w:pStyle w:val="TAC"/>
            </w:pPr>
            <w:r>
              <w:t>O</w:t>
            </w:r>
          </w:p>
        </w:tc>
        <w:tc>
          <w:tcPr>
            <w:tcW w:w="1134" w:type="dxa"/>
            <w:shd w:val="clear" w:color="auto" w:fill="C0C0C0"/>
          </w:tcPr>
          <w:p w14:paraId="534F813A" w14:textId="77777777" w:rsidR="00FB5DD6" w:rsidRDefault="00FB5DD6" w:rsidP="00557C26">
            <w:pPr>
              <w:pStyle w:val="TAL"/>
            </w:pPr>
            <w:r w:rsidRPr="00C9763D">
              <w:t>1..N</w:t>
            </w:r>
          </w:p>
        </w:tc>
        <w:tc>
          <w:tcPr>
            <w:tcW w:w="3319" w:type="dxa"/>
            <w:shd w:val="clear" w:color="auto" w:fill="C0C0C0"/>
          </w:tcPr>
          <w:p w14:paraId="2C1D6896" w14:textId="77777777" w:rsidR="00FB5DD6" w:rsidRDefault="00FB5DD6" w:rsidP="00557C26">
            <w:pPr>
              <w:pStyle w:val="TAL"/>
              <w:rPr>
                <w:rFonts w:cs="Arial"/>
                <w:szCs w:val="18"/>
              </w:rPr>
            </w:pPr>
            <w:r>
              <w:t>A list of activated Functional Alias Id of subscribed MC Users. (NOTE)</w:t>
            </w:r>
          </w:p>
        </w:tc>
        <w:tc>
          <w:tcPr>
            <w:tcW w:w="1503" w:type="dxa"/>
            <w:shd w:val="clear" w:color="auto" w:fill="C0C0C0"/>
          </w:tcPr>
          <w:p w14:paraId="7F420626" w14:textId="77777777" w:rsidR="00FB5DD6" w:rsidRPr="00DD3F77" w:rsidRDefault="00FB5DD6" w:rsidP="00557C26">
            <w:pPr>
              <w:pStyle w:val="TAL"/>
            </w:pPr>
          </w:p>
        </w:tc>
      </w:tr>
      <w:tr w:rsidR="00FB5DD6" w:rsidRPr="00B54FF5" w14:paraId="1F65D422" w14:textId="77777777" w:rsidTr="00557C26">
        <w:trPr>
          <w:jc w:val="center"/>
        </w:trPr>
        <w:tc>
          <w:tcPr>
            <w:tcW w:w="1929" w:type="dxa"/>
            <w:shd w:val="clear" w:color="auto" w:fill="C0C0C0"/>
          </w:tcPr>
          <w:p w14:paraId="5AA81D20" w14:textId="77777777" w:rsidR="00FB5DD6" w:rsidRDefault="00FB5DD6" w:rsidP="00557C26">
            <w:pPr>
              <w:pStyle w:val="TAL"/>
            </w:pPr>
            <w:r>
              <w:t>locationNotificationUri</w:t>
            </w:r>
          </w:p>
        </w:tc>
        <w:tc>
          <w:tcPr>
            <w:tcW w:w="1217" w:type="dxa"/>
            <w:shd w:val="clear" w:color="auto" w:fill="C0C0C0"/>
          </w:tcPr>
          <w:p w14:paraId="7E7234FB" w14:textId="77777777" w:rsidR="00FB5DD6" w:rsidRDefault="00FB5DD6" w:rsidP="00557C26">
            <w:pPr>
              <w:pStyle w:val="TAL"/>
            </w:pPr>
            <w:r>
              <w:t>Uri</w:t>
            </w:r>
          </w:p>
        </w:tc>
        <w:tc>
          <w:tcPr>
            <w:tcW w:w="425" w:type="dxa"/>
            <w:shd w:val="clear" w:color="auto" w:fill="C0C0C0"/>
          </w:tcPr>
          <w:p w14:paraId="7E6771A6" w14:textId="77777777" w:rsidR="00FB5DD6" w:rsidRDefault="00FB5DD6" w:rsidP="00557C26">
            <w:pPr>
              <w:pStyle w:val="TAC"/>
            </w:pPr>
            <w:r>
              <w:t>M</w:t>
            </w:r>
          </w:p>
        </w:tc>
        <w:tc>
          <w:tcPr>
            <w:tcW w:w="1134" w:type="dxa"/>
            <w:shd w:val="clear" w:color="auto" w:fill="C0C0C0"/>
          </w:tcPr>
          <w:p w14:paraId="617FDFDE" w14:textId="77777777" w:rsidR="00FB5DD6" w:rsidRPr="00C9763D" w:rsidRDefault="00FB5DD6" w:rsidP="00557C26">
            <w:pPr>
              <w:pStyle w:val="TAL"/>
            </w:pPr>
            <w:r>
              <w:t>1</w:t>
            </w:r>
          </w:p>
        </w:tc>
        <w:tc>
          <w:tcPr>
            <w:tcW w:w="3319" w:type="dxa"/>
            <w:shd w:val="clear" w:color="auto" w:fill="C0C0C0"/>
          </w:tcPr>
          <w:p w14:paraId="01BC3D84" w14:textId="77777777" w:rsidR="00FB5DD6" w:rsidRDefault="00FB5DD6" w:rsidP="00557C26">
            <w:pPr>
              <w:pStyle w:val="TAL"/>
            </w:pPr>
            <w:r>
              <w:t>URI where the Location Notifications should be delivered to.</w:t>
            </w:r>
          </w:p>
        </w:tc>
        <w:tc>
          <w:tcPr>
            <w:tcW w:w="1503" w:type="dxa"/>
            <w:shd w:val="clear" w:color="auto" w:fill="C0C0C0"/>
          </w:tcPr>
          <w:p w14:paraId="2D9099B7" w14:textId="77777777" w:rsidR="00FB5DD6" w:rsidRPr="00DD3F77" w:rsidRDefault="00FB5DD6" w:rsidP="00557C26">
            <w:pPr>
              <w:pStyle w:val="TAL"/>
            </w:pPr>
          </w:p>
        </w:tc>
      </w:tr>
      <w:tr w:rsidR="00FB5DD6" w:rsidRPr="00B54FF5" w14:paraId="1AFDEFE2" w14:textId="77777777" w:rsidTr="00557C26">
        <w:trPr>
          <w:jc w:val="center"/>
        </w:trPr>
        <w:tc>
          <w:tcPr>
            <w:tcW w:w="1929" w:type="dxa"/>
            <w:shd w:val="clear" w:color="auto" w:fill="C0C0C0"/>
          </w:tcPr>
          <w:p w14:paraId="2087CDE2" w14:textId="77777777" w:rsidR="00FB5DD6" w:rsidRPr="0016361A" w:rsidRDefault="00FB5DD6" w:rsidP="00557C26">
            <w:pPr>
              <w:pStyle w:val="TAL"/>
            </w:pPr>
            <w:r>
              <w:t>mclocClientID</w:t>
            </w:r>
          </w:p>
        </w:tc>
        <w:tc>
          <w:tcPr>
            <w:tcW w:w="1217" w:type="dxa"/>
            <w:shd w:val="clear" w:color="auto" w:fill="C0C0C0"/>
          </w:tcPr>
          <w:p w14:paraId="14F20D0E" w14:textId="77777777" w:rsidR="00FB5DD6" w:rsidRPr="0016361A" w:rsidRDefault="00FB5DD6" w:rsidP="00557C26">
            <w:pPr>
              <w:pStyle w:val="TAL"/>
            </w:pPr>
            <w:r>
              <w:t>string</w:t>
            </w:r>
          </w:p>
        </w:tc>
        <w:tc>
          <w:tcPr>
            <w:tcW w:w="425" w:type="dxa"/>
            <w:shd w:val="clear" w:color="auto" w:fill="C0C0C0"/>
          </w:tcPr>
          <w:p w14:paraId="24EB7D2C" w14:textId="77777777" w:rsidR="00FB5DD6" w:rsidRPr="0016361A" w:rsidRDefault="00FB5DD6" w:rsidP="00557C26">
            <w:pPr>
              <w:pStyle w:val="TAC"/>
            </w:pPr>
            <w:r>
              <w:t>M</w:t>
            </w:r>
          </w:p>
        </w:tc>
        <w:tc>
          <w:tcPr>
            <w:tcW w:w="1134" w:type="dxa"/>
            <w:shd w:val="clear" w:color="auto" w:fill="C0C0C0"/>
          </w:tcPr>
          <w:p w14:paraId="792DC577" w14:textId="77777777" w:rsidR="00FB5DD6" w:rsidRPr="00F112E4" w:rsidRDefault="00FB5DD6" w:rsidP="00557C26">
            <w:pPr>
              <w:pStyle w:val="TAL"/>
            </w:pPr>
            <w:r>
              <w:t>1</w:t>
            </w:r>
          </w:p>
        </w:tc>
        <w:tc>
          <w:tcPr>
            <w:tcW w:w="3319" w:type="dxa"/>
            <w:shd w:val="clear" w:color="auto" w:fill="C0C0C0"/>
          </w:tcPr>
          <w:p w14:paraId="6BFD672E" w14:textId="77777777" w:rsidR="00FB5DD6" w:rsidRPr="00DD3F77" w:rsidRDefault="00FB5DD6" w:rsidP="00557C26">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736C40C6" w14:textId="77777777" w:rsidR="00FB5DD6" w:rsidRPr="00DD3F77" w:rsidRDefault="00FB5DD6" w:rsidP="00557C26">
            <w:pPr>
              <w:pStyle w:val="TAL"/>
            </w:pPr>
          </w:p>
        </w:tc>
      </w:tr>
      <w:tr w:rsidR="00FB5DD6" w:rsidRPr="00B54FF5" w14:paraId="13C79082" w14:textId="77777777" w:rsidTr="00557C26">
        <w:trPr>
          <w:jc w:val="center"/>
        </w:trPr>
        <w:tc>
          <w:tcPr>
            <w:tcW w:w="1929" w:type="dxa"/>
            <w:shd w:val="clear" w:color="auto" w:fill="C0C0C0"/>
          </w:tcPr>
          <w:p w14:paraId="1AE85FA2" w14:textId="77777777" w:rsidR="00FB5DD6" w:rsidRDefault="00FB5DD6" w:rsidP="00557C26">
            <w:pPr>
              <w:pStyle w:val="TAL"/>
            </w:pPr>
            <w:r>
              <w:t>mcServiceIds</w:t>
            </w:r>
          </w:p>
        </w:tc>
        <w:tc>
          <w:tcPr>
            <w:tcW w:w="1217" w:type="dxa"/>
            <w:shd w:val="clear" w:color="auto" w:fill="C0C0C0"/>
          </w:tcPr>
          <w:p w14:paraId="5FA99BF9" w14:textId="77777777" w:rsidR="00FB5DD6" w:rsidRDefault="00FB5DD6" w:rsidP="00557C26">
            <w:pPr>
              <w:pStyle w:val="TAL"/>
            </w:pPr>
            <w:r>
              <w:t>array(Uri)</w:t>
            </w:r>
          </w:p>
        </w:tc>
        <w:tc>
          <w:tcPr>
            <w:tcW w:w="425" w:type="dxa"/>
            <w:shd w:val="clear" w:color="auto" w:fill="C0C0C0"/>
          </w:tcPr>
          <w:p w14:paraId="08D17C4C" w14:textId="77777777" w:rsidR="00FB5DD6" w:rsidRDefault="00FB5DD6" w:rsidP="00557C26">
            <w:pPr>
              <w:pStyle w:val="TAC"/>
            </w:pPr>
            <w:r>
              <w:t>O</w:t>
            </w:r>
          </w:p>
        </w:tc>
        <w:tc>
          <w:tcPr>
            <w:tcW w:w="1134" w:type="dxa"/>
            <w:shd w:val="clear" w:color="auto" w:fill="C0C0C0"/>
          </w:tcPr>
          <w:p w14:paraId="679A251B" w14:textId="77777777" w:rsidR="00FB5DD6" w:rsidRDefault="00FB5DD6" w:rsidP="00557C26">
            <w:pPr>
              <w:pStyle w:val="TAL"/>
            </w:pPr>
            <w:r w:rsidRPr="00C9763D">
              <w:t>1..N</w:t>
            </w:r>
          </w:p>
        </w:tc>
        <w:tc>
          <w:tcPr>
            <w:tcW w:w="3319" w:type="dxa"/>
            <w:shd w:val="clear" w:color="auto" w:fill="C0C0C0"/>
          </w:tcPr>
          <w:p w14:paraId="1F8E712D" w14:textId="77777777" w:rsidR="00FB5DD6" w:rsidRPr="00FD1BB5" w:rsidRDefault="00FB5DD6" w:rsidP="00557C26">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36988232" w14:textId="77777777" w:rsidR="00FB5DD6" w:rsidRPr="00DD3F77" w:rsidRDefault="00FB5DD6" w:rsidP="00557C26">
            <w:pPr>
              <w:pStyle w:val="TAL"/>
            </w:pPr>
          </w:p>
        </w:tc>
      </w:tr>
      <w:tr w:rsidR="00FB5DD6" w:rsidRPr="00B54FF5" w14:paraId="5BA3F406" w14:textId="77777777" w:rsidTr="00557C26">
        <w:trPr>
          <w:jc w:val="center"/>
        </w:trPr>
        <w:tc>
          <w:tcPr>
            <w:tcW w:w="1929" w:type="dxa"/>
          </w:tcPr>
          <w:p w14:paraId="69FF849F" w14:textId="77777777" w:rsidR="00FB5DD6" w:rsidRDefault="00FB5DD6" w:rsidP="00557C26">
            <w:pPr>
              <w:pStyle w:val="TAL"/>
            </w:pPr>
            <w:r>
              <w:t>mcServiceGroupIds</w:t>
            </w:r>
          </w:p>
        </w:tc>
        <w:tc>
          <w:tcPr>
            <w:tcW w:w="1217" w:type="dxa"/>
          </w:tcPr>
          <w:p w14:paraId="0A8FA6D9" w14:textId="77777777" w:rsidR="00FB5DD6" w:rsidRDefault="00FB5DD6" w:rsidP="00557C26">
            <w:pPr>
              <w:pStyle w:val="TAL"/>
            </w:pPr>
            <w:r>
              <w:t>array(Uri)</w:t>
            </w:r>
          </w:p>
        </w:tc>
        <w:tc>
          <w:tcPr>
            <w:tcW w:w="425" w:type="dxa"/>
          </w:tcPr>
          <w:p w14:paraId="44009990" w14:textId="77777777" w:rsidR="00FB5DD6" w:rsidRDefault="00FB5DD6" w:rsidP="00557C26">
            <w:pPr>
              <w:pStyle w:val="TAC"/>
            </w:pPr>
            <w:r>
              <w:t>O</w:t>
            </w:r>
          </w:p>
        </w:tc>
        <w:tc>
          <w:tcPr>
            <w:tcW w:w="1134" w:type="dxa"/>
          </w:tcPr>
          <w:p w14:paraId="66101522" w14:textId="77777777" w:rsidR="00FB5DD6" w:rsidRPr="00C9763D" w:rsidRDefault="00FB5DD6" w:rsidP="00557C26">
            <w:pPr>
              <w:pStyle w:val="TAL"/>
            </w:pPr>
            <w:r>
              <w:t>1..N</w:t>
            </w:r>
          </w:p>
        </w:tc>
        <w:tc>
          <w:tcPr>
            <w:tcW w:w="3319" w:type="dxa"/>
          </w:tcPr>
          <w:p w14:paraId="1207A1CE" w14:textId="77777777" w:rsidR="00FB5DD6" w:rsidRPr="00FD1BB5" w:rsidRDefault="00FB5DD6" w:rsidP="00557C26">
            <w:pPr>
              <w:pStyle w:val="TAL"/>
              <w:rPr>
                <w:rFonts w:cs="Arial"/>
                <w:szCs w:val="18"/>
              </w:rPr>
            </w:pPr>
            <w:r>
              <w:rPr>
                <w:rFonts w:cs="Arial"/>
                <w:szCs w:val="18"/>
              </w:rPr>
              <w:t>A list of MC service group IDs of which all affiliated members' location information are subscribed. (NOTE)</w:t>
            </w:r>
          </w:p>
        </w:tc>
        <w:tc>
          <w:tcPr>
            <w:tcW w:w="1503" w:type="dxa"/>
          </w:tcPr>
          <w:p w14:paraId="49D71741" w14:textId="77777777" w:rsidR="00FB5DD6" w:rsidRPr="0016361A" w:rsidRDefault="00FB5DD6" w:rsidP="00557C26">
            <w:pPr>
              <w:pStyle w:val="TAL"/>
              <w:rPr>
                <w:rFonts w:cs="Arial"/>
                <w:szCs w:val="18"/>
              </w:rPr>
            </w:pPr>
          </w:p>
        </w:tc>
      </w:tr>
      <w:tr w:rsidR="00FB5DD6" w:rsidRPr="00B54FF5" w14:paraId="07E03DA9" w14:textId="77777777" w:rsidTr="00557C26">
        <w:trPr>
          <w:jc w:val="center"/>
        </w:trPr>
        <w:tc>
          <w:tcPr>
            <w:tcW w:w="9527" w:type="dxa"/>
            <w:gridSpan w:val="6"/>
          </w:tcPr>
          <w:p w14:paraId="3BD57B19" w14:textId="77777777" w:rsidR="00FB5DD6" w:rsidRPr="0016361A" w:rsidRDefault="00FB5DD6" w:rsidP="00557C26">
            <w:pPr>
              <w:pStyle w:val="TAL"/>
              <w:rPr>
                <w:rFonts w:cs="Arial"/>
                <w:szCs w:val="18"/>
              </w:rPr>
            </w:pPr>
            <w:bookmarkStart w:id="474" w:name="_Hlk196832464"/>
            <w:r>
              <w:rPr>
                <w:rFonts w:cs="Arial"/>
                <w:szCs w:val="18"/>
              </w:rPr>
              <w:t>NOTE:</w:t>
            </w:r>
            <w:r>
              <w:t xml:space="preserve"> </w:t>
            </w:r>
            <w:r>
              <w:tab/>
              <w:t>At least one of functionalAliasIDs, mcServiceIds or mcServiceGroupIds shall be present.</w:t>
            </w:r>
          </w:p>
        </w:tc>
      </w:tr>
      <w:bookmarkEnd w:id="474"/>
    </w:tbl>
    <w:p w14:paraId="5E4D3547" w14:textId="77777777" w:rsidR="00FB5DD6" w:rsidRPr="009D1AC5" w:rsidRDefault="00FB5DD6" w:rsidP="002936AA"/>
    <w:p w14:paraId="3DBCA8AE" w14:textId="11DCA807" w:rsidR="002936AA" w:rsidRDefault="00670C0F" w:rsidP="002936AA">
      <w:pPr>
        <w:pStyle w:val="Heading4"/>
        <w:rPr>
          <w:lang w:val="en-US"/>
        </w:rPr>
      </w:pPr>
      <w:bookmarkStart w:id="475" w:name="_Toc214917932"/>
      <w:r>
        <w:rPr>
          <w:lang w:val="en-US"/>
        </w:rPr>
        <w:t>7.</w:t>
      </w:r>
      <w:r w:rsidR="00950BB1">
        <w:rPr>
          <w:lang w:val="en-US"/>
        </w:rPr>
        <w:t>2</w:t>
      </w:r>
      <w:r>
        <w:rPr>
          <w:lang w:val="en-US"/>
        </w:rPr>
        <w:t>.</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475"/>
    </w:p>
    <w:p w14:paraId="099FFE6B" w14:textId="77777777" w:rsidR="002936AA" w:rsidRPr="00384E92" w:rsidRDefault="002936AA" w:rsidP="002936AA">
      <w:r>
        <w:t>No simple data types or enumerations defined.</w:t>
      </w:r>
    </w:p>
    <w:p w14:paraId="59F0153A" w14:textId="5926DB20" w:rsidR="002936AA" w:rsidRPr="002612B3" w:rsidRDefault="00670C0F" w:rsidP="002936AA">
      <w:pPr>
        <w:pStyle w:val="Heading3"/>
      </w:pPr>
      <w:bookmarkStart w:id="476" w:name="_Toc214917933"/>
      <w:r>
        <w:t>7.</w:t>
      </w:r>
      <w:r w:rsidR="00950BB1">
        <w:t>2</w:t>
      </w:r>
      <w:r>
        <w:t>.</w:t>
      </w:r>
      <w:r w:rsidR="002936AA" w:rsidRPr="002612B3">
        <w:t>7</w:t>
      </w:r>
      <w:r w:rsidR="002936AA" w:rsidRPr="002612B3">
        <w:tab/>
        <w:t>Error Handling</w:t>
      </w:r>
      <w:bookmarkEnd w:id="476"/>
    </w:p>
    <w:p w14:paraId="6A6B4169" w14:textId="42B13883" w:rsidR="002936AA" w:rsidRPr="002612B3" w:rsidRDefault="00670C0F" w:rsidP="002936AA">
      <w:pPr>
        <w:pStyle w:val="Heading4"/>
      </w:pPr>
      <w:bookmarkStart w:id="477" w:name="_Toc214917934"/>
      <w:r>
        <w:t>7.</w:t>
      </w:r>
      <w:r w:rsidR="00910DE9">
        <w:t>2</w:t>
      </w:r>
      <w:r>
        <w:t>.</w:t>
      </w:r>
      <w:r w:rsidR="002936AA" w:rsidRPr="002612B3">
        <w:t>7.1</w:t>
      </w:r>
      <w:r w:rsidR="002936AA" w:rsidRPr="002612B3">
        <w:tab/>
        <w:t>General</w:t>
      </w:r>
      <w:bookmarkEnd w:id="477"/>
    </w:p>
    <w:p w14:paraId="2FB95633" w14:textId="376972C7" w:rsidR="002936AA" w:rsidRPr="002612B3" w:rsidRDefault="002936AA" w:rsidP="002936AA">
      <w:r w:rsidRPr="002612B3">
        <w:t xml:space="preserve">For the </w:t>
      </w:r>
      <w:r w:rsidRPr="002612B3">
        <w:rPr>
          <w:noProof/>
        </w:rPr>
        <w:t>LMS_</w:t>
      </w:r>
      <w:r>
        <w:rPr>
          <w:noProof/>
        </w:rPr>
        <w:t>Information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29.500 </w:t>
      </w:r>
      <w:r w:rsidR="006C3BF9">
        <w:t>[13]</w:t>
      </w:r>
      <w:r w:rsidRPr="002612B3">
        <w:t xml:space="preserve"> shall be supported for an HTTP method if the corresponding HTTP status codes are specified as mandatory for that HTTP method in table 5.2.7.1-1 of 3GPP TS 29.500 </w:t>
      </w:r>
      <w:r w:rsidR="006C3BF9">
        <w:t>[13]</w:t>
      </w:r>
      <w:r w:rsidRPr="002612B3">
        <w:t>.</w:t>
      </w:r>
    </w:p>
    <w:p w14:paraId="742CC26F" w14:textId="6365081E"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Information</w:t>
      </w:r>
      <w:r w:rsidRPr="002612B3">
        <w:t xml:space="preserve"> API.</w:t>
      </w:r>
    </w:p>
    <w:p w14:paraId="742C0958" w14:textId="35F56035" w:rsidR="002936AA" w:rsidRPr="002612B3" w:rsidRDefault="00670C0F" w:rsidP="002936AA">
      <w:pPr>
        <w:pStyle w:val="Heading4"/>
      </w:pPr>
      <w:bookmarkStart w:id="478" w:name="_Toc214917935"/>
      <w:r>
        <w:t>7.</w:t>
      </w:r>
      <w:r w:rsidR="00EE3A42">
        <w:t>2</w:t>
      </w:r>
      <w:r>
        <w:t>.</w:t>
      </w:r>
      <w:r w:rsidR="002936AA" w:rsidRPr="002612B3">
        <w:t>7.2</w:t>
      </w:r>
      <w:r w:rsidR="002936AA" w:rsidRPr="002612B3">
        <w:tab/>
        <w:t>Protocol Errors</w:t>
      </w:r>
      <w:bookmarkEnd w:id="478"/>
    </w:p>
    <w:p w14:paraId="586F59E5" w14:textId="2178AE04" w:rsidR="002936AA" w:rsidRPr="002612B3" w:rsidRDefault="002936AA" w:rsidP="002936AA">
      <w:r w:rsidRPr="002612B3">
        <w:t xml:space="preserve">No specific procedures for the </w:t>
      </w:r>
      <w:r w:rsidRPr="002612B3">
        <w:rPr>
          <w:noProof/>
        </w:rPr>
        <w:t>LMS_</w:t>
      </w:r>
      <w:r>
        <w:rPr>
          <w:noProof/>
        </w:rPr>
        <w:t>Information</w:t>
      </w:r>
      <w:r w:rsidRPr="002612B3">
        <w:t xml:space="preserve"> service are specified.</w:t>
      </w:r>
    </w:p>
    <w:p w14:paraId="42D899CE" w14:textId="2DB8A459" w:rsidR="002936AA" w:rsidRPr="002612B3" w:rsidRDefault="00670C0F" w:rsidP="002936AA">
      <w:pPr>
        <w:pStyle w:val="Heading4"/>
      </w:pPr>
      <w:bookmarkStart w:id="479" w:name="_Toc214917936"/>
      <w:r>
        <w:t>7.</w:t>
      </w:r>
      <w:r w:rsidR="00EE3A42">
        <w:t>2</w:t>
      </w:r>
      <w:r>
        <w:t>.</w:t>
      </w:r>
      <w:r w:rsidR="002936AA" w:rsidRPr="002612B3">
        <w:t>7.3</w:t>
      </w:r>
      <w:r w:rsidR="002936AA" w:rsidRPr="002612B3">
        <w:tab/>
        <w:t>Application Errors</w:t>
      </w:r>
      <w:bookmarkEnd w:id="479"/>
    </w:p>
    <w:p w14:paraId="0A915818" w14:textId="689B8AFA" w:rsidR="002936AA" w:rsidRPr="002612B3" w:rsidRDefault="002936AA" w:rsidP="002936AA">
      <w:r w:rsidRPr="002612B3">
        <w:t xml:space="preserve">The application errors defined for the </w:t>
      </w:r>
      <w:r w:rsidRPr="002612B3">
        <w:rPr>
          <w:noProof/>
        </w:rPr>
        <w:t>LMS_</w:t>
      </w:r>
      <w:r>
        <w:rPr>
          <w:noProof/>
        </w:rPr>
        <w:t>Information</w:t>
      </w:r>
      <w:r w:rsidRPr="002612B3">
        <w:t xml:space="preserve"> service are listed in </w:t>
      </w:r>
      <w:r>
        <w:t>t</w:t>
      </w:r>
      <w:r w:rsidRPr="002612B3">
        <w:t>able </w:t>
      </w:r>
      <w:r w:rsidR="00670C0F">
        <w:t>7.</w:t>
      </w:r>
      <w:r w:rsidR="00910DE9">
        <w:t>2</w:t>
      </w:r>
      <w:r w:rsidR="00670C0F">
        <w:t>.</w:t>
      </w:r>
      <w:r w:rsidRPr="002612B3">
        <w:t>7.3-1.</w:t>
      </w:r>
    </w:p>
    <w:p w14:paraId="04ED458C" w14:textId="322F74AF" w:rsidR="002936AA" w:rsidRPr="002612B3" w:rsidRDefault="002936AA" w:rsidP="002936AA">
      <w:pPr>
        <w:pStyle w:val="TH"/>
      </w:pPr>
      <w:r w:rsidRPr="002612B3">
        <w:lastRenderedPageBreak/>
        <w:t>Table </w:t>
      </w:r>
      <w:r w:rsidR="00670C0F">
        <w:t>7.</w:t>
      </w:r>
      <w:r w:rsidR="00910DE9">
        <w:t>2</w:t>
      </w:r>
      <w:r w:rsidR="00670C0F">
        <w:t>.</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19C2B93" w:rsidR="002936AA" w:rsidRPr="006B2C68" w:rsidRDefault="00670C0F" w:rsidP="002936AA">
      <w:pPr>
        <w:pStyle w:val="Heading3"/>
        <w:rPr>
          <w:lang w:eastAsia="zh-CN"/>
        </w:rPr>
      </w:pPr>
      <w:bookmarkStart w:id="480" w:name="_Toc214917937"/>
      <w:r>
        <w:t>7.</w:t>
      </w:r>
      <w:r w:rsidR="00863F16">
        <w:t>2</w:t>
      </w:r>
      <w:r>
        <w:t>.</w:t>
      </w:r>
      <w:r w:rsidR="002936AA" w:rsidRPr="006B2C68">
        <w:t>8</w:t>
      </w:r>
      <w:r w:rsidR="002936AA" w:rsidRPr="006B2C68">
        <w:rPr>
          <w:lang w:eastAsia="zh-CN"/>
        </w:rPr>
        <w:tab/>
        <w:t>Feature negotiation</w:t>
      </w:r>
      <w:bookmarkEnd w:id="480"/>
    </w:p>
    <w:p w14:paraId="68B7AFF7" w14:textId="64C9A0A2"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sidR="00521E43">
        <w:rPr>
          <w:lang w:eastAsia="en-GB"/>
        </w:rPr>
        <w:t>2</w:t>
      </w:r>
      <w:r w:rsidRPr="008F0DB6">
        <w:rPr>
          <w:lang w:eastAsia="en-GB"/>
        </w:rPr>
        <w:t xml:space="preserve">.8-1 defines the features supported by the </w:t>
      </w:r>
      <w:r>
        <w:t>LMS_Information 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262445F0"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sidR="00521E43">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589BCEEB" w:rsidR="002936AA" w:rsidRPr="006B2C68" w:rsidRDefault="00670C0F" w:rsidP="002936AA">
      <w:pPr>
        <w:pStyle w:val="Heading3"/>
      </w:pPr>
      <w:bookmarkStart w:id="481" w:name="_Toc214917938"/>
      <w:r>
        <w:t>7.</w:t>
      </w:r>
      <w:r w:rsidR="00521E43">
        <w:t>2</w:t>
      </w:r>
      <w:r>
        <w:t>.</w:t>
      </w:r>
      <w:r w:rsidR="002936AA" w:rsidRPr="006B2C68">
        <w:t>9</w:t>
      </w:r>
      <w:r w:rsidR="002936AA" w:rsidRPr="006B2C68">
        <w:tab/>
        <w:t>Security</w:t>
      </w:r>
      <w:bookmarkEnd w:id="481"/>
    </w:p>
    <w:p w14:paraId="5F5C4730" w14:textId="6C5DF931" w:rsidR="00A45D00" w:rsidRPr="00820CE5" w:rsidRDefault="00A45D00" w:rsidP="00A45D00">
      <w:r>
        <w:t xml:space="preserve">The LMC shall send HTTP requests over TLS connection as specified for the </w:t>
      </w:r>
      <w:r w:rsidRPr="009B066B">
        <w:t>HTTP client in the UE</w:t>
      </w:r>
      <w:r>
        <w:t xml:space="preserve"> in annex A of 3GPP TS 24.482 [</w:t>
      </w:r>
      <w:r w:rsidR="00B711A0">
        <w:t>10</w:t>
      </w:r>
      <w:r>
        <w:t>].</w:t>
      </w:r>
    </w:p>
    <w:p w14:paraId="7223D6F3" w14:textId="6C2DB540" w:rsidR="00A45D00" w:rsidRDefault="00A45D00" w:rsidP="00A45D00">
      <w:r>
        <w:t>Authentication and authorization shall be as specified in 3GPP TS 33.180 [1</w:t>
      </w:r>
      <w:r w:rsidR="005C3796">
        <w:t>7</w:t>
      </w:r>
      <w:r>
        <w:t>].</w:t>
      </w:r>
    </w:p>
    <w:p w14:paraId="63FA124D" w14:textId="77777777" w:rsidR="00A45D00" w:rsidRDefault="00A45D00" w:rsidP="00A45D00">
      <w:r>
        <w:t>The LMS shall be configured with an authorized MC service server list, containing public service identities of MC service servers.</w:t>
      </w:r>
    </w:p>
    <w:p w14:paraId="0B9CEEB7" w14:textId="308F3A2F" w:rsidR="00A45D00" w:rsidRDefault="00A45D00" w:rsidP="00A45D0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7E7C5B4C" w14:textId="01B7E024" w:rsidR="002936AA" w:rsidRPr="006B2C68" w:rsidRDefault="00670C0F" w:rsidP="002936AA">
      <w:pPr>
        <w:pStyle w:val="Heading3"/>
        <w:rPr>
          <w:lang w:val="en-US"/>
        </w:rPr>
      </w:pPr>
      <w:bookmarkStart w:id="482" w:name="_Toc214917939"/>
      <w:r>
        <w:rPr>
          <w:lang w:val="en-US"/>
        </w:rPr>
        <w:t>7.</w:t>
      </w:r>
      <w:r w:rsidR="00521E43">
        <w:rPr>
          <w:lang w:val="en-US"/>
        </w:rPr>
        <w:t>2</w:t>
      </w:r>
      <w:r>
        <w:rPr>
          <w:lang w:val="en-US"/>
        </w:rPr>
        <w:t>.</w:t>
      </w:r>
      <w:r w:rsidR="002936AA" w:rsidRPr="006B2C68">
        <w:rPr>
          <w:lang w:val="en-US"/>
        </w:rPr>
        <w:t>10</w:t>
      </w:r>
      <w:r w:rsidR="002936AA" w:rsidRPr="006B2C68">
        <w:rPr>
          <w:lang w:val="en-US"/>
        </w:rPr>
        <w:tab/>
        <w:t>HTTP redirection</w:t>
      </w:r>
      <w:bookmarkEnd w:id="482"/>
    </w:p>
    <w:p w14:paraId="3EA89A86" w14:textId="6F7B3F17" w:rsidR="006250A6" w:rsidRDefault="006250A6" w:rsidP="006250A6">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144350F4" w14:textId="77777777" w:rsidR="001F1ED1" w:rsidRDefault="001F1ED1" w:rsidP="00A5233D">
      <w:pPr>
        <w:pStyle w:val="Heading8"/>
      </w:pPr>
      <w:bookmarkStart w:id="483" w:name="_Toc214917940"/>
      <w:r w:rsidRPr="004D3578">
        <w:t>Annex A (normative):</w:t>
      </w:r>
      <w:r w:rsidRPr="004D3578">
        <w:br/>
      </w:r>
      <w:r>
        <w:t>OpenAPI specification</w:t>
      </w:r>
      <w:bookmarkEnd w:id="483"/>
    </w:p>
    <w:p w14:paraId="75855191" w14:textId="77777777" w:rsidR="001F1ED1" w:rsidRDefault="001F1ED1" w:rsidP="001F1ED1">
      <w:pPr>
        <w:pStyle w:val="Heading1"/>
        <w:pBdr>
          <w:top w:val="none" w:sz="0" w:space="0" w:color="auto"/>
        </w:pBdr>
      </w:pPr>
      <w:bookmarkStart w:id="484" w:name="_Toc510696651"/>
      <w:bookmarkStart w:id="485" w:name="_Toc35971451"/>
      <w:bookmarkStart w:id="486" w:name="_Toc214917941"/>
      <w:r>
        <w:t>A.1</w:t>
      </w:r>
      <w:r>
        <w:tab/>
        <w:t>General</w:t>
      </w:r>
      <w:bookmarkEnd w:id="484"/>
      <w:bookmarkEnd w:id="485"/>
      <w:bookmarkEnd w:id="486"/>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66304B37" w:rsidR="001F1ED1" w:rsidRPr="006D6534" w:rsidRDefault="001F1ED1" w:rsidP="001F1ED1">
      <w:r w:rsidRPr="00D27A4B">
        <w:lastRenderedPageBreak/>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B744B4">
        <w:rPr>
          <w:noProof/>
          <w:lang w:eastAsia="zh-CN"/>
        </w:rPr>
        <w:t>[1</w:t>
      </w:r>
      <w:r w:rsidR="00EF7414">
        <w:rPr>
          <w:noProof/>
          <w:lang w:eastAsia="zh-CN"/>
        </w:rPr>
        <w:t>4</w:t>
      </w:r>
      <w:r w:rsidR="00B744B4">
        <w:rPr>
          <w:noProof/>
          <w:lang w:eastAsia="zh-CN"/>
        </w:rPr>
        <w:t>]</w:t>
      </w:r>
      <w:r>
        <w:t xml:space="preserve"> and clause 5B of 3GPP TR 21.900 [</w:t>
      </w:r>
      <w:r w:rsidR="00B158A3">
        <w:t>1</w:t>
      </w:r>
      <w:r>
        <w:t>]).</w:t>
      </w:r>
    </w:p>
    <w:p w14:paraId="74AA6B08" w14:textId="65C2728A" w:rsidR="004C556D" w:rsidRDefault="004C556D" w:rsidP="004C556D">
      <w:pPr>
        <w:pStyle w:val="Heading1"/>
        <w:pBdr>
          <w:top w:val="none" w:sz="0" w:space="0" w:color="auto"/>
        </w:pBdr>
      </w:pPr>
      <w:bookmarkStart w:id="487" w:name="_Toc214917942"/>
      <w:r>
        <w:t>A.</w:t>
      </w:r>
      <w:r w:rsidR="00D21412">
        <w:t>2</w:t>
      </w:r>
      <w:r>
        <w:tab/>
        <w:t>LMS_</w:t>
      </w:r>
      <w:r w:rsidR="00456CCE">
        <w:t>Reporting</w:t>
      </w:r>
      <w:r>
        <w:t xml:space="preserve"> API</w:t>
      </w:r>
      <w:bookmarkEnd w:id="487"/>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6FB1181C" w:rsidR="004C556D" w:rsidRDefault="004C556D" w:rsidP="004C556D">
      <w:pPr>
        <w:pStyle w:val="PL"/>
      </w:pPr>
      <w:r>
        <w:t xml:space="preserve">  title: LMS_</w:t>
      </w:r>
      <w:r w:rsidR="00456CCE">
        <w:t>Reporting</w:t>
      </w:r>
    </w:p>
    <w:p w14:paraId="63393390" w14:textId="1F33BDC5" w:rsidR="004C556D" w:rsidRDefault="004C556D" w:rsidP="004C556D">
      <w:pPr>
        <w:pStyle w:val="PL"/>
      </w:pPr>
      <w:r>
        <w:t xml:space="preserve">  version: 1.0.0</w:t>
      </w:r>
    </w:p>
    <w:p w14:paraId="247BFB73" w14:textId="77777777" w:rsidR="004C556D" w:rsidRDefault="004C556D" w:rsidP="004C556D">
      <w:pPr>
        <w:pStyle w:val="PL"/>
      </w:pPr>
      <w:r>
        <w:t xml:space="preserve">  description: |</w:t>
      </w:r>
    </w:p>
    <w:p w14:paraId="436A1FFA" w14:textId="398689FB" w:rsidR="004C556D" w:rsidRDefault="004C556D" w:rsidP="004C556D">
      <w:pPr>
        <w:pStyle w:val="PL"/>
      </w:pPr>
      <w:r>
        <w:t xml:space="preserve">    API for Registration </w:t>
      </w:r>
      <w:r w:rsidR="00BB20B1">
        <w:t xml:space="preserve">and location reporting </w:t>
      </w:r>
      <w:r>
        <w:t xml:space="preserve">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Pr="0030724E" w:rsidRDefault="004C556D" w:rsidP="004C556D">
      <w:pPr>
        <w:pStyle w:val="PL"/>
      </w:pPr>
      <w:r w:rsidRPr="0030724E">
        <w:t>externalDocs:</w:t>
      </w:r>
    </w:p>
    <w:p w14:paraId="472FB607" w14:textId="0D9186FC" w:rsidR="004C556D" w:rsidRPr="0030724E" w:rsidRDefault="004C556D" w:rsidP="004C556D">
      <w:pPr>
        <w:pStyle w:val="PL"/>
      </w:pPr>
      <w:r w:rsidRPr="0030724E">
        <w:t xml:space="preserve">  description: 3GPP TS 24.283 V</w:t>
      </w:r>
      <w:r w:rsidR="009F0C41">
        <w:t>19.1</w:t>
      </w:r>
      <w:r w:rsidRPr="0030724E">
        <w:t>.0; Mission Critical Location Management (MCLoc).</w:t>
      </w:r>
    </w:p>
    <w:p w14:paraId="0C671039" w14:textId="77777777" w:rsidR="004C556D" w:rsidRPr="00E70B27" w:rsidRDefault="004C556D" w:rsidP="004C556D">
      <w:pPr>
        <w:pStyle w:val="PL"/>
        <w:rPr>
          <w:lang w:val="sv-SE"/>
        </w:rPr>
      </w:pPr>
      <w:r w:rsidRPr="0030724E">
        <w:t xml:space="preserve">  </w:t>
      </w:r>
      <w:r w:rsidRPr="00E70B27">
        <w:rPr>
          <w:lang w:val="sv-SE"/>
        </w:rPr>
        <w:t>url: http://www.3gpp.org/ftp/Specs/archive/24_series/24.283/</w:t>
      </w:r>
    </w:p>
    <w:p w14:paraId="68E620D6" w14:textId="77777777" w:rsidR="004C556D" w:rsidRPr="00E70B27" w:rsidRDefault="004C556D" w:rsidP="004C556D">
      <w:pPr>
        <w:pStyle w:val="PL"/>
        <w:rPr>
          <w:lang w:val="sv-SE"/>
        </w:rPr>
      </w:pPr>
    </w:p>
    <w:p w14:paraId="5F86B28B" w14:textId="77777777" w:rsidR="004C556D" w:rsidRPr="0030724E" w:rsidRDefault="004C556D" w:rsidP="004C556D">
      <w:pPr>
        <w:pStyle w:val="PL"/>
      </w:pPr>
      <w:r w:rsidRPr="0030724E">
        <w:t>servers:</w:t>
      </w:r>
    </w:p>
    <w:p w14:paraId="4D7C618D" w14:textId="6CA5D49D" w:rsidR="004C556D" w:rsidRPr="0030724E" w:rsidRDefault="004C556D" w:rsidP="004C556D">
      <w:pPr>
        <w:pStyle w:val="PL"/>
      </w:pPr>
      <w:r w:rsidRPr="0030724E">
        <w:t xml:space="preserve">  - url: '{apiRoot}/lms-</w:t>
      </w:r>
      <w:r w:rsidR="00EE0866" w:rsidRPr="0030724E">
        <w:t>reporting</w:t>
      </w:r>
      <w:r w:rsidRPr="0030724E">
        <w:t>/v1'</w:t>
      </w:r>
    </w:p>
    <w:p w14:paraId="37B73D02" w14:textId="77777777" w:rsidR="004C556D" w:rsidRDefault="004C556D" w:rsidP="004C556D">
      <w:pPr>
        <w:pStyle w:val="PL"/>
      </w:pPr>
      <w:r w:rsidRPr="0030724E">
        <w:t xml:space="preserve">    </w:t>
      </w:r>
      <w:r>
        <w:t>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lastRenderedPageBreak/>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F879D4" w:rsidRDefault="004C556D" w:rsidP="004C556D">
      <w:pPr>
        <w:pStyle w:val="PL"/>
      </w:pPr>
      <w:r w:rsidRPr="005061DC">
        <w:t xml:space="preserve">        </w:t>
      </w:r>
      <w:r>
        <w:t>locationC</w:t>
      </w:r>
      <w:r w:rsidRPr="00F879D4">
        <w:t>onfiguration:</w:t>
      </w:r>
    </w:p>
    <w:p w14:paraId="2D175F98" w14:textId="77777777" w:rsidR="004C556D" w:rsidRPr="00F879D4" w:rsidRDefault="004C556D" w:rsidP="004C556D">
      <w:pPr>
        <w:pStyle w:val="PL"/>
      </w:pPr>
      <w:r w:rsidRPr="00F879D4">
        <w:t xml:space="preserve">          '{request.body#/</w:t>
      </w:r>
      <w:r>
        <w:t>locationConfig</w:t>
      </w:r>
      <w:r w:rsidRPr="00F25C88">
        <w:t>Uri</w:t>
      </w:r>
      <w:r w:rsidRPr="00F879D4">
        <w:t>}':</w:t>
      </w:r>
    </w:p>
    <w:p w14:paraId="74BB1033" w14:textId="77777777" w:rsidR="004C556D" w:rsidRPr="005061DC" w:rsidRDefault="004C556D" w:rsidP="004C556D">
      <w:pPr>
        <w:pStyle w:val="PL"/>
      </w:pPr>
      <w:r w:rsidRPr="00F879D4">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F879D4" w:rsidRDefault="004C556D" w:rsidP="004C556D">
      <w:pPr>
        <w:pStyle w:val="PL"/>
      </w:pPr>
      <w:r w:rsidRPr="005061DC">
        <w:t xml:space="preserve">        </w:t>
      </w:r>
      <w:r>
        <w:t>locationRequest</w:t>
      </w:r>
      <w:r w:rsidRPr="00F879D4">
        <w:t>:</w:t>
      </w:r>
    </w:p>
    <w:p w14:paraId="70E2A2D9" w14:textId="77777777" w:rsidR="004C556D" w:rsidRPr="00F879D4" w:rsidRDefault="004C556D" w:rsidP="004C556D">
      <w:pPr>
        <w:pStyle w:val="PL"/>
      </w:pPr>
      <w:r w:rsidRPr="00F879D4">
        <w:t xml:space="preserve">          '{request.body#/locationRequest</w:t>
      </w:r>
      <w:r w:rsidRPr="00F25C88">
        <w:t>Uri</w:t>
      </w:r>
      <w:r w:rsidRPr="00F879D4">
        <w:t>}':</w:t>
      </w:r>
    </w:p>
    <w:p w14:paraId="418E5957" w14:textId="77777777" w:rsidR="004C556D" w:rsidRPr="005061DC" w:rsidRDefault="004C556D" w:rsidP="004C556D">
      <w:pPr>
        <w:pStyle w:val="PL"/>
      </w:pPr>
      <w:r w:rsidRPr="00F879D4">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3D46EF7F" w:rsidR="004C556D" w:rsidRPr="00310D43" w:rsidRDefault="004C556D" w:rsidP="004C556D">
      <w:pPr>
        <w:pStyle w:val="PL"/>
      </w:pPr>
      <w:r w:rsidRPr="00310D43">
        <w:t xml:space="preserve">                        $ref: '</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lastRenderedPageBreak/>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lastRenderedPageBreak/>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3A2CE2C9" w14:textId="77777777" w:rsidR="00002066" w:rsidRDefault="00002066" w:rsidP="009532E5">
      <w:pPr>
        <w:pStyle w:val="PL"/>
      </w:pPr>
    </w:p>
    <w:p w14:paraId="2FBC1CB9" w14:textId="54B4E11C" w:rsidR="009532E5" w:rsidRDefault="009532E5" w:rsidP="009532E5">
      <w:pPr>
        <w:pStyle w:val="PL"/>
      </w:pPr>
      <w:r>
        <w:t xml:space="preserve">  /locationreports:</w:t>
      </w:r>
    </w:p>
    <w:p w14:paraId="5EA6A75E" w14:textId="77777777" w:rsidR="009532E5" w:rsidRDefault="009532E5" w:rsidP="009532E5">
      <w:pPr>
        <w:pStyle w:val="PL"/>
      </w:pPr>
      <w:r>
        <w:t xml:space="preserve">    post:</w:t>
      </w:r>
    </w:p>
    <w:p w14:paraId="3A6FA9E6" w14:textId="77777777" w:rsidR="009532E5" w:rsidRDefault="009532E5" w:rsidP="009532E5">
      <w:pPr>
        <w:pStyle w:val="PL"/>
      </w:pPr>
      <w:r>
        <w:t xml:space="preserve">      summary: submit a MC UE location report</w:t>
      </w:r>
    </w:p>
    <w:p w14:paraId="68D5B3D8" w14:textId="77777777" w:rsidR="009532E5" w:rsidRDefault="009532E5" w:rsidP="009532E5">
      <w:pPr>
        <w:pStyle w:val="PL"/>
      </w:pPr>
      <w:r>
        <w:t xml:space="preserve">      </w:t>
      </w:r>
      <w:r>
        <w:rPr>
          <w:rStyle w:val="hljs-attr"/>
        </w:rPr>
        <w:t>security:</w:t>
      </w:r>
      <w:r>
        <w:t xml:space="preserve"> </w:t>
      </w:r>
    </w:p>
    <w:p w14:paraId="696156C2" w14:textId="77777777" w:rsidR="009532E5" w:rsidRDefault="009532E5" w:rsidP="009532E5">
      <w:pPr>
        <w:pStyle w:val="PL"/>
      </w:pPr>
      <w:r>
        <w:t xml:space="preserve">        </w:t>
      </w:r>
      <w:r>
        <w:rPr>
          <w:rStyle w:val="hljs-bullet"/>
        </w:rPr>
        <w:t>-</w:t>
      </w:r>
      <w:r>
        <w:t xml:space="preserve"> </w:t>
      </w:r>
      <w:r>
        <w:rPr>
          <w:rStyle w:val="hljs-attr"/>
        </w:rPr>
        <w:t>BearerAuth:</w:t>
      </w:r>
      <w:r>
        <w:t xml:space="preserve"> []</w:t>
      </w:r>
    </w:p>
    <w:p w14:paraId="564A42E4" w14:textId="77777777" w:rsidR="009532E5" w:rsidRDefault="009532E5" w:rsidP="009532E5">
      <w:pPr>
        <w:pStyle w:val="PL"/>
      </w:pPr>
      <w:r>
        <w:t xml:space="preserve">      operationId: submitLocationReport</w:t>
      </w:r>
    </w:p>
    <w:p w14:paraId="79F50CAD" w14:textId="77777777" w:rsidR="009532E5" w:rsidRDefault="009532E5" w:rsidP="009532E5">
      <w:pPr>
        <w:pStyle w:val="PL"/>
      </w:pPr>
      <w:r>
        <w:t xml:space="preserve">      tags:</w:t>
      </w:r>
    </w:p>
    <w:p w14:paraId="48F43F9C" w14:textId="77777777" w:rsidR="009532E5" w:rsidRDefault="009532E5" w:rsidP="009532E5">
      <w:pPr>
        <w:pStyle w:val="PL"/>
      </w:pPr>
      <w:r>
        <w:t xml:space="preserve">        - MC UE Location Report (Collection)</w:t>
      </w:r>
    </w:p>
    <w:p w14:paraId="5D3919C3" w14:textId="77777777" w:rsidR="009532E5" w:rsidRDefault="009532E5" w:rsidP="009532E5">
      <w:pPr>
        <w:pStyle w:val="PL"/>
      </w:pPr>
      <w:r>
        <w:t xml:space="preserve">      requestBody:</w:t>
      </w:r>
    </w:p>
    <w:p w14:paraId="729E42BA" w14:textId="77777777" w:rsidR="009532E5" w:rsidRDefault="009532E5" w:rsidP="009532E5">
      <w:pPr>
        <w:pStyle w:val="PL"/>
      </w:pPr>
      <w:r>
        <w:t xml:space="preserve">        required: true</w:t>
      </w:r>
    </w:p>
    <w:p w14:paraId="3C72C132" w14:textId="77777777" w:rsidR="009532E5" w:rsidRDefault="009532E5" w:rsidP="009532E5">
      <w:pPr>
        <w:pStyle w:val="PL"/>
      </w:pPr>
      <w:r>
        <w:t xml:space="preserve">        content:</w:t>
      </w:r>
    </w:p>
    <w:p w14:paraId="196A7D19" w14:textId="77777777" w:rsidR="009532E5" w:rsidRDefault="009532E5" w:rsidP="009532E5">
      <w:pPr>
        <w:pStyle w:val="PL"/>
      </w:pPr>
      <w:r>
        <w:t xml:space="preserve">          application/json:</w:t>
      </w:r>
    </w:p>
    <w:p w14:paraId="254DEB12" w14:textId="77777777" w:rsidR="009532E5" w:rsidRDefault="009532E5" w:rsidP="009532E5">
      <w:pPr>
        <w:pStyle w:val="PL"/>
      </w:pPr>
      <w:r>
        <w:t xml:space="preserve">            schema:</w:t>
      </w:r>
    </w:p>
    <w:p w14:paraId="393FD3DA" w14:textId="77777777" w:rsidR="009532E5" w:rsidRDefault="009532E5" w:rsidP="009532E5">
      <w:pPr>
        <w:pStyle w:val="PL"/>
      </w:pPr>
      <w:r>
        <w:t xml:space="preserve">              $ref: '#/components/schemas/MCUELocation'</w:t>
      </w:r>
    </w:p>
    <w:p w14:paraId="60AF2284" w14:textId="77777777" w:rsidR="009532E5" w:rsidRDefault="009532E5" w:rsidP="009532E5">
      <w:pPr>
        <w:pStyle w:val="PL"/>
      </w:pPr>
      <w:r>
        <w:t xml:space="preserve">      responses:</w:t>
      </w:r>
    </w:p>
    <w:p w14:paraId="39CC175E" w14:textId="77777777" w:rsidR="009532E5" w:rsidRDefault="009532E5" w:rsidP="009532E5">
      <w:pPr>
        <w:pStyle w:val="PL"/>
      </w:pPr>
      <w:r>
        <w:t xml:space="preserve">        '201':</w:t>
      </w:r>
    </w:p>
    <w:p w14:paraId="65A93CD3" w14:textId="77777777" w:rsidR="009532E5" w:rsidRDefault="009532E5" w:rsidP="009532E5">
      <w:pPr>
        <w:pStyle w:val="PL"/>
      </w:pPr>
      <w:r>
        <w:t xml:space="preserve">          description: Successful submission of location report.</w:t>
      </w:r>
    </w:p>
    <w:p w14:paraId="288F5607" w14:textId="77777777" w:rsidR="009532E5" w:rsidRDefault="009532E5" w:rsidP="009532E5">
      <w:pPr>
        <w:pStyle w:val="PL"/>
      </w:pPr>
      <w:r>
        <w:t xml:space="preserve">          content:</w:t>
      </w:r>
    </w:p>
    <w:p w14:paraId="1DE4092F" w14:textId="77777777" w:rsidR="009532E5" w:rsidRDefault="009532E5" w:rsidP="009532E5">
      <w:pPr>
        <w:pStyle w:val="PL"/>
      </w:pPr>
      <w:r>
        <w:t xml:space="preserve">            application/json:</w:t>
      </w:r>
    </w:p>
    <w:p w14:paraId="50412438" w14:textId="77777777" w:rsidR="009532E5" w:rsidRDefault="009532E5" w:rsidP="009532E5">
      <w:pPr>
        <w:pStyle w:val="PL"/>
      </w:pPr>
      <w:r>
        <w:t xml:space="preserve">              schema:</w:t>
      </w:r>
    </w:p>
    <w:p w14:paraId="6E175182" w14:textId="77777777" w:rsidR="009532E5" w:rsidRDefault="009532E5" w:rsidP="009532E5">
      <w:pPr>
        <w:pStyle w:val="PL"/>
      </w:pPr>
      <w:r>
        <w:t xml:space="preserve">                $ref: '#/components/schemas/MCUELocation'</w:t>
      </w:r>
    </w:p>
    <w:p w14:paraId="0F9EC7EA" w14:textId="77777777" w:rsidR="009532E5" w:rsidRDefault="009532E5" w:rsidP="009532E5">
      <w:pPr>
        <w:pStyle w:val="PL"/>
      </w:pPr>
      <w:r>
        <w:t xml:space="preserve">        '400':</w:t>
      </w:r>
    </w:p>
    <w:p w14:paraId="59680DD5" w14:textId="77777777" w:rsidR="009532E5" w:rsidRDefault="009532E5" w:rsidP="009532E5">
      <w:pPr>
        <w:pStyle w:val="PL"/>
      </w:pPr>
      <w:r>
        <w:t xml:space="preserve">          $ref: 'TS29571_CommonData.yaml#/components/responses/400'</w:t>
      </w:r>
    </w:p>
    <w:p w14:paraId="07E79C91" w14:textId="77777777" w:rsidR="009532E5" w:rsidRDefault="009532E5" w:rsidP="009532E5">
      <w:pPr>
        <w:pStyle w:val="PL"/>
      </w:pPr>
      <w:r>
        <w:t xml:space="preserve">        '401':</w:t>
      </w:r>
    </w:p>
    <w:p w14:paraId="5B6E27A3" w14:textId="77777777" w:rsidR="009532E5" w:rsidRDefault="009532E5" w:rsidP="009532E5">
      <w:pPr>
        <w:pStyle w:val="PL"/>
      </w:pPr>
      <w:r>
        <w:t xml:space="preserve">          $ref: 'TS29571_CommonData.yaml#/components/responses/401'</w:t>
      </w:r>
    </w:p>
    <w:p w14:paraId="2BF38490" w14:textId="77777777" w:rsidR="009532E5" w:rsidRDefault="009532E5" w:rsidP="009532E5">
      <w:pPr>
        <w:pStyle w:val="PL"/>
      </w:pPr>
      <w:r>
        <w:t xml:space="preserve">        '403':</w:t>
      </w:r>
    </w:p>
    <w:p w14:paraId="383154D1" w14:textId="77777777" w:rsidR="009532E5" w:rsidRDefault="009532E5" w:rsidP="009532E5">
      <w:pPr>
        <w:pStyle w:val="PL"/>
      </w:pPr>
      <w:r>
        <w:t xml:space="preserve">          $ref: 'TS29571_CommonData.yaml#/components/responses/403'</w:t>
      </w:r>
    </w:p>
    <w:p w14:paraId="578F9ADC" w14:textId="77777777" w:rsidR="009532E5" w:rsidRDefault="009532E5" w:rsidP="009532E5">
      <w:pPr>
        <w:pStyle w:val="PL"/>
      </w:pPr>
      <w:r>
        <w:t xml:space="preserve">        '404':</w:t>
      </w:r>
    </w:p>
    <w:p w14:paraId="3B34C7F5" w14:textId="77777777" w:rsidR="009532E5" w:rsidRDefault="009532E5" w:rsidP="009532E5">
      <w:pPr>
        <w:pStyle w:val="PL"/>
      </w:pPr>
      <w:r>
        <w:t xml:space="preserve">          $ref: 'TS29571_CommonData.yaml#/components/responses/404'</w:t>
      </w:r>
    </w:p>
    <w:p w14:paraId="72E7DA44" w14:textId="77777777" w:rsidR="009532E5" w:rsidRDefault="009532E5" w:rsidP="009532E5">
      <w:pPr>
        <w:pStyle w:val="PL"/>
      </w:pPr>
      <w:r>
        <w:t xml:space="preserve">        '411':</w:t>
      </w:r>
    </w:p>
    <w:p w14:paraId="43AD61DB" w14:textId="77777777" w:rsidR="009532E5" w:rsidRDefault="009532E5" w:rsidP="009532E5">
      <w:pPr>
        <w:pStyle w:val="PL"/>
      </w:pPr>
      <w:r>
        <w:t xml:space="preserve">          $ref: 'TS29571_CommonData.yaml#/components/responses/411'</w:t>
      </w:r>
    </w:p>
    <w:p w14:paraId="6D8FF1D6" w14:textId="77777777" w:rsidR="009532E5" w:rsidRDefault="009532E5" w:rsidP="009532E5">
      <w:pPr>
        <w:pStyle w:val="PL"/>
      </w:pPr>
      <w:r>
        <w:t xml:space="preserve">        '413':</w:t>
      </w:r>
    </w:p>
    <w:p w14:paraId="463D926E" w14:textId="77777777" w:rsidR="009532E5" w:rsidRDefault="009532E5" w:rsidP="009532E5">
      <w:pPr>
        <w:pStyle w:val="PL"/>
      </w:pPr>
      <w:r>
        <w:t xml:space="preserve">          $ref: 'TS29571_CommonData.yaml#/components/responses/413'</w:t>
      </w:r>
    </w:p>
    <w:p w14:paraId="4327712F" w14:textId="77777777" w:rsidR="009532E5" w:rsidRDefault="009532E5" w:rsidP="009532E5">
      <w:pPr>
        <w:pStyle w:val="PL"/>
      </w:pPr>
      <w:r>
        <w:t xml:space="preserve">        '415':</w:t>
      </w:r>
    </w:p>
    <w:p w14:paraId="5B2DEF24" w14:textId="77777777" w:rsidR="009532E5" w:rsidRDefault="009532E5" w:rsidP="009532E5">
      <w:pPr>
        <w:pStyle w:val="PL"/>
      </w:pPr>
      <w:r>
        <w:t xml:space="preserve">          $ref: 'TS29571_CommonData.yaml#/components/responses/415'</w:t>
      </w:r>
    </w:p>
    <w:p w14:paraId="0C3C1478" w14:textId="77777777" w:rsidR="009532E5" w:rsidRDefault="009532E5" w:rsidP="009532E5">
      <w:pPr>
        <w:pStyle w:val="PL"/>
      </w:pPr>
      <w:r>
        <w:t xml:space="preserve">        '429':</w:t>
      </w:r>
    </w:p>
    <w:p w14:paraId="77E9F1A5" w14:textId="77777777" w:rsidR="009532E5" w:rsidRDefault="009532E5" w:rsidP="009532E5">
      <w:pPr>
        <w:pStyle w:val="PL"/>
      </w:pPr>
      <w:r>
        <w:t xml:space="preserve">          $ref: 'TS29571_CommonData.yaml#/components/responses/429'</w:t>
      </w:r>
    </w:p>
    <w:p w14:paraId="64E82DAB" w14:textId="77777777" w:rsidR="009532E5" w:rsidRDefault="009532E5" w:rsidP="009532E5">
      <w:pPr>
        <w:pStyle w:val="PL"/>
      </w:pPr>
      <w:r>
        <w:t xml:space="preserve">        '500':</w:t>
      </w:r>
    </w:p>
    <w:p w14:paraId="3A2CD429" w14:textId="77777777" w:rsidR="009532E5" w:rsidRDefault="009532E5" w:rsidP="009532E5">
      <w:pPr>
        <w:pStyle w:val="PL"/>
      </w:pPr>
      <w:r>
        <w:t xml:space="preserve">          $ref: 'TS29571_CommonData.yaml#/components/responses/500'</w:t>
      </w:r>
    </w:p>
    <w:p w14:paraId="64D3F6F8" w14:textId="77777777" w:rsidR="009532E5" w:rsidRDefault="009532E5" w:rsidP="009532E5">
      <w:pPr>
        <w:pStyle w:val="PL"/>
      </w:pPr>
      <w:r>
        <w:t xml:space="preserve">        '503':</w:t>
      </w:r>
    </w:p>
    <w:p w14:paraId="32B66C46" w14:textId="77777777" w:rsidR="009532E5" w:rsidRDefault="009532E5" w:rsidP="009532E5">
      <w:pPr>
        <w:pStyle w:val="PL"/>
      </w:pPr>
      <w:r>
        <w:t xml:space="preserve">          $ref: 'TS29571_CommonData.yaml#/components/responses/503'</w:t>
      </w:r>
    </w:p>
    <w:p w14:paraId="1B648DA7" w14:textId="77777777" w:rsidR="009532E5" w:rsidRDefault="009532E5" w:rsidP="009532E5">
      <w:pPr>
        <w:pStyle w:val="PL"/>
      </w:pPr>
      <w:r>
        <w:t xml:space="preserve">        default:</w:t>
      </w:r>
    </w:p>
    <w:p w14:paraId="7B9AF96F" w14:textId="77777777" w:rsidR="009532E5" w:rsidRDefault="009532E5" w:rsidP="009532E5">
      <w:pPr>
        <w:pStyle w:val="PL"/>
      </w:pPr>
      <w:r>
        <w:t xml:space="preserve">          $ref: 'TS29571_CommonData.yaml#/components/responses/default'</w:t>
      </w:r>
    </w:p>
    <w:p w14:paraId="67812D4B" w14:textId="77777777" w:rsidR="004C556D" w:rsidRDefault="004C556D" w:rsidP="004C556D">
      <w:pPr>
        <w:pStyle w:val="PL"/>
      </w:pPr>
    </w:p>
    <w:p w14:paraId="36BECBFB" w14:textId="33103534" w:rsidR="008531E5" w:rsidRDefault="00801295" w:rsidP="008531E5">
      <w:pPr>
        <w:pStyle w:val="PL"/>
      </w:pPr>
      <w:r>
        <w:t xml:space="preserve">  </w:t>
      </w:r>
      <w:r w:rsidR="008531E5">
        <w:t>/configurations:</w:t>
      </w:r>
    </w:p>
    <w:p w14:paraId="50A420E4" w14:textId="77777777" w:rsidR="008531E5" w:rsidRDefault="008531E5" w:rsidP="008531E5">
      <w:pPr>
        <w:pStyle w:val="PL"/>
      </w:pPr>
      <w:r>
        <w:t xml:space="preserve">    get:</w:t>
      </w:r>
    </w:p>
    <w:p w14:paraId="438EBA52" w14:textId="77777777" w:rsidR="008531E5" w:rsidRDefault="008531E5" w:rsidP="008531E5">
      <w:pPr>
        <w:pStyle w:val="PL"/>
      </w:pPr>
      <w:r>
        <w:t xml:space="preserve">      summary: request to download the location configuration</w:t>
      </w:r>
    </w:p>
    <w:p w14:paraId="558EC06B" w14:textId="77777777" w:rsidR="008531E5" w:rsidRDefault="008531E5" w:rsidP="008531E5">
      <w:pPr>
        <w:pStyle w:val="PL"/>
      </w:pPr>
      <w:r>
        <w:t xml:space="preserve">      </w:t>
      </w:r>
      <w:r>
        <w:rPr>
          <w:rStyle w:val="hljs-attr"/>
        </w:rPr>
        <w:t>security:</w:t>
      </w:r>
      <w:r>
        <w:t xml:space="preserve"> </w:t>
      </w:r>
    </w:p>
    <w:p w14:paraId="6078A089" w14:textId="77777777" w:rsidR="008531E5" w:rsidRDefault="008531E5" w:rsidP="008531E5">
      <w:pPr>
        <w:pStyle w:val="PL"/>
      </w:pPr>
      <w:r>
        <w:t xml:space="preserve">        </w:t>
      </w:r>
      <w:r>
        <w:rPr>
          <w:rStyle w:val="hljs-bullet"/>
        </w:rPr>
        <w:t>-</w:t>
      </w:r>
      <w:r>
        <w:t xml:space="preserve"> </w:t>
      </w:r>
      <w:r>
        <w:rPr>
          <w:rStyle w:val="hljs-attr"/>
        </w:rPr>
        <w:t>BearerAuth:</w:t>
      </w:r>
      <w:r>
        <w:t xml:space="preserve"> []</w:t>
      </w:r>
    </w:p>
    <w:p w14:paraId="0EB3958B" w14:textId="77777777" w:rsidR="008531E5" w:rsidRDefault="008531E5" w:rsidP="008531E5">
      <w:pPr>
        <w:pStyle w:val="PL"/>
      </w:pPr>
      <w:r>
        <w:t xml:space="preserve">      operationId: ConfigurationRequest</w:t>
      </w:r>
    </w:p>
    <w:p w14:paraId="1A7CACF2" w14:textId="77777777" w:rsidR="008531E5" w:rsidRDefault="008531E5" w:rsidP="008531E5">
      <w:pPr>
        <w:pStyle w:val="PL"/>
      </w:pPr>
      <w:r>
        <w:t xml:space="preserve">      tags:</w:t>
      </w:r>
    </w:p>
    <w:p w14:paraId="3C038346" w14:textId="77777777" w:rsidR="008531E5" w:rsidRDefault="008531E5" w:rsidP="008531E5">
      <w:pPr>
        <w:pStyle w:val="PL"/>
      </w:pPr>
      <w:r>
        <w:t xml:space="preserve">        - LMC configurations (Collection)</w:t>
      </w:r>
    </w:p>
    <w:p w14:paraId="6DCFF995" w14:textId="77777777" w:rsidR="008531E5" w:rsidRDefault="008531E5" w:rsidP="008531E5">
      <w:pPr>
        <w:pStyle w:val="PL"/>
      </w:pPr>
      <w:r>
        <w:t xml:space="preserve">      responses:</w:t>
      </w:r>
    </w:p>
    <w:p w14:paraId="5EA6AB35" w14:textId="77777777" w:rsidR="008531E5" w:rsidRDefault="008531E5" w:rsidP="008531E5">
      <w:pPr>
        <w:pStyle w:val="PL"/>
      </w:pPr>
      <w:r>
        <w:t xml:space="preserve">        '200':</w:t>
      </w:r>
    </w:p>
    <w:p w14:paraId="3B03079E" w14:textId="77777777" w:rsidR="008531E5" w:rsidRDefault="008531E5" w:rsidP="008531E5">
      <w:pPr>
        <w:pStyle w:val="PL"/>
      </w:pPr>
      <w:r>
        <w:t xml:space="preserve">          description: Successful submission of location report.</w:t>
      </w:r>
    </w:p>
    <w:p w14:paraId="7E47F96F" w14:textId="77777777" w:rsidR="008531E5" w:rsidRDefault="008531E5" w:rsidP="008531E5">
      <w:pPr>
        <w:pStyle w:val="PL"/>
      </w:pPr>
      <w:r>
        <w:lastRenderedPageBreak/>
        <w:t xml:space="preserve">          content:</w:t>
      </w:r>
    </w:p>
    <w:p w14:paraId="2A390AA4" w14:textId="77777777" w:rsidR="008531E5" w:rsidRDefault="008531E5" w:rsidP="008531E5">
      <w:pPr>
        <w:pStyle w:val="PL"/>
      </w:pPr>
      <w:r>
        <w:t xml:space="preserve">            application/json:</w:t>
      </w:r>
    </w:p>
    <w:p w14:paraId="6959FE08" w14:textId="77777777" w:rsidR="008531E5" w:rsidRDefault="008531E5" w:rsidP="008531E5">
      <w:pPr>
        <w:pStyle w:val="PL"/>
      </w:pPr>
      <w:r>
        <w:t xml:space="preserve">              schema:</w:t>
      </w:r>
    </w:p>
    <w:p w14:paraId="3C736B8C" w14:textId="77777777" w:rsidR="008531E5" w:rsidRDefault="008531E5" w:rsidP="008531E5">
      <w:pPr>
        <w:pStyle w:val="PL"/>
      </w:pPr>
      <w:r>
        <w:t xml:space="preserve">                $ref: '#/components/schemas/LocationConfiguration'</w:t>
      </w:r>
    </w:p>
    <w:p w14:paraId="32F1B041" w14:textId="77777777" w:rsidR="008531E5" w:rsidRDefault="008531E5" w:rsidP="008531E5">
      <w:pPr>
        <w:pStyle w:val="PL"/>
      </w:pPr>
      <w:r>
        <w:t xml:space="preserve">        '307':</w:t>
      </w:r>
    </w:p>
    <w:p w14:paraId="7D0371A5" w14:textId="77777777" w:rsidR="008531E5" w:rsidRDefault="008531E5" w:rsidP="008531E5">
      <w:pPr>
        <w:pStyle w:val="PL"/>
      </w:pPr>
      <w:r>
        <w:t xml:space="preserve">          $ref: 'TS29571_CommonData.yaml#/components/responses/307'</w:t>
      </w:r>
    </w:p>
    <w:p w14:paraId="082BC473" w14:textId="77777777" w:rsidR="008531E5" w:rsidRDefault="008531E5" w:rsidP="008531E5">
      <w:pPr>
        <w:pStyle w:val="PL"/>
      </w:pPr>
      <w:r>
        <w:t xml:space="preserve">        '308':</w:t>
      </w:r>
    </w:p>
    <w:p w14:paraId="121C2CD9" w14:textId="77777777" w:rsidR="008531E5" w:rsidRDefault="008531E5" w:rsidP="008531E5">
      <w:pPr>
        <w:pStyle w:val="PL"/>
      </w:pPr>
      <w:r>
        <w:t xml:space="preserve">          $ref: 'TS29571_CommonData.yaml#/components/responses/308'</w:t>
      </w:r>
    </w:p>
    <w:p w14:paraId="5DF135BB" w14:textId="77777777" w:rsidR="008531E5" w:rsidRDefault="008531E5" w:rsidP="008531E5">
      <w:pPr>
        <w:pStyle w:val="PL"/>
      </w:pPr>
      <w:r>
        <w:t xml:space="preserve">        '400':</w:t>
      </w:r>
    </w:p>
    <w:p w14:paraId="09A729EB" w14:textId="77777777" w:rsidR="008531E5" w:rsidRDefault="008531E5" w:rsidP="008531E5">
      <w:pPr>
        <w:pStyle w:val="PL"/>
      </w:pPr>
      <w:r>
        <w:t xml:space="preserve">          $ref: 'TS29571_CommonData.yaml#/components/responses/400'</w:t>
      </w:r>
    </w:p>
    <w:p w14:paraId="6CFFCDD2" w14:textId="77777777" w:rsidR="008531E5" w:rsidRDefault="008531E5" w:rsidP="008531E5">
      <w:pPr>
        <w:pStyle w:val="PL"/>
      </w:pPr>
      <w:r>
        <w:t xml:space="preserve">        '401':</w:t>
      </w:r>
    </w:p>
    <w:p w14:paraId="2C87ECFF" w14:textId="77777777" w:rsidR="008531E5" w:rsidRDefault="008531E5" w:rsidP="008531E5">
      <w:pPr>
        <w:pStyle w:val="PL"/>
      </w:pPr>
      <w:r>
        <w:t xml:space="preserve">          $ref: 'TS29571_CommonData.yaml#/components/responses/401'</w:t>
      </w:r>
    </w:p>
    <w:p w14:paraId="759BC847" w14:textId="77777777" w:rsidR="008531E5" w:rsidRDefault="008531E5" w:rsidP="008531E5">
      <w:pPr>
        <w:pStyle w:val="PL"/>
      </w:pPr>
      <w:r>
        <w:t xml:space="preserve">        '403':</w:t>
      </w:r>
    </w:p>
    <w:p w14:paraId="745F3D3B" w14:textId="77777777" w:rsidR="008531E5" w:rsidRDefault="008531E5" w:rsidP="008531E5">
      <w:pPr>
        <w:pStyle w:val="PL"/>
      </w:pPr>
      <w:r>
        <w:t xml:space="preserve">          $ref: 'TS29571_CommonData.yaml#/components/responses/403'</w:t>
      </w:r>
    </w:p>
    <w:p w14:paraId="04BD00F1" w14:textId="77777777" w:rsidR="008531E5" w:rsidRDefault="008531E5" w:rsidP="008531E5">
      <w:pPr>
        <w:pStyle w:val="PL"/>
      </w:pPr>
      <w:r>
        <w:t xml:space="preserve">        '404':</w:t>
      </w:r>
    </w:p>
    <w:p w14:paraId="61D9BE71" w14:textId="77777777" w:rsidR="008531E5" w:rsidRDefault="008531E5" w:rsidP="008531E5">
      <w:pPr>
        <w:pStyle w:val="PL"/>
      </w:pPr>
      <w:r>
        <w:t xml:space="preserve">          $ref: 'TS29571_CommonData.yaml#/components/responses/404'</w:t>
      </w:r>
    </w:p>
    <w:p w14:paraId="796BEB49" w14:textId="77777777" w:rsidR="008531E5" w:rsidRDefault="008531E5" w:rsidP="008531E5">
      <w:pPr>
        <w:pStyle w:val="PL"/>
      </w:pPr>
      <w:r>
        <w:t xml:space="preserve">        '406':</w:t>
      </w:r>
    </w:p>
    <w:p w14:paraId="3C2E417C" w14:textId="77777777" w:rsidR="008531E5" w:rsidRDefault="008531E5" w:rsidP="008531E5">
      <w:pPr>
        <w:pStyle w:val="PL"/>
      </w:pPr>
      <w:r>
        <w:t xml:space="preserve">          $ref: 'TS29571_CommonData.yaml#/components/responses/406'</w:t>
      </w:r>
    </w:p>
    <w:p w14:paraId="55931686" w14:textId="77777777" w:rsidR="008531E5" w:rsidRDefault="008531E5" w:rsidP="008531E5">
      <w:pPr>
        <w:pStyle w:val="PL"/>
      </w:pPr>
      <w:r>
        <w:t xml:space="preserve">        '429':</w:t>
      </w:r>
    </w:p>
    <w:p w14:paraId="06D402C7" w14:textId="77777777" w:rsidR="008531E5" w:rsidRDefault="008531E5" w:rsidP="008531E5">
      <w:pPr>
        <w:pStyle w:val="PL"/>
      </w:pPr>
      <w:r>
        <w:t xml:space="preserve">          $ref: 'TS29571_CommonData.yaml#/components/responses/429'</w:t>
      </w:r>
    </w:p>
    <w:p w14:paraId="0E7B3595" w14:textId="77777777" w:rsidR="008531E5" w:rsidRDefault="008531E5" w:rsidP="008531E5">
      <w:pPr>
        <w:pStyle w:val="PL"/>
      </w:pPr>
      <w:r>
        <w:t xml:space="preserve">        '500':</w:t>
      </w:r>
    </w:p>
    <w:p w14:paraId="27C34BD4" w14:textId="77777777" w:rsidR="008531E5" w:rsidRDefault="008531E5" w:rsidP="008531E5">
      <w:pPr>
        <w:pStyle w:val="PL"/>
      </w:pPr>
      <w:r>
        <w:t xml:space="preserve">          $ref: 'TS29571_CommonData.yaml#/components/responses/500'</w:t>
      </w:r>
    </w:p>
    <w:p w14:paraId="0A40CE6C" w14:textId="77777777" w:rsidR="008531E5" w:rsidRDefault="008531E5" w:rsidP="008531E5">
      <w:pPr>
        <w:pStyle w:val="PL"/>
      </w:pPr>
      <w:r>
        <w:t xml:space="preserve">        '503':</w:t>
      </w:r>
    </w:p>
    <w:p w14:paraId="733BC6DE" w14:textId="77777777" w:rsidR="008531E5" w:rsidRDefault="008531E5" w:rsidP="008531E5">
      <w:pPr>
        <w:pStyle w:val="PL"/>
      </w:pPr>
      <w:r>
        <w:t xml:space="preserve">          $ref: 'TS29571_CommonData.yaml#/components/responses/503'</w:t>
      </w:r>
    </w:p>
    <w:p w14:paraId="57493758" w14:textId="77777777" w:rsidR="008531E5" w:rsidRDefault="008531E5" w:rsidP="008531E5">
      <w:pPr>
        <w:pStyle w:val="PL"/>
      </w:pPr>
      <w:r>
        <w:t xml:space="preserve">        default:</w:t>
      </w:r>
    </w:p>
    <w:p w14:paraId="2EDD1F2F" w14:textId="77777777" w:rsidR="008531E5" w:rsidRDefault="008531E5" w:rsidP="008531E5">
      <w:pPr>
        <w:pStyle w:val="PL"/>
      </w:pPr>
      <w:r>
        <w:t xml:space="preserve">          $ref: 'TS29571_CommonData.yaml#/components/responses/default'</w:t>
      </w:r>
    </w:p>
    <w:p w14:paraId="74021D58" w14:textId="77777777" w:rsidR="008531E5" w:rsidRDefault="008531E5" w:rsidP="008531E5">
      <w:pPr>
        <w:pStyle w:val="PL"/>
      </w:pPr>
    </w:p>
    <w:p w14:paraId="04E2A3D5" w14:textId="77777777" w:rsidR="008531E5" w:rsidRDefault="008531E5"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1CFF302B" w14:textId="77777777" w:rsidR="00AE0D2F" w:rsidRDefault="00AE0D2F" w:rsidP="00AE0D2F">
      <w:pPr>
        <w:pStyle w:val="PL"/>
      </w:pPr>
      <w:r>
        <w:t xml:space="preserve">        pei:</w:t>
      </w:r>
    </w:p>
    <w:p w14:paraId="02B7058D" w14:textId="77777777" w:rsidR="008155DA" w:rsidRDefault="00AE0D2F" w:rsidP="00AE0D2F">
      <w:pPr>
        <w:pStyle w:val="PL"/>
      </w:pPr>
      <w:r>
        <w:t xml:space="preserve">          </w:t>
      </w:r>
      <w:r w:rsidRPr="00F25C88">
        <w:t>$ref: 'TS29571_CommonData.yaml#/components/schemas/</w:t>
      </w:r>
      <w:r>
        <w:t>Pei</w:t>
      </w:r>
      <w:r w:rsidRPr="00F25C88">
        <w:t>'</w:t>
      </w:r>
    </w:p>
    <w:p w14:paraId="04E79C12" w14:textId="650B6F3B" w:rsidR="00AE0D2F" w:rsidRDefault="00AE0D2F" w:rsidP="00AE0D2F">
      <w:pPr>
        <w:pStyle w:val="PL"/>
      </w:pPr>
      <w:r>
        <w:t xml:space="preserve">        supi:</w:t>
      </w:r>
    </w:p>
    <w:p w14:paraId="4B50405C" w14:textId="445B05BA" w:rsidR="00AE0D2F" w:rsidRDefault="00AE0D2F" w:rsidP="00AE0D2F">
      <w:pPr>
        <w:pStyle w:val="PL"/>
      </w:pPr>
      <w:r>
        <w:t xml:space="preserve">          </w:t>
      </w:r>
      <w:r w:rsidRPr="00F25C88">
        <w:t>$ref: 'TS29571_CommonData.yaml#/components/schemas/</w:t>
      </w:r>
      <w:r>
        <w:t>Supi</w:t>
      </w:r>
      <w:r w:rsidRPr="00F25C88">
        <w:t>'</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lastRenderedPageBreak/>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lastRenderedPageBreak/>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lastRenderedPageBreak/>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lastRenderedPageBreak/>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lastRenderedPageBreak/>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lastRenderedPageBreak/>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488" w:name="_Hlk192151950"/>
      <w:r>
        <w:t>requestLocationHistory</w:t>
      </w:r>
      <w:bookmarkEnd w:id="488"/>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lastRenderedPageBreak/>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73C2E48C" w14:textId="77777777" w:rsidR="00483F39" w:rsidRDefault="00483F39" w:rsidP="00483F39">
      <w:pPr>
        <w:pStyle w:val="PL"/>
      </w:pPr>
    </w:p>
    <w:p w14:paraId="4FA694A1" w14:textId="77777777" w:rsidR="00483F39" w:rsidRDefault="00483F39" w:rsidP="00483F39">
      <w:pPr>
        <w:pStyle w:val="PL"/>
      </w:pPr>
    </w:p>
    <w:p w14:paraId="62F1D542" w14:textId="74BE9D54" w:rsidR="00483F39" w:rsidRDefault="00483F39" w:rsidP="00483F39">
      <w:pPr>
        <w:pStyle w:val="PL"/>
      </w:pPr>
      <w:r>
        <w:t xml:space="preserve">    MCUELocation:</w:t>
      </w:r>
    </w:p>
    <w:p w14:paraId="728F282E" w14:textId="77777777" w:rsidR="00483F39" w:rsidRDefault="00483F39" w:rsidP="00483F39">
      <w:pPr>
        <w:pStyle w:val="PL"/>
      </w:pPr>
      <w:r>
        <w:t xml:space="preserve">      description: Describes the parameters to perform LMS Location reports.</w:t>
      </w:r>
    </w:p>
    <w:p w14:paraId="7905596E" w14:textId="77777777" w:rsidR="00483F39" w:rsidRDefault="00483F39" w:rsidP="00483F39">
      <w:pPr>
        <w:pStyle w:val="PL"/>
      </w:pPr>
      <w:r>
        <w:t xml:space="preserve">      type: object</w:t>
      </w:r>
    </w:p>
    <w:p w14:paraId="5D44C061" w14:textId="77777777" w:rsidR="00483F39" w:rsidRDefault="00483F39" w:rsidP="00483F39">
      <w:pPr>
        <w:pStyle w:val="PL"/>
      </w:pPr>
      <w:r>
        <w:t xml:space="preserve">      properties:</w:t>
      </w:r>
    </w:p>
    <w:p w14:paraId="319526FA" w14:textId="77777777" w:rsidR="00483F39" w:rsidRPr="002736A8" w:rsidRDefault="00483F39" w:rsidP="00483F39">
      <w:pPr>
        <w:pStyle w:val="PL"/>
      </w:pPr>
      <w:r>
        <w:t xml:space="preserve">        functionalAlias:</w:t>
      </w:r>
    </w:p>
    <w:p w14:paraId="42050136"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550C5DE4" w14:textId="77777777" w:rsidR="00483F39" w:rsidRDefault="00483F39" w:rsidP="00483F39">
      <w:pPr>
        <w:pStyle w:val="PL"/>
      </w:pPr>
      <w:r>
        <w:t xml:space="preserve">        interRatType:</w:t>
      </w:r>
    </w:p>
    <w:p w14:paraId="567AD589" w14:textId="77777777" w:rsidR="00483F39" w:rsidRDefault="00483F39" w:rsidP="00483F39">
      <w:pPr>
        <w:pStyle w:val="PL"/>
      </w:pPr>
      <w:r>
        <w:t xml:space="preserve">          $ref: '#/components/schemas/InterRatType'</w:t>
      </w:r>
    </w:p>
    <w:p w14:paraId="415EBD37" w14:textId="77777777" w:rsidR="00483F39" w:rsidRDefault="00483F39" w:rsidP="00483F39">
      <w:pPr>
        <w:pStyle w:val="PL"/>
      </w:pPr>
      <w:r w:rsidRPr="00397845">
        <w:t xml:space="preserve">        </w:t>
      </w:r>
      <w:r>
        <w:t>l</w:t>
      </w:r>
      <w:r w:rsidRPr="00397845">
        <w:t>ocation</w:t>
      </w:r>
      <w:r>
        <w:t>Data</w:t>
      </w:r>
      <w:r w:rsidRPr="00397845">
        <w:t>:</w:t>
      </w:r>
    </w:p>
    <w:p w14:paraId="6A8DB5A7" w14:textId="77777777" w:rsidR="00483F39" w:rsidRDefault="00483F39" w:rsidP="00483F39">
      <w:pPr>
        <w:pStyle w:val="PL"/>
      </w:pPr>
      <w:r>
        <w:t xml:space="preserve">          $ref: '#/components/schemas/LocationInfo'</w:t>
      </w:r>
    </w:p>
    <w:p w14:paraId="597EBD3B" w14:textId="77777777" w:rsidR="00483F39" w:rsidRDefault="00483F39" w:rsidP="00483F39">
      <w:pPr>
        <w:pStyle w:val="PL"/>
      </w:pPr>
      <w:r>
        <w:t xml:space="preserve">        locTimestamp:</w:t>
      </w:r>
    </w:p>
    <w:p w14:paraId="6E2E5A0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0341617E" w14:textId="77777777" w:rsidR="00483F39" w:rsidRDefault="00483F39" w:rsidP="00483F39">
      <w:pPr>
        <w:pStyle w:val="PL"/>
      </w:pPr>
      <w:r>
        <w:t xml:space="preserve">        mclocClientId:</w:t>
      </w:r>
    </w:p>
    <w:p w14:paraId="7E45DE3C" w14:textId="77777777" w:rsidR="00483F39" w:rsidRDefault="00483F39" w:rsidP="00483F39">
      <w:pPr>
        <w:pStyle w:val="PL"/>
      </w:pPr>
      <w:r>
        <w:t xml:space="preserve">          $ref: '#/components/schemas/MclocClientId'</w:t>
      </w:r>
    </w:p>
    <w:p w14:paraId="596B9E3B" w14:textId="77777777" w:rsidR="00483F39" w:rsidRDefault="00483F39" w:rsidP="00483F39">
      <w:pPr>
        <w:pStyle w:val="PL"/>
      </w:pPr>
      <w:r>
        <w:t xml:space="preserve">        mcServiceUELabel:</w:t>
      </w:r>
    </w:p>
    <w:p w14:paraId="10A226B6" w14:textId="77777777" w:rsidR="00483F39" w:rsidRDefault="00483F39" w:rsidP="00483F39">
      <w:pPr>
        <w:pStyle w:val="PL"/>
      </w:pPr>
      <w:r>
        <w:t xml:space="preserve">          type: string</w:t>
      </w:r>
    </w:p>
    <w:p w14:paraId="37B3CF76" w14:textId="77777777" w:rsidR="00483F39" w:rsidRDefault="00483F39" w:rsidP="00483F39">
      <w:pPr>
        <w:pStyle w:val="PL"/>
      </w:pPr>
      <w:r>
        <w:t xml:space="preserve">          description: U</w:t>
      </w:r>
      <w:r w:rsidRPr="00397845">
        <w:t xml:space="preserve">sed to identify the reporting </w:t>
      </w:r>
      <w:r>
        <w:t>MC UE for the end users</w:t>
      </w:r>
      <w:r w:rsidRPr="00397845">
        <w:t xml:space="preserve">, this </w:t>
      </w:r>
      <w:r>
        <w:t>may be used</w:t>
      </w:r>
    </w:p>
    <w:p w14:paraId="082AB651" w14:textId="77777777" w:rsidR="00483F39" w:rsidRDefault="00483F39" w:rsidP="00483F39">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69A0E9BC" w14:textId="77777777" w:rsidR="00483F39" w:rsidRDefault="00483F39" w:rsidP="00483F39">
      <w:pPr>
        <w:pStyle w:val="PL"/>
      </w:pPr>
      <w:r>
        <w:t xml:space="preserve">        reportId:</w:t>
      </w:r>
    </w:p>
    <w:p w14:paraId="5D33C6DC" w14:textId="77777777" w:rsidR="00483F39" w:rsidRDefault="00483F39" w:rsidP="00483F39">
      <w:pPr>
        <w:pStyle w:val="PL"/>
      </w:pPr>
      <w:r>
        <w:t xml:space="preserve">          type: string</w:t>
      </w:r>
    </w:p>
    <w:p w14:paraId="2660BF8A" w14:textId="77777777" w:rsidR="00483F39" w:rsidRDefault="00483F39" w:rsidP="00483F39">
      <w:pPr>
        <w:pStyle w:val="PL"/>
      </w:pPr>
      <w:r>
        <w:t xml:space="preserve">          description: Attribute is used to return the value in the RequestId attribute </w:t>
      </w:r>
    </w:p>
    <w:p w14:paraId="68A0CDE6" w14:textId="77777777" w:rsidR="00483F39" w:rsidRDefault="00483F39" w:rsidP="00483F39">
      <w:pPr>
        <w:pStyle w:val="PL"/>
      </w:pPr>
      <w:r>
        <w:t xml:space="preserve">            in the an Location Request.</w:t>
      </w:r>
    </w:p>
    <w:p w14:paraId="7C07D64E" w14:textId="77777777" w:rsidR="00483F39" w:rsidRDefault="00483F39" w:rsidP="00483F39">
      <w:pPr>
        <w:pStyle w:val="PL"/>
      </w:pPr>
      <w:r>
        <w:t xml:space="preserve">        reportType:</w:t>
      </w:r>
    </w:p>
    <w:p w14:paraId="53B561CD" w14:textId="77777777" w:rsidR="00483F39" w:rsidRDefault="00483F39" w:rsidP="00483F39">
      <w:pPr>
        <w:pStyle w:val="PL"/>
      </w:pPr>
      <w:r>
        <w:t xml:space="preserve">          $ref: '#/components/schemas/ReportType'</w:t>
      </w:r>
    </w:p>
    <w:p w14:paraId="7075CBDD" w14:textId="77777777" w:rsidR="00483F39" w:rsidRDefault="00483F39" w:rsidP="00483F39">
      <w:pPr>
        <w:pStyle w:val="PL"/>
      </w:pPr>
      <w:r>
        <w:t xml:space="preserve">        triggerId:</w:t>
      </w:r>
    </w:p>
    <w:p w14:paraId="721AC7AE" w14:textId="77777777" w:rsidR="00483F39" w:rsidRDefault="00483F39" w:rsidP="00483F39">
      <w:pPr>
        <w:pStyle w:val="PL"/>
      </w:pPr>
      <w:r>
        <w:t xml:space="preserve">          type: array</w:t>
      </w:r>
    </w:p>
    <w:p w14:paraId="086B5BB8" w14:textId="77777777" w:rsidR="00483F39" w:rsidRDefault="00483F39" w:rsidP="00483F39">
      <w:pPr>
        <w:pStyle w:val="PL"/>
      </w:pPr>
      <w:r>
        <w:t xml:space="preserve">          items:</w:t>
      </w:r>
    </w:p>
    <w:p w14:paraId="19AA5EEA" w14:textId="77777777" w:rsidR="00483F39" w:rsidRDefault="00483F39" w:rsidP="00483F39">
      <w:pPr>
        <w:pStyle w:val="PL"/>
      </w:pPr>
      <w:r>
        <w:t xml:space="preserve">            type: string</w:t>
      </w:r>
    </w:p>
    <w:p w14:paraId="3807EBE8" w14:textId="77777777" w:rsidR="00483F39" w:rsidRDefault="00483F39" w:rsidP="00483F39">
      <w:pPr>
        <w:pStyle w:val="PL"/>
      </w:pPr>
      <w:r>
        <w:t xml:space="preserve">            description: Attribute</w:t>
      </w:r>
      <w:r w:rsidRPr="00434226">
        <w:t xml:space="preserve"> which can occur multiple times that contain the value </w:t>
      </w:r>
    </w:p>
    <w:p w14:paraId="22F20643"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39E71028" w14:textId="77777777" w:rsidR="00483F39" w:rsidRDefault="00483F39" w:rsidP="00483F39">
      <w:pPr>
        <w:pStyle w:val="PL"/>
      </w:pPr>
      <w:r>
        <w:t xml:space="preserve">        locationHistoryData:</w:t>
      </w:r>
    </w:p>
    <w:p w14:paraId="7063A3DF" w14:textId="77777777" w:rsidR="00483F39" w:rsidRDefault="00483F39" w:rsidP="00483F39">
      <w:pPr>
        <w:pStyle w:val="PL"/>
      </w:pPr>
      <w:r>
        <w:t xml:space="preserve">          $ref: '#/components/schemas/LocationHistoryData'</w:t>
      </w:r>
    </w:p>
    <w:p w14:paraId="39929DF2" w14:textId="77777777" w:rsidR="00483F39" w:rsidRDefault="00483F39" w:rsidP="00483F39">
      <w:pPr>
        <w:pStyle w:val="PL"/>
      </w:pPr>
      <w:r>
        <w:t xml:space="preserve">        locationHistoryStatus:</w:t>
      </w:r>
    </w:p>
    <w:p w14:paraId="48C2112C" w14:textId="77777777" w:rsidR="00483F39" w:rsidRDefault="00483F39" w:rsidP="00483F39">
      <w:pPr>
        <w:pStyle w:val="PL"/>
      </w:pPr>
      <w:r>
        <w:t xml:space="preserve">          $ref: '#/components/schemas/LocationHistoryStatus'</w:t>
      </w:r>
    </w:p>
    <w:p w14:paraId="5819B108" w14:textId="77777777" w:rsidR="00483F39" w:rsidRDefault="00483F39" w:rsidP="00483F39">
      <w:pPr>
        <w:pStyle w:val="PL"/>
      </w:pPr>
      <w:r>
        <w:t xml:space="preserve">    MclocClientId:</w:t>
      </w:r>
    </w:p>
    <w:p w14:paraId="6CA956E5" w14:textId="77777777" w:rsidR="00483F39" w:rsidRDefault="00483F39" w:rsidP="00483F39">
      <w:pPr>
        <w:pStyle w:val="PL"/>
      </w:pPr>
      <w:r>
        <w:t xml:space="preserve">      type: string</w:t>
      </w:r>
    </w:p>
    <w:p w14:paraId="37778AF9" w14:textId="77777777" w:rsidR="00483F39" w:rsidRDefault="00483F39" w:rsidP="00483F39">
      <w:pPr>
        <w:pStyle w:val="PL"/>
      </w:pPr>
      <w:r>
        <w:t xml:space="preserve">      format: uuid</w:t>
      </w:r>
    </w:p>
    <w:p w14:paraId="001B4EFF" w14:textId="77777777" w:rsidR="00483F39" w:rsidRDefault="00483F39" w:rsidP="00483F39">
      <w:pPr>
        <w:pStyle w:val="PL"/>
      </w:pPr>
      <w:r>
        <w:t xml:space="preserve">      description: U</w:t>
      </w:r>
      <w:r w:rsidRPr="00397845">
        <w:t>sed to identify the reporting LMC, this is required when multiple location</w:t>
      </w:r>
    </w:p>
    <w:p w14:paraId="32B24CA0" w14:textId="77777777" w:rsidR="00483F39" w:rsidRDefault="00483F39" w:rsidP="00483F39">
      <w:pPr>
        <w:pStyle w:val="PL"/>
      </w:pPr>
      <w:r>
        <w:t xml:space="preserve">        </w:t>
      </w:r>
      <w:r w:rsidRPr="00397845">
        <w:t xml:space="preserve">information responses for different requested </w:t>
      </w:r>
      <w:r>
        <w:t>LMC</w:t>
      </w:r>
      <w:r w:rsidRPr="00397845">
        <w:t xml:space="preserve"> are sent.</w:t>
      </w:r>
    </w:p>
    <w:p w14:paraId="7D32749C" w14:textId="77777777" w:rsidR="00483F39" w:rsidRDefault="00483F39" w:rsidP="00483F39">
      <w:pPr>
        <w:pStyle w:val="PL"/>
      </w:pPr>
    </w:p>
    <w:p w14:paraId="13B06EC6" w14:textId="77777777" w:rsidR="00483F39" w:rsidRDefault="00483F39" w:rsidP="00483F39">
      <w:pPr>
        <w:pStyle w:val="PL"/>
      </w:pPr>
      <w:r>
        <w:t xml:space="preserve">    LocationInfo:</w:t>
      </w:r>
    </w:p>
    <w:p w14:paraId="72965D32" w14:textId="77777777" w:rsidR="00483F39" w:rsidRDefault="00483F39" w:rsidP="00483F39">
      <w:pPr>
        <w:pStyle w:val="PL"/>
      </w:pPr>
      <w:r>
        <w:t xml:space="preserve">      description: </w:t>
      </w:r>
      <w:r w:rsidRPr="00201A95">
        <w:t>object that includes coordinates typically obtained from GPS.</w:t>
      </w:r>
    </w:p>
    <w:p w14:paraId="0D823B02" w14:textId="77777777" w:rsidR="00483F39" w:rsidRDefault="00483F39" w:rsidP="00483F39">
      <w:pPr>
        <w:pStyle w:val="PL"/>
      </w:pPr>
      <w:r>
        <w:t xml:space="preserve">      type: object</w:t>
      </w:r>
    </w:p>
    <w:p w14:paraId="581E684F" w14:textId="77777777" w:rsidR="00483F39" w:rsidRDefault="00483F39" w:rsidP="00483F39">
      <w:pPr>
        <w:pStyle w:val="PL"/>
      </w:pPr>
      <w:r>
        <w:t xml:space="preserve">      properties:</w:t>
      </w:r>
    </w:p>
    <w:p w14:paraId="21947B76" w14:textId="77777777" w:rsidR="00483F39" w:rsidRDefault="00483F39" w:rsidP="00483F39">
      <w:pPr>
        <w:pStyle w:val="PL"/>
      </w:pPr>
      <w:r>
        <w:t xml:space="preserve">        currentCoordinate:</w:t>
      </w:r>
    </w:p>
    <w:p w14:paraId="585132C3" w14:textId="77777777" w:rsidR="00483F39" w:rsidRDefault="00483F39" w:rsidP="00483F39">
      <w:pPr>
        <w:pStyle w:val="PL"/>
      </w:pPr>
      <w:r>
        <w:t xml:space="preserve">          $ref: '#/components/schemas/CurrentCoordinate'</w:t>
      </w:r>
    </w:p>
    <w:p w14:paraId="3E1534F6" w14:textId="77777777" w:rsidR="00483F39" w:rsidRPr="00AC7671" w:rsidRDefault="00483F39" w:rsidP="00483F39">
      <w:pPr>
        <w:pStyle w:val="PL"/>
        <w:rPr>
          <w:lang w:val="en-US"/>
        </w:rPr>
      </w:pPr>
      <w:r>
        <w:t xml:space="preserve">        </w:t>
      </w:r>
      <w:r w:rsidRPr="00AC7671">
        <w:rPr>
          <w:lang w:val="en-US"/>
        </w:rPr>
        <w:t>ecgi:</w:t>
      </w:r>
    </w:p>
    <w:p w14:paraId="4E9D9E34" w14:textId="77777777" w:rsidR="00483F39" w:rsidRDefault="00483F39" w:rsidP="00483F39">
      <w:pPr>
        <w:pStyle w:val="PL"/>
      </w:pPr>
      <w:r w:rsidRPr="0092088B">
        <w:t xml:space="preserve">          $ref: 'TS29571_CommonData.yaml#/components/schemas/Ecgi'</w:t>
      </w:r>
    </w:p>
    <w:p w14:paraId="0FCB0CC2" w14:textId="77777777" w:rsidR="00483F39" w:rsidRPr="00856F8E" w:rsidRDefault="00483F39" w:rsidP="00483F39">
      <w:pPr>
        <w:pStyle w:val="PL"/>
      </w:pPr>
      <w:r w:rsidRPr="00856F8E">
        <w:t xml:space="preserve">        mbmsSaiId:</w:t>
      </w:r>
    </w:p>
    <w:p w14:paraId="7BB5161C" w14:textId="77777777" w:rsidR="00483F39" w:rsidRPr="00856F8E" w:rsidRDefault="00483F39" w:rsidP="00483F39">
      <w:pPr>
        <w:pStyle w:val="PL"/>
      </w:pPr>
      <w:r w:rsidRPr="00856F8E">
        <w:t xml:space="preserve">          type: </w:t>
      </w:r>
      <w:r>
        <w:t>integer</w:t>
      </w:r>
    </w:p>
    <w:p w14:paraId="6D1E33BE" w14:textId="77777777" w:rsidR="00483F39" w:rsidRDefault="00483F39" w:rsidP="00483F39">
      <w:pPr>
        <w:pStyle w:val="PL"/>
      </w:pPr>
      <w:r>
        <w:t xml:space="preserve">          minimum: 0</w:t>
      </w:r>
    </w:p>
    <w:p w14:paraId="3AB3FEBA" w14:textId="77777777" w:rsidR="00483F39" w:rsidRDefault="00483F39" w:rsidP="00483F39">
      <w:pPr>
        <w:pStyle w:val="PL"/>
      </w:pPr>
      <w:r>
        <w:t xml:space="preserve">          maximum: 65535</w:t>
      </w:r>
    </w:p>
    <w:p w14:paraId="26400568" w14:textId="77777777" w:rsidR="00483F39" w:rsidRPr="00856F8E" w:rsidRDefault="00483F39" w:rsidP="00483F39">
      <w:pPr>
        <w:pStyle w:val="PL"/>
      </w:pPr>
      <w:r w:rsidRPr="00856F8E">
        <w:t xml:space="preserve">          description: Attribute containing the MBMS Service Area Id the LMC is located in</w:t>
      </w:r>
      <w:r>
        <w:t>.</w:t>
      </w:r>
    </w:p>
    <w:p w14:paraId="011C2679" w14:textId="77777777" w:rsidR="00483F39" w:rsidRPr="00856F8E" w:rsidRDefault="00483F39" w:rsidP="00483F39">
      <w:pPr>
        <w:pStyle w:val="PL"/>
      </w:pPr>
      <w:r w:rsidRPr="00856F8E">
        <w:t xml:space="preserve">        mbsfnArea:</w:t>
      </w:r>
    </w:p>
    <w:p w14:paraId="2FFCB292" w14:textId="77777777" w:rsidR="00483F39" w:rsidRPr="00F11966"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0C5B50E0" w14:textId="77777777" w:rsidR="00483F39" w:rsidRPr="00AC7671" w:rsidRDefault="00483F39" w:rsidP="00483F39">
      <w:pPr>
        <w:pStyle w:val="PL"/>
        <w:rPr>
          <w:lang w:val="en-US"/>
        </w:rPr>
      </w:pPr>
      <w:r w:rsidRPr="002E03EA">
        <w:rPr>
          <w:lang w:val="en-US"/>
        </w:rPr>
        <w:t xml:space="preserve">        </w:t>
      </w:r>
      <w:r w:rsidRPr="00AC7671">
        <w:rPr>
          <w:lang w:val="en-US"/>
        </w:rPr>
        <w:t>ncgi:</w:t>
      </w:r>
    </w:p>
    <w:p w14:paraId="263A6B72" w14:textId="77777777" w:rsidR="00483F39" w:rsidRDefault="00483F39" w:rsidP="00483F39">
      <w:pPr>
        <w:pStyle w:val="PL"/>
      </w:pPr>
      <w:r w:rsidRPr="00767BC6">
        <w:t xml:space="preserve">          $ref: 'TS29571_CommonData.yaml#/components/schemas/Ncgi'</w:t>
      </w:r>
    </w:p>
    <w:p w14:paraId="2A38A9E1" w14:textId="77777777" w:rsidR="00483F39" w:rsidRDefault="00483F39" w:rsidP="00483F39">
      <w:pPr>
        <w:pStyle w:val="PL"/>
      </w:pPr>
      <w:r>
        <w:lastRenderedPageBreak/>
        <w:t xml:space="preserve">        neighbouringEcgi:</w:t>
      </w:r>
    </w:p>
    <w:p w14:paraId="5AD9D412" w14:textId="77777777" w:rsidR="00483F39" w:rsidRDefault="00483F39" w:rsidP="00483F39">
      <w:pPr>
        <w:pStyle w:val="PL"/>
      </w:pPr>
      <w:r>
        <w:t xml:space="preserve">          type: array</w:t>
      </w:r>
    </w:p>
    <w:p w14:paraId="71A9A8FD" w14:textId="77777777" w:rsidR="00483F39" w:rsidRDefault="00483F39" w:rsidP="00483F39">
      <w:pPr>
        <w:pStyle w:val="PL"/>
      </w:pPr>
      <w:r>
        <w:t xml:space="preserve">          items:</w:t>
      </w:r>
    </w:p>
    <w:p w14:paraId="14C4F064" w14:textId="77777777" w:rsidR="00483F39" w:rsidRPr="00767BC6" w:rsidRDefault="00483F39" w:rsidP="00483F39">
      <w:pPr>
        <w:pStyle w:val="PL"/>
      </w:pPr>
      <w:r w:rsidRPr="00767BC6">
        <w:t xml:space="preserve">            $ref: 'TS29571_CommonData.yaml#/components/schemas/Ecgi'</w:t>
      </w:r>
    </w:p>
    <w:p w14:paraId="6246F72E" w14:textId="77777777" w:rsidR="00483F39" w:rsidRDefault="00483F39" w:rsidP="00483F39">
      <w:pPr>
        <w:pStyle w:val="PL"/>
      </w:pPr>
      <w:r>
        <w:t xml:space="preserve">        neighbouringNcgi:</w:t>
      </w:r>
    </w:p>
    <w:p w14:paraId="57858B28" w14:textId="77777777" w:rsidR="00483F39" w:rsidRDefault="00483F39" w:rsidP="00483F39">
      <w:pPr>
        <w:pStyle w:val="PL"/>
      </w:pPr>
      <w:r>
        <w:t xml:space="preserve">          type: array</w:t>
      </w:r>
    </w:p>
    <w:p w14:paraId="39386981" w14:textId="77777777" w:rsidR="00483F39" w:rsidRDefault="00483F39" w:rsidP="00483F39">
      <w:pPr>
        <w:pStyle w:val="PL"/>
      </w:pPr>
      <w:r>
        <w:t xml:space="preserve">          items:</w:t>
      </w:r>
    </w:p>
    <w:p w14:paraId="443449E3" w14:textId="77777777" w:rsidR="00483F39" w:rsidRPr="00767BC6" w:rsidRDefault="00483F39" w:rsidP="00483F39">
      <w:pPr>
        <w:pStyle w:val="PL"/>
      </w:pPr>
      <w:r w:rsidRPr="00767BC6">
        <w:t xml:space="preserve">            $ref: 'TS29571_CommonData.yaml#/components/schemas/Ncgi'</w:t>
      </w:r>
    </w:p>
    <w:p w14:paraId="25036302" w14:textId="77777777" w:rsidR="00483F39" w:rsidRPr="00856F8E" w:rsidRDefault="00483F39" w:rsidP="00483F39">
      <w:pPr>
        <w:pStyle w:val="PL"/>
      </w:pPr>
      <w:r w:rsidRPr="00856F8E">
        <w:t xml:space="preserve">        </w:t>
      </w:r>
      <w:r>
        <w:t>nr</w:t>
      </w:r>
      <w:r w:rsidRPr="00EA5413">
        <w:t>5GMbsfsaArea</w:t>
      </w:r>
      <w:r w:rsidRPr="00856F8E">
        <w:t>:</w:t>
      </w:r>
    </w:p>
    <w:p w14:paraId="0DF9F987" w14:textId="77777777" w:rsidR="00483F39" w:rsidRPr="00767BC6" w:rsidRDefault="00483F39" w:rsidP="00483F39">
      <w:pPr>
        <w:pStyle w:val="PL"/>
      </w:pPr>
      <w:r w:rsidRPr="00767BC6">
        <w:t xml:space="preserve">          $ref: 'TS29571_CommonData.yaml#/components/schemas/</w:t>
      </w:r>
      <w:r>
        <w:t>MbsFsaId</w:t>
      </w:r>
      <w:r w:rsidRPr="00052626">
        <w:t>'</w:t>
      </w:r>
    </w:p>
    <w:p w14:paraId="49E6738E" w14:textId="77777777" w:rsidR="00483F39" w:rsidRPr="00856F8E" w:rsidRDefault="00483F39" w:rsidP="00483F39">
      <w:pPr>
        <w:pStyle w:val="PL"/>
      </w:pPr>
    </w:p>
    <w:p w14:paraId="28EBDB50" w14:textId="77777777" w:rsidR="00483F39" w:rsidRDefault="00483F39" w:rsidP="00483F39">
      <w:pPr>
        <w:pStyle w:val="PL"/>
      </w:pPr>
      <w:r>
        <w:t xml:space="preserve">    CurrentCoordinate:</w:t>
      </w:r>
    </w:p>
    <w:p w14:paraId="7B4965E6" w14:textId="77777777" w:rsidR="00483F39" w:rsidRDefault="00483F39" w:rsidP="00483F39">
      <w:pPr>
        <w:pStyle w:val="PL"/>
      </w:pPr>
      <w:r>
        <w:t xml:space="preserve">      description: This object contains one specific location point, speed and bearing (e.g., </w:t>
      </w:r>
    </w:p>
    <w:p w14:paraId="49D72097" w14:textId="77777777" w:rsidR="00483F39" w:rsidRDefault="00483F39" w:rsidP="00483F39">
      <w:pPr>
        <w:pStyle w:val="PL"/>
      </w:pPr>
      <w:r>
        <w:t xml:space="preserve">        received from a GPS reciever).</w:t>
      </w:r>
    </w:p>
    <w:p w14:paraId="5D0A1A65" w14:textId="77777777" w:rsidR="00483F39" w:rsidRDefault="00483F39" w:rsidP="00483F39">
      <w:pPr>
        <w:pStyle w:val="PL"/>
      </w:pPr>
      <w:r>
        <w:t xml:space="preserve">      type: object</w:t>
      </w:r>
    </w:p>
    <w:p w14:paraId="67A370DA" w14:textId="77777777" w:rsidR="00483F39" w:rsidRDefault="00483F39" w:rsidP="00483F39">
      <w:pPr>
        <w:pStyle w:val="PL"/>
      </w:pPr>
      <w:r>
        <w:t xml:space="preserve">      properties:</w:t>
      </w:r>
    </w:p>
    <w:p w14:paraId="042D4513" w14:textId="77777777" w:rsidR="00483F39" w:rsidRDefault="00483F39" w:rsidP="00483F39">
      <w:pPr>
        <w:pStyle w:val="PL"/>
      </w:pPr>
      <w:r>
        <w:t xml:space="preserve">        altitude:</w:t>
      </w:r>
    </w:p>
    <w:p w14:paraId="57BF9044" w14:textId="77777777" w:rsidR="00483F39" w:rsidRDefault="00483F39" w:rsidP="00483F39">
      <w:pPr>
        <w:pStyle w:val="PL"/>
      </w:pPr>
      <w:r>
        <w:t xml:space="preserve">          anyOf:</w:t>
      </w:r>
    </w:p>
    <w:p w14:paraId="6B0E5A8A" w14:textId="77777777" w:rsidR="00483F39" w:rsidRDefault="00483F39" w:rsidP="00483F39">
      <w:pPr>
        <w:pStyle w:val="PL"/>
      </w:pPr>
      <w:r>
        <w:t xml:space="preserve">            - $ref: '</w:t>
      </w:r>
      <w:r w:rsidRPr="00767BC6">
        <w:t>TS2957</w:t>
      </w:r>
      <w:r>
        <w:t>2</w:t>
      </w:r>
      <w:r w:rsidRPr="0066062C">
        <w:t>_Nlmf_Location</w:t>
      </w:r>
      <w:r w:rsidRPr="00767BC6">
        <w:t>.yaml</w:t>
      </w:r>
      <w:r>
        <w:t>#/components/schemas/Altitude'</w:t>
      </w:r>
    </w:p>
    <w:p w14:paraId="20B4582C" w14:textId="77777777" w:rsidR="00483F39" w:rsidRDefault="00483F39" w:rsidP="00483F39">
      <w:pPr>
        <w:pStyle w:val="PL"/>
      </w:pPr>
      <w:r>
        <w:t xml:space="preserve">        bearingAndSpeed:</w:t>
      </w:r>
    </w:p>
    <w:p w14:paraId="41A74329" w14:textId="77777777" w:rsidR="00483F39" w:rsidRDefault="00483F39" w:rsidP="00483F39">
      <w:pPr>
        <w:pStyle w:val="PL"/>
      </w:pPr>
      <w:r>
        <w:t xml:space="preserve">          anyOf:</w:t>
      </w:r>
    </w:p>
    <w:p w14:paraId="48C8580E"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HorizontalWithVerticalVelocity'</w:t>
      </w:r>
    </w:p>
    <w:p w14:paraId="48E6FAF6" w14:textId="77777777" w:rsidR="00483F39" w:rsidRDefault="00483F39" w:rsidP="00483F39">
      <w:pPr>
        <w:pStyle w:val="PL"/>
      </w:pPr>
      <w:r>
        <w:t xml:space="preserve">        geographicalCoordinate:</w:t>
      </w:r>
    </w:p>
    <w:p w14:paraId="60367C18" w14:textId="77777777" w:rsidR="00483F39" w:rsidRDefault="00483F39" w:rsidP="00483F39">
      <w:pPr>
        <w:pStyle w:val="PL"/>
      </w:pPr>
      <w:r>
        <w:t xml:space="preserve">          anyOf:</w:t>
      </w:r>
    </w:p>
    <w:p w14:paraId="25437E8F" w14:textId="77777777" w:rsidR="00483F39" w:rsidRDefault="00483F39" w:rsidP="00483F39">
      <w:pPr>
        <w:pStyle w:val="PL"/>
      </w:pPr>
      <w:r>
        <w:t xml:space="preserve">            - $ref: </w:t>
      </w:r>
      <w:r w:rsidRPr="00767BC6">
        <w:t>'TS2957</w:t>
      </w:r>
      <w:r>
        <w:t>2</w:t>
      </w:r>
      <w:r w:rsidRPr="0066062C">
        <w:t>_Nlmf_Location</w:t>
      </w:r>
      <w:r w:rsidRPr="00767BC6">
        <w:t>.yaml#/components/schemas</w:t>
      </w:r>
      <w:r>
        <w:t>/GeographicalCoordinates'</w:t>
      </w:r>
    </w:p>
    <w:p w14:paraId="295B059F" w14:textId="77777777" w:rsidR="00483F39" w:rsidRDefault="00483F39" w:rsidP="00483F39">
      <w:pPr>
        <w:pStyle w:val="PL"/>
      </w:pPr>
      <w:r>
        <w:t xml:space="preserve">        </w:t>
      </w:r>
      <w:r w:rsidRPr="000E0A07">
        <w:t>horizontalaccuracy</w:t>
      </w:r>
      <w:r>
        <w:t>:</w:t>
      </w:r>
    </w:p>
    <w:p w14:paraId="23F37E27" w14:textId="77777777" w:rsidR="00483F39" w:rsidRDefault="00483F39" w:rsidP="00483F39">
      <w:pPr>
        <w:pStyle w:val="PL"/>
      </w:pPr>
      <w:r>
        <w:t xml:space="preserve">          anyOf:</w:t>
      </w:r>
    </w:p>
    <w:p w14:paraId="4F3B6C64"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35BA2A72" w14:textId="77777777" w:rsidR="00483F39" w:rsidRDefault="00483F39" w:rsidP="00483F39">
      <w:pPr>
        <w:pStyle w:val="PL"/>
      </w:pPr>
      <w:r>
        <w:t xml:space="preserve">        vertical</w:t>
      </w:r>
      <w:r w:rsidRPr="000E0A07">
        <w:t>accuracy</w:t>
      </w:r>
      <w:r>
        <w:t>:</w:t>
      </w:r>
    </w:p>
    <w:p w14:paraId="41FB2364" w14:textId="77777777" w:rsidR="00483F39" w:rsidRDefault="00483F39" w:rsidP="00483F39">
      <w:pPr>
        <w:pStyle w:val="PL"/>
      </w:pPr>
      <w:r>
        <w:t xml:space="preserve">          anyOf:</w:t>
      </w:r>
    </w:p>
    <w:p w14:paraId="5A899436"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6B07B022" w14:textId="77777777" w:rsidR="00483F39" w:rsidRDefault="00483F39" w:rsidP="00483F39">
      <w:pPr>
        <w:pStyle w:val="PL"/>
      </w:pPr>
    </w:p>
    <w:p w14:paraId="20FD045C" w14:textId="77777777" w:rsidR="00483F39" w:rsidRDefault="00483F39" w:rsidP="00483F39">
      <w:pPr>
        <w:pStyle w:val="PL"/>
      </w:pPr>
    </w:p>
    <w:p w14:paraId="259D0894" w14:textId="77777777" w:rsidR="00483F39" w:rsidRDefault="00483F39" w:rsidP="00483F39">
      <w:pPr>
        <w:pStyle w:val="PL"/>
      </w:pPr>
    </w:p>
    <w:p w14:paraId="145ED05D" w14:textId="77777777" w:rsidR="00483F39" w:rsidRDefault="00483F39" w:rsidP="00483F39">
      <w:pPr>
        <w:pStyle w:val="PL"/>
      </w:pPr>
      <w:r>
        <w:t xml:space="preserve">    LocationHistoryData:</w:t>
      </w:r>
    </w:p>
    <w:p w14:paraId="146C34EA" w14:textId="77777777" w:rsidR="00483F39" w:rsidRDefault="00483F39" w:rsidP="00483F39">
      <w:pPr>
        <w:pStyle w:val="PL"/>
      </w:pPr>
      <w:r>
        <w:t xml:space="preserve">      description: This object contains one or multiple time stamped location information reports.</w:t>
      </w:r>
    </w:p>
    <w:p w14:paraId="1636A02B" w14:textId="77777777" w:rsidR="00483F39" w:rsidRDefault="00483F39" w:rsidP="00483F39">
      <w:pPr>
        <w:pStyle w:val="PL"/>
      </w:pPr>
      <w:r>
        <w:t xml:space="preserve">      type: array</w:t>
      </w:r>
    </w:p>
    <w:p w14:paraId="48AB5D13" w14:textId="77777777" w:rsidR="00483F39" w:rsidRDefault="00483F39" w:rsidP="00483F39">
      <w:pPr>
        <w:pStyle w:val="PL"/>
      </w:pPr>
      <w:r>
        <w:t xml:space="preserve">      items: </w:t>
      </w:r>
    </w:p>
    <w:p w14:paraId="711E785E" w14:textId="77777777" w:rsidR="00483F39" w:rsidRDefault="00483F39" w:rsidP="00483F39">
      <w:pPr>
        <w:pStyle w:val="PL"/>
      </w:pPr>
      <w:r>
        <w:t xml:space="preserve">        $ref: '#/components/schemas/LocationHistoryEvent'</w:t>
      </w:r>
    </w:p>
    <w:p w14:paraId="38FC9F84" w14:textId="77777777" w:rsidR="00483F39" w:rsidRDefault="00483F39" w:rsidP="00483F39">
      <w:pPr>
        <w:pStyle w:val="PL"/>
      </w:pPr>
    </w:p>
    <w:p w14:paraId="4E805E0C" w14:textId="77777777" w:rsidR="00483F39" w:rsidRDefault="00483F39" w:rsidP="00483F39">
      <w:pPr>
        <w:pStyle w:val="PL"/>
      </w:pPr>
    </w:p>
    <w:p w14:paraId="2DA4DD0F" w14:textId="77777777" w:rsidR="00483F39" w:rsidRDefault="00483F39" w:rsidP="00483F39">
      <w:pPr>
        <w:pStyle w:val="PL"/>
      </w:pPr>
      <w:r>
        <w:t xml:space="preserve">    LocationHistoryEvent:</w:t>
      </w:r>
    </w:p>
    <w:p w14:paraId="28C1551A" w14:textId="77777777" w:rsidR="00483F39" w:rsidRDefault="00483F39" w:rsidP="00483F39">
      <w:pPr>
        <w:pStyle w:val="PL"/>
      </w:pPr>
      <w:r>
        <w:t xml:space="preserve">      description: This object respresents a single location information report that has been </w:t>
      </w:r>
    </w:p>
    <w:p w14:paraId="1BEA9952" w14:textId="77777777" w:rsidR="00483F39" w:rsidRDefault="00483F39" w:rsidP="00483F39">
      <w:pPr>
        <w:pStyle w:val="PL"/>
      </w:pPr>
      <w:r>
        <w:t xml:space="preserve">        stored in the LMC.</w:t>
      </w:r>
    </w:p>
    <w:p w14:paraId="12088E39" w14:textId="77777777" w:rsidR="00483F39" w:rsidRDefault="00483F39" w:rsidP="00483F39">
      <w:pPr>
        <w:pStyle w:val="PL"/>
      </w:pPr>
      <w:r>
        <w:t xml:space="preserve">      type: object</w:t>
      </w:r>
    </w:p>
    <w:p w14:paraId="6D44D35B" w14:textId="77777777" w:rsidR="00483F39" w:rsidRDefault="00483F39" w:rsidP="00483F39">
      <w:pPr>
        <w:pStyle w:val="PL"/>
      </w:pPr>
      <w:r>
        <w:t xml:space="preserve">      properties:</w:t>
      </w:r>
    </w:p>
    <w:p w14:paraId="046D422C" w14:textId="77777777" w:rsidR="00483F39" w:rsidRDefault="00483F39" w:rsidP="00483F39">
      <w:pPr>
        <w:pStyle w:val="PL"/>
      </w:pPr>
      <w:r w:rsidRPr="00397845">
        <w:t xml:space="preserve">        </w:t>
      </w:r>
      <w:r>
        <w:t>l</w:t>
      </w:r>
      <w:r w:rsidRPr="00397845">
        <w:t>ocation</w:t>
      </w:r>
      <w:r>
        <w:t>Data</w:t>
      </w:r>
      <w:r w:rsidRPr="00397845">
        <w:t>:</w:t>
      </w:r>
    </w:p>
    <w:p w14:paraId="6E904C0D" w14:textId="77777777" w:rsidR="00483F39" w:rsidRDefault="00483F39" w:rsidP="00483F39">
      <w:pPr>
        <w:pStyle w:val="PL"/>
      </w:pPr>
      <w:r>
        <w:t xml:space="preserve">          $ref: '#/components/schemas/LocationInfo'</w:t>
      </w:r>
    </w:p>
    <w:p w14:paraId="30C28629" w14:textId="77777777" w:rsidR="00483F39" w:rsidRDefault="00483F39" w:rsidP="00483F39">
      <w:pPr>
        <w:pStyle w:val="PL"/>
      </w:pPr>
      <w:r>
        <w:t xml:space="preserve">        locTimestamp:</w:t>
      </w:r>
    </w:p>
    <w:p w14:paraId="31A19B0D"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1FC6187E" w14:textId="77777777" w:rsidR="00483F39" w:rsidRDefault="00483F39" w:rsidP="00483F39">
      <w:pPr>
        <w:pStyle w:val="PL"/>
      </w:pPr>
      <w:r>
        <w:t xml:space="preserve">        triggerId:</w:t>
      </w:r>
    </w:p>
    <w:p w14:paraId="0DA65A4A" w14:textId="77777777" w:rsidR="00483F39" w:rsidRDefault="00483F39" w:rsidP="00483F39">
      <w:pPr>
        <w:pStyle w:val="PL"/>
      </w:pPr>
      <w:r>
        <w:t xml:space="preserve">          type: array</w:t>
      </w:r>
    </w:p>
    <w:p w14:paraId="41E28B6B" w14:textId="77777777" w:rsidR="00483F39" w:rsidRDefault="00483F39" w:rsidP="00483F39">
      <w:pPr>
        <w:pStyle w:val="PL"/>
      </w:pPr>
      <w:r>
        <w:t xml:space="preserve">          items:</w:t>
      </w:r>
    </w:p>
    <w:p w14:paraId="2B0B6D1A" w14:textId="77777777" w:rsidR="00483F39" w:rsidRDefault="00483F39" w:rsidP="00483F39">
      <w:pPr>
        <w:pStyle w:val="PL"/>
      </w:pPr>
      <w:r>
        <w:t xml:space="preserve">            type: string</w:t>
      </w:r>
    </w:p>
    <w:p w14:paraId="70654121" w14:textId="77777777" w:rsidR="00483F39" w:rsidRDefault="00483F39" w:rsidP="00483F39">
      <w:pPr>
        <w:pStyle w:val="PL"/>
      </w:pPr>
      <w:r>
        <w:t xml:space="preserve">            description: Attribute</w:t>
      </w:r>
      <w:r w:rsidRPr="00434226">
        <w:t xml:space="preserve"> which can occur multiple times that contain the value </w:t>
      </w:r>
    </w:p>
    <w:p w14:paraId="77808226"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180DF30E" w14:textId="77777777" w:rsidR="00483F39" w:rsidRDefault="00483F39" w:rsidP="00483F39">
      <w:pPr>
        <w:pStyle w:val="PL"/>
      </w:pPr>
    </w:p>
    <w:p w14:paraId="6A320E50" w14:textId="77777777" w:rsidR="00483F39" w:rsidRDefault="00483F39" w:rsidP="00483F39">
      <w:pPr>
        <w:pStyle w:val="PL"/>
      </w:pPr>
    </w:p>
    <w:p w14:paraId="1D5C160A" w14:textId="77777777" w:rsidR="00483F39" w:rsidRDefault="00483F39" w:rsidP="00483F39">
      <w:pPr>
        <w:pStyle w:val="PL"/>
      </w:pPr>
    </w:p>
    <w:p w14:paraId="70C64496" w14:textId="77777777" w:rsidR="00483F39" w:rsidRDefault="00483F39" w:rsidP="00483F39">
      <w:pPr>
        <w:pStyle w:val="PL"/>
      </w:pPr>
      <w:r>
        <w:t xml:space="preserve">    LocationHistoryStatus:</w:t>
      </w:r>
    </w:p>
    <w:p w14:paraId="01422F39" w14:textId="77777777" w:rsidR="00483F39" w:rsidRDefault="00483F39" w:rsidP="00483F39">
      <w:pPr>
        <w:pStyle w:val="PL"/>
      </w:pPr>
      <w:r>
        <w:t xml:space="preserve">      description: This object respresents Location history summary status of the location reports</w:t>
      </w:r>
    </w:p>
    <w:p w14:paraId="631A5394" w14:textId="77777777" w:rsidR="00483F39" w:rsidRDefault="00483F39" w:rsidP="00483F39">
      <w:pPr>
        <w:pStyle w:val="PL"/>
      </w:pPr>
      <w:r>
        <w:t xml:space="preserve">        that has been stored in the LMC and has not yet been reporeted.</w:t>
      </w:r>
    </w:p>
    <w:p w14:paraId="0405459D" w14:textId="77777777" w:rsidR="00483F39" w:rsidRDefault="00483F39" w:rsidP="00483F39">
      <w:pPr>
        <w:pStyle w:val="PL"/>
      </w:pPr>
      <w:r>
        <w:t xml:space="preserve">      type: object</w:t>
      </w:r>
    </w:p>
    <w:p w14:paraId="594C45BD" w14:textId="77777777" w:rsidR="00483F39" w:rsidRDefault="00483F39" w:rsidP="00483F39">
      <w:pPr>
        <w:pStyle w:val="PL"/>
      </w:pPr>
      <w:r>
        <w:t xml:space="preserve">      properties:</w:t>
      </w:r>
    </w:p>
    <w:p w14:paraId="5E1C5C38" w14:textId="77777777" w:rsidR="00483F39" w:rsidRDefault="00483F39" w:rsidP="00483F39">
      <w:pPr>
        <w:pStyle w:val="PL"/>
      </w:pPr>
      <w:r w:rsidRPr="00397845">
        <w:t xml:space="preserve">        </w:t>
      </w:r>
      <w:r>
        <w:t>storedReports</w:t>
      </w:r>
      <w:r w:rsidRPr="00397845">
        <w:t>:</w:t>
      </w:r>
    </w:p>
    <w:p w14:paraId="010AB427" w14:textId="77777777" w:rsidR="00483F39" w:rsidRDefault="00483F39" w:rsidP="00483F39">
      <w:pPr>
        <w:pStyle w:val="PL"/>
      </w:pPr>
      <w:r>
        <w:t xml:space="preserve">          type: integer</w:t>
      </w:r>
    </w:p>
    <w:p w14:paraId="12ADED8C" w14:textId="77777777" w:rsidR="00483F39" w:rsidRDefault="00483F39" w:rsidP="00483F39">
      <w:pPr>
        <w:pStyle w:val="PL"/>
      </w:pPr>
      <w:r>
        <w:t xml:space="preserve">          description: set to the number of stored reports.</w:t>
      </w:r>
    </w:p>
    <w:p w14:paraId="357EE23D" w14:textId="77777777" w:rsidR="00483F39" w:rsidRDefault="00483F39" w:rsidP="00483F39">
      <w:pPr>
        <w:pStyle w:val="PL"/>
      </w:pPr>
      <w:r>
        <w:t xml:space="preserve">        startTime:</w:t>
      </w:r>
    </w:p>
    <w:p w14:paraId="5FB9FCF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D2B4854" w14:textId="77777777" w:rsidR="00483F39" w:rsidRDefault="00483F39" w:rsidP="00483F39">
      <w:pPr>
        <w:pStyle w:val="PL"/>
      </w:pPr>
      <w:r>
        <w:t xml:space="preserve">        endTime:</w:t>
      </w:r>
    </w:p>
    <w:p w14:paraId="0082B73B"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31BBF786" w14:textId="77777777" w:rsidR="00483F39" w:rsidRDefault="00483F39" w:rsidP="00483F39">
      <w:pPr>
        <w:pStyle w:val="PL"/>
      </w:pPr>
      <w:r>
        <w:t xml:space="preserve">        triggerId:</w:t>
      </w:r>
    </w:p>
    <w:p w14:paraId="1313A627" w14:textId="77777777" w:rsidR="00483F39" w:rsidRDefault="00483F39" w:rsidP="00483F39">
      <w:pPr>
        <w:pStyle w:val="PL"/>
      </w:pPr>
      <w:r>
        <w:t xml:space="preserve">          type: array</w:t>
      </w:r>
    </w:p>
    <w:p w14:paraId="73D9D64E" w14:textId="77777777" w:rsidR="00483F39" w:rsidRDefault="00483F39" w:rsidP="00483F39">
      <w:pPr>
        <w:pStyle w:val="PL"/>
      </w:pPr>
      <w:r>
        <w:t xml:space="preserve">          items:</w:t>
      </w:r>
    </w:p>
    <w:p w14:paraId="06FF765F" w14:textId="77777777" w:rsidR="00483F39" w:rsidRDefault="00483F39" w:rsidP="00483F39">
      <w:pPr>
        <w:pStyle w:val="PL"/>
      </w:pPr>
      <w:r>
        <w:t xml:space="preserve">            type: string</w:t>
      </w:r>
    </w:p>
    <w:p w14:paraId="116CD855" w14:textId="77777777" w:rsidR="00483F39" w:rsidRDefault="00483F39" w:rsidP="00483F39">
      <w:pPr>
        <w:pStyle w:val="PL"/>
      </w:pPr>
      <w:r>
        <w:t xml:space="preserve">            description: Attribute</w:t>
      </w:r>
      <w:r w:rsidRPr="00434226">
        <w:t xml:space="preserve"> which can occur multiple times that contain the value </w:t>
      </w:r>
    </w:p>
    <w:p w14:paraId="17B3E2BD"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6B0E266D" w14:textId="77777777" w:rsidR="00483F39" w:rsidRDefault="00483F39" w:rsidP="00483F39">
      <w:pPr>
        <w:pStyle w:val="PL"/>
      </w:pPr>
    </w:p>
    <w:p w14:paraId="18E52587" w14:textId="77777777" w:rsidR="00483F39" w:rsidRDefault="00483F39" w:rsidP="00483F39">
      <w:pPr>
        <w:pStyle w:val="PL"/>
      </w:pPr>
    </w:p>
    <w:p w14:paraId="29DD5E52" w14:textId="77777777" w:rsidR="00483F39" w:rsidRPr="00254116" w:rsidRDefault="00483F39" w:rsidP="00483F39">
      <w:pPr>
        <w:pStyle w:val="PL"/>
      </w:pPr>
      <w:r w:rsidRPr="00254116">
        <w:t>#</w:t>
      </w:r>
    </w:p>
    <w:p w14:paraId="2C78450F" w14:textId="77777777" w:rsidR="00483F39" w:rsidRPr="00254116" w:rsidRDefault="00483F39" w:rsidP="00483F39">
      <w:pPr>
        <w:pStyle w:val="PL"/>
      </w:pPr>
      <w:r w:rsidRPr="00254116">
        <w:t xml:space="preserve"># </w:t>
      </w:r>
      <w:r>
        <w:t>Simple Types</w:t>
      </w:r>
      <w:r w:rsidRPr="00254116">
        <w:t>:</w:t>
      </w:r>
    </w:p>
    <w:p w14:paraId="1CFE1F0D" w14:textId="77777777" w:rsidR="00483F39" w:rsidRPr="00254116" w:rsidRDefault="00483F39" w:rsidP="00483F39">
      <w:pPr>
        <w:pStyle w:val="PL"/>
      </w:pPr>
      <w:r w:rsidRPr="00254116">
        <w:t>#</w:t>
      </w:r>
    </w:p>
    <w:p w14:paraId="5BF9FDF4" w14:textId="77777777" w:rsidR="00483F39" w:rsidRPr="00254116" w:rsidRDefault="00483F39" w:rsidP="00483F39">
      <w:pPr>
        <w:pStyle w:val="PL"/>
      </w:pPr>
    </w:p>
    <w:p w14:paraId="20905761" w14:textId="77777777" w:rsidR="00483F39" w:rsidRDefault="00483F39" w:rsidP="00483F39">
      <w:pPr>
        <w:pStyle w:val="PL"/>
      </w:pPr>
    </w:p>
    <w:p w14:paraId="5C74E0A1" w14:textId="77777777" w:rsidR="00483F39" w:rsidRDefault="00483F39" w:rsidP="00483F39">
      <w:pPr>
        <w:pStyle w:val="PL"/>
      </w:pPr>
      <w:r>
        <w:t>#</w:t>
      </w:r>
    </w:p>
    <w:p w14:paraId="0ADA69C4" w14:textId="77777777" w:rsidR="00483F39" w:rsidRDefault="00483F39" w:rsidP="00483F39">
      <w:pPr>
        <w:pStyle w:val="PL"/>
      </w:pPr>
      <w:r>
        <w:t># Enumeration data types</w:t>
      </w:r>
    </w:p>
    <w:p w14:paraId="78183F8B" w14:textId="77777777" w:rsidR="00483F39" w:rsidRDefault="00483F39" w:rsidP="00483F39">
      <w:pPr>
        <w:pStyle w:val="PL"/>
      </w:pPr>
      <w:r>
        <w:t>#</w:t>
      </w:r>
    </w:p>
    <w:p w14:paraId="554AB24D" w14:textId="77777777" w:rsidR="00483F39" w:rsidRDefault="00483F39" w:rsidP="00483F39">
      <w:pPr>
        <w:pStyle w:val="PL"/>
      </w:pPr>
      <w:r>
        <w:t xml:space="preserve">    InterRatType:</w:t>
      </w:r>
    </w:p>
    <w:p w14:paraId="2DA72916" w14:textId="77777777" w:rsidR="00483F39" w:rsidRDefault="00483F39" w:rsidP="00483F39">
      <w:pPr>
        <w:pStyle w:val="PL"/>
      </w:pPr>
      <w:r>
        <w:t xml:space="preserve">      description: Attribute </w:t>
      </w:r>
      <w:r w:rsidRPr="00180799">
        <w:t>containing the inter-RAT change type.</w:t>
      </w:r>
    </w:p>
    <w:p w14:paraId="00E0072A" w14:textId="77777777" w:rsidR="00483F39" w:rsidRDefault="00483F39" w:rsidP="00483F39">
      <w:pPr>
        <w:pStyle w:val="PL"/>
      </w:pPr>
      <w:r>
        <w:t xml:space="preserve">      anyOf:</w:t>
      </w:r>
    </w:p>
    <w:p w14:paraId="2D7F8564" w14:textId="77777777" w:rsidR="00483F39" w:rsidRDefault="00483F39" w:rsidP="00483F39">
      <w:pPr>
        <w:pStyle w:val="PL"/>
      </w:pPr>
      <w:r>
        <w:t xml:space="preserve">        - type: string</w:t>
      </w:r>
    </w:p>
    <w:p w14:paraId="102D0A79" w14:textId="77777777" w:rsidR="00483F39" w:rsidRDefault="00483F39" w:rsidP="00483F39">
      <w:pPr>
        <w:pStyle w:val="PL"/>
      </w:pPr>
      <w:r>
        <w:t xml:space="preserve">          enum: </w:t>
      </w:r>
    </w:p>
    <w:p w14:paraId="2AF78B54" w14:textId="77777777" w:rsidR="00483F39" w:rsidRPr="00150C44" w:rsidRDefault="00483F39" w:rsidP="00483F39">
      <w:pPr>
        <w:pStyle w:val="PL"/>
      </w:pPr>
      <w:r>
        <w:t xml:space="preserve">            </w:t>
      </w:r>
      <w:r w:rsidRPr="00150C44">
        <w:t>- 5G</w:t>
      </w:r>
      <w:r>
        <w:t>_</w:t>
      </w:r>
      <w:r w:rsidRPr="00150C44">
        <w:t>MBS</w:t>
      </w:r>
      <w:r>
        <w:t>_TO_</w:t>
      </w:r>
      <w:r w:rsidRPr="00150C44">
        <w:t>LTE</w:t>
      </w:r>
      <w:r>
        <w:t>_</w:t>
      </w:r>
      <w:r w:rsidRPr="00150C44">
        <w:t>MBMS</w:t>
      </w:r>
    </w:p>
    <w:p w14:paraId="75A8DCA8" w14:textId="77777777" w:rsidR="00483F39" w:rsidRPr="00150C44" w:rsidRDefault="00483F39" w:rsidP="00483F39">
      <w:pPr>
        <w:pStyle w:val="PL"/>
      </w:pPr>
      <w:r w:rsidRPr="00150C44">
        <w:t xml:space="preserve">        </w:t>
      </w:r>
      <w:r>
        <w:t xml:space="preserve"> </w:t>
      </w:r>
      <w:r w:rsidRPr="00150C44">
        <w:t xml:space="preserve">   - 5G</w:t>
      </w:r>
      <w:r>
        <w:t>_</w:t>
      </w:r>
      <w:r w:rsidRPr="00150C44">
        <w:t>MBS</w:t>
      </w:r>
      <w:r>
        <w:t>_TO_</w:t>
      </w:r>
      <w:r w:rsidRPr="00150C44">
        <w:t>LTE</w:t>
      </w:r>
      <w:r>
        <w:t>_UNICAST</w:t>
      </w:r>
    </w:p>
    <w:p w14:paraId="6A2617FF" w14:textId="77777777" w:rsidR="00483F39" w:rsidRPr="00150C44"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w:t>
      </w:r>
      <w:r w:rsidRPr="00150C44">
        <w:t>MBS</w:t>
      </w:r>
    </w:p>
    <w:p w14:paraId="527376B7" w14:textId="77777777" w:rsidR="00483F39"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_UNICAST</w:t>
      </w:r>
    </w:p>
    <w:p w14:paraId="329E2598" w14:textId="77777777" w:rsidR="00483F39" w:rsidRDefault="00483F39" w:rsidP="00483F39">
      <w:pPr>
        <w:pStyle w:val="PL"/>
      </w:pPr>
      <w:r>
        <w:t xml:space="preserve">        - type: string</w:t>
      </w:r>
    </w:p>
    <w:p w14:paraId="78150D42" w14:textId="77777777" w:rsidR="00483F39" w:rsidRDefault="00483F39" w:rsidP="00483F39">
      <w:pPr>
        <w:pStyle w:val="PL"/>
      </w:pPr>
      <w:r>
        <w:t xml:space="preserve">          description: This string provides forward-compatibility with future extensions to the</w:t>
      </w:r>
    </w:p>
    <w:p w14:paraId="5AAAA366" w14:textId="77777777" w:rsidR="00483F39" w:rsidRDefault="00483F39" w:rsidP="00483F39">
      <w:pPr>
        <w:pStyle w:val="PL"/>
      </w:pPr>
      <w:r>
        <w:t xml:space="preserve">            enumeration and is not used to encode content defined in the present version</w:t>
      </w:r>
    </w:p>
    <w:p w14:paraId="5F4B54CC" w14:textId="77777777" w:rsidR="00483F39" w:rsidRDefault="00483F39" w:rsidP="00483F39">
      <w:pPr>
        <w:pStyle w:val="PL"/>
      </w:pPr>
      <w:r>
        <w:t xml:space="preserve">            of this API.</w:t>
      </w:r>
    </w:p>
    <w:p w14:paraId="680100A8" w14:textId="77777777" w:rsidR="00483F39" w:rsidRDefault="00483F39" w:rsidP="00483F39">
      <w:pPr>
        <w:pStyle w:val="PL"/>
      </w:pPr>
    </w:p>
    <w:p w14:paraId="0983121D" w14:textId="77777777" w:rsidR="00483F39" w:rsidRDefault="00483F39" w:rsidP="00483F39">
      <w:pPr>
        <w:pStyle w:val="PL"/>
      </w:pPr>
      <w:r>
        <w:t xml:space="preserve">    ReportType:</w:t>
      </w:r>
    </w:p>
    <w:p w14:paraId="045A974A" w14:textId="77777777" w:rsidR="00483F39" w:rsidRDefault="00483F39" w:rsidP="00483F39">
      <w:pPr>
        <w:pStyle w:val="PL"/>
      </w:pPr>
      <w:r>
        <w:t xml:space="preserve">      description: Used to inform whether the LMC is sending the report in an emergency</w:t>
      </w:r>
    </w:p>
    <w:p w14:paraId="226AA091" w14:textId="77777777" w:rsidR="00483F39" w:rsidRDefault="00483F39" w:rsidP="00483F39">
      <w:pPr>
        <w:pStyle w:val="PL"/>
      </w:pPr>
      <w:r>
        <w:t xml:space="preserve">        situation or not.</w:t>
      </w:r>
    </w:p>
    <w:p w14:paraId="6F9E945E" w14:textId="77777777" w:rsidR="00483F39" w:rsidRDefault="00483F39" w:rsidP="00483F39">
      <w:pPr>
        <w:pStyle w:val="PL"/>
      </w:pPr>
      <w:r>
        <w:t xml:space="preserve">      anyOf:</w:t>
      </w:r>
    </w:p>
    <w:p w14:paraId="31AED51B" w14:textId="77777777" w:rsidR="00483F39" w:rsidRDefault="00483F39" w:rsidP="00483F39">
      <w:pPr>
        <w:pStyle w:val="PL"/>
      </w:pPr>
      <w:r>
        <w:t xml:space="preserve">        - type: string</w:t>
      </w:r>
    </w:p>
    <w:p w14:paraId="1B32497F" w14:textId="77777777" w:rsidR="00483F39" w:rsidRDefault="00483F39" w:rsidP="00483F39">
      <w:pPr>
        <w:pStyle w:val="PL"/>
      </w:pPr>
      <w:r>
        <w:t xml:space="preserve">          enum: </w:t>
      </w:r>
    </w:p>
    <w:p w14:paraId="733A5B0F" w14:textId="77777777" w:rsidR="00483F39" w:rsidRDefault="00483F39" w:rsidP="00483F39">
      <w:pPr>
        <w:pStyle w:val="PL"/>
      </w:pPr>
      <w:r>
        <w:t xml:space="preserve">            - EMERGENCY</w:t>
      </w:r>
    </w:p>
    <w:p w14:paraId="20C44B0F" w14:textId="77777777" w:rsidR="00483F39" w:rsidRDefault="00483F39" w:rsidP="00483F39">
      <w:pPr>
        <w:pStyle w:val="PL"/>
      </w:pPr>
      <w:r>
        <w:t xml:space="preserve">            - NONEMERGENCY</w:t>
      </w:r>
    </w:p>
    <w:p w14:paraId="258034A0" w14:textId="77777777" w:rsidR="00483F39" w:rsidRDefault="00483F39" w:rsidP="00483F39">
      <w:pPr>
        <w:pStyle w:val="PL"/>
      </w:pPr>
      <w:r>
        <w:t xml:space="preserve">        - type: string</w:t>
      </w:r>
    </w:p>
    <w:p w14:paraId="426F9E1D" w14:textId="77777777" w:rsidR="00483F39" w:rsidRDefault="00483F39" w:rsidP="00483F39">
      <w:pPr>
        <w:pStyle w:val="PL"/>
      </w:pPr>
      <w:r>
        <w:t xml:space="preserve">          description: This string provides forward-compatibility with future extensions to the</w:t>
      </w:r>
    </w:p>
    <w:p w14:paraId="4F119D05" w14:textId="77777777" w:rsidR="00483F39" w:rsidRDefault="00483F39" w:rsidP="00483F39">
      <w:pPr>
        <w:pStyle w:val="PL"/>
      </w:pPr>
      <w:r>
        <w:t xml:space="preserve">            enumeration and is not used to encode content defined in the present version</w:t>
      </w:r>
    </w:p>
    <w:p w14:paraId="71C1A487" w14:textId="77777777" w:rsidR="00483F39" w:rsidRDefault="00483F39" w:rsidP="00483F39">
      <w:pPr>
        <w:pStyle w:val="PL"/>
      </w:pPr>
      <w:r>
        <w:t xml:space="preserve">            of this API.</w:t>
      </w:r>
    </w:p>
    <w:p w14:paraId="6995378E" w14:textId="77777777" w:rsidR="00C20A2F" w:rsidRDefault="00C20A2F" w:rsidP="00124FA0">
      <w:pPr>
        <w:pStyle w:val="PL"/>
      </w:pPr>
    </w:p>
    <w:p w14:paraId="34F4BC7A" w14:textId="77777777" w:rsidR="00D402CE" w:rsidRDefault="00D402CE" w:rsidP="004C556D">
      <w:pPr>
        <w:pStyle w:val="PL"/>
      </w:pPr>
    </w:p>
    <w:p w14:paraId="6AC8B9D0" w14:textId="77777777" w:rsidR="00E45F7E" w:rsidRDefault="00E45F7E" w:rsidP="00E45F7E">
      <w:pPr>
        <w:pStyle w:val="PL"/>
      </w:pPr>
    </w:p>
    <w:p w14:paraId="5773DA94" w14:textId="5D9C548E" w:rsidR="00D80D5B" w:rsidRDefault="00D80D5B" w:rsidP="00D80D5B">
      <w:pPr>
        <w:pStyle w:val="Heading1"/>
        <w:pBdr>
          <w:top w:val="none" w:sz="0" w:space="0" w:color="auto"/>
        </w:pBdr>
      </w:pPr>
      <w:bookmarkStart w:id="489" w:name="_Toc214917943"/>
      <w:r>
        <w:t>A.</w:t>
      </w:r>
      <w:r w:rsidR="00D42F2E">
        <w:t>3</w:t>
      </w:r>
      <w:r>
        <w:tab/>
        <w:t>LMS_Information API</w:t>
      </w:r>
      <w:bookmarkEnd w:id="489"/>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5164B40A" w:rsidR="00D80D5B" w:rsidRDefault="00D80D5B" w:rsidP="00D80D5B">
      <w:pPr>
        <w:pStyle w:val="PL"/>
      </w:pPr>
      <w:r>
        <w:t xml:space="preserve">  title: LMS_Information</w:t>
      </w:r>
    </w:p>
    <w:p w14:paraId="423191E0" w14:textId="6C154C42" w:rsidR="00D80D5B" w:rsidRDefault="00D80D5B" w:rsidP="00D80D5B">
      <w:pPr>
        <w:pStyle w:val="PL"/>
      </w:pPr>
      <w:r>
        <w:t xml:space="preserve">  version: 1.0.0</w:t>
      </w:r>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Pr="0030724E" w:rsidRDefault="00D80D5B" w:rsidP="00D80D5B">
      <w:pPr>
        <w:pStyle w:val="PL"/>
      </w:pPr>
      <w:r w:rsidRPr="0030724E">
        <w:t>externalDocs:</w:t>
      </w:r>
    </w:p>
    <w:p w14:paraId="19420CF4" w14:textId="081B6595" w:rsidR="00D80D5B" w:rsidRPr="0030724E" w:rsidRDefault="00D80D5B" w:rsidP="00D80D5B">
      <w:pPr>
        <w:pStyle w:val="PL"/>
      </w:pPr>
      <w:r w:rsidRPr="0030724E">
        <w:t xml:space="preserve">  description: 3GPP TS 24.283 V</w:t>
      </w:r>
      <w:r w:rsidR="001B5B3C">
        <w:t>19.1</w:t>
      </w:r>
      <w:r w:rsidRPr="0030724E">
        <w:t>.0; Mission Critical Location Management (MCLoc).</w:t>
      </w:r>
    </w:p>
    <w:p w14:paraId="15F7A43E" w14:textId="77777777" w:rsidR="00D80D5B" w:rsidRPr="00E70B27" w:rsidRDefault="00D80D5B" w:rsidP="00D80D5B">
      <w:pPr>
        <w:pStyle w:val="PL"/>
        <w:rPr>
          <w:lang w:val="sv-SE"/>
        </w:rPr>
      </w:pPr>
      <w:r w:rsidRPr="0030724E">
        <w:t xml:space="preserve">  </w:t>
      </w:r>
      <w:r w:rsidRPr="00E70B27">
        <w:rPr>
          <w:lang w:val="sv-SE"/>
        </w:rPr>
        <w:t>url: http://www.3gpp.org/ftp/Specs/archive/24_series/24.283/</w:t>
      </w:r>
    </w:p>
    <w:p w14:paraId="58648975" w14:textId="77777777" w:rsidR="00D80D5B" w:rsidRPr="00E70B27" w:rsidRDefault="00D80D5B" w:rsidP="00D80D5B">
      <w:pPr>
        <w:pStyle w:val="PL"/>
        <w:rPr>
          <w:lang w:val="sv-SE"/>
        </w:rPr>
      </w:pPr>
    </w:p>
    <w:p w14:paraId="23FA2A6B" w14:textId="77777777" w:rsidR="00D80D5B" w:rsidRPr="0030724E" w:rsidRDefault="00D80D5B" w:rsidP="00D80D5B">
      <w:pPr>
        <w:pStyle w:val="PL"/>
      </w:pPr>
      <w:r w:rsidRPr="0030724E">
        <w:t>servers:</w:t>
      </w:r>
    </w:p>
    <w:p w14:paraId="4F3A0756" w14:textId="44CAB2B4" w:rsidR="00D80D5B" w:rsidRPr="0030724E" w:rsidRDefault="00D80D5B" w:rsidP="00D80D5B">
      <w:pPr>
        <w:pStyle w:val="PL"/>
      </w:pPr>
      <w:r w:rsidRPr="0030724E">
        <w:t xml:space="preserve">  - url: '{apiRoot}/lms-information/v1'</w:t>
      </w:r>
    </w:p>
    <w:p w14:paraId="00385E7D" w14:textId="77777777" w:rsidR="00D80D5B" w:rsidRDefault="00D80D5B" w:rsidP="00D80D5B">
      <w:pPr>
        <w:pStyle w:val="PL"/>
      </w:pPr>
      <w:r w:rsidRPr="0030724E">
        <w:t xml:space="preserve">    </w:t>
      </w:r>
      <w:r>
        <w:t>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lastRenderedPageBreak/>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F879D4" w:rsidRDefault="00D80D5B" w:rsidP="00D80D5B">
      <w:pPr>
        <w:pStyle w:val="PL"/>
      </w:pPr>
      <w:r w:rsidRPr="005061DC">
        <w:t xml:space="preserve">        </w:t>
      </w:r>
      <w:r>
        <w:t>locationRequestResponse</w:t>
      </w:r>
      <w:r w:rsidRPr="00F879D4">
        <w:t>:</w:t>
      </w:r>
    </w:p>
    <w:p w14:paraId="0A8DE56D" w14:textId="2F3672E4" w:rsidR="00D80D5B" w:rsidRPr="00F879D4" w:rsidRDefault="00D80D5B" w:rsidP="00D80D5B">
      <w:pPr>
        <w:pStyle w:val="PL"/>
      </w:pPr>
      <w:r w:rsidRPr="00F879D4">
        <w:t xml:space="preserve">          '{request.body#/</w:t>
      </w:r>
      <w:r>
        <w:t>location</w:t>
      </w:r>
      <w:r w:rsidR="00906CCE">
        <w:t>NotificationUri</w:t>
      </w:r>
      <w:r w:rsidRPr="00F879D4">
        <w:t>}':</w:t>
      </w:r>
    </w:p>
    <w:p w14:paraId="00A733A2" w14:textId="77777777" w:rsidR="00D80D5B" w:rsidRPr="005061DC" w:rsidRDefault="00D80D5B" w:rsidP="00D80D5B">
      <w:pPr>
        <w:pStyle w:val="PL"/>
      </w:pPr>
      <w:r w:rsidRPr="00F879D4">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pPr>
    </w:p>
    <w:p w14:paraId="09B9C53E" w14:textId="77777777" w:rsidR="0044783C" w:rsidRDefault="0044783C" w:rsidP="0044783C">
      <w:pPr>
        <w:pStyle w:val="PL"/>
      </w:pPr>
      <w:r>
        <w:lastRenderedPageBreak/>
        <w:t xml:space="preserve">  /subscriptions:</w:t>
      </w:r>
    </w:p>
    <w:p w14:paraId="36D08A21" w14:textId="77777777" w:rsidR="0044783C" w:rsidRDefault="0044783C" w:rsidP="0044783C">
      <w:pPr>
        <w:pStyle w:val="PL"/>
      </w:pPr>
      <w:r>
        <w:t xml:space="preserve">    post:</w:t>
      </w:r>
    </w:p>
    <w:p w14:paraId="794FED13" w14:textId="77777777" w:rsidR="0044783C" w:rsidRDefault="0044783C" w:rsidP="0044783C">
      <w:pPr>
        <w:pStyle w:val="PL"/>
      </w:pPr>
      <w:r>
        <w:t xml:space="preserve">      description: Creates a new location subscription in the LMS.</w:t>
      </w:r>
    </w:p>
    <w:p w14:paraId="0A46F0FC" w14:textId="77777777" w:rsidR="0044783C" w:rsidRDefault="0044783C" w:rsidP="0044783C">
      <w:pPr>
        <w:pStyle w:val="PL"/>
      </w:pPr>
      <w:r>
        <w:t xml:space="preserve">      </w:t>
      </w:r>
      <w:r>
        <w:rPr>
          <w:rStyle w:val="hljs-attr"/>
          <w:rFonts w:eastAsia="Batang"/>
        </w:rPr>
        <w:t>security:</w:t>
      </w:r>
      <w:r>
        <w:t xml:space="preserve"> </w:t>
      </w:r>
    </w:p>
    <w:p w14:paraId="5E97A96B" w14:textId="77777777" w:rsidR="0044783C" w:rsidRDefault="0044783C" w:rsidP="0044783C">
      <w:pPr>
        <w:pStyle w:val="PL"/>
      </w:pPr>
      <w:r>
        <w:t xml:space="preserve">        </w:t>
      </w:r>
      <w:r>
        <w:rPr>
          <w:rStyle w:val="hljs-bullet"/>
        </w:rPr>
        <w:t>-</w:t>
      </w:r>
      <w:r>
        <w:t xml:space="preserve"> </w:t>
      </w:r>
      <w:r>
        <w:rPr>
          <w:rStyle w:val="hljs-attr"/>
          <w:rFonts w:eastAsia="Batang"/>
        </w:rPr>
        <w:t>BearerAuth:</w:t>
      </w:r>
      <w:r>
        <w:t xml:space="preserve"> []</w:t>
      </w:r>
    </w:p>
    <w:p w14:paraId="7B4B5EB6" w14:textId="77777777" w:rsidR="0044783C" w:rsidRDefault="0044783C" w:rsidP="0044783C">
      <w:pPr>
        <w:pStyle w:val="PL"/>
      </w:pPr>
      <w:r>
        <w:t xml:space="preserve">      operationId: LMSsubscriptions</w:t>
      </w:r>
    </w:p>
    <w:p w14:paraId="157D5B17" w14:textId="77777777" w:rsidR="0044783C" w:rsidRDefault="0044783C" w:rsidP="0044783C">
      <w:pPr>
        <w:pStyle w:val="PL"/>
      </w:pPr>
      <w:r>
        <w:t xml:space="preserve">      tags:</w:t>
      </w:r>
    </w:p>
    <w:p w14:paraId="051C3549" w14:textId="77777777" w:rsidR="0044783C" w:rsidRDefault="0044783C" w:rsidP="0044783C">
      <w:pPr>
        <w:pStyle w:val="PL"/>
      </w:pPr>
      <w:r>
        <w:t xml:space="preserve">        - Location Subscription Request (Collection)</w:t>
      </w:r>
    </w:p>
    <w:p w14:paraId="2634E047" w14:textId="77777777" w:rsidR="0044783C" w:rsidRDefault="0044783C" w:rsidP="0044783C">
      <w:pPr>
        <w:pStyle w:val="PL"/>
      </w:pPr>
      <w:r>
        <w:t xml:space="preserve">      requestBody:</w:t>
      </w:r>
    </w:p>
    <w:p w14:paraId="558CC475" w14:textId="77777777" w:rsidR="0044783C" w:rsidRDefault="0044783C" w:rsidP="0044783C">
      <w:pPr>
        <w:pStyle w:val="PL"/>
      </w:pPr>
      <w:r>
        <w:t xml:space="preserve">        required: true</w:t>
      </w:r>
    </w:p>
    <w:p w14:paraId="14598CFB" w14:textId="77777777" w:rsidR="0044783C" w:rsidRDefault="0044783C" w:rsidP="0044783C">
      <w:pPr>
        <w:pStyle w:val="PL"/>
      </w:pPr>
      <w:r>
        <w:t xml:space="preserve">        content:</w:t>
      </w:r>
    </w:p>
    <w:p w14:paraId="4A822FCE" w14:textId="77777777" w:rsidR="0044783C" w:rsidRDefault="0044783C" w:rsidP="0044783C">
      <w:pPr>
        <w:pStyle w:val="PL"/>
      </w:pPr>
      <w:r>
        <w:t xml:space="preserve">          application/json:</w:t>
      </w:r>
    </w:p>
    <w:p w14:paraId="7F70DBA2" w14:textId="77777777" w:rsidR="0044783C" w:rsidRDefault="0044783C" w:rsidP="0044783C">
      <w:pPr>
        <w:pStyle w:val="PL"/>
      </w:pPr>
      <w:r>
        <w:t xml:space="preserve">            schema:</w:t>
      </w:r>
    </w:p>
    <w:p w14:paraId="27A6C1FA" w14:textId="77777777" w:rsidR="0044783C" w:rsidRPr="006B78C6" w:rsidRDefault="0044783C" w:rsidP="0044783C">
      <w:pPr>
        <w:pStyle w:val="PL"/>
      </w:pPr>
      <w:r>
        <w:t xml:space="preserve">              </w:t>
      </w:r>
      <w:r w:rsidRPr="006B78C6">
        <w:t>$ref: '#/components/schemas/LocationSubscriptionRequest'</w:t>
      </w:r>
    </w:p>
    <w:p w14:paraId="436C4B7E" w14:textId="77777777" w:rsidR="0044783C" w:rsidRPr="006B78C6" w:rsidRDefault="0044783C" w:rsidP="0044783C">
      <w:pPr>
        <w:pStyle w:val="PL"/>
      </w:pPr>
      <w:r w:rsidRPr="006B78C6">
        <w:t xml:space="preserve">      responses:</w:t>
      </w:r>
    </w:p>
    <w:p w14:paraId="2C98F90A" w14:textId="77777777" w:rsidR="0044783C" w:rsidRPr="006B78C6" w:rsidRDefault="0044783C" w:rsidP="0044783C">
      <w:pPr>
        <w:pStyle w:val="PL"/>
      </w:pPr>
      <w:r w:rsidRPr="006B78C6">
        <w:t xml:space="preserve">        '201':</w:t>
      </w:r>
    </w:p>
    <w:p w14:paraId="0396CD6D" w14:textId="77777777" w:rsidR="0044783C" w:rsidRPr="006B78C6" w:rsidRDefault="0044783C" w:rsidP="0044783C">
      <w:pPr>
        <w:pStyle w:val="PL"/>
      </w:pPr>
      <w:r w:rsidRPr="006B78C6">
        <w:t xml:space="preserve">          description: Successful location subscription request submitted to LMS.</w:t>
      </w:r>
    </w:p>
    <w:p w14:paraId="4B538B70" w14:textId="77777777" w:rsidR="0044783C" w:rsidRPr="006B78C6" w:rsidRDefault="0044783C" w:rsidP="0044783C">
      <w:pPr>
        <w:pStyle w:val="PL"/>
      </w:pPr>
      <w:r w:rsidRPr="006B78C6">
        <w:t xml:space="preserve">          content:</w:t>
      </w:r>
    </w:p>
    <w:p w14:paraId="5F193468" w14:textId="77777777" w:rsidR="0044783C" w:rsidRPr="006B78C6" w:rsidRDefault="0044783C" w:rsidP="0044783C">
      <w:pPr>
        <w:pStyle w:val="PL"/>
      </w:pPr>
      <w:r w:rsidRPr="006B78C6">
        <w:t xml:space="preserve">            application/json:</w:t>
      </w:r>
    </w:p>
    <w:p w14:paraId="64FC691F" w14:textId="77777777" w:rsidR="0044783C" w:rsidRPr="006B78C6" w:rsidRDefault="0044783C" w:rsidP="0044783C">
      <w:pPr>
        <w:pStyle w:val="PL"/>
      </w:pPr>
      <w:r w:rsidRPr="006B78C6">
        <w:t xml:space="preserve">              schema:</w:t>
      </w:r>
    </w:p>
    <w:p w14:paraId="4259C751" w14:textId="77777777" w:rsidR="0044783C" w:rsidRDefault="0044783C" w:rsidP="0044783C">
      <w:pPr>
        <w:pStyle w:val="PL"/>
      </w:pPr>
      <w:r w:rsidRPr="006B78C6">
        <w:t xml:space="preserve">                $ref: '#/components/schemas/LocationSubscriptionRequest'</w:t>
      </w:r>
    </w:p>
    <w:p w14:paraId="09404E56" w14:textId="77777777" w:rsidR="0044783C" w:rsidRPr="005061DC" w:rsidRDefault="0044783C" w:rsidP="0044783C">
      <w:pPr>
        <w:pStyle w:val="PL"/>
      </w:pPr>
      <w:r w:rsidRPr="005061DC">
        <w:t xml:space="preserve">          headers:</w:t>
      </w:r>
    </w:p>
    <w:p w14:paraId="0309FFE7" w14:textId="77777777" w:rsidR="0044783C" w:rsidRPr="005061DC" w:rsidRDefault="0044783C" w:rsidP="0044783C">
      <w:pPr>
        <w:pStyle w:val="PL"/>
      </w:pPr>
      <w:r w:rsidRPr="005061DC">
        <w:t xml:space="preserve">            Location:</w:t>
      </w:r>
    </w:p>
    <w:p w14:paraId="31AAFF69" w14:textId="77777777" w:rsidR="0044783C" w:rsidRPr="005061DC" w:rsidRDefault="0044783C" w:rsidP="0044783C">
      <w:pPr>
        <w:pStyle w:val="PL"/>
      </w:pPr>
      <w:r w:rsidRPr="005061DC">
        <w:t xml:space="preserve">        </w:t>
      </w:r>
      <w:r>
        <w:t xml:space="preserve">      description: </w:t>
      </w:r>
      <w:r w:rsidRPr="005061DC">
        <w:t>Contains the UR</w:t>
      </w:r>
      <w:r>
        <w:t>I of the newly created resource.</w:t>
      </w:r>
    </w:p>
    <w:p w14:paraId="0815255C" w14:textId="77777777" w:rsidR="0044783C" w:rsidRPr="005061DC" w:rsidRDefault="0044783C" w:rsidP="0044783C">
      <w:pPr>
        <w:pStyle w:val="PL"/>
      </w:pPr>
      <w:r w:rsidRPr="005061DC">
        <w:t xml:space="preserve">              required: true</w:t>
      </w:r>
    </w:p>
    <w:p w14:paraId="2E46E61B" w14:textId="77777777" w:rsidR="0044783C" w:rsidRPr="005061DC" w:rsidRDefault="0044783C" w:rsidP="0044783C">
      <w:pPr>
        <w:pStyle w:val="PL"/>
      </w:pPr>
      <w:r w:rsidRPr="005061DC">
        <w:t xml:space="preserve">              schema:</w:t>
      </w:r>
    </w:p>
    <w:p w14:paraId="70F66FAC" w14:textId="77777777" w:rsidR="0044783C" w:rsidRPr="005061DC" w:rsidRDefault="0044783C" w:rsidP="0044783C">
      <w:pPr>
        <w:pStyle w:val="PL"/>
      </w:pPr>
      <w:r w:rsidRPr="005061DC">
        <w:t xml:space="preserve">                type: string</w:t>
      </w:r>
    </w:p>
    <w:p w14:paraId="39271FD5" w14:textId="77777777" w:rsidR="0044783C" w:rsidRDefault="0044783C" w:rsidP="0044783C">
      <w:pPr>
        <w:pStyle w:val="PL"/>
      </w:pPr>
      <w:r>
        <w:t xml:space="preserve">        '400':</w:t>
      </w:r>
    </w:p>
    <w:p w14:paraId="2CFCFC15" w14:textId="77777777" w:rsidR="0044783C" w:rsidRDefault="0044783C" w:rsidP="0044783C">
      <w:pPr>
        <w:pStyle w:val="PL"/>
      </w:pPr>
      <w:r>
        <w:t xml:space="preserve">          $ref: 'TS29571_CommonData.yaml#/components/responses/400'</w:t>
      </w:r>
    </w:p>
    <w:p w14:paraId="005F72F8" w14:textId="77777777" w:rsidR="0044783C" w:rsidRDefault="0044783C" w:rsidP="0044783C">
      <w:pPr>
        <w:pStyle w:val="PL"/>
      </w:pPr>
      <w:r>
        <w:t xml:space="preserve">        '401':</w:t>
      </w:r>
    </w:p>
    <w:p w14:paraId="68CA568E" w14:textId="77777777" w:rsidR="0044783C" w:rsidRDefault="0044783C" w:rsidP="0044783C">
      <w:pPr>
        <w:pStyle w:val="PL"/>
      </w:pPr>
      <w:r>
        <w:t xml:space="preserve">          $ref: 'TS29571_CommonData.yaml#/components/responses/401'</w:t>
      </w:r>
    </w:p>
    <w:p w14:paraId="356763D9" w14:textId="77777777" w:rsidR="0044783C" w:rsidRDefault="0044783C" w:rsidP="0044783C">
      <w:pPr>
        <w:pStyle w:val="PL"/>
      </w:pPr>
      <w:r>
        <w:t xml:space="preserve">        '403':</w:t>
      </w:r>
    </w:p>
    <w:p w14:paraId="5A6E5106" w14:textId="77777777" w:rsidR="0044783C" w:rsidRDefault="0044783C" w:rsidP="0044783C">
      <w:pPr>
        <w:pStyle w:val="PL"/>
      </w:pPr>
      <w:r>
        <w:t xml:space="preserve">          $ref: 'TS29571_CommonData.yaml#/components/responses/403'</w:t>
      </w:r>
    </w:p>
    <w:p w14:paraId="5527412C" w14:textId="77777777" w:rsidR="0044783C" w:rsidRDefault="0044783C" w:rsidP="0044783C">
      <w:pPr>
        <w:pStyle w:val="PL"/>
      </w:pPr>
      <w:r>
        <w:t xml:space="preserve">        '404':</w:t>
      </w:r>
    </w:p>
    <w:p w14:paraId="5DFC27B3" w14:textId="77777777" w:rsidR="0044783C" w:rsidRDefault="0044783C" w:rsidP="0044783C">
      <w:pPr>
        <w:pStyle w:val="PL"/>
      </w:pPr>
      <w:r>
        <w:t xml:space="preserve">          $ref: 'TS29571_CommonData.yaml#/components/responses/404'</w:t>
      </w:r>
    </w:p>
    <w:p w14:paraId="2D8BDB64" w14:textId="77777777" w:rsidR="0044783C" w:rsidRDefault="0044783C" w:rsidP="0044783C">
      <w:pPr>
        <w:pStyle w:val="PL"/>
      </w:pPr>
      <w:r>
        <w:t xml:space="preserve">        '411':</w:t>
      </w:r>
    </w:p>
    <w:p w14:paraId="696C4B3D" w14:textId="77777777" w:rsidR="0044783C" w:rsidRDefault="0044783C" w:rsidP="0044783C">
      <w:pPr>
        <w:pStyle w:val="PL"/>
      </w:pPr>
      <w:r>
        <w:t xml:space="preserve">          $ref: 'TS29571_CommonData.yaml#/components/responses/411'</w:t>
      </w:r>
    </w:p>
    <w:p w14:paraId="7A8F6109" w14:textId="77777777" w:rsidR="0044783C" w:rsidRDefault="0044783C" w:rsidP="0044783C">
      <w:pPr>
        <w:pStyle w:val="PL"/>
      </w:pPr>
      <w:r>
        <w:t xml:space="preserve">        '413':</w:t>
      </w:r>
    </w:p>
    <w:p w14:paraId="698A9C77" w14:textId="77777777" w:rsidR="0044783C" w:rsidRDefault="0044783C" w:rsidP="0044783C">
      <w:pPr>
        <w:pStyle w:val="PL"/>
      </w:pPr>
      <w:r>
        <w:t xml:space="preserve">          $ref: 'TS29571_CommonData.yaml#/components/responses/413'</w:t>
      </w:r>
    </w:p>
    <w:p w14:paraId="05A1675D" w14:textId="77777777" w:rsidR="0044783C" w:rsidRDefault="0044783C" w:rsidP="0044783C">
      <w:pPr>
        <w:pStyle w:val="PL"/>
      </w:pPr>
      <w:r>
        <w:t xml:space="preserve">        '415':</w:t>
      </w:r>
    </w:p>
    <w:p w14:paraId="1C06FE01" w14:textId="77777777" w:rsidR="0044783C" w:rsidRDefault="0044783C" w:rsidP="0044783C">
      <w:pPr>
        <w:pStyle w:val="PL"/>
      </w:pPr>
      <w:r>
        <w:t xml:space="preserve">          $ref: 'TS29571_CommonData.yaml#/components/responses/415'</w:t>
      </w:r>
    </w:p>
    <w:p w14:paraId="534B2E13" w14:textId="77777777" w:rsidR="0044783C" w:rsidRDefault="0044783C" w:rsidP="0044783C">
      <w:pPr>
        <w:pStyle w:val="PL"/>
      </w:pPr>
      <w:r>
        <w:t xml:space="preserve">        '429':</w:t>
      </w:r>
    </w:p>
    <w:p w14:paraId="06337436" w14:textId="77777777" w:rsidR="0044783C" w:rsidRDefault="0044783C" w:rsidP="0044783C">
      <w:pPr>
        <w:pStyle w:val="PL"/>
      </w:pPr>
      <w:r>
        <w:t xml:space="preserve">          $ref: 'TS29571_CommonData.yaml#/components/responses/429'</w:t>
      </w:r>
    </w:p>
    <w:p w14:paraId="7EFDDEE8" w14:textId="77777777" w:rsidR="0044783C" w:rsidRDefault="0044783C" w:rsidP="0044783C">
      <w:pPr>
        <w:pStyle w:val="PL"/>
      </w:pPr>
      <w:r>
        <w:t xml:space="preserve">        '500':</w:t>
      </w:r>
    </w:p>
    <w:p w14:paraId="6C5D5953" w14:textId="77777777" w:rsidR="0044783C" w:rsidRDefault="0044783C" w:rsidP="0044783C">
      <w:pPr>
        <w:pStyle w:val="PL"/>
      </w:pPr>
      <w:r>
        <w:t xml:space="preserve">          $ref: 'TS29571_CommonData.yaml#/components/responses/500'</w:t>
      </w:r>
    </w:p>
    <w:p w14:paraId="5438A67C" w14:textId="77777777" w:rsidR="0044783C" w:rsidRDefault="0044783C" w:rsidP="0044783C">
      <w:pPr>
        <w:pStyle w:val="PL"/>
      </w:pPr>
      <w:r>
        <w:t xml:space="preserve">        '503':</w:t>
      </w:r>
    </w:p>
    <w:p w14:paraId="1C57BB17" w14:textId="77777777" w:rsidR="0044783C" w:rsidRDefault="0044783C" w:rsidP="0044783C">
      <w:pPr>
        <w:pStyle w:val="PL"/>
      </w:pPr>
      <w:r>
        <w:t xml:space="preserve">          $ref: 'TS29571_CommonData.yaml#/components/responses/503'</w:t>
      </w:r>
    </w:p>
    <w:p w14:paraId="6CB1253D" w14:textId="77777777" w:rsidR="0044783C" w:rsidRDefault="0044783C" w:rsidP="0044783C">
      <w:pPr>
        <w:pStyle w:val="PL"/>
      </w:pPr>
      <w:r>
        <w:t xml:space="preserve">        default:</w:t>
      </w:r>
    </w:p>
    <w:p w14:paraId="62EE84BA" w14:textId="77777777" w:rsidR="0044783C" w:rsidRDefault="0044783C" w:rsidP="0044783C">
      <w:pPr>
        <w:pStyle w:val="PL"/>
      </w:pPr>
      <w:r>
        <w:t xml:space="preserve">          $ref: 'TS29571_CommonData.yaml#/components/responses/default'</w:t>
      </w:r>
    </w:p>
    <w:p w14:paraId="7366BF3D" w14:textId="77777777" w:rsidR="0044783C" w:rsidRPr="005061DC" w:rsidRDefault="0044783C" w:rsidP="0044783C">
      <w:pPr>
        <w:pStyle w:val="PL"/>
      </w:pPr>
      <w:r>
        <w:t xml:space="preserve">      </w:t>
      </w:r>
      <w:r w:rsidRPr="005061DC">
        <w:t>callbacks:</w:t>
      </w:r>
    </w:p>
    <w:p w14:paraId="47C38809" w14:textId="77777777" w:rsidR="0044783C" w:rsidRPr="00F879D4" w:rsidRDefault="0044783C" w:rsidP="0044783C">
      <w:pPr>
        <w:pStyle w:val="PL"/>
      </w:pPr>
      <w:r w:rsidRPr="005061DC">
        <w:t xml:space="preserve">        </w:t>
      </w:r>
      <w:r w:rsidRPr="006B78C6">
        <w:t>subscriptionNotification</w:t>
      </w:r>
      <w:r w:rsidRPr="00F879D4">
        <w:t>:</w:t>
      </w:r>
    </w:p>
    <w:p w14:paraId="3346AB4B" w14:textId="77777777" w:rsidR="0044783C" w:rsidRPr="00F879D4" w:rsidRDefault="0044783C" w:rsidP="0044783C">
      <w:pPr>
        <w:pStyle w:val="PL"/>
      </w:pPr>
      <w:r w:rsidRPr="00F879D4">
        <w:t xml:space="preserve">          '{request.body#/</w:t>
      </w:r>
      <w:r>
        <w:t>subscriptionResponseUri</w:t>
      </w:r>
      <w:r w:rsidRPr="00F879D4">
        <w:t>}':</w:t>
      </w:r>
    </w:p>
    <w:p w14:paraId="392636E9" w14:textId="77777777" w:rsidR="0044783C" w:rsidRPr="005061DC" w:rsidRDefault="0044783C" w:rsidP="0044783C">
      <w:pPr>
        <w:pStyle w:val="PL"/>
      </w:pPr>
      <w:r w:rsidRPr="00F879D4">
        <w:t xml:space="preserve">            </w:t>
      </w:r>
      <w:r w:rsidRPr="001E6ED0">
        <w:t>post</w:t>
      </w:r>
      <w:r w:rsidRPr="005061DC">
        <w:t>:</w:t>
      </w:r>
    </w:p>
    <w:p w14:paraId="0A155A3F" w14:textId="77777777" w:rsidR="0044783C" w:rsidRPr="005061DC" w:rsidRDefault="0044783C" w:rsidP="0044783C">
      <w:pPr>
        <w:pStyle w:val="PL"/>
      </w:pPr>
      <w:r w:rsidRPr="005061DC">
        <w:t xml:space="preserve">              requestBody: </w:t>
      </w:r>
    </w:p>
    <w:p w14:paraId="7033CEF1" w14:textId="77777777" w:rsidR="0044783C" w:rsidRPr="005061DC" w:rsidRDefault="0044783C" w:rsidP="0044783C">
      <w:pPr>
        <w:pStyle w:val="PL"/>
      </w:pPr>
      <w:r w:rsidRPr="005061DC">
        <w:t xml:space="preserve">                required: true</w:t>
      </w:r>
    </w:p>
    <w:p w14:paraId="0E96EC43" w14:textId="77777777" w:rsidR="0044783C" w:rsidRPr="005061DC" w:rsidRDefault="0044783C" w:rsidP="0044783C">
      <w:pPr>
        <w:pStyle w:val="PL"/>
      </w:pPr>
      <w:r w:rsidRPr="005061DC">
        <w:t xml:space="preserve">                content:</w:t>
      </w:r>
    </w:p>
    <w:p w14:paraId="4EF291CB" w14:textId="77777777" w:rsidR="0044783C" w:rsidRPr="005061DC" w:rsidRDefault="0044783C" w:rsidP="0044783C">
      <w:pPr>
        <w:pStyle w:val="PL"/>
      </w:pPr>
      <w:r w:rsidRPr="005061DC">
        <w:t xml:space="preserve">                  application/json:</w:t>
      </w:r>
    </w:p>
    <w:p w14:paraId="4ACFEF37" w14:textId="77777777" w:rsidR="0044783C" w:rsidRPr="005061DC" w:rsidRDefault="0044783C" w:rsidP="0044783C">
      <w:pPr>
        <w:pStyle w:val="PL"/>
      </w:pPr>
      <w:r w:rsidRPr="005061DC">
        <w:t xml:space="preserve">                    schema:</w:t>
      </w:r>
    </w:p>
    <w:p w14:paraId="2618DBFC" w14:textId="77777777" w:rsidR="0044783C" w:rsidRPr="00310D43" w:rsidRDefault="0044783C" w:rsidP="0044783C">
      <w:pPr>
        <w:pStyle w:val="PL"/>
      </w:pPr>
      <w:r w:rsidRPr="005061DC">
        <w:t xml:space="preserve">                      $ref: '#/components/</w:t>
      </w:r>
      <w:r w:rsidRPr="00310D43">
        <w:t>schemas/</w:t>
      </w:r>
      <w:r>
        <w:t>Loca</w:t>
      </w:r>
      <w:r w:rsidRPr="009D776C">
        <w:t>tionNotification'</w:t>
      </w:r>
    </w:p>
    <w:p w14:paraId="22BC2592" w14:textId="77777777" w:rsidR="0044783C" w:rsidRPr="005061DC" w:rsidRDefault="0044783C" w:rsidP="0044783C">
      <w:pPr>
        <w:pStyle w:val="PL"/>
      </w:pPr>
      <w:r w:rsidRPr="00310D43">
        <w:t xml:space="preserve">              responses:</w:t>
      </w:r>
    </w:p>
    <w:p w14:paraId="26FA0F68" w14:textId="77777777" w:rsidR="0044783C" w:rsidRPr="005061DC" w:rsidRDefault="0044783C" w:rsidP="0044783C">
      <w:pPr>
        <w:pStyle w:val="PL"/>
      </w:pPr>
      <w:r w:rsidRPr="005061DC">
        <w:t xml:space="preserve">                '204':</w:t>
      </w:r>
    </w:p>
    <w:p w14:paraId="622DD98D" w14:textId="77777777" w:rsidR="0044783C" w:rsidRDefault="0044783C" w:rsidP="0044783C">
      <w:pPr>
        <w:pStyle w:val="PL"/>
      </w:pPr>
      <w:r w:rsidRPr="005061DC">
        <w:t xml:space="preserve">                  description: No Content (The receipt of the </w:t>
      </w:r>
      <w:r>
        <w:t>subscription notification</w:t>
      </w:r>
    </w:p>
    <w:p w14:paraId="13FFEF16" w14:textId="77777777" w:rsidR="0044783C" w:rsidRPr="005061DC" w:rsidRDefault="0044783C" w:rsidP="0044783C">
      <w:pPr>
        <w:pStyle w:val="PL"/>
      </w:pPr>
      <w:r>
        <w:t xml:space="preserve">                   </w:t>
      </w:r>
      <w:r w:rsidRPr="005061DC">
        <w:t xml:space="preserve"> is acknowledged)</w:t>
      </w:r>
      <w:r>
        <w:t>.</w:t>
      </w:r>
    </w:p>
    <w:p w14:paraId="5C83D1F1" w14:textId="77777777" w:rsidR="0044783C" w:rsidRPr="005061DC" w:rsidRDefault="0044783C" w:rsidP="0044783C">
      <w:pPr>
        <w:pStyle w:val="PL"/>
      </w:pPr>
      <w:r w:rsidRPr="005061DC">
        <w:t xml:space="preserve">                '307':</w:t>
      </w:r>
    </w:p>
    <w:p w14:paraId="4819F82C" w14:textId="77777777" w:rsidR="0044783C" w:rsidRPr="005061DC" w:rsidRDefault="0044783C" w:rsidP="0044783C">
      <w:pPr>
        <w:pStyle w:val="PL"/>
      </w:pPr>
      <w:r w:rsidRPr="005061DC">
        <w:t xml:space="preserve">                  $ref: '</w:t>
      </w:r>
      <w:r>
        <w:t>TS29571</w:t>
      </w:r>
      <w:r w:rsidRPr="005061DC">
        <w:t>_CommonData.yaml#/components/responses/307'</w:t>
      </w:r>
    </w:p>
    <w:p w14:paraId="27527FDC" w14:textId="77777777" w:rsidR="0044783C" w:rsidRPr="005061DC" w:rsidRDefault="0044783C" w:rsidP="0044783C">
      <w:pPr>
        <w:pStyle w:val="PL"/>
      </w:pPr>
      <w:r w:rsidRPr="005061DC">
        <w:t xml:space="preserve">                '308':</w:t>
      </w:r>
    </w:p>
    <w:p w14:paraId="22FFE687" w14:textId="77777777" w:rsidR="0044783C" w:rsidRPr="005061DC" w:rsidRDefault="0044783C" w:rsidP="0044783C">
      <w:pPr>
        <w:pStyle w:val="PL"/>
      </w:pPr>
      <w:r w:rsidRPr="005061DC">
        <w:t xml:space="preserve">                  $ref: '</w:t>
      </w:r>
      <w:r>
        <w:t>TS29571</w:t>
      </w:r>
      <w:r w:rsidRPr="005061DC">
        <w:t>_CommonData.yaml#/components/responses/308'</w:t>
      </w:r>
    </w:p>
    <w:p w14:paraId="4E3B8715" w14:textId="77777777" w:rsidR="0044783C" w:rsidRPr="005061DC" w:rsidRDefault="0044783C" w:rsidP="0044783C">
      <w:pPr>
        <w:pStyle w:val="PL"/>
      </w:pPr>
      <w:r w:rsidRPr="005061DC">
        <w:t xml:space="preserve">                '400':</w:t>
      </w:r>
    </w:p>
    <w:p w14:paraId="5CBA19C0" w14:textId="77777777" w:rsidR="0044783C" w:rsidRPr="005061DC" w:rsidRDefault="0044783C" w:rsidP="0044783C">
      <w:pPr>
        <w:pStyle w:val="PL"/>
      </w:pPr>
      <w:r w:rsidRPr="005061DC">
        <w:t xml:space="preserve">                  $ref: '</w:t>
      </w:r>
      <w:r>
        <w:t>TS29571</w:t>
      </w:r>
      <w:r w:rsidRPr="005061DC">
        <w:t>_CommonData.yaml#/components/responses/400'</w:t>
      </w:r>
    </w:p>
    <w:p w14:paraId="6A7AD4E1" w14:textId="77777777" w:rsidR="0044783C" w:rsidRPr="005061DC" w:rsidRDefault="0044783C" w:rsidP="0044783C">
      <w:pPr>
        <w:pStyle w:val="PL"/>
      </w:pPr>
      <w:r w:rsidRPr="005061DC">
        <w:t xml:space="preserve">                '401':</w:t>
      </w:r>
    </w:p>
    <w:p w14:paraId="0545BECB" w14:textId="77777777" w:rsidR="0044783C" w:rsidRPr="005061DC" w:rsidRDefault="0044783C" w:rsidP="0044783C">
      <w:pPr>
        <w:pStyle w:val="PL"/>
      </w:pPr>
      <w:r w:rsidRPr="005061DC">
        <w:t xml:space="preserve">                  $ref: '</w:t>
      </w:r>
      <w:r>
        <w:t>TS29571</w:t>
      </w:r>
      <w:r w:rsidRPr="005061DC">
        <w:t>_CommonData.yaml#/components/responses/401'</w:t>
      </w:r>
    </w:p>
    <w:p w14:paraId="5FB5194E" w14:textId="77777777" w:rsidR="0044783C" w:rsidRPr="005061DC" w:rsidRDefault="0044783C" w:rsidP="0044783C">
      <w:pPr>
        <w:pStyle w:val="PL"/>
      </w:pPr>
      <w:r w:rsidRPr="005061DC">
        <w:t xml:space="preserve">                '403':</w:t>
      </w:r>
    </w:p>
    <w:p w14:paraId="4198C1F1" w14:textId="77777777" w:rsidR="0044783C" w:rsidRPr="005061DC" w:rsidRDefault="0044783C" w:rsidP="0044783C">
      <w:pPr>
        <w:pStyle w:val="PL"/>
      </w:pPr>
      <w:r w:rsidRPr="005061DC">
        <w:t xml:space="preserve">                  $ref: '</w:t>
      </w:r>
      <w:r>
        <w:t>TS29571</w:t>
      </w:r>
      <w:r w:rsidRPr="005061DC">
        <w:t>_CommonData.yaml#/components/responses/403'</w:t>
      </w:r>
    </w:p>
    <w:p w14:paraId="1C551704" w14:textId="77777777" w:rsidR="0044783C" w:rsidRPr="005061DC" w:rsidRDefault="0044783C" w:rsidP="0044783C">
      <w:pPr>
        <w:pStyle w:val="PL"/>
      </w:pPr>
      <w:r w:rsidRPr="005061DC">
        <w:t xml:space="preserve">                '404':</w:t>
      </w:r>
    </w:p>
    <w:p w14:paraId="0760AD7A" w14:textId="77777777" w:rsidR="0044783C" w:rsidRPr="005061DC" w:rsidRDefault="0044783C" w:rsidP="0044783C">
      <w:pPr>
        <w:pStyle w:val="PL"/>
      </w:pPr>
      <w:r w:rsidRPr="005061DC">
        <w:t xml:space="preserve">                  $ref: '</w:t>
      </w:r>
      <w:r>
        <w:t>TS29571</w:t>
      </w:r>
      <w:r w:rsidRPr="005061DC">
        <w:t>_CommonData.yaml#/components/responses/404'</w:t>
      </w:r>
    </w:p>
    <w:p w14:paraId="22EBDD91" w14:textId="77777777" w:rsidR="0044783C" w:rsidRPr="005061DC" w:rsidRDefault="0044783C" w:rsidP="0044783C">
      <w:pPr>
        <w:pStyle w:val="PL"/>
      </w:pPr>
      <w:r w:rsidRPr="005061DC">
        <w:t xml:space="preserve">                '411':</w:t>
      </w:r>
    </w:p>
    <w:p w14:paraId="4D9FB8A6" w14:textId="77777777" w:rsidR="0044783C" w:rsidRPr="005061DC" w:rsidRDefault="0044783C" w:rsidP="0044783C">
      <w:pPr>
        <w:pStyle w:val="PL"/>
      </w:pPr>
      <w:r w:rsidRPr="005061DC">
        <w:t xml:space="preserve">                  $ref: '</w:t>
      </w:r>
      <w:r>
        <w:t>TS29571</w:t>
      </w:r>
      <w:r w:rsidRPr="005061DC">
        <w:t>_CommonData.yaml#/components/responses/411'</w:t>
      </w:r>
    </w:p>
    <w:p w14:paraId="037BA242" w14:textId="77777777" w:rsidR="0044783C" w:rsidRPr="005061DC" w:rsidRDefault="0044783C" w:rsidP="0044783C">
      <w:pPr>
        <w:pStyle w:val="PL"/>
      </w:pPr>
      <w:r w:rsidRPr="005061DC">
        <w:t xml:space="preserve">                '413':</w:t>
      </w:r>
    </w:p>
    <w:p w14:paraId="390C6B4F" w14:textId="77777777" w:rsidR="0044783C" w:rsidRPr="005061DC" w:rsidRDefault="0044783C" w:rsidP="0044783C">
      <w:pPr>
        <w:pStyle w:val="PL"/>
      </w:pPr>
      <w:r w:rsidRPr="005061DC">
        <w:lastRenderedPageBreak/>
        <w:t xml:space="preserve">                  $ref: '</w:t>
      </w:r>
      <w:r>
        <w:t>TS29571</w:t>
      </w:r>
      <w:r w:rsidRPr="005061DC">
        <w:t>_CommonData.yaml#/components/responses/413'</w:t>
      </w:r>
    </w:p>
    <w:p w14:paraId="2C7D8B6B" w14:textId="77777777" w:rsidR="0044783C" w:rsidRPr="005061DC" w:rsidRDefault="0044783C" w:rsidP="0044783C">
      <w:pPr>
        <w:pStyle w:val="PL"/>
      </w:pPr>
      <w:r w:rsidRPr="005061DC">
        <w:t xml:space="preserve">                '415':</w:t>
      </w:r>
    </w:p>
    <w:p w14:paraId="675A59EA" w14:textId="77777777" w:rsidR="0044783C" w:rsidRPr="005061DC" w:rsidRDefault="0044783C" w:rsidP="0044783C">
      <w:pPr>
        <w:pStyle w:val="PL"/>
      </w:pPr>
      <w:r w:rsidRPr="005061DC">
        <w:t xml:space="preserve">                  $ref: '</w:t>
      </w:r>
      <w:r>
        <w:t>TS29571</w:t>
      </w:r>
      <w:r w:rsidRPr="005061DC">
        <w:t>_CommonData.yaml#/components/responses/415'</w:t>
      </w:r>
    </w:p>
    <w:p w14:paraId="1038623E" w14:textId="77777777" w:rsidR="0044783C" w:rsidRPr="005061DC" w:rsidRDefault="0044783C" w:rsidP="0044783C">
      <w:pPr>
        <w:pStyle w:val="PL"/>
      </w:pPr>
      <w:r w:rsidRPr="005061DC">
        <w:t xml:space="preserve">                '429':</w:t>
      </w:r>
    </w:p>
    <w:p w14:paraId="5E1D9E24" w14:textId="77777777" w:rsidR="0044783C" w:rsidRPr="005061DC" w:rsidRDefault="0044783C" w:rsidP="0044783C">
      <w:pPr>
        <w:pStyle w:val="PL"/>
      </w:pPr>
      <w:r w:rsidRPr="005061DC">
        <w:t xml:space="preserve">                  $ref: '</w:t>
      </w:r>
      <w:r>
        <w:t>TS29571</w:t>
      </w:r>
      <w:r w:rsidRPr="005061DC">
        <w:t>_CommonData.yaml#/components/responses/429'</w:t>
      </w:r>
    </w:p>
    <w:p w14:paraId="3148BF11" w14:textId="77777777" w:rsidR="0044783C" w:rsidRPr="005061DC" w:rsidRDefault="0044783C" w:rsidP="0044783C">
      <w:pPr>
        <w:pStyle w:val="PL"/>
      </w:pPr>
      <w:r w:rsidRPr="005061DC">
        <w:t xml:space="preserve">                '500':</w:t>
      </w:r>
    </w:p>
    <w:p w14:paraId="4ED6CFE8" w14:textId="77777777" w:rsidR="0044783C" w:rsidRPr="005061DC" w:rsidRDefault="0044783C" w:rsidP="0044783C">
      <w:pPr>
        <w:pStyle w:val="PL"/>
      </w:pPr>
      <w:r w:rsidRPr="005061DC">
        <w:t xml:space="preserve">                  $ref: '</w:t>
      </w:r>
      <w:r>
        <w:t>TS29571</w:t>
      </w:r>
      <w:r w:rsidRPr="005061DC">
        <w:t>_CommonData.yaml#/components/responses/500'</w:t>
      </w:r>
    </w:p>
    <w:p w14:paraId="21F2E43B" w14:textId="77777777" w:rsidR="0044783C" w:rsidRPr="005061DC" w:rsidRDefault="0044783C" w:rsidP="0044783C">
      <w:pPr>
        <w:pStyle w:val="PL"/>
      </w:pPr>
      <w:r w:rsidRPr="005061DC">
        <w:t xml:space="preserve">                '503':</w:t>
      </w:r>
    </w:p>
    <w:p w14:paraId="7E2A62F4" w14:textId="77777777" w:rsidR="0044783C" w:rsidRPr="005061DC" w:rsidRDefault="0044783C" w:rsidP="0044783C">
      <w:pPr>
        <w:pStyle w:val="PL"/>
      </w:pPr>
      <w:r w:rsidRPr="005061DC">
        <w:t xml:space="preserve">                  $ref: '</w:t>
      </w:r>
      <w:r>
        <w:t>TS29571</w:t>
      </w:r>
      <w:r w:rsidRPr="005061DC">
        <w:t>_CommonData.yaml#/components/responses/503'</w:t>
      </w:r>
    </w:p>
    <w:p w14:paraId="3B231B55" w14:textId="77777777" w:rsidR="0044783C" w:rsidRPr="005061DC" w:rsidRDefault="0044783C" w:rsidP="0044783C">
      <w:pPr>
        <w:pStyle w:val="PL"/>
      </w:pPr>
      <w:r w:rsidRPr="005061DC">
        <w:t xml:space="preserve">                default:</w:t>
      </w:r>
    </w:p>
    <w:p w14:paraId="4CDC6CE9" w14:textId="77777777" w:rsidR="0044783C" w:rsidRPr="005061DC" w:rsidRDefault="0044783C" w:rsidP="0044783C">
      <w:pPr>
        <w:pStyle w:val="PL"/>
      </w:pPr>
      <w:r w:rsidRPr="005061DC">
        <w:t xml:space="preserve">                  $ref: '</w:t>
      </w:r>
      <w:r>
        <w:t>TS29571</w:t>
      </w:r>
      <w:r w:rsidRPr="005061DC">
        <w:t>_CommonData.yaml#/components/responses/default'</w:t>
      </w:r>
    </w:p>
    <w:p w14:paraId="3F4B091A" w14:textId="77777777" w:rsidR="0044783C" w:rsidRDefault="0044783C" w:rsidP="0044783C">
      <w:pPr>
        <w:pStyle w:val="PL"/>
      </w:pPr>
    </w:p>
    <w:p w14:paraId="3CA8F7D9" w14:textId="77777777" w:rsidR="0044783C" w:rsidRDefault="0044783C" w:rsidP="0044783C">
      <w:pPr>
        <w:pStyle w:val="PL"/>
      </w:pPr>
    </w:p>
    <w:p w14:paraId="39390BA9" w14:textId="77777777" w:rsidR="0044783C" w:rsidRPr="005061DC" w:rsidRDefault="0044783C" w:rsidP="0044783C">
      <w:pPr>
        <w:pStyle w:val="PL"/>
      </w:pPr>
      <w:r w:rsidRPr="005061DC">
        <w:t xml:space="preserve">  /subscriptions/{subscriptionId}:</w:t>
      </w:r>
    </w:p>
    <w:p w14:paraId="5C812557" w14:textId="77777777" w:rsidR="0044783C" w:rsidRPr="005061DC" w:rsidRDefault="0044783C" w:rsidP="0044783C">
      <w:pPr>
        <w:pStyle w:val="PL"/>
      </w:pPr>
      <w:r w:rsidRPr="005061DC">
        <w:t xml:space="preserve">    put:</w:t>
      </w:r>
    </w:p>
    <w:p w14:paraId="6182575D" w14:textId="77777777" w:rsidR="0044783C" w:rsidRDefault="0044783C" w:rsidP="0044783C">
      <w:pPr>
        <w:pStyle w:val="PL"/>
      </w:pPr>
      <w:r w:rsidRPr="005061DC">
        <w:t xml:space="preserve">      description: </w:t>
      </w:r>
      <w:r>
        <w:t>&gt;</w:t>
      </w:r>
    </w:p>
    <w:p w14:paraId="605E860A" w14:textId="77777777" w:rsidR="0044783C" w:rsidRPr="005061DC" w:rsidRDefault="0044783C" w:rsidP="0044783C">
      <w:pPr>
        <w:pStyle w:val="PL"/>
      </w:pPr>
      <w:r>
        <w:t xml:space="preserve">        </w:t>
      </w:r>
      <w:r w:rsidRPr="005061DC">
        <w:t xml:space="preserve">Updates an existing </w:t>
      </w:r>
      <w:r>
        <w:t xml:space="preserve">location subscription </w:t>
      </w:r>
      <w:r w:rsidRPr="005061DC">
        <w:t>identified by the subscriptionId.</w:t>
      </w:r>
    </w:p>
    <w:p w14:paraId="2549261F" w14:textId="77777777" w:rsidR="0044783C" w:rsidRDefault="0044783C" w:rsidP="0044783C">
      <w:pPr>
        <w:pStyle w:val="PL"/>
      </w:pPr>
      <w:r>
        <w:t xml:space="preserve">      </w:t>
      </w:r>
      <w:r>
        <w:rPr>
          <w:rFonts w:cs="Courier New"/>
          <w:szCs w:val="16"/>
          <w:lang w:val="en-US"/>
        </w:rPr>
        <w:t>operationId: UpdateLocationSub</w:t>
      </w:r>
    </w:p>
    <w:p w14:paraId="024829BD" w14:textId="77777777" w:rsidR="0044783C" w:rsidRPr="005061DC" w:rsidRDefault="0044783C" w:rsidP="0044783C">
      <w:pPr>
        <w:pStyle w:val="PL"/>
      </w:pPr>
      <w:r w:rsidRPr="005061DC">
        <w:t xml:space="preserve">      tags:</w:t>
      </w:r>
    </w:p>
    <w:p w14:paraId="2575ED29" w14:textId="77777777" w:rsidR="0044783C" w:rsidRPr="005061DC" w:rsidRDefault="0044783C" w:rsidP="0044783C">
      <w:pPr>
        <w:pStyle w:val="PL"/>
      </w:pPr>
      <w:r w:rsidRPr="005061DC">
        <w:t xml:space="preserve">        - </w:t>
      </w:r>
      <w:r>
        <w:t>Update Location subscription (Document)</w:t>
      </w:r>
    </w:p>
    <w:p w14:paraId="38180BE6" w14:textId="77777777" w:rsidR="0044783C" w:rsidRPr="005061DC" w:rsidRDefault="0044783C" w:rsidP="0044783C">
      <w:pPr>
        <w:pStyle w:val="PL"/>
      </w:pPr>
      <w:r w:rsidRPr="005061DC">
        <w:t xml:space="preserve">      parameters:</w:t>
      </w:r>
    </w:p>
    <w:p w14:paraId="0D8D4469" w14:textId="77777777" w:rsidR="0044783C" w:rsidRPr="005061DC" w:rsidRDefault="0044783C" w:rsidP="0044783C">
      <w:pPr>
        <w:pStyle w:val="PL"/>
      </w:pPr>
      <w:r w:rsidRPr="005061DC">
        <w:t xml:space="preserve">        - name: subscriptionId</w:t>
      </w:r>
    </w:p>
    <w:p w14:paraId="7F86190D" w14:textId="77777777" w:rsidR="0044783C" w:rsidRPr="005061DC" w:rsidRDefault="0044783C" w:rsidP="0044783C">
      <w:pPr>
        <w:pStyle w:val="PL"/>
      </w:pPr>
      <w:r w:rsidRPr="005061DC">
        <w:t xml:space="preserve">          in: path</w:t>
      </w:r>
    </w:p>
    <w:p w14:paraId="567C0EAB" w14:textId="77777777" w:rsidR="0044783C" w:rsidRPr="005061DC" w:rsidRDefault="0044783C" w:rsidP="0044783C">
      <w:pPr>
        <w:pStyle w:val="PL"/>
      </w:pPr>
      <w:r w:rsidRPr="005061DC">
        <w:t xml:space="preserve">          description: Identifies an </w:t>
      </w:r>
      <w:r>
        <w:t>individual location</w:t>
      </w:r>
      <w:r w:rsidRPr="005061DC">
        <w:t xml:space="preserve"> subscription resource</w:t>
      </w:r>
      <w:r>
        <w:t>.</w:t>
      </w:r>
    </w:p>
    <w:p w14:paraId="704B9534" w14:textId="77777777" w:rsidR="0044783C" w:rsidRPr="005061DC" w:rsidRDefault="0044783C" w:rsidP="0044783C">
      <w:pPr>
        <w:pStyle w:val="PL"/>
      </w:pPr>
      <w:r w:rsidRPr="005061DC">
        <w:t xml:space="preserve">          required: true</w:t>
      </w:r>
    </w:p>
    <w:p w14:paraId="1EA7D8FD" w14:textId="77777777" w:rsidR="0044783C" w:rsidRPr="005061DC" w:rsidRDefault="0044783C" w:rsidP="0044783C">
      <w:pPr>
        <w:pStyle w:val="PL"/>
      </w:pPr>
      <w:r w:rsidRPr="005061DC">
        <w:t xml:space="preserve">          schema:</w:t>
      </w:r>
    </w:p>
    <w:p w14:paraId="283C275F" w14:textId="77777777" w:rsidR="0044783C" w:rsidRPr="005061DC" w:rsidRDefault="0044783C" w:rsidP="0044783C">
      <w:pPr>
        <w:pStyle w:val="PL"/>
      </w:pPr>
      <w:r w:rsidRPr="005061DC">
        <w:t xml:space="preserve">            type: string</w:t>
      </w:r>
    </w:p>
    <w:p w14:paraId="26BF299A" w14:textId="77777777" w:rsidR="0044783C" w:rsidRPr="005061DC" w:rsidRDefault="0044783C" w:rsidP="0044783C">
      <w:pPr>
        <w:pStyle w:val="PL"/>
      </w:pPr>
      <w:r w:rsidRPr="005061DC">
        <w:t xml:space="preserve">      requestBody:</w:t>
      </w:r>
    </w:p>
    <w:p w14:paraId="0EABB45E" w14:textId="77777777" w:rsidR="0044783C" w:rsidRPr="005061DC" w:rsidRDefault="0044783C" w:rsidP="0044783C">
      <w:pPr>
        <w:pStyle w:val="PL"/>
      </w:pPr>
      <w:r w:rsidRPr="005061DC">
        <w:t xml:space="preserve">        description: Parameters to replace the existing subscription</w:t>
      </w:r>
      <w:r>
        <w:t>.</w:t>
      </w:r>
    </w:p>
    <w:p w14:paraId="6C332F32" w14:textId="77777777" w:rsidR="0044783C" w:rsidRPr="005061DC" w:rsidRDefault="0044783C" w:rsidP="0044783C">
      <w:pPr>
        <w:pStyle w:val="PL"/>
      </w:pPr>
      <w:r w:rsidRPr="005061DC">
        <w:t xml:space="preserve">        required: true</w:t>
      </w:r>
    </w:p>
    <w:p w14:paraId="02A68216" w14:textId="77777777" w:rsidR="0044783C" w:rsidRPr="005061DC" w:rsidRDefault="0044783C" w:rsidP="0044783C">
      <w:pPr>
        <w:pStyle w:val="PL"/>
      </w:pPr>
      <w:r w:rsidRPr="005061DC">
        <w:t xml:space="preserve">        content:</w:t>
      </w:r>
    </w:p>
    <w:p w14:paraId="48D92F47" w14:textId="77777777" w:rsidR="0044783C" w:rsidRPr="005061DC" w:rsidRDefault="0044783C" w:rsidP="0044783C">
      <w:pPr>
        <w:pStyle w:val="PL"/>
      </w:pPr>
      <w:r w:rsidRPr="005061DC">
        <w:t xml:space="preserve">          application/json:</w:t>
      </w:r>
    </w:p>
    <w:p w14:paraId="4EF793DB" w14:textId="77777777" w:rsidR="0044783C" w:rsidRPr="005061DC" w:rsidRDefault="0044783C" w:rsidP="0044783C">
      <w:pPr>
        <w:pStyle w:val="PL"/>
      </w:pPr>
      <w:r w:rsidRPr="005061DC">
        <w:t xml:space="preserve">            schema:</w:t>
      </w:r>
    </w:p>
    <w:p w14:paraId="0AF019F8" w14:textId="77777777" w:rsidR="0044783C" w:rsidRPr="006B78C6" w:rsidRDefault="0044783C" w:rsidP="0044783C">
      <w:pPr>
        <w:pStyle w:val="PL"/>
      </w:pPr>
      <w:r w:rsidRPr="005061DC">
        <w:t xml:space="preserve">              $ref: '#/components/schemas/</w:t>
      </w:r>
      <w:r w:rsidRPr="006B78C6">
        <w:t>LocationSubscriptionRequest'</w:t>
      </w:r>
    </w:p>
    <w:p w14:paraId="3820F7AA" w14:textId="77777777" w:rsidR="0044783C" w:rsidRPr="006B78C6" w:rsidRDefault="0044783C" w:rsidP="0044783C">
      <w:pPr>
        <w:pStyle w:val="PL"/>
      </w:pPr>
      <w:r w:rsidRPr="006B78C6">
        <w:t xml:space="preserve">      responses:</w:t>
      </w:r>
    </w:p>
    <w:p w14:paraId="63CA13EA" w14:textId="77777777" w:rsidR="0044783C" w:rsidRPr="006B78C6" w:rsidRDefault="0044783C" w:rsidP="0044783C">
      <w:pPr>
        <w:pStyle w:val="PL"/>
      </w:pPr>
      <w:r w:rsidRPr="006B78C6">
        <w:t xml:space="preserve">        '200':</w:t>
      </w:r>
    </w:p>
    <w:p w14:paraId="5A6AEC12" w14:textId="77777777" w:rsidR="0044783C" w:rsidRPr="006B78C6" w:rsidRDefault="0044783C" w:rsidP="0044783C">
      <w:pPr>
        <w:pStyle w:val="PL"/>
      </w:pPr>
      <w:r w:rsidRPr="006B78C6">
        <w:t xml:space="preserve">          description: &gt;</w:t>
      </w:r>
    </w:p>
    <w:p w14:paraId="52EF563D" w14:textId="77777777" w:rsidR="0044783C" w:rsidRPr="006B78C6" w:rsidRDefault="0044783C" w:rsidP="0044783C">
      <w:pPr>
        <w:pStyle w:val="PL"/>
      </w:pPr>
      <w:r w:rsidRPr="006B78C6">
        <w:t xml:space="preserve">            OK. The location subcsription resource was updated successfully.</w:t>
      </w:r>
    </w:p>
    <w:p w14:paraId="42CC4AFC" w14:textId="77777777" w:rsidR="0044783C" w:rsidRPr="006B78C6" w:rsidRDefault="0044783C" w:rsidP="0044783C">
      <w:pPr>
        <w:pStyle w:val="PL"/>
      </w:pPr>
      <w:r w:rsidRPr="006B78C6">
        <w:t xml:space="preserve">          content:</w:t>
      </w:r>
    </w:p>
    <w:p w14:paraId="326583CF" w14:textId="77777777" w:rsidR="0044783C" w:rsidRPr="006B78C6" w:rsidRDefault="0044783C" w:rsidP="0044783C">
      <w:pPr>
        <w:pStyle w:val="PL"/>
      </w:pPr>
      <w:r w:rsidRPr="006B78C6">
        <w:t xml:space="preserve">            application/json:</w:t>
      </w:r>
    </w:p>
    <w:p w14:paraId="7B7E6301" w14:textId="77777777" w:rsidR="0044783C" w:rsidRPr="006B78C6" w:rsidRDefault="0044783C" w:rsidP="0044783C">
      <w:pPr>
        <w:pStyle w:val="PL"/>
      </w:pPr>
      <w:r w:rsidRPr="006B78C6">
        <w:t xml:space="preserve">              schema:</w:t>
      </w:r>
    </w:p>
    <w:p w14:paraId="3AA91027" w14:textId="77777777" w:rsidR="0044783C" w:rsidRPr="006B78C6" w:rsidRDefault="0044783C" w:rsidP="0044783C">
      <w:pPr>
        <w:pStyle w:val="PL"/>
      </w:pPr>
      <w:r w:rsidRPr="006B78C6">
        <w:t xml:space="preserve">                $ref: '#/components/schemas/LocationSubscriptionRequest'</w:t>
      </w:r>
    </w:p>
    <w:p w14:paraId="02DD8C80" w14:textId="77777777" w:rsidR="0044783C" w:rsidRPr="00B76B2B" w:rsidRDefault="0044783C" w:rsidP="0044783C">
      <w:pPr>
        <w:pStyle w:val="PL"/>
        <w:rPr>
          <w:lang w:val="en-US"/>
        </w:rPr>
      </w:pPr>
      <w:r w:rsidRPr="006B78C6">
        <w:rPr>
          <w:lang w:val="en-US"/>
        </w:rPr>
        <w:t xml:space="preserve">        '204':</w:t>
      </w:r>
    </w:p>
    <w:p w14:paraId="0863C64C" w14:textId="77777777" w:rsidR="0044783C" w:rsidRDefault="0044783C" w:rsidP="0044783C">
      <w:pPr>
        <w:pStyle w:val="PL"/>
      </w:pPr>
      <w:r>
        <w:t xml:space="preserve">          description: No Content (</w:t>
      </w:r>
      <w:r w:rsidRPr="00646838">
        <w:t>updated successfully</w:t>
      </w:r>
      <w:r>
        <w:t>).</w:t>
      </w:r>
    </w:p>
    <w:p w14:paraId="76BB0323" w14:textId="77777777" w:rsidR="0044783C" w:rsidRPr="005061DC" w:rsidRDefault="0044783C" w:rsidP="0044783C">
      <w:pPr>
        <w:pStyle w:val="PL"/>
      </w:pPr>
      <w:r w:rsidRPr="005061DC">
        <w:t xml:space="preserve">        '400':</w:t>
      </w:r>
    </w:p>
    <w:p w14:paraId="7F744904" w14:textId="77777777" w:rsidR="0044783C" w:rsidRPr="005061DC" w:rsidRDefault="0044783C" w:rsidP="0044783C">
      <w:pPr>
        <w:pStyle w:val="PL"/>
      </w:pPr>
      <w:r w:rsidRPr="005061DC">
        <w:t xml:space="preserve">          $ref: '</w:t>
      </w:r>
      <w:r>
        <w:t>TS29571</w:t>
      </w:r>
      <w:r w:rsidRPr="005061DC">
        <w:t>_CommonData.yaml#/components/responses/400'</w:t>
      </w:r>
    </w:p>
    <w:p w14:paraId="2B22245A" w14:textId="77777777" w:rsidR="0044783C" w:rsidRPr="005061DC" w:rsidRDefault="0044783C" w:rsidP="0044783C">
      <w:pPr>
        <w:pStyle w:val="PL"/>
      </w:pPr>
      <w:r w:rsidRPr="005061DC">
        <w:t xml:space="preserve">        '401':</w:t>
      </w:r>
    </w:p>
    <w:p w14:paraId="57D95AF3" w14:textId="77777777" w:rsidR="0044783C" w:rsidRPr="005061DC" w:rsidRDefault="0044783C" w:rsidP="0044783C">
      <w:pPr>
        <w:pStyle w:val="PL"/>
      </w:pPr>
      <w:r w:rsidRPr="005061DC">
        <w:t xml:space="preserve">          $ref: '</w:t>
      </w:r>
      <w:r>
        <w:t>TS29571</w:t>
      </w:r>
      <w:r w:rsidRPr="005061DC">
        <w:t>_CommonData.yaml#/components/responses/401'</w:t>
      </w:r>
    </w:p>
    <w:p w14:paraId="4882F657" w14:textId="77777777" w:rsidR="0044783C" w:rsidRPr="005061DC" w:rsidRDefault="0044783C" w:rsidP="0044783C">
      <w:pPr>
        <w:pStyle w:val="PL"/>
      </w:pPr>
      <w:r w:rsidRPr="005061DC">
        <w:t xml:space="preserve">        '403':</w:t>
      </w:r>
    </w:p>
    <w:p w14:paraId="63314E2E" w14:textId="77777777" w:rsidR="0044783C" w:rsidRPr="005061DC" w:rsidRDefault="0044783C" w:rsidP="0044783C">
      <w:pPr>
        <w:pStyle w:val="PL"/>
      </w:pPr>
      <w:r w:rsidRPr="005061DC">
        <w:t xml:space="preserve">          $ref: '</w:t>
      </w:r>
      <w:r>
        <w:t>TS29571</w:t>
      </w:r>
      <w:r w:rsidRPr="005061DC">
        <w:t>_CommonData.yaml#/components/responses/403'</w:t>
      </w:r>
    </w:p>
    <w:p w14:paraId="75912E19" w14:textId="77777777" w:rsidR="0044783C" w:rsidRPr="005061DC" w:rsidRDefault="0044783C" w:rsidP="0044783C">
      <w:pPr>
        <w:pStyle w:val="PL"/>
      </w:pPr>
      <w:r w:rsidRPr="005061DC">
        <w:t xml:space="preserve">        '404':</w:t>
      </w:r>
    </w:p>
    <w:p w14:paraId="5DA26ACB" w14:textId="77777777" w:rsidR="0044783C" w:rsidRPr="005061DC" w:rsidRDefault="0044783C" w:rsidP="0044783C">
      <w:pPr>
        <w:pStyle w:val="PL"/>
      </w:pPr>
      <w:r w:rsidRPr="005061DC">
        <w:t xml:space="preserve">          $ref: '</w:t>
      </w:r>
      <w:r>
        <w:t>TS29571</w:t>
      </w:r>
      <w:r w:rsidRPr="005061DC">
        <w:t>_CommonData.yaml#/components/responses/404'</w:t>
      </w:r>
    </w:p>
    <w:p w14:paraId="3AE7D55F" w14:textId="77777777" w:rsidR="0044783C" w:rsidRPr="005061DC" w:rsidRDefault="0044783C" w:rsidP="0044783C">
      <w:pPr>
        <w:pStyle w:val="PL"/>
      </w:pPr>
      <w:r w:rsidRPr="005061DC">
        <w:t xml:space="preserve">        '411':</w:t>
      </w:r>
    </w:p>
    <w:p w14:paraId="6AF17F5E" w14:textId="77777777" w:rsidR="0044783C" w:rsidRPr="005061DC" w:rsidRDefault="0044783C" w:rsidP="0044783C">
      <w:pPr>
        <w:pStyle w:val="PL"/>
      </w:pPr>
      <w:r w:rsidRPr="005061DC">
        <w:t xml:space="preserve">          $ref: '</w:t>
      </w:r>
      <w:r>
        <w:t>TS29571</w:t>
      </w:r>
      <w:r w:rsidRPr="005061DC">
        <w:t>_CommonData.yaml#/components/responses/411'</w:t>
      </w:r>
    </w:p>
    <w:p w14:paraId="4DB01B87" w14:textId="77777777" w:rsidR="0044783C" w:rsidRPr="005061DC" w:rsidRDefault="0044783C" w:rsidP="0044783C">
      <w:pPr>
        <w:pStyle w:val="PL"/>
      </w:pPr>
      <w:r w:rsidRPr="005061DC">
        <w:t xml:space="preserve">        '413':</w:t>
      </w:r>
    </w:p>
    <w:p w14:paraId="781CF6E9" w14:textId="77777777" w:rsidR="0044783C" w:rsidRPr="005061DC" w:rsidRDefault="0044783C" w:rsidP="0044783C">
      <w:pPr>
        <w:pStyle w:val="PL"/>
      </w:pPr>
      <w:r w:rsidRPr="005061DC">
        <w:t xml:space="preserve">          $ref: '</w:t>
      </w:r>
      <w:r>
        <w:t>TS29571</w:t>
      </w:r>
      <w:r w:rsidRPr="005061DC">
        <w:t>_CommonData.yaml#/components/responses/413'</w:t>
      </w:r>
    </w:p>
    <w:p w14:paraId="0A3945EE" w14:textId="77777777" w:rsidR="0044783C" w:rsidRPr="005061DC" w:rsidRDefault="0044783C" w:rsidP="0044783C">
      <w:pPr>
        <w:pStyle w:val="PL"/>
      </w:pPr>
      <w:r w:rsidRPr="005061DC">
        <w:t xml:space="preserve">        '415':</w:t>
      </w:r>
    </w:p>
    <w:p w14:paraId="523C638C" w14:textId="77777777" w:rsidR="0044783C" w:rsidRPr="005061DC" w:rsidRDefault="0044783C" w:rsidP="0044783C">
      <w:pPr>
        <w:pStyle w:val="PL"/>
      </w:pPr>
      <w:r w:rsidRPr="005061DC">
        <w:t xml:space="preserve">          $ref: '</w:t>
      </w:r>
      <w:r>
        <w:t>TS29571</w:t>
      </w:r>
      <w:r w:rsidRPr="005061DC">
        <w:t>_CommonData.yaml#/components/responses/415'</w:t>
      </w:r>
    </w:p>
    <w:p w14:paraId="71C3D284" w14:textId="77777777" w:rsidR="0044783C" w:rsidRPr="005061DC" w:rsidRDefault="0044783C" w:rsidP="0044783C">
      <w:pPr>
        <w:pStyle w:val="PL"/>
      </w:pPr>
      <w:r w:rsidRPr="005061DC">
        <w:t xml:space="preserve">        '429':</w:t>
      </w:r>
    </w:p>
    <w:p w14:paraId="006FF7EF" w14:textId="77777777" w:rsidR="0044783C" w:rsidRPr="005061DC" w:rsidRDefault="0044783C" w:rsidP="0044783C">
      <w:pPr>
        <w:pStyle w:val="PL"/>
      </w:pPr>
      <w:r w:rsidRPr="005061DC">
        <w:t xml:space="preserve">          $ref: '</w:t>
      </w:r>
      <w:r>
        <w:t>TS29571</w:t>
      </w:r>
      <w:r w:rsidRPr="005061DC">
        <w:t>_CommonData.yaml#/components/responses/429'</w:t>
      </w:r>
    </w:p>
    <w:p w14:paraId="6287478A" w14:textId="77777777" w:rsidR="0044783C" w:rsidRPr="005061DC" w:rsidRDefault="0044783C" w:rsidP="0044783C">
      <w:pPr>
        <w:pStyle w:val="PL"/>
      </w:pPr>
      <w:r w:rsidRPr="005061DC">
        <w:t xml:space="preserve">        '500':</w:t>
      </w:r>
    </w:p>
    <w:p w14:paraId="7AD0706B" w14:textId="77777777" w:rsidR="0044783C" w:rsidRPr="005061DC" w:rsidRDefault="0044783C" w:rsidP="0044783C">
      <w:pPr>
        <w:pStyle w:val="PL"/>
      </w:pPr>
      <w:r w:rsidRPr="005061DC">
        <w:t xml:space="preserve">          $ref: '</w:t>
      </w:r>
      <w:r>
        <w:t>TS29571</w:t>
      </w:r>
      <w:r w:rsidRPr="005061DC">
        <w:t>_CommonData.yaml#/components/responses/500'</w:t>
      </w:r>
    </w:p>
    <w:p w14:paraId="2975A4C5" w14:textId="77777777" w:rsidR="0044783C" w:rsidRPr="005061DC" w:rsidRDefault="0044783C" w:rsidP="0044783C">
      <w:pPr>
        <w:pStyle w:val="PL"/>
      </w:pPr>
      <w:r w:rsidRPr="005061DC">
        <w:t xml:space="preserve">        '503':</w:t>
      </w:r>
    </w:p>
    <w:p w14:paraId="213EE2A0" w14:textId="77777777" w:rsidR="0044783C" w:rsidRPr="005061DC" w:rsidRDefault="0044783C" w:rsidP="0044783C">
      <w:pPr>
        <w:pStyle w:val="PL"/>
      </w:pPr>
      <w:r w:rsidRPr="005061DC">
        <w:t xml:space="preserve">          $ref: '</w:t>
      </w:r>
      <w:r>
        <w:t>TS29571</w:t>
      </w:r>
      <w:r w:rsidRPr="005061DC">
        <w:t>_CommonData.yaml#/components/responses/503'</w:t>
      </w:r>
    </w:p>
    <w:p w14:paraId="0488CB6D" w14:textId="77777777" w:rsidR="0044783C" w:rsidRPr="005061DC" w:rsidRDefault="0044783C" w:rsidP="0044783C">
      <w:pPr>
        <w:pStyle w:val="PL"/>
      </w:pPr>
      <w:r w:rsidRPr="005061DC">
        <w:t xml:space="preserve">        default:</w:t>
      </w:r>
    </w:p>
    <w:p w14:paraId="0EF0CA06" w14:textId="77777777" w:rsidR="0044783C" w:rsidRPr="005061DC" w:rsidRDefault="0044783C" w:rsidP="0044783C">
      <w:pPr>
        <w:pStyle w:val="PL"/>
      </w:pPr>
      <w:r w:rsidRPr="005061DC">
        <w:t xml:space="preserve">          $ref: '</w:t>
      </w:r>
      <w:r>
        <w:t>TS29571</w:t>
      </w:r>
      <w:r w:rsidRPr="005061DC">
        <w:t>_CommonData.yaml#/components/responses/default'</w:t>
      </w:r>
    </w:p>
    <w:p w14:paraId="46830F36" w14:textId="77777777" w:rsidR="0044783C" w:rsidRPr="005061DC" w:rsidRDefault="0044783C" w:rsidP="0044783C">
      <w:pPr>
        <w:pStyle w:val="PL"/>
      </w:pPr>
    </w:p>
    <w:p w14:paraId="2CEB6BF3" w14:textId="77777777" w:rsidR="0044783C" w:rsidRPr="005061DC" w:rsidRDefault="0044783C" w:rsidP="0044783C">
      <w:pPr>
        <w:pStyle w:val="PL"/>
      </w:pPr>
      <w:r w:rsidRPr="005061DC">
        <w:t xml:space="preserve">    delete:</w:t>
      </w:r>
    </w:p>
    <w:p w14:paraId="5E99213E" w14:textId="77777777" w:rsidR="0044783C" w:rsidRDefault="0044783C" w:rsidP="0044783C">
      <w:pPr>
        <w:pStyle w:val="PL"/>
      </w:pPr>
      <w:r w:rsidRPr="005061DC">
        <w:t xml:space="preserve">      description: </w:t>
      </w:r>
      <w:r>
        <w:t>&gt;</w:t>
      </w:r>
    </w:p>
    <w:p w14:paraId="339D2ACE" w14:textId="77777777" w:rsidR="0044783C" w:rsidRPr="005061DC" w:rsidRDefault="0044783C" w:rsidP="0044783C">
      <w:pPr>
        <w:pStyle w:val="PL"/>
      </w:pPr>
      <w:r>
        <w:t xml:space="preserve">        </w:t>
      </w:r>
      <w:r w:rsidRPr="005061DC">
        <w:t xml:space="preserve">Deletes an </w:t>
      </w:r>
      <w:r>
        <w:t>location subscript</w:t>
      </w:r>
      <w:r w:rsidRPr="005061DC">
        <w:t>ion identified by the subscriptionId.</w:t>
      </w:r>
    </w:p>
    <w:p w14:paraId="2F7FEE2A" w14:textId="77777777" w:rsidR="0044783C" w:rsidRDefault="0044783C" w:rsidP="0044783C">
      <w:pPr>
        <w:pStyle w:val="PL"/>
      </w:pPr>
      <w:r>
        <w:t xml:space="preserve">      </w:t>
      </w:r>
      <w:r>
        <w:rPr>
          <w:rFonts w:cs="Courier New"/>
          <w:szCs w:val="16"/>
          <w:lang w:val="en-US"/>
        </w:rPr>
        <w:t>operationId: DeleteLocationSub</w:t>
      </w:r>
    </w:p>
    <w:p w14:paraId="59E0861E" w14:textId="77777777" w:rsidR="0044783C" w:rsidRPr="005061DC" w:rsidRDefault="0044783C" w:rsidP="0044783C">
      <w:pPr>
        <w:pStyle w:val="PL"/>
      </w:pPr>
      <w:r w:rsidRPr="005061DC">
        <w:t xml:space="preserve">      tags:</w:t>
      </w:r>
    </w:p>
    <w:p w14:paraId="158603F8" w14:textId="77777777" w:rsidR="0044783C" w:rsidRPr="005061DC" w:rsidRDefault="0044783C" w:rsidP="0044783C">
      <w:pPr>
        <w:pStyle w:val="PL"/>
      </w:pPr>
      <w:r w:rsidRPr="005061DC">
        <w:t xml:space="preserve">        - </w:t>
      </w:r>
      <w:r>
        <w:t xml:space="preserve">Delete location </w:t>
      </w:r>
      <w:r w:rsidRPr="005061DC">
        <w:t>Subscription</w:t>
      </w:r>
      <w:r>
        <w:t xml:space="preserve"> (Document)</w:t>
      </w:r>
    </w:p>
    <w:p w14:paraId="5152F71E" w14:textId="77777777" w:rsidR="0044783C" w:rsidRPr="005061DC" w:rsidRDefault="0044783C" w:rsidP="0044783C">
      <w:pPr>
        <w:pStyle w:val="PL"/>
      </w:pPr>
      <w:r w:rsidRPr="005061DC">
        <w:t xml:space="preserve">      parameters:</w:t>
      </w:r>
    </w:p>
    <w:p w14:paraId="76DF1250" w14:textId="77777777" w:rsidR="0044783C" w:rsidRPr="005061DC" w:rsidRDefault="0044783C" w:rsidP="0044783C">
      <w:pPr>
        <w:pStyle w:val="PL"/>
      </w:pPr>
      <w:r w:rsidRPr="005061DC">
        <w:t xml:space="preserve">        - name: subscriptionId</w:t>
      </w:r>
    </w:p>
    <w:p w14:paraId="66CE6DCA" w14:textId="77777777" w:rsidR="0044783C" w:rsidRPr="005061DC" w:rsidRDefault="0044783C" w:rsidP="0044783C">
      <w:pPr>
        <w:pStyle w:val="PL"/>
      </w:pPr>
      <w:r w:rsidRPr="005061DC">
        <w:t xml:space="preserve">          in: path</w:t>
      </w:r>
    </w:p>
    <w:p w14:paraId="1856B96C" w14:textId="77777777" w:rsidR="0044783C" w:rsidRPr="005061DC" w:rsidRDefault="0044783C" w:rsidP="0044783C">
      <w:pPr>
        <w:pStyle w:val="PL"/>
      </w:pPr>
      <w:r w:rsidRPr="005061DC">
        <w:t xml:space="preserve">          description: Identifies an individual </w:t>
      </w:r>
      <w:r>
        <w:t>location s</w:t>
      </w:r>
      <w:r w:rsidRPr="005061DC">
        <w:t>ubscription resource</w:t>
      </w:r>
      <w:r>
        <w:t>.</w:t>
      </w:r>
    </w:p>
    <w:p w14:paraId="5214324F" w14:textId="77777777" w:rsidR="0044783C" w:rsidRPr="005061DC" w:rsidRDefault="0044783C" w:rsidP="0044783C">
      <w:pPr>
        <w:pStyle w:val="PL"/>
      </w:pPr>
      <w:r w:rsidRPr="005061DC">
        <w:t xml:space="preserve">          required: true</w:t>
      </w:r>
    </w:p>
    <w:p w14:paraId="6BDAE4E0" w14:textId="77777777" w:rsidR="0044783C" w:rsidRPr="005061DC" w:rsidRDefault="0044783C" w:rsidP="0044783C">
      <w:pPr>
        <w:pStyle w:val="PL"/>
      </w:pPr>
      <w:r w:rsidRPr="005061DC">
        <w:lastRenderedPageBreak/>
        <w:t xml:space="preserve">          schema:</w:t>
      </w:r>
    </w:p>
    <w:p w14:paraId="478B5FF5" w14:textId="77777777" w:rsidR="0044783C" w:rsidRPr="005061DC" w:rsidRDefault="0044783C" w:rsidP="0044783C">
      <w:pPr>
        <w:pStyle w:val="PL"/>
      </w:pPr>
      <w:r w:rsidRPr="005061DC">
        <w:t xml:space="preserve">            type: string</w:t>
      </w:r>
    </w:p>
    <w:p w14:paraId="48ED1A23" w14:textId="77777777" w:rsidR="0044783C" w:rsidRPr="005061DC" w:rsidRDefault="0044783C" w:rsidP="0044783C">
      <w:pPr>
        <w:pStyle w:val="PL"/>
      </w:pPr>
      <w:r w:rsidRPr="005061DC">
        <w:t xml:space="preserve">      responses:</w:t>
      </w:r>
    </w:p>
    <w:p w14:paraId="4B108C47" w14:textId="77777777" w:rsidR="0044783C" w:rsidRPr="005061DC" w:rsidRDefault="0044783C" w:rsidP="0044783C">
      <w:pPr>
        <w:pStyle w:val="PL"/>
      </w:pPr>
      <w:r w:rsidRPr="005061DC">
        <w:t xml:space="preserve">        '204':</w:t>
      </w:r>
    </w:p>
    <w:p w14:paraId="54E25848" w14:textId="77777777" w:rsidR="0044783C" w:rsidRDefault="0044783C" w:rsidP="0044783C">
      <w:pPr>
        <w:pStyle w:val="PL"/>
      </w:pPr>
      <w:r w:rsidRPr="005061DC">
        <w:t xml:space="preserve">          description: </w:t>
      </w:r>
      <w:r>
        <w:t>&gt;</w:t>
      </w:r>
    </w:p>
    <w:p w14:paraId="0A61AFDB" w14:textId="77777777" w:rsidR="0044783C" w:rsidRPr="005061DC" w:rsidRDefault="0044783C" w:rsidP="0044783C">
      <w:pPr>
        <w:pStyle w:val="PL"/>
      </w:pPr>
      <w:r>
        <w:t xml:space="preserve">            </w:t>
      </w:r>
      <w:r w:rsidRPr="005061DC">
        <w:t>A</w:t>
      </w:r>
      <w:r>
        <w:t xml:space="preserve"> location</w:t>
      </w:r>
      <w:r w:rsidRPr="005061DC">
        <w:t xml:space="preserve"> subscription resource deleted successfully.</w:t>
      </w:r>
    </w:p>
    <w:p w14:paraId="60A41509" w14:textId="77777777" w:rsidR="0044783C" w:rsidRPr="005061DC" w:rsidRDefault="0044783C" w:rsidP="0044783C">
      <w:pPr>
        <w:pStyle w:val="PL"/>
      </w:pPr>
      <w:r w:rsidRPr="005061DC">
        <w:t xml:space="preserve">        '307':</w:t>
      </w:r>
    </w:p>
    <w:p w14:paraId="11C7E81E" w14:textId="77777777" w:rsidR="0044783C" w:rsidRPr="005061DC" w:rsidRDefault="0044783C" w:rsidP="0044783C">
      <w:pPr>
        <w:pStyle w:val="PL"/>
      </w:pPr>
      <w:r w:rsidRPr="005061DC">
        <w:t xml:space="preserve">          $ref: '</w:t>
      </w:r>
      <w:r>
        <w:t>TS29571</w:t>
      </w:r>
      <w:r w:rsidRPr="005061DC">
        <w:t>_CommonData.yaml#/components/responses/307'</w:t>
      </w:r>
    </w:p>
    <w:p w14:paraId="3D208550" w14:textId="77777777" w:rsidR="0044783C" w:rsidRPr="005061DC" w:rsidRDefault="0044783C" w:rsidP="0044783C">
      <w:pPr>
        <w:pStyle w:val="PL"/>
      </w:pPr>
      <w:r w:rsidRPr="005061DC">
        <w:t xml:space="preserve">        '308':</w:t>
      </w:r>
    </w:p>
    <w:p w14:paraId="23A733AB" w14:textId="77777777" w:rsidR="0044783C" w:rsidRPr="005061DC" w:rsidRDefault="0044783C" w:rsidP="0044783C">
      <w:pPr>
        <w:pStyle w:val="PL"/>
      </w:pPr>
      <w:r w:rsidRPr="005061DC">
        <w:t xml:space="preserve">          $ref: '</w:t>
      </w:r>
      <w:r>
        <w:t>TS29571</w:t>
      </w:r>
      <w:r w:rsidRPr="005061DC">
        <w:t>_CommonData.yaml#/components/responses/308'</w:t>
      </w:r>
    </w:p>
    <w:p w14:paraId="6075E649" w14:textId="77777777" w:rsidR="0044783C" w:rsidRPr="005061DC" w:rsidRDefault="0044783C" w:rsidP="0044783C">
      <w:pPr>
        <w:pStyle w:val="PL"/>
      </w:pPr>
      <w:r w:rsidRPr="005061DC">
        <w:t xml:space="preserve">        '400':</w:t>
      </w:r>
    </w:p>
    <w:p w14:paraId="26105D15" w14:textId="77777777" w:rsidR="0044783C" w:rsidRPr="005061DC" w:rsidRDefault="0044783C" w:rsidP="0044783C">
      <w:pPr>
        <w:pStyle w:val="PL"/>
      </w:pPr>
      <w:r w:rsidRPr="005061DC">
        <w:t xml:space="preserve">          $ref: '</w:t>
      </w:r>
      <w:r>
        <w:t>TS29571</w:t>
      </w:r>
      <w:r w:rsidRPr="005061DC">
        <w:t>_CommonData.yaml#/components/responses/400'</w:t>
      </w:r>
    </w:p>
    <w:p w14:paraId="5CCFAAF2" w14:textId="77777777" w:rsidR="0044783C" w:rsidRPr="005061DC" w:rsidRDefault="0044783C" w:rsidP="0044783C">
      <w:pPr>
        <w:pStyle w:val="PL"/>
      </w:pPr>
      <w:r w:rsidRPr="005061DC">
        <w:t xml:space="preserve">        '401':</w:t>
      </w:r>
    </w:p>
    <w:p w14:paraId="25DDE839" w14:textId="77777777" w:rsidR="0044783C" w:rsidRPr="005061DC" w:rsidRDefault="0044783C" w:rsidP="0044783C">
      <w:pPr>
        <w:pStyle w:val="PL"/>
      </w:pPr>
      <w:r w:rsidRPr="005061DC">
        <w:t xml:space="preserve">          $ref: '</w:t>
      </w:r>
      <w:r>
        <w:t>TS29571</w:t>
      </w:r>
      <w:r w:rsidRPr="005061DC">
        <w:t>_CommonData.yaml#/components/responses/401'</w:t>
      </w:r>
    </w:p>
    <w:p w14:paraId="4D22922C" w14:textId="77777777" w:rsidR="0044783C" w:rsidRPr="005061DC" w:rsidRDefault="0044783C" w:rsidP="0044783C">
      <w:pPr>
        <w:pStyle w:val="PL"/>
      </w:pPr>
      <w:r w:rsidRPr="005061DC">
        <w:t xml:space="preserve">        '403':</w:t>
      </w:r>
    </w:p>
    <w:p w14:paraId="424E760E" w14:textId="77777777" w:rsidR="0044783C" w:rsidRPr="005061DC" w:rsidRDefault="0044783C" w:rsidP="0044783C">
      <w:pPr>
        <w:pStyle w:val="PL"/>
      </w:pPr>
      <w:r w:rsidRPr="005061DC">
        <w:t xml:space="preserve">          $ref: '</w:t>
      </w:r>
      <w:r>
        <w:t>TS29571</w:t>
      </w:r>
      <w:r w:rsidRPr="005061DC">
        <w:t>_CommonData.yaml#/components/responses/403'</w:t>
      </w:r>
    </w:p>
    <w:p w14:paraId="5713C948" w14:textId="77777777" w:rsidR="0044783C" w:rsidRPr="005061DC" w:rsidRDefault="0044783C" w:rsidP="0044783C">
      <w:pPr>
        <w:pStyle w:val="PL"/>
      </w:pPr>
      <w:r w:rsidRPr="005061DC">
        <w:t xml:space="preserve">        '404':</w:t>
      </w:r>
    </w:p>
    <w:p w14:paraId="2D1DB2F6" w14:textId="77777777" w:rsidR="0044783C" w:rsidRPr="005061DC" w:rsidRDefault="0044783C" w:rsidP="0044783C">
      <w:pPr>
        <w:pStyle w:val="PL"/>
      </w:pPr>
      <w:r w:rsidRPr="005061DC">
        <w:t xml:space="preserve">          $ref: '</w:t>
      </w:r>
      <w:r>
        <w:t>TS29571</w:t>
      </w:r>
      <w:r w:rsidRPr="005061DC">
        <w:t>_CommonData.yaml#/components/responses/404'</w:t>
      </w:r>
    </w:p>
    <w:p w14:paraId="67675F1B" w14:textId="77777777" w:rsidR="0044783C" w:rsidRPr="005061DC" w:rsidRDefault="0044783C" w:rsidP="0044783C">
      <w:pPr>
        <w:pStyle w:val="PL"/>
      </w:pPr>
      <w:r w:rsidRPr="005061DC">
        <w:t xml:space="preserve">        '429':</w:t>
      </w:r>
    </w:p>
    <w:p w14:paraId="03B8838D" w14:textId="77777777" w:rsidR="0044783C" w:rsidRPr="005061DC" w:rsidRDefault="0044783C" w:rsidP="0044783C">
      <w:pPr>
        <w:pStyle w:val="PL"/>
      </w:pPr>
      <w:r w:rsidRPr="005061DC">
        <w:t xml:space="preserve">          $ref: '</w:t>
      </w:r>
      <w:r>
        <w:t>TS29571</w:t>
      </w:r>
      <w:r w:rsidRPr="005061DC">
        <w:t>_CommonData.yaml#/components/responses/429'</w:t>
      </w:r>
    </w:p>
    <w:p w14:paraId="589B6B8C" w14:textId="77777777" w:rsidR="0044783C" w:rsidRPr="005061DC" w:rsidRDefault="0044783C" w:rsidP="0044783C">
      <w:pPr>
        <w:pStyle w:val="PL"/>
      </w:pPr>
      <w:r w:rsidRPr="005061DC">
        <w:t xml:space="preserve">        '500':</w:t>
      </w:r>
    </w:p>
    <w:p w14:paraId="5D79C3F5" w14:textId="77777777" w:rsidR="0044783C" w:rsidRPr="005061DC" w:rsidRDefault="0044783C" w:rsidP="0044783C">
      <w:pPr>
        <w:pStyle w:val="PL"/>
      </w:pPr>
      <w:r w:rsidRPr="005061DC">
        <w:t xml:space="preserve">          $ref: '</w:t>
      </w:r>
      <w:r>
        <w:t>TS29571</w:t>
      </w:r>
      <w:r w:rsidRPr="005061DC">
        <w:t>_CommonData.yaml#/components/responses/500'</w:t>
      </w:r>
    </w:p>
    <w:p w14:paraId="235F6FA3" w14:textId="77777777" w:rsidR="0044783C" w:rsidRPr="005061DC" w:rsidRDefault="0044783C" w:rsidP="0044783C">
      <w:pPr>
        <w:pStyle w:val="PL"/>
      </w:pPr>
      <w:r w:rsidRPr="005061DC">
        <w:t xml:space="preserve">        '503':</w:t>
      </w:r>
    </w:p>
    <w:p w14:paraId="1F4A8DB1" w14:textId="77777777" w:rsidR="0044783C" w:rsidRPr="005061DC" w:rsidRDefault="0044783C" w:rsidP="0044783C">
      <w:pPr>
        <w:pStyle w:val="PL"/>
      </w:pPr>
      <w:r w:rsidRPr="005061DC">
        <w:t xml:space="preserve">          $ref: '</w:t>
      </w:r>
      <w:r>
        <w:t>TS29571</w:t>
      </w:r>
      <w:r w:rsidRPr="005061DC">
        <w:t>_CommonData.yaml#/components/responses/503'</w:t>
      </w:r>
    </w:p>
    <w:p w14:paraId="0A2A921A" w14:textId="77777777" w:rsidR="0044783C" w:rsidRPr="005061DC" w:rsidRDefault="0044783C" w:rsidP="0044783C">
      <w:pPr>
        <w:pStyle w:val="PL"/>
      </w:pPr>
      <w:r w:rsidRPr="005061DC">
        <w:t xml:space="preserve">        default:</w:t>
      </w:r>
    </w:p>
    <w:p w14:paraId="1E3397E9" w14:textId="77777777" w:rsidR="0044783C" w:rsidRDefault="0044783C" w:rsidP="0044783C">
      <w:pPr>
        <w:pStyle w:val="PL"/>
      </w:pPr>
      <w:r w:rsidRPr="005061DC">
        <w:t xml:space="preserve">          $ref: '</w:t>
      </w:r>
      <w:r>
        <w:t>TS29571</w:t>
      </w:r>
      <w:r w:rsidRPr="005061DC">
        <w:t>_CommonData.yaml#/components/responses/default'</w:t>
      </w:r>
    </w:p>
    <w:p w14:paraId="4535F9D4" w14:textId="77777777" w:rsidR="005B49E4" w:rsidRDefault="005B49E4" w:rsidP="005B49E4">
      <w:pPr>
        <w:pStyle w:val="PL"/>
      </w:pPr>
    </w:p>
    <w:p w14:paraId="5D72E1FF" w14:textId="3EF7D869" w:rsidR="005B49E4" w:rsidRDefault="005B49E4" w:rsidP="005B49E4">
      <w:pPr>
        <w:pStyle w:val="PL"/>
      </w:pPr>
      <w:r>
        <w:t xml:space="preserve">  /configrequest:</w:t>
      </w:r>
    </w:p>
    <w:p w14:paraId="1B54D964" w14:textId="77777777" w:rsidR="005B49E4" w:rsidRDefault="005B49E4" w:rsidP="005B49E4">
      <w:pPr>
        <w:pStyle w:val="PL"/>
      </w:pPr>
      <w:r>
        <w:t xml:space="preserve">    post:</w:t>
      </w:r>
    </w:p>
    <w:p w14:paraId="21249E6E" w14:textId="77777777" w:rsidR="005B49E4" w:rsidRDefault="005B49E4" w:rsidP="005B49E4">
      <w:pPr>
        <w:pStyle w:val="PL"/>
      </w:pPr>
      <w:r>
        <w:t xml:space="preserve">      description: Requests server to update location reporting configuraton for a target user</w:t>
      </w:r>
    </w:p>
    <w:p w14:paraId="14DEB848" w14:textId="77777777" w:rsidR="005B49E4" w:rsidRDefault="005B49E4" w:rsidP="005B49E4">
      <w:pPr>
        <w:pStyle w:val="PL"/>
      </w:pPr>
      <w:r>
        <w:t xml:space="preserve">      security: </w:t>
      </w:r>
    </w:p>
    <w:p w14:paraId="3F505F39" w14:textId="77777777" w:rsidR="005B49E4" w:rsidRDefault="005B49E4" w:rsidP="005B49E4">
      <w:pPr>
        <w:pStyle w:val="PL"/>
      </w:pPr>
      <w:r>
        <w:t xml:space="preserve">        - BearerAuth: []</w:t>
      </w:r>
    </w:p>
    <w:p w14:paraId="0961E8F9" w14:textId="77777777" w:rsidR="005B49E4" w:rsidRDefault="005B49E4" w:rsidP="005B49E4">
      <w:pPr>
        <w:pStyle w:val="PL"/>
      </w:pPr>
      <w:r>
        <w:t xml:space="preserve">      operationId: configrequestLMC</w:t>
      </w:r>
    </w:p>
    <w:p w14:paraId="0C335514" w14:textId="77777777" w:rsidR="005B49E4" w:rsidRDefault="005B49E4" w:rsidP="005B49E4">
      <w:pPr>
        <w:pStyle w:val="PL"/>
      </w:pPr>
      <w:r>
        <w:t xml:space="preserve">      tags:</w:t>
      </w:r>
    </w:p>
    <w:p w14:paraId="285391B8" w14:textId="77777777" w:rsidR="005B49E4" w:rsidRDefault="005B49E4" w:rsidP="005B49E4">
      <w:pPr>
        <w:pStyle w:val="PL"/>
      </w:pPr>
      <w:r>
        <w:t xml:space="preserve">        - LMS Location Info Config Request (Collection)</w:t>
      </w:r>
    </w:p>
    <w:p w14:paraId="290A1530" w14:textId="77777777" w:rsidR="005B49E4" w:rsidRDefault="005B49E4" w:rsidP="005B49E4">
      <w:pPr>
        <w:pStyle w:val="PL"/>
      </w:pPr>
      <w:r>
        <w:t xml:space="preserve">      requestBody:</w:t>
      </w:r>
    </w:p>
    <w:p w14:paraId="02DBA802" w14:textId="77777777" w:rsidR="005B49E4" w:rsidRDefault="005B49E4" w:rsidP="005B49E4">
      <w:pPr>
        <w:pStyle w:val="PL"/>
      </w:pPr>
      <w:r>
        <w:t xml:space="preserve">        required: true</w:t>
      </w:r>
    </w:p>
    <w:p w14:paraId="3FC918D6" w14:textId="77777777" w:rsidR="005B49E4" w:rsidRDefault="005B49E4" w:rsidP="005B49E4">
      <w:pPr>
        <w:pStyle w:val="PL"/>
      </w:pPr>
      <w:r>
        <w:t xml:space="preserve">        content:</w:t>
      </w:r>
    </w:p>
    <w:p w14:paraId="20CAA7DB" w14:textId="77777777" w:rsidR="005B49E4" w:rsidRDefault="005B49E4" w:rsidP="005B49E4">
      <w:pPr>
        <w:pStyle w:val="PL"/>
      </w:pPr>
      <w:r>
        <w:t xml:space="preserve">          application/json:</w:t>
      </w:r>
    </w:p>
    <w:p w14:paraId="19964C6F" w14:textId="77777777" w:rsidR="005B49E4" w:rsidRDefault="005B49E4" w:rsidP="005B49E4">
      <w:pPr>
        <w:pStyle w:val="PL"/>
      </w:pPr>
      <w:r>
        <w:t xml:space="preserve">            schema:</w:t>
      </w:r>
    </w:p>
    <w:p w14:paraId="35FF09EE" w14:textId="77777777" w:rsidR="005B49E4" w:rsidRDefault="005B49E4" w:rsidP="005B49E4">
      <w:pPr>
        <w:pStyle w:val="PL"/>
      </w:pPr>
      <w:r>
        <w:t xml:space="preserve">              $ref: 'TS24283_Lms_Reporting.yaml#/components/schemas/LocationConfiguration'</w:t>
      </w:r>
    </w:p>
    <w:p w14:paraId="142CAD81" w14:textId="77777777" w:rsidR="005B49E4" w:rsidRDefault="005B49E4" w:rsidP="005B49E4">
      <w:pPr>
        <w:pStyle w:val="PL"/>
      </w:pPr>
      <w:r>
        <w:t xml:space="preserve">      responses:</w:t>
      </w:r>
    </w:p>
    <w:p w14:paraId="1108F0A1" w14:textId="77777777" w:rsidR="005B49E4" w:rsidRDefault="005B49E4" w:rsidP="005B49E4">
      <w:pPr>
        <w:pStyle w:val="PL"/>
      </w:pPr>
      <w:r>
        <w:t xml:space="preserve">        '201':</w:t>
      </w:r>
    </w:p>
    <w:p w14:paraId="1F03FDE6" w14:textId="77777777" w:rsidR="005B49E4" w:rsidRDefault="005B49E4" w:rsidP="005B49E4">
      <w:pPr>
        <w:pStyle w:val="PL"/>
      </w:pPr>
      <w:r>
        <w:t xml:space="preserve">          description: Successful configuration update request submitted to LMS</w:t>
      </w:r>
    </w:p>
    <w:p w14:paraId="773016E0" w14:textId="77777777" w:rsidR="005B49E4" w:rsidRDefault="005B49E4" w:rsidP="005B49E4">
      <w:pPr>
        <w:pStyle w:val="PL"/>
      </w:pPr>
      <w:r>
        <w:t xml:space="preserve">          content:</w:t>
      </w:r>
    </w:p>
    <w:p w14:paraId="0AEA83AB" w14:textId="77777777" w:rsidR="005B49E4" w:rsidRDefault="005B49E4" w:rsidP="005B49E4">
      <w:pPr>
        <w:pStyle w:val="PL"/>
      </w:pPr>
      <w:r>
        <w:t xml:space="preserve">            application/json:</w:t>
      </w:r>
    </w:p>
    <w:p w14:paraId="61C9E700" w14:textId="77777777" w:rsidR="005B49E4" w:rsidRDefault="005B49E4" w:rsidP="005B49E4">
      <w:pPr>
        <w:pStyle w:val="PL"/>
      </w:pPr>
      <w:r>
        <w:t xml:space="preserve">              schema:</w:t>
      </w:r>
    </w:p>
    <w:p w14:paraId="19AFC777" w14:textId="77777777" w:rsidR="005B49E4" w:rsidRDefault="005B49E4" w:rsidP="005B49E4">
      <w:pPr>
        <w:pStyle w:val="PL"/>
      </w:pPr>
      <w:r>
        <w:t xml:space="preserve">                $ref: 'TS24283_Lms_Reporting.yaml#/components/schemas/LocationConfiguration'</w:t>
      </w:r>
    </w:p>
    <w:p w14:paraId="0783D941" w14:textId="77777777" w:rsidR="005B49E4" w:rsidRDefault="005B49E4" w:rsidP="005B49E4">
      <w:pPr>
        <w:pStyle w:val="PL"/>
      </w:pPr>
      <w:r>
        <w:t xml:space="preserve">        '400':</w:t>
      </w:r>
    </w:p>
    <w:p w14:paraId="68324EDA" w14:textId="77777777" w:rsidR="005B49E4" w:rsidRDefault="005B49E4" w:rsidP="005B49E4">
      <w:pPr>
        <w:pStyle w:val="PL"/>
      </w:pPr>
      <w:r>
        <w:t xml:space="preserve">          $ref: 'TS29571_CommonData.yaml#/components/responses/400'</w:t>
      </w:r>
    </w:p>
    <w:p w14:paraId="6D0802E5" w14:textId="77777777" w:rsidR="005B49E4" w:rsidRDefault="005B49E4" w:rsidP="005B49E4">
      <w:pPr>
        <w:pStyle w:val="PL"/>
      </w:pPr>
      <w:r>
        <w:t xml:space="preserve">        '401':</w:t>
      </w:r>
    </w:p>
    <w:p w14:paraId="6763F523" w14:textId="77777777" w:rsidR="005B49E4" w:rsidRDefault="005B49E4" w:rsidP="005B49E4">
      <w:pPr>
        <w:pStyle w:val="PL"/>
      </w:pPr>
      <w:r>
        <w:t xml:space="preserve">          $ref: 'TS29571_CommonData.yaml#/components/responses/401'</w:t>
      </w:r>
    </w:p>
    <w:p w14:paraId="00C039ED" w14:textId="77777777" w:rsidR="005B49E4" w:rsidRDefault="005B49E4" w:rsidP="005B49E4">
      <w:pPr>
        <w:pStyle w:val="PL"/>
      </w:pPr>
      <w:r>
        <w:t xml:space="preserve">        '403':</w:t>
      </w:r>
    </w:p>
    <w:p w14:paraId="697AF663" w14:textId="77777777" w:rsidR="005B49E4" w:rsidRDefault="005B49E4" w:rsidP="005B49E4">
      <w:pPr>
        <w:pStyle w:val="PL"/>
      </w:pPr>
      <w:r>
        <w:t xml:space="preserve">          $ref: 'TS29571_CommonData.yaml#/components/responses/403'</w:t>
      </w:r>
    </w:p>
    <w:p w14:paraId="2D4B2423" w14:textId="77777777" w:rsidR="005B49E4" w:rsidRDefault="005B49E4" w:rsidP="005B49E4">
      <w:pPr>
        <w:pStyle w:val="PL"/>
      </w:pPr>
      <w:r>
        <w:t xml:space="preserve">        '404':</w:t>
      </w:r>
    </w:p>
    <w:p w14:paraId="36B60E6F" w14:textId="77777777" w:rsidR="005B49E4" w:rsidRDefault="005B49E4" w:rsidP="005B49E4">
      <w:pPr>
        <w:pStyle w:val="PL"/>
      </w:pPr>
      <w:r>
        <w:t xml:space="preserve">          $ref: 'TS29571_CommonData.yaml#/components/responses/404'</w:t>
      </w:r>
    </w:p>
    <w:p w14:paraId="01548940" w14:textId="77777777" w:rsidR="005B49E4" w:rsidRDefault="005B49E4" w:rsidP="005B49E4">
      <w:pPr>
        <w:pStyle w:val="PL"/>
      </w:pPr>
      <w:r>
        <w:t xml:space="preserve">        '411':</w:t>
      </w:r>
    </w:p>
    <w:p w14:paraId="23221652" w14:textId="77777777" w:rsidR="005B49E4" w:rsidRDefault="005B49E4" w:rsidP="005B49E4">
      <w:pPr>
        <w:pStyle w:val="PL"/>
      </w:pPr>
      <w:r>
        <w:t xml:space="preserve">          $ref: 'TS29571_CommonData.yaml#/components/responses/411'</w:t>
      </w:r>
    </w:p>
    <w:p w14:paraId="6DBF18DC" w14:textId="77777777" w:rsidR="005B49E4" w:rsidRDefault="005B49E4" w:rsidP="005B49E4">
      <w:pPr>
        <w:pStyle w:val="PL"/>
      </w:pPr>
      <w:r>
        <w:t xml:space="preserve">        '413':</w:t>
      </w:r>
    </w:p>
    <w:p w14:paraId="5729A9CB" w14:textId="77777777" w:rsidR="005B49E4" w:rsidRDefault="005B49E4" w:rsidP="005B49E4">
      <w:pPr>
        <w:pStyle w:val="PL"/>
      </w:pPr>
      <w:r>
        <w:t xml:space="preserve">          $ref: 'TS29571_CommonData.yaml#/components/responses/413'</w:t>
      </w:r>
    </w:p>
    <w:p w14:paraId="7463A856" w14:textId="77777777" w:rsidR="005B49E4" w:rsidRDefault="005B49E4" w:rsidP="005B49E4">
      <w:pPr>
        <w:pStyle w:val="PL"/>
      </w:pPr>
      <w:r>
        <w:t xml:space="preserve">        '415':</w:t>
      </w:r>
    </w:p>
    <w:p w14:paraId="2E3DD20C" w14:textId="77777777" w:rsidR="005B49E4" w:rsidRDefault="005B49E4" w:rsidP="005B49E4">
      <w:pPr>
        <w:pStyle w:val="PL"/>
      </w:pPr>
      <w:r>
        <w:t xml:space="preserve">          $ref: 'TS29571_CommonData.yaml#/components/responses/415'</w:t>
      </w:r>
    </w:p>
    <w:p w14:paraId="14AFD1EE" w14:textId="77777777" w:rsidR="005B49E4" w:rsidRDefault="005B49E4" w:rsidP="005B49E4">
      <w:pPr>
        <w:pStyle w:val="PL"/>
      </w:pPr>
      <w:r>
        <w:t xml:space="preserve">        '429':</w:t>
      </w:r>
    </w:p>
    <w:p w14:paraId="38155A73" w14:textId="77777777" w:rsidR="005B49E4" w:rsidRDefault="005B49E4" w:rsidP="005B49E4">
      <w:pPr>
        <w:pStyle w:val="PL"/>
      </w:pPr>
      <w:r>
        <w:t xml:space="preserve">          $ref: 'TS29571_CommonData.yaml#/components/responses/429'</w:t>
      </w:r>
    </w:p>
    <w:p w14:paraId="263BB017" w14:textId="77777777" w:rsidR="005B49E4" w:rsidRDefault="005B49E4" w:rsidP="005B49E4">
      <w:pPr>
        <w:pStyle w:val="PL"/>
      </w:pPr>
      <w:r>
        <w:t xml:space="preserve">        '500':</w:t>
      </w:r>
    </w:p>
    <w:p w14:paraId="5ADF32AD" w14:textId="77777777" w:rsidR="005B49E4" w:rsidRDefault="005B49E4" w:rsidP="005B49E4">
      <w:pPr>
        <w:pStyle w:val="PL"/>
      </w:pPr>
      <w:r>
        <w:t xml:space="preserve">          $ref: 'TS29571_CommonData.yaml#/components/responses/500'</w:t>
      </w:r>
    </w:p>
    <w:p w14:paraId="3FA80C43" w14:textId="77777777" w:rsidR="005B49E4" w:rsidRDefault="005B49E4" w:rsidP="005B49E4">
      <w:pPr>
        <w:pStyle w:val="PL"/>
      </w:pPr>
      <w:r>
        <w:t xml:space="preserve">        '503':</w:t>
      </w:r>
    </w:p>
    <w:p w14:paraId="2CEB3205" w14:textId="77777777" w:rsidR="005B49E4" w:rsidRDefault="005B49E4" w:rsidP="005B49E4">
      <w:pPr>
        <w:pStyle w:val="PL"/>
      </w:pPr>
      <w:r>
        <w:t xml:space="preserve">          $ref: 'TS29571_CommonData.yaml#/components/responses/503'</w:t>
      </w:r>
    </w:p>
    <w:p w14:paraId="55EAAED3" w14:textId="77777777" w:rsidR="005B49E4" w:rsidRDefault="005B49E4" w:rsidP="005B49E4">
      <w:pPr>
        <w:pStyle w:val="PL"/>
      </w:pPr>
      <w:r>
        <w:t xml:space="preserve">        default:</w:t>
      </w:r>
    </w:p>
    <w:p w14:paraId="2741B9A8" w14:textId="77777777" w:rsidR="005B49E4" w:rsidRPr="000B2614" w:rsidRDefault="005B49E4" w:rsidP="005B49E4">
      <w:pPr>
        <w:pStyle w:val="PL"/>
      </w:pPr>
      <w:r>
        <w:t xml:space="preserve">          $ref: 'TS29571_CommonData.yaml#/components/responses/default'</w:t>
      </w:r>
    </w:p>
    <w:p w14:paraId="1F7C362E" w14:textId="77777777" w:rsidR="005B49E4" w:rsidRDefault="005B49E4" w:rsidP="005B49E4">
      <w:pPr>
        <w:pStyle w:val="PL"/>
      </w:pPr>
    </w:p>
    <w:p w14:paraId="3C577C6B" w14:textId="77777777" w:rsidR="0044783C" w:rsidRDefault="0044783C" w:rsidP="0044783C">
      <w:pPr>
        <w:pStyle w:val="PL"/>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pPr>
      <w:r>
        <w:t xml:space="preserve">        locationNotificationUri:</w:t>
      </w:r>
    </w:p>
    <w:p w14:paraId="1F8CB5FF" w14:textId="77777777" w:rsidR="00D51CEC" w:rsidRDefault="00D51CEC" w:rsidP="00D51CEC">
      <w:pPr>
        <w:pStyle w:val="PL"/>
      </w:pPr>
      <w:r w:rsidRPr="00F25C88">
        <w:t xml:space="preserve">          $ref: 'TS29571_CommonData.yaml#/components/schemas/Uri'</w:t>
      </w:r>
    </w:p>
    <w:p w14:paraId="742EB513" w14:textId="77777777" w:rsidR="00D51CEC" w:rsidRDefault="00D51CEC" w:rsidP="00D51CEC">
      <w:pPr>
        <w:pStyle w:val="PL"/>
      </w:pPr>
      <w:r>
        <w:t xml:space="preserve">        mclocClientID:</w:t>
      </w:r>
    </w:p>
    <w:p w14:paraId="3EE59802" w14:textId="77777777" w:rsidR="00D51CEC" w:rsidRDefault="00D51CEC" w:rsidP="00D51CEC">
      <w:pPr>
        <w:pStyle w:val="PL"/>
      </w:pPr>
      <w:r>
        <w:t xml:space="preserve">          type: string</w:t>
      </w:r>
    </w:p>
    <w:p w14:paraId="59C32EEB" w14:textId="52D8E758" w:rsidR="00D51CEC" w:rsidRPr="00310D43" w:rsidRDefault="00D51CEC" w:rsidP="00D80D5B">
      <w:pPr>
        <w:pStyle w:val="PL"/>
      </w:pPr>
      <w:r>
        <w:t xml:space="preserve">          description: Identifies the LMC of the MC UE.</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56E263F4" w:rsidR="001E1C62" w:rsidRDefault="001E1C62" w:rsidP="001E1C62">
      <w:pPr>
        <w:pStyle w:val="PL"/>
      </w:pPr>
      <w:r>
        <w:t xml:space="preserve">          $ref: '</w:t>
      </w:r>
      <w:r w:rsidRPr="00DD5A58">
        <w:t>TS24283_Lms_</w:t>
      </w:r>
      <w:r>
        <w:t>Re</w:t>
      </w:r>
      <w:r w:rsidR="00E24C6F">
        <w:t>porting</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pPr>
      <w:r>
        <w:t xml:space="preserve">      required:</w:t>
      </w:r>
    </w:p>
    <w:p w14:paraId="2ECE3DB9" w14:textId="77777777" w:rsidR="00302DC9" w:rsidRDefault="00302DC9" w:rsidP="00302DC9">
      <w:pPr>
        <w:pStyle w:val="PL"/>
      </w:pPr>
      <w:r>
        <w:t xml:space="preserve">        - mclocClientID</w:t>
      </w:r>
    </w:p>
    <w:p w14:paraId="3922A3C5" w14:textId="77777777" w:rsidR="00302DC9" w:rsidRDefault="00302DC9" w:rsidP="00302DC9">
      <w:pPr>
        <w:pStyle w:val="PL"/>
      </w:pPr>
      <w:r>
        <w:t xml:space="preserve">        - locationNotificationUri</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686C11B2" w14:textId="77777777" w:rsidR="0043280E" w:rsidRDefault="0043280E" w:rsidP="0043280E">
      <w:pPr>
        <w:pStyle w:val="PL"/>
      </w:pPr>
      <w:r>
        <w:t xml:space="preserve">    LocationSubscriptionRequest:</w:t>
      </w:r>
    </w:p>
    <w:p w14:paraId="14EFBE12" w14:textId="77777777" w:rsidR="0043280E" w:rsidRDefault="0043280E" w:rsidP="0043280E">
      <w:pPr>
        <w:pStyle w:val="PL"/>
      </w:pPr>
      <w:r>
        <w:t xml:space="preserve">      description: Represents a location subscription request.</w:t>
      </w:r>
    </w:p>
    <w:p w14:paraId="4C5B7B4D" w14:textId="77777777" w:rsidR="0043280E" w:rsidRDefault="0043280E" w:rsidP="0043280E">
      <w:pPr>
        <w:pStyle w:val="PL"/>
      </w:pPr>
      <w:r>
        <w:t xml:space="preserve">      type: object</w:t>
      </w:r>
    </w:p>
    <w:p w14:paraId="6C960CBD" w14:textId="77777777" w:rsidR="0043280E" w:rsidRDefault="0043280E" w:rsidP="0043280E">
      <w:pPr>
        <w:pStyle w:val="PL"/>
      </w:pPr>
      <w:r w:rsidRPr="00310D43">
        <w:t xml:space="preserve">      properties:</w:t>
      </w:r>
    </w:p>
    <w:p w14:paraId="5373B1B5" w14:textId="77777777" w:rsidR="0043280E" w:rsidRPr="005061DC" w:rsidRDefault="0043280E" w:rsidP="0043280E">
      <w:pPr>
        <w:pStyle w:val="PL"/>
      </w:pPr>
      <w:r w:rsidRPr="005061DC">
        <w:t xml:space="preserve">        expTime:</w:t>
      </w:r>
    </w:p>
    <w:p w14:paraId="1875611F" w14:textId="77777777" w:rsidR="0043280E" w:rsidRPr="005061DC" w:rsidRDefault="0043280E" w:rsidP="0043280E">
      <w:pPr>
        <w:pStyle w:val="PL"/>
      </w:pPr>
      <w:r w:rsidRPr="005061DC">
        <w:t xml:space="preserve">          $ref: 'TS</w:t>
      </w:r>
      <w:r>
        <w:t>29571</w:t>
      </w:r>
      <w:r w:rsidRPr="005061DC">
        <w:t>_CommonData.yaml#/components/schemas/DateTime'</w:t>
      </w:r>
    </w:p>
    <w:p w14:paraId="6A1B991B" w14:textId="77777777" w:rsidR="0043280E" w:rsidRDefault="0043280E" w:rsidP="0043280E">
      <w:pPr>
        <w:pStyle w:val="PL"/>
      </w:pPr>
      <w:r w:rsidRPr="00310D43">
        <w:t xml:space="preserve">        </w:t>
      </w:r>
      <w:r>
        <w:t>functionalAliasIds</w:t>
      </w:r>
      <w:r w:rsidRPr="00310D43">
        <w:t>:</w:t>
      </w:r>
    </w:p>
    <w:p w14:paraId="3FCD9F83" w14:textId="77777777" w:rsidR="0043280E" w:rsidRDefault="0043280E" w:rsidP="0043280E">
      <w:pPr>
        <w:pStyle w:val="PL"/>
      </w:pPr>
      <w:r>
        <w:t xml:space="preserve">          type: array</w:t>
      </w:r>
    </w:p>
    <w:p w14:paraId="4E6D4459" w14:textId="77777777" w:rsidR="0043280E" w:rsidRPr="00310D43" w:rsidRDefault="0043280E" w:rsidP="0043280E">
      <w:pPr>
        <w:pStyle w:val="PL"/>
      </w:pPr>
      <w:r>
        <w:t xml:space="preserve">          items:</w:t>
      </w:r>
    </w:p>
    <w:p w14:paraId="50E3E96A" w14:textId="77777777" w:rsidR="0043280E" w:rsidRDefault="0043280E" w:rsidP="0043280E">
      <w:pPr>
        <w:pStyle w:val="PL"/>
      </w:pPr>
      <w:r w:rsidRPr="00310D43">
        <w:t xml:space="preserve">          </w:t>
      </w:r>
      <w:r>
        <w:t xml:space="preserve">  </w:t>
      </w:r>
      <w:r w:rsidRPr="00310D43">
        <w:t>type: string</w:t>
      </w:r>
    </w:p>
    <w:p w14:paraId="527E749A" w14:textId="77777777" w:rsidR="0043280E" w:rsidRPr="00310D43" w:rsidRDefault="0043280E" w:rsidP="0043280E">
      <w:pPr>
        <w:pStyle w:val="PL"/>
      </w:pPr>
      <w:r>
        <w:t xml:space="preserve">            format: uri</w:t>
      </w:r>
    </w:p>
    <w:p w14:paraId="584C23C4" w14:textId="77777777" w:rsidR="0043280E" w:rsidRDefault="0043280E" w:rsidP="0043280E">
      <w:pPr>
        <w:pStyle w:val="PL"/>
      </w:pPr>
      <w:r w:rsidRPr="00310D43">
        <w:t xml:space="preserve">          </w:t>
      </w:r>
      <w:r>
        <w:t xml:space="preserve">  </w:t>
      </w:r>
      <w:r w:rsidRPr="00EC2AC1">
        <w:t xml:space="preserve">description: </w:t>
      </w:r>
      <w:r>
        <w:t>A list of Functional Alias Id which are actived for the MC Users</w:t>
      </w:r>
    </w:p>
    <w:p w14:paraId="7C04FEA6" w14:textId="77777777" w:rsidR="0043280E" w:rsidRPr="00310D43" w:rsidRDefault="0043280E" w:rsidP="0043280E">
      <w:pPr>
        <w:pStyle w:val="PL"/>
      </w:pPr>
      <w:r>
        <w:t xml:space="preserve">              for which location is subscribed.</w:t>
      </w:r>
    </w:p>
    <w:p w14:paraId="66AA2E73" w14:textId="77777777" w:rsidR="0043280E" w:rsidRDefault="0043280E" w:rsidP="0043280E">
      <w:pPr>
        <w:pStyle w:val="PL"/>
      </w:pPr>
      <w:r>
        <w:t xml:space="preserve">        locationNotificationUri:</w:t>
      </w:r>
    </w:p>
    <w:p w14:paraId="29C4CD44" w14:textId="77777777" w:rsidR="0043280E" w:rsidRDefault="0043280E" w:rsidP="0043280E">
      <w:pPr>
        <w:pStyle w:val="PL"/>
      </w:pPr>
      <w:r w:rsidRPr="00F25C88">
        <w:t xml:space="preserve">          $ref: 'TS29571_CommonData.yaml#/components/schemas/Uri'</w:t>
      </w:r>
    </w:p>
    <w:p w14:paraId="7E037B39" w14:textId="77777777" w:rsidR="0043280E" w:rsidRDefault="0043280E" w:rsidP="0043280E">
      <w:pPr>
        <w:pStyle w:val="PL"/>
      </w:pPr>
      <w:r>
        <w:t xml:space="preserve">        mclocClientID:</w:t>
      </w:r>
    </w:p>
    <w:p w14:paraId="669B2B85" w14:textId="77777777" w:rsidR="0043280E" w:rsidRDefault="0043280E" w:rsidP="0043280E">
      <w:pPr>
        <w:pStyle w:val="PL"/>
      </w:pPr>
      <w:r>
        <w:t xml:space="preserve">          type: string</w:t>
      </w:r>
    </w:p>
    <w:p w14:paraId="69E18A38" w14:textId="77777777" w:rsidR="0043280E" w:rsidRDefault="0043280E" w:rsidP="0043280E">
      <w:pPr>
        <w:pStyle w:val="PL"/>
      </w:pPr>
      <w:r>
        <w:t xml:space="preserve">          description: Identifies the LMC of the MC UE.</w:t>
      </w:r>
    </w:p>
    <w:p w14:paraId="0C807EAF" w14:textId="77777777" w:rsidR="0043280E" w:rsidRDefault="0043280E" w:rsidP="0043280E">
      <w:pPr>
        <w:pStyle w:val="PL"/>
      </w:pPr>
      <w:r w:rsidRPr="00310D43">
        <w:t xml:space="preserve">        </w:t>
      </w:r>
      <w:r>
        <w:t>mcServiceIds</w:t>
      </w:r>
      <w:r w:rsidRPr="00310D43">
        <w:t>:</w:t>
      </w:r>
    </w:p>
    <w:p w14:paraId="3888A81C" w14:textId="77777777" w:rsidR="0043280E" w:rsidRDefault="0043280E" w:rsidP="0043280E">
      <w:pPr>
        <w:pStyle w:val="PL"/>
      </w:pPr>
      <w:r>
        <w:t xml:space="preserve">          type: array</w:t>
      </w:r>
    </w:p>
    <w:p w14:paraId="6DA61E46" w14:textId="77777777" w:rsidR="0043280E" w:rsidRPr="00310D43" w:rsidRDefault="0043280E" w:rsidP="0043280E">
      <w:pPr>
        <w:pStyle w:val="PL"/>
      </w:pPr>
      <w:r>
        <w:t xml:space="preserve">          items:</w:t>
      </w:r>
    </w:p>
    <w:p w14:paraId="18E4570C" w14:textId="77777777" w:rsidR="0043280E" w:rsidRDefault="0043280E" w:rsidP="0043280E">
      <w:pPr>
        <w:pStyle w:val="PL"/>
      </w:pPr>
      <w:r w:rsidRPr="00310D43">
        <w:t xml:space="preserve">          </w:t>
      </w:r>
      <w:r>
        <w:t xml:space="preserve">  </w:t>
      </w:r>
      <w:r w:rsidRPr="00310D43">
        <w:t>type: string</w:t>
      </w:r>
    </w:p>
    <w:p w14:paraId="0AEC2554" w14:textId="77777777" w:rsidR="0043280E" w:rsidRPr="00310D43" w:rsidRDefault="0043280E" w:rsidP="0043280E">
      <w:pPr>
        <w:pStyle w:val="PL"/>
      </w:pPr>
      <w:r>
        <w:t xml:space="preserve">            format: uri</w:t>
      </w:r>
    </w:p>
    <w:p w14:paraId="2060C350" w14:textId="77777777" w:rsidR="0043280E" w:rsidRDefault="0043280E" w:rsidP="0043280E">
      <w:pPr>
        <w:pStyle w:val="PL"/>
      </w:pPr>
      <w:r w:rsidRPr="00310D43">
        <w:t xml:space="preserve">          </w:t>
      </w:r>
      <w:r>
        <w:t xml:space="preserve">  </w:t>
      </w:r>
      <w:r w:rsidRPr="00EC2AC1">
        <w:t xml:space="preserve">description: </w:t>
      </w:r>
      <w:r>
        <w:t xml:space="preserve">A list of MC service IDs of the MC users for which </w:t>
      </w:r>
    </w:p>
    <w:p w14:paraId="3B318597" w14:textId="77777777" w:rsidR="0043280E" w:rsidRDefault="0043280E" w:rsidP="0043280E">
      <w:pPr>
        <w:pStyle w:val="PL"/>
      </w:pPr>
      <w:r>
        <w:t xml:space="preserve">              location information is subscribed MC Users.</w:t>
      </w:r>
    </w:p>
    <w:p w14:paraId="75DECE2A" w14:textId="77777777" w:rsidR="0043280E" w:rsidRDefault="0043280E" w:rsidP="0043280E">
      <w:pPr>
        <w:pStyle w:val="PL"/>
      </w:pPr>
      <w:r w:rsidRPr="00310D43">
        <w:lastRenderedPageBreak/>
        <w:t xml:space="preserve">        </w:t>
      </w:r>
      <w:r>
        <w:t>mcServiceGroupIds</w:t>
      </w:r>
      <w:r w:rsidRPr="00310D43">
        <w:t>:</w:t>
      </w:r>
    </w:p>
    <w:p w14:paraId="7F981911" w14:textId="77777777" w:rsidR="0043280E" w:rsidRDefault="0043280E" w:rsidP="0043280E">
      <w:pPr>
        <w:pStyle w:val="PL"/>
      </w:pPr>
      <w:r>
        <w:t xml:space="preserve">          type: array</w:t>
      </w:r>
    </w:p>
    <w:p w14:paraId="09068C1A" w14:textId="77777777" w:rsidR="0043280E" w:rsidRPr="00310D43" w:rsidRDefault="0043280E" w:rsidP="0043280E">
      <w:pPr>
        <w:pStyle w:val="PL"/>
      </w:pPr>
      <w:r>
        <w:t xml:space="preserve">          items:</w:t>
      </w:r>
    </w:p>
    <w:p w14:paraId="5B397CB6" w14:textId="77777777" w:rsidR="0043280E" w:rsidRDefault="0043280E" w:rsidP="0043280E">
      <w:pPr>
        <w:pStyle w:val="PL"/>
      </w:pPr>
      <w:r w:rsidRPr="00310D43">
        <w:t xml:space="preserve">          </w:t>
      </w:r>
      <w:r>
        <w:t xml:space="preserve">  </w:t>
      </w:r>
      <w:r w:rsidRPr="00310D43">
        <w:t>type: string</w:t>
      </w:r>
    </w:p>
    <w:p w14:paraId="477245F5" w14:textId="77777777" w:rsidR="0043280E" w:rsidRPr="00310D43" w:rsidRDefault="0043280E" w:rsidP="0043280E">
      <w:pPr>
        <w:pStyle w:val="PL"/>
      </w:pPr>
      <w:r>
        <w:t xml:space="preserve">            format: uri</w:t>
      </w:r>
    </w:p>
    <w:p w14:paraId="05F29ACE" w14:textId="77777777" w:rsidR="0043280E" w:rsidRDefault="0043280E" w:rsidP="0043280E">
      <w:pPr>
        <w:pStyle w:val="PL"/>
      </w:pPr>
      <w:r w:rsidRPr="00310D43">
        <w:t xml:space="preserve">          </w:t>
      </w:r>
      <w:r>
        <w:t xml:space="preserve">  </w:t>
      </w:r>
      <w:r w:rsidRPr="00EC2AC1">
        <w:t xml:space="preserve">description: </w:t>
      </w:r>
      <w:r>
        <w:t xml:space="preserve">A list of MC service Group IDs for which </w:t>
      </w:r>
    </w:p>
    <w:p w14:paraId="4729794C" w14:textId="77777777" w:rsidR="0043280E" w:rsidRDefault="0043280E" w:rsidP="0043280E">
      <w:pPr>
        <w:pStyle w:val="PL"/>
      </w:pPr>
      <w:r>
        <w:t xml:space="preserve">              location information is subscribed for the affiliated MC Users.</w:t>
      </w:r>
    </w:p>
    <w:p w14:paraId="1D1F35BF" w14:textId="77777777" w:rsidR="0043280E" w:rsidRDefault="0043280E" w:rsidP="0043280E">
      <w:pPr>
        <w:pStyle w:val="PL"/>
      </w:pPr>
      <w:r>
        <w:t xml:space="preserve">      required: </w:t>
      </w:r>
    </w:p>
    <w:p w14:paraId="515DB1C2" w14:textId="77777777" w:rsidR="0043280E" w:rsidRDefault="0043280E" w:rsidP="0043280E">
      <w:pPr>
        <w:pStyle w:val="PL"/>
      </w:pPr>
      <w:r>
        <w:t xml:space="preserve">        - expTime</w:t>
      </w:r>
    </w:p>
    <w:p w14:paraId="1279435C" w14:textId="77777777" w:rsidR="0043280E" w:rsidRDefault="0043280E" w:rsidP="0043280E">
      <w:pPr>
        <w:pStyle w:val="PL"/>
      </w:pPr>
      <w:r>
        <w:t xml:space="preserve">        - mclocClientID</w:t>
      </w:r>
    </w:p>
    <w:p w14:paraId="5119D8C4" w14:textId="77777777" w:rsidR="0043280E" w:rsidRDefault="0043280E" w:rsidP="0043280E">
      <w:pPr>
        <w:pStyle w:val="PL"/>
      </w:pPr>
      <w:r>
        <w:t xml:space="preserve">        - locationNotificationUri</w:t>
      </w:r>
    </w:p>
    <w:p w14:paraId="679DC7D1" w14:textId="77777777" w:rsidR="0043280E" w:rsidRDefault="0043280E" w:rsidP="0043280E">
      <w:pPr>
        <w:pStyle w:val="PL"/>
      </w:pPr>
      <w:r>
        <w:t xml:space="preserve">      anyOf:</w:t>
      </w:r>
    </w:p>
    <w:p w14:paraId="2B079D5B" w14:textId="77777777" w:rsidR="0043280E" w:rsidRDefault="0043280E" w:rsidP="0043280E">
      <w:pPr>
        <w:pStyle w:val="PL"/>
      </w:pPr>
      <w:r>
        <w:t xml:space="preserve">        - required: [functionalAliasIds]</w:t>
      </w:r>
    </w:p>
    <w:p w14:paraId="5E2C6C45" w14:textId="77777777" w:rsidR="0043280E" w:rsidRDefault="0043280E" w:rsidP="0043280E">
      <w:pPr>
        <w:pStyle w:val="PL"/>
      </w:pPr>
      <w:r>
        <w:t xml:space="preserve">        - required: [mcServiceIds]</w:t>
      </w:r>
    </w:p>
    <w:p w14:paraId="69428674" w14:textId="77777777" w:rsidR="0043280E" w:rsidRPr="00310D43" w:rsidRDefault="0043280E" w:rsidP="0043280E">
      <w:pPr>
        <w:pStyle w:val="PL"/>
      </w:pPr>
      <w:r>
        <w:t xml:space="preserve">        - required: [mcServiceGroupIds]</w:t>
      </w:r>
    </w:p>
    <w:p w14:paraId="41FD4D77" w14:textId="77777777" w:rsidR="0043280E" w:rsidRDefault="0043280E"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46215A49" w:rsidR="00D80D5B" w:rsidRDefault="00712FFA" w:rsidP="00D80D5B">
      <w:pPr>
        <w:pStyle w:val="PL"/>
      </w:pPr>
      <w:r w:rsidRPr="00DD5A58">
        <w:t xml:space="preserve">          $ref: 'TS24283_Lms_Report</w:t>
      </w:r>
      <w:r w:rsidR="003C73C2">
        <w:t>ing</w:t>
      </w:r>
      <w:r w:rsidRPr="00DD5A58">
        <w: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t xml:space="preserve">            the location report.</w:t>
      </w:r>
    </w:p>
    <w:p w14:paraId="4F4D9AF7" w14:textId="77777777" w:rsidR="00D86B6D" w:rsidRDefault="00D86B6D" w:rsidP="00D86B6D">
      <w:pPr>
        <w:pStyle w:val="PL"/>
      </w:pPr>
      <w:r>
        <w:t xml:space="preserve">        subscriptionID:</w:t>
      </w:r>
    </w:p>
    <w:p w14:paraId="6F3EE4D9" w14:textId="77777777" w:rsidR="00D86B6D" w:rsidRDefault="00D86B6D" w:rsidP="00D86B6D">
      <w:pPr>
        <w:pStyle w:val="PL"/>
      </w:pPr>
      <w:r>
        <w:t xml:space="preserve">          type: string</w:t>
      </w:r>
    </w:p>
    <w:p w14:paraId="5ADE4C72" w14:textId="77777777" w:rsidR="00D86B6D" w:rsidRDefault="00D86B6D" w:rsidP="00D86B6D">
      <w:pPr>
        <w:pStyle w:val="PL"/>
      </w:pPr>
      <w:r>
        <w:t xml:space="preserve">          description: Attribute including the subscriptionID when the location notification</w:t>
      </w:r>
    </w:p>
    <w:p w14:paraId="1D2795BF" w14:textId="77777777" w:rsidR="00D86B6D" w:rsidRDefault="00D86B6D" w:rsidP="00D86B6D">
      <w:pPr>
        <w:pStyle w:val="PL"/>
      </w:pPr>
      <w:r>
        <w:t xml:space="preserve">            is related to an existing subscription.</w:t>
      </w:r>
    </w:p>
    <w:p w14:paraId="12FA6EAC" w14:textId="77777777" w:rsidR="00D86B6D" w:rsidRDefault="00D86B6D" w:rsidP="00905300">
      <w:pPr>
        <w:pStyle w:val="PL"/>
      </w:pPr>
    </w:p>
    <w:p w14:paraId="33C22580" w14:textId="77777777" w:rsidR="00D80D5B" w:rsidRDefault="00D80D5B" w:rsidP="00D80D5B">
      <w:pPr>
        <w:pStyle w:val="PL"/>
      </w:pPr>
    </w:p>
    <w:bookmarkEnd w:id="199"/>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490" w:name="_Toc214917944"/>
      <w:r w:rsidRPr="004D3578">
        <w:lastRenderedPageBreak/>
        <w:t xml:space="preserve">Annex </w:t>
      </w:r>
      <w:r w:rsidR="00044C50">
        <w:t>B</w:t>
      </w:r>
      <w:r w:rsidRPr="004D3578">
        <w:t xml:space="preserve"> (informative):</w:t>
      </w:r>
      <w:r w:rsidRPr="004D3578">
        <w:br/>
        <w:t>Change history</w:t>
      </w:r>
      <w:bookmarkEnd w:id="4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91" w:name="historyclause"/>
            <w:bookmarkEnd w:id="491"/>
            <w:r w:rsidRPr="00235394">
              <w:rPr>
                <w:b/>
              </w:rPr>
              <w:t>Change history</w:t>
            </w:r>
          </w:p>
        </w:tc>
      </w:tr>
      <w:tr w:rsidR="003C3971" w:rsidRPr="00235394" w14:paraId="188BB8D6" w14:textId="77777777" w:rsidTr="006B756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B756D">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6B0D02" w:rsidRDefault="00B20A69" w:rsidP="00C72833">
            <w:pPr>
              <w:pStyle w:val="TAC"/>
              <w:rPr>
                <w:sz w:val="16"/>
                <w:szCs w:val="16"/>
              </w:rPr>
            </w:pPr>
            <w:r>
              <w:rPr>
                <w:sz w:val="16"/>
                <w:szCs w:val="16"/>
              </w:rPr>
              <w:t>C1-23</w:t>
            </w:r>
            <w:r w:rsidR="002E13CF">
              <w:rPr>
                <w:sz w:val="16"/>
                <w:szCs w:val="16"/>
              </w:rPr>
              <w:t>50</w:t>
            </w:r>
            <w:r w:rsidR="006E77CE">
              <w:rPr>
                <w:sz w:val="16"/>
                <w:szCs w:val="16"/>
              </w:rPr>
              <w:t>54</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6B756D">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519" w:type="dxa"/>
            <w:shd w:val="solid" w:color="FFFFFF" w:fill="auto"/>
          </w:tcPr>
          <w:p w14:paraId="1E5089D5" w14:textId="77777777" w:rsidR="00FA7A33" w:rsidRPr="006B0D02" w:rsidRDefault="00FA7A33" w:rsidP="00C72833">
            <w:pPr>
              <w:pStyle w:val="TAL"/>
              <w:rPr>
                <w:sz w:val="16"/>
                <w:szCs w:val="16"/>
              </w:rPr>
            </w:pPr>
          </w:p>
        </w:tc>
        <w:tc>
          <w:tcPr>
            <w:tcW w:w="331"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6B756D">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519" w:type="dxa"/>
            <w:shd w:val="solid" w:color="FFFFFF" w:fill="auto"/>
          </w:tcPr>
          <w:p w14:paraId="54563C48" w14:textId="77777777" w:rsidR="00FA5F22" w:rsidRPr="006B0D02" w:rsidRDefault="00FA5F22" w:rsidP="00FA5F22">
            <w:pPr>
              <w:pStyle w:val="TAL"/>
              <w:rPr>
                <w:sz w:val="16"/>
                <w:szCs w:val="16"/>
              </w:rPr>
            </w:pPr>
          </w:p>
        </w:tc>
        <w:tc>
          <w:tcPr>
            <w:tcW w:w="331"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6B756D">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519" w:type="dxa"/>
            <w:shd w:val="solid" w:color="FFFFFF" w:fill="auto"/>
          </w:tcPr>
          <w:p w14:paraId="760C98AF" w14:textId="77777777" w:rsidR="00FA5F22" w:rsidRPr="006B0D02" w:rsidRDefault="00FA5F22" w:rsidP="00FA5F22">
            <w:pPr>
              <w:pStyle w:val="TAL"/>
              <w:rPr>
                <w:sz w:val="16"/>
                <w:szCs w:val="16"/>
              </w:rPr>
            </w:pPr>
          </w:p>
        </w:tc>
        <w:tc>
          <w:tcPr>
            <w:tcW w:w="331"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6B756D">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519" w:type="dxa"/>
            <w:shd w:val="solid" w:color="FFFFFF" w:fill="auto"/>
          </w:tcPr>
          <w:p w14:paraId="549FA38B" w14:textId="77777777" w:rsidR="00FA5F22" w:rsidRPr="006B0D02" w:rsidRDefault="00FA5F22" w:rsidP="00FA5F22">
            <w:pPr>
              <w:pStyle w:val="TAL"/>
              <w:rPr>
                <w:sz w:val="16"/>
                <w:szCs w:val="16"/>
              </w:rPr>
            </w:pPr>
          </w:p>
        </w:tc>
        <w:tc>
          <w:tcPr>
            <w:tcW w:w="331"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6B756D">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519" w:type="dxa"/>
            <w:shd w:val="solid" w:color="FFFFFF" w:fill="auto"/>
          </w:tcPr>
          <w:p w14:paraId="6D40A126" w14:textId="77777777" w:rsidR="00FF2793" w:rsidRPr="006B0D02" w:rsidRDefault="00FF2793" w:rsidP="00FA5F22">
            <w:pPr>
              <w:pStyle w:val="TAL"/>
              <w:rPr>
                <w:sz w:val="16"/>
                <w:szCs w:val="16"/>
              </w:rPr>
            </w:pPr>
          </w:p>
        </w:tc>
        <w:tc>
          <w:tcPr>
            <w:tcW w:w="331"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Incorporates agreed pCRs</w:t>
            </w:r>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6B756D">
        <w:tc>
          <w:tcPr>
            <w:tcW w:w="800" w:type="dxa"/>
            <w:shd w:val="solid" w:color="FFFFFF" w:fill="auto"/>
          </w:tcPr>
          <w:p w14:paraId="1EB5D408" w14:textId="371688E1" w:rsidR="00A8316F" w:rsidRDefault="00A8316F" w:rsidP="00FA5F22">
            <w:pPr>
              <w:pStyle w:val="TAC"/>
              <w:rPr>
                <w:sz w:val="16"/>
                <w:szCs w:val="16"/>
              </w:rPr>
            </w:pPr>
            <w:r>
              <w:rPr>
                <w:sz w:val="16"/>
                <w:szCs w:val="16"/>
              </w:rPr>
              <w:t>2025-05</w:t>
            </w:r>
          </w:p>
        </w:tc>
        <w:tc>
          <w:tcPr>
            <w:tcW w:w="800" w:type="dxa"/>
            <w:shd w:val="solid" w:color="FFFFFF" w:fill="auto"/>
          </w:tcPr>
          <w:p w14:paraId="4093F64C" w14:textId="5C404761" w:rsidR="00A8316F" w:rsidRDefault="00A8316F" w:rsidP="00FA5F22">
            <w:pPr>
              <w:pStyle w:val="TAC"/>
              <w:rPr>
                <w:sz w:val="16"/>
                <w:szCs w:val="16"/>
              </w:rPr>
            </w:pPr>
            <w:r>
              <w:rPr>
                <w:sz w:val="16"/>
                <w:szCs w:val="16"/>
              </w:rPr>
              <w:t>CT1#155</w:t>
            </w:r>
          </w:p>
        </w:tc>
        <w:tc>
          <w:tcPr>
            <w:tcW w:w="1094" w:type="dxa"/>
            <w:shd w:val="solid" w:color="FFFFFF" w:fill="auto"/>
          </w:tcPr>
          <w:p w14:paraId="075C8EB7" w14:textId="77777777" w:rsidR="00A8316F" w:rsidRDefault="00A8316F" w:rsidP="00FA5F22">
            <w:pPr>
              <w:pStyle w:val="TAC"/>
              <w:rPr>
                <w:sz w:val="16"/>
                <w:szCs w:val="16"/>
              </w:rPr>
            </w:pPr>
          </w:p>
        </w:tc>
        <w:tc>
          <w:tcPr>
            <w:tcW w:w="519" w:type="dxa"/>
            <w:shd w:val="solid" w:color="FFFFFF" w:fill="auto"/>
          </w:tcPr>
          <w:p w14:paraId="04DBB270" w14:textId="77777777" w:rsidR="00A8316F" w:rsidRPr="006B0D02" w:rsidRDefault="00A8316F" w:rsidP="00FA5F22">
            <w:pPr>
              <w:pStyle w:val="TAL"/>
              <w:rPr>
                <w:sz w:val="16"/>
                <w:szCs w:val="16"/>
              </w:rPr>
            </w:pPr>
          </w:p>
        </w:tc>
        <w:tc>
          <w:tcPr>
            <w:tcW w:w="331" w:type="dxa"/>
            <w:shd w:val="solid" w:color="FFFFFF" w:fill="auto"/>
          </w:tcPr>
          <w:p w14:paraId="7B592FC0" w14:textId="77777777" w:rsidR="00A8316F" w:rsidRPr="006B0D02" w:rsidRDefault="00A8316F" w:rsidP="00FA5F22">
            <w:pPr>
              <w:pStyle w:val="TAR"/>
              <w:rPr>
                <w:sz w:val="16"/>
                <w:szCs w:val="16"/>
              </w:rPr>
            </w:pPr>
          </w:p>
        </w:tc>
        <w:tc>
          <w:tcPr>
            <w:tcW w:w="425" w:type="dxa"/>
            <w:shd w:val="solid" w:color="FFFFFF" w:fill="auto"/>
          </w:tcPr>
          <w:p w14:paraId="2789DA61" w14:textId="77777777" w:rsidR="00A8316F" w:rsidRPr="006B0D02" w:rsidRDefault="00A8316F" w:rsidP="00FA5F22">
            <w:pPr>
              <w:pStyle w:val="TAC"/>
              <w:rPr>
                <w:sz w:val="16"/>
                <w:szCs w:val="16"/>
              </w:rPr>
            </w:pPr>
          </w:p>
        </w:tc>
        <w:tc>
          <w:tcPr>
            <w:tcW w:w="4962" w:type="dxa"/>
            <w:shd w:val="solid" w:color="FFFFFF" w:fill="auto"/>
          </w:tcPr>
          <w:p w14:paraId="6E8B7801" w14:textId="5C29A604" w:rsidR="00A8316F" w:rsidRDefault="00A8316F" w:rsidP="00FA5F22">
            <w:pPr>
              <w:pStyle w:val="TAL"/>
              <w:rPr>
                <w:sz w:val="16"/>
                <w:szCs w:val="16"/>
              </w:rPr>
            </w:pPr>
            <w:r>
              <w:rPr>
                <w:sz w:val="16"/>
                <w:szCs w:val="16"/>
              </w:rPr>
              <w:t>Incorporates agreed pCRs</w:t>
            </w:r>
            <w:r w:rsidR="007755A5">
              <w:rPr>
                <w:sz w:val="16"/>
                <w:szCs w:val="16"/>
              </w:rPr>
              <w:t xml:space="preserve"> </w:t>
            </w:r>
            <w:r w:rsidR="00226690">
              <w:rPr>
                <w:sz w:val="16"/>
                <w:szCs w:val="16"/>
              </w:rPr>
              <w:t>C1</w:t>
            </w:r>
            <w:r w:rsidR="00F870C1">
              <w:rPr>
                <w:sz w:val="16"/>
                <w:szCs w:val="16"/>
              </w:rPr>
              <w:t>-253124</w:t>
            </w:r>
            <w:r w:rsidR="00C30F8F">
              <w:rPr>
                <w:sz w:val="16"/>
                <w:szCs w:val="16"/>
              </w:rPr>
              <w:t>, C1</w:t>
            </w:r>
            <w:r w:rsidR="00E71FE5">
              <w:rPr>
                <w:sz w:val="16"/>
                <w:szCs w:val="16"/>
              </w:rPr>
              <w:t xml:space="preserve">-253158, </w:t>
            </w:r>
            <w:r w:rsidR="00FE23A1">
              <w:rPr>
                <w:sz w:val="16"/>
                <w:szCs w:val="16"/>
              </w:rPr>
              <w:t>C1-253</w:t>
            </w:r>
            <w:r w:rsidR="0075557A">
              <w:rPr>
                <w:sz w:val="16"/>
                <w:szCs w:val="16"/>
              </w:rPr>
              <w:t>159</w:t>
            </w:r>
            <w:r w:rsidR="004024F1">
              <w:rPr>
                <w:sz w:val="16"/>
                <w:szCs w:val="16"/>
              </w:rPr>
              <w:t>, C1-25</w:t>
            </w:r>
            <w:r w:rsidR="009A51BE">
              <w:rPr>
                <w:sz w:val="16"/>
                <w:szCs w:val="16"/>
              </w:rPr>
              <w:t>3161</w:t>
            </w:r>
            <w:r w:rsidR="00E07FEE">
              <w:rPr>
                <w:sz w:val="16"/>
                <w:szCs w:val="16"/>
              </w:rPr>
              <w:t>, C1-253773</w:t>
            </w:r>
            <w:r w:rsidR="00B031AB">
              <w:rPr>
                <w:sz w:val="16"/>
                <w:szCs w:val="16"/>
              </w:rPr>
              <w:t>, C1-25</w:t>
            </w:r>
            <w:r w:rsidR="00D13184">
              <w:rPr>
                <w:sz w:val="16"/>
                <w:szCs w:val="16"/>
              </w:rPr>
              <w:t>3776</w:t>
            </w:r>
            <w:r w:rsidR="00CC52E6">
              <w:rPr>
                <w:sz w:val="16"/>
                <w:szCs w:val="16"/>
              </w:rPr>
              <w:t>, C1-253777</w:t>
            </w:r>
          </w:p>
        </w:tc>
        <w:tc>
          <w:tcPr>
            <w:tcW w:w="708" w:type="dxa"/>
            <w:shd w:val="solid" w:color="FFFFFF" w:fill="auto"/>
          </w:tcPr>
          <w:p w14:paraId="7787A41D" w14:textId="2D82E187" w:rsidR="00A8316F" w:rsidRDefault="00412D08" w:rsidP="00FA5F22">
            <w:pPr>
              <w:pStyle w:val="TAC"/>
              <w:rPr>
                <w:sz w:val="16"/>
                <w:szCs w:val="16"/>
              </w:rPr>
            </w:pPr>
            <w:r>
              <w:rPr>
                <w:sz w:val="16"/>
                <w:szCs w:val="16"/>
              </w:rPr>
              <w:t>0.7.0</w:t>
            </w:r>
          </w:p>
        </w:tc>
      </w:tr>
      <w:tr w:rsidR="005C4616" w:rsidRPr="006B0D02" w14:paraId="27716A44" w14:textId="77777777" w:rsidTr="006B756D">
        <w:tc>
          <w:tcPr>
            <w:tcW w:w="800" w:type="dxa"/>
            <w:shd w:val="solid" w:color="FFFFFF" w:fill="auto"/>
          </w:tcPr>
          <w:p w14:paraId="1409389F" w14:textId="4212138A" w:rsidR="005C4616" w:rsidRDefault="005C4616" w:rsidP="00FA5F22">
            <w:pPr>
              <w:pStyle w:val="TAC"/>
              <w:rPr>
                <w:sz w:val="16"/>
                <w:szCs w:val="16"/>
              </w:rPr>
            </w:pPr>
            <w:r>
              <w:rPr>
                <w:sz w:val="16"/>
                <w:szCs w:val="16"/>
              </w:rPr>
              <w:t>2025-06</w:t>
            </w:r>
          </w:p>
        </w:tc>
        <w:tc>
          <w:tcPr>
            <w:tcW w:w="800" w:type="dxa"/>
            <w:shd w:val="solid" w:color="FFFFFF" w:fill="auto"/>
          </w:tcPr>
          <w:p w14:paraId="40CDF6C4" w14:textId="57231AF1" w:rsidR="005C4616" w:rsidRDefault="005C4616" w:rsidP="00FA5F22">
            <w:pPr>
              <w:pStyle w:val="TAC"/>
              <w:rPr>
                <w:sz w:val="16"/>
                <w:szCs w:val="16"/>
              </w:rPr>
            </w:pPr>
            <w:r>
              <w:rPr>
                <w:sz w:val="16"/>
                <w:szCs w:val="16"/>
              </w:rPr>
              <w:t>CT</w:t>
            </w:r>
            <w:r w:rsidR="00E357E0">
              <w:rPr>
                <w:sz w:val="16"/>
                <w:szCs w:val="16"/>
              </w:rPr>
              <w:t>#108</w:t>
            </w:r>
          </w:p>
        </w:tc>
        <w:tc>
          <w:tcPr>
            <w:tcW w:w="1094" w:type="dxa"/>
            <w:shd w:val="solid" w:color="FFFFFF" w:fill="auto"/>
          </w:tcPr>
          <w:p w14:paraId="38809039" w14:textId="5795D354" w:rsidR="005C4616" w:rsidRDefault="00F879D4" w:rsidP="00FA5F22">
            <w:pPr>
              <w:pStyle w:val="TAC"/>
              <w:rPr>
                <w:sz w:val="16"/>
                <w:szCs w:val="16"/>
              </w:rPr>
            </w:pPr>
            <w:r w:rsidRPr="00F879D4">
              <w:rPr>
                <w:sz w:val="16"/>
                <w:szCs w:val="16"/>
              </w:rPr>
              <w:t>CP-251216</w:t>
            </w:r>
          </w:p>
        </w:tc>
        <w:tc>
          <w:tcPr>
            <w:tcW w:w="519" w:type="dxa"/>
            <w:shd w:val="solid" w:color="FFFFFF" w:fill="auto"/>
          </w:tcPr>
          <w:p w14:paraId="3729BE70" w14:textId="77777777" w:rsidR="005C4616" w:rsidRPr="006B0D02" w:rsidRDefault="005C4616" w:rsidP="00FA5F22">
            <w:pPr>
              <w:pStyle w:val="TAL"/>
              <w:rPr>
                <w:sz w:val="16"/>
                <w:szCs w:val="16"/>
              </w:rPr>
            </w:pPr>
          </w:p>
        </w:tc>
        <w:tc>
          <w:tcPr>
            <w:tcW w:w="331" w:type="dxa"/>
            <w:shd w:val="solid" w:color="FFFFFF" w:fill="auto"/>
          </w:tcPr>
          <w:p w14:paraId="577B9F76" w14:textId="77777777" w:rsidR="005C4616" w:rsidRPr="006B0D02" w:rsidRDefault="005C4616" w:rsidP="00FA5F22">
            <w:pPr>
              <w:pStyle w:val="TAR"/>
              <w:rPr>
                <w:sz w:val="16"/>
                <w:szCs w:val="16"/>
              </w:rPr>
            </w:pPr>
          </w:p>
        </w:tc>
        <w:tc>
          <w:tcPr>
            <w:tcW w:w="425" w:type="dxa"/>
            <w:shd w:val="solid" w:color="FFFFFF" w:fill="auto"/>
          </w:tcPr>
          <w:p w14:paraId="3CA1445D" w14:textId="77777777" w:rsidR="005C4616" w:rsidRPr="006B0D02" w:rsidRDefault="005C4616" w:rsidP="00FA5F22">
            <w:pPr>
              <w:pStyle w:val="TAC"/>
              <w:rPr>
                <w:sz w:val="16"/>
                <w:szCs w:val="16"/>
              </w:rPr>
            </w:pPr>
          </w:p>
        </w:tc>
        <w:tc>
          <w:tcPr>
            <w:tcW w:w="4962" w:type="dxa"/>
            <w:shd w:val="solid" w:color="FFFFFF" w:fill="auto"/>
          </w:tcPr>
          <w:p w14:paraId="11C87D1A" w14:textId="61588C9D" w:rsidR="005C4616" w:rsidRDefault="00F879D4" w:rsidP="00FA5F22">
            <w:pPr>
              <w:pStyle w:val="TAL"/>
              <w:rPr>
                <w:sz w:val="16"/>
                <w:szCs w:val="16"/>
              </w:rPr>
            </w:pPr>
            <w:r>
              <w:rPr>
                <w:sz w:val="16"/>
                <w:szCs w:val="16"/>
              </w:rPr>
              <w:t>TS presented for information in CT#108</w:t>
            </w:r>
          </w:p>
        </w:tc>
        <w:tc>
          <w:tcPr>
            <w:tcW w:w="708" w:type="dxa"/>
            <w:shd w:val="solid" w:color="FFFFFF" w:fill="auto"/>
          </w:tcPr>
          <w:p w14:paraId="537415B4" w14:textId="631B9037" w:rsidR="005C4616" w:rsidRDefault="00E357E0" w:rsidP="00FA5F22">
            <w:pPr>
              <w:pStyle w:val="TAC"/>
              <w:rPr>
                <w:sz w:val="16"/>
                <w:szCs w:val="16"/>
              </w:rPr>
            </w:pPr>
            <w:r>
              <w:rPr>
                <w:sz w:val="16"/>
                <w:szCs w:val="16"/>
              </w:rPr>
              <w:t>1.0.0</w:t>
            </w:r>
          </w:p>
        </w:tc>
      </w:tr>
      <w:tr w:rsidR="004042D5" w:rsidRPr="006B0D02" w14:paraId="2C1443A9" w14:textId="77777777" w:rsidTr="006B756D">
        <w:tc>
          <w:tcPr>
            <w:tcW w:w="800" w:type="dxa"/>
            <w:shd w:val="solid" w:color="FFFFFF" w:fill="auto"/>
          </w:tcPr>
          <w:p w14:paraId="381BCD4A" w14:textId="040A366E" w:rsidR="004042D5" w:rsidRDefault="004042D5" w:rsidP="00FA5F22">
            <w:pPr>
              <w:pStyle w:val="TAC"/>
              <w:rPr>
                <w:sz w:val="16"/>
                <w:szCs w:val="16"/>
              </w:rPr>
            </w:pPr>
            <w:r>
              <w:rPr>
                <w:sz w:val="16"/>
                <w:szCs w:val="16"/>
              </w:rPr>
              <w:t>2025-09</w:t>
            </w:r>
          </w:p>
        </w:tc>
        <w:tc>
          <w:tcPr>
            <w:tcW w:w="800" w:type="dxa"/>
            <w:shd w:val="solid" w:color="FFFFFF" w:fill="auto"/>
          </w:tcPr>
          <w:p w14:paraId="1D9F69A6" w14:textId="3D2C4CE0" w:rsidR="004042D5" w:rsidRDefault="004042D5" w:rsidP="00FA5F22">
            <w:pPr>
              <w:pStyle w:val="TAC"/>
              <w:rPr>
                <w:sz w:val="16"/>
                <w:szCs w:val="16"/>
              </w:rPr>
            </w:pPr>
            <w:r>
              <w:rPr>
                <w:sz w:val="16"/>
                <w:szCs w:val="16"/>
              </w:rPr>
              <w:t>CT1</w:t>
            </w:r>
            <w:r w:rsidR="00D04A13">
              <w:rPr>
                <w:sz w:val="16"/>
                <w:szCs w:val="16"/>
              </w:rPr>
              <w:t>#156</w:t>
            </w:r>
          </w:p>
        </w:tc>
        <w:tc>
          <w:tcPr>
            <w:tcW w:w="1094" w:type="dxa"/>
            <w:shd w:val="solid" w:color="FFFFFF" w:fill="auto"/>
          </w:tcPr>
          <w:p w14:paraId="07A4D003" w14:textId="77777777" w:rsidR="004042D5" w:rsidRPr="00F879D4" w:rsidRDefault="004042D5" w:rsidP="00FA5F22">
            <w:pPr>
              <w:pStyle w:val="TAC"/>
              <w:rPr>
                <w:sz w:val="16"/>
                <w:szCs w:val="16"/>
              </w:rPr>
            </w:pPr>
          </w:p>
        </w:tc>
        <w:tc>
          <w:tcPr>
            <w:tcW w:w="519" w:type="dxa"/>
            <w:shd w:val="solid" w:color="FFFFFF" w:fill="auto"/>
          </w:tcPr>
          <w:p w14:paraId="58CCBA3C" w14:textId="77777777" w:rsidR="004042D5" w:rsidRPr="006B0D02" w:rsidRDefault="004042D5" w:rsidP="00FA5F22">
            <w:pPr>
              <w:pStyle w:val="TAL"/>
              <w:rPr>
                <w:sz w:val="16"/>
                <w:szCs w:val="16"/>
              </w:rPr>
            </w:pPr>
          </w:p>
        </w:tc>
        <w:tc>
          <w:tcPr>
            <w:tcW w:w="331" w:type="dxa"/>
            <w:shd w:val="solid" w:color="FFFFFF" w:fill="auto"/>
          </w:tcPr>
          <w:p w14:paraId="41118403" w14:textId="77777777" w:rsidR="004042D5" w:rsidRPr="006B0D02" w:rsidRDefault="004042D5" w:rsidP="00FA5F22">
            <w:pPr>
              <w:pStyle w:val="TAR"/>
              <w:rPr>
                <w:sz w:val="16"/>
                <w:szCs w:val="16"/>
              </w:rPr>
            </w:pPr>
          </w:p>
        </w:tc>
        <w:tc>
          <w:tcPr>
            <w:tcW w:w="425" w:type="dxa"/>
            <w:shd w:val="solid" w:color="FFFFFF" w:fill="auto"/>
          </w:tcPr>
          <w:p w14:paraId="5802365D" w14:textId="77777777" w:rsidR="004042D5" w:rsidRPr="006B0D02" w:rsidRDefault="004042D5" w:rsidP="00FA5F22">
            <w:pPr>
              <w:pStyle w:val="TAC"/>
              <w:rPr>
                <w:sz w:val="16"/>
                <w:szCs w:val="16"/>
              </w:rPr>
            </w:pPr>
          </w:p>
        </w:tc>
        <w:tc>
          <w:tcPr>
            <w:tcW w:w="4962" w:type="dxa"/>
            <w:shd w:val="solid" w:color="FFFFFF" w:fill="auto"/>
          </w:tcPr>
          <w:p w14:paraId="67EC6E5E" w14:textId="0A87773C" w:rsidR="004042D5" w:rsidRDefault="00320596" w:rsidP="00FA5F22">
            <w:pPr>
              <w:pStyle w:val="TAL"/>
              <w:rPr>
                <w:sz w:val="16"/>
                <w:szCs w:val="16"/>
              </w:rPr>
            </w:pPr>
            <w:r>
              <w:rPr>
                <w:sz w:val="16"/>
                <w:szCs w:val="16"/>
              </w:rPr>
              <w:t>Incorporates agreed pCRs</w:t>
            </w:r>
            <w:r w:rsidR="00B91788">
              <w:rPr>
                <w:sz w:val="16"/>
                <w:szCs w:val="16"/>
              </w:rPr>
              <w:t xml:space="preserve"> </w:t>
            </w:r>
            <w:r w:rsidR="00814F60">
              <w:rPr>
                <w:sz w:val="16"/>
                <w:szCs w:val="16"/>
              </w:rPr>
              <w:t>C1-254710</w:t>
            </w:r>
            <w:r w:rsidR="009551F7">
              <w:rPr>
                <w:sz w:val="16"/>
                <w:szCs w:val="16"/>
              </w:rPr>
              <w:t>, C1-254711</w:t>
            </w:r>
            <w:r w:rsidR="00BB4B49">
              <w:rPr>
                <w:sz w:val="16"/>
                <w:szCs w:val="16"/>
              </w:rPr>
              <w:t>, C1-254712</w:t>
            </w:r>
            <w:r w:rsidR="00241308">
              <w:rPr>
                <w:sz w:val="16"/>
                <w:szCs w:val="16"/>
              </w:rPr>
              <w:t>, C1-254713</w:t>
            </w:r>
            <w:r w:rsidR="00296174">
              <w:rPr>
                <w:sz w:val="16"/>
                <w:szCs w:val="16"/>
              </w:rPr>
              <w:t>, C1-254714</w:t>
            </w:r>
            <w:r w:rsidR="00002A2A">
              <w:rPr>
                <w:sz w:val="16"/>
                <w:szCs w:val="16"/>
              </w:rPr>
              <w:t>, C1-2547</w:t>
            </w:r>
            <w:r w:rsidR="00C71138">
              <w:rPr>
                <w:sz w:val="16"/>
                <w:szCs w:val="16"/>
              </w:rPr>
              <w:t>18</w:t>
            </w:r>
            <w:r w:rsidR="00AC5404">
              <w:rPr>
                <w:sz w:val="16"/>
                <w:szCs w:val="16"/>
              </w:rPr>
              <w:t>, C1-255367</w:t>
            </w:r>
            <w:r w:rsidR="00ED3D95">
              <w:rPr>
                <w:sz w:val="16"/>
                <w:szCs w:val="16"/>
              </w:rPr>
              <w:t xml:space="preserve">, C1-255369, </w:t>
            </w:r>
            <w:r w:rsidR="001A5B39">
              <w:rPr>
                <w:sz w:val="16"/>
                <w:szCs w:val="16"/>
              </w:rPr>
              <w:t>C1-255392</w:t>
            </w:r>
          </w:p>
        </w:tc>
        <w:tc>
          <w:tcPr>
            <w:tcW w:w="708" w:type="dxa"/>
            <w:shd w:val="solid" w:color="FFFFFF" w:fill="auto"/>
          </w:tcPr>
          <w:p w14:paraId="7452EB28" w14:textId="5353F46A" w:rsidR="004042D5" w:rsidRDefault="00B91788" w:rsidP="00FA5F22">
            <w:pPr>
              <w:pStyle w:val="TAC"/>
              <w:rPr>
                <w:sz w:val="16"/>
                <w:szCs w:val="16"/>
              </w:rPr>
            </w:pPr>
            <w:r>
              <w:rPr>
                <w:sz w:val="16"/>
                <w:szCs w:val="16"/>
              </w:rPr>
              <w:t>1.1.0</w:t>
            </w:r>
          </w:p>
        </w:tc>
      </w:tr>
      <w:tr w:rsidR="001C5D97" w:rsidRPr="006B0D02" w14:paraId="24223385" w14:textId="77777777" w:rsidTr="006B756D">
        <w:tc>
          <w:tcPr>
            <w:tcW w:w="800" w:type="dxa"/>
            <w:shd w:val="solid" w:color="FFFFFF" w:fill="auto"/>
          </w:tcPr>
          <w:p w14:paraId="41398156" w14:textId="3EFE14C8" w:rsidR="001C5D97" w:rsidRDefault="001C5D97" w:rsidP="00FA5F22">
            <w:pPr>
              <w:pStyle w:val="TAC"/>
              <w:rPr>
                <w:sz w:val="16"/>
                <w:szCs w:val="16"/>
              </w:rPr>
            </w:pPr>
            <w:r>
              <w:rPr>
                <w:sz w:val="16"/>
                <w:szCs w:val="16"/>
              </w:rPr>
              <w:t>2025-09</w:t>
            </w:r>
          </w:p>
        </w:tc>
        <w:tc>
          <w:tcPr>
            <w:tcW w:w="800" w:type="dxa"/>
            <w:shd w:val="solid" w:color="FFFFFF" w:fill="auto"/>
          </w:tcPr>
          <w:p w14:paraId="5623AA44" w14:textId="769DCABC" w:rsidR="001C5D97" w:rsidRDefault="001C5D97" w:rsidP="00FA5F22">
            <w:pPr>
              <w:pStyle w:val="TAC"/>
              <w:rPr>
                <w:sz w:val="16"/>
                <w:szCs w:val="16"/>
              </w:rPr>
            </w:pPr>
            <w:r>
              <w:rPr>
                <w:sz w:val="16"/>
                <w:szCs w:val="16"/>
              </w:rPr>
              <w:t>CT</w:t>
            </w:r>
            <w:r w:rsidR="006D67BE">
              <w:rPr>
                <w:sz w:val="16"/>
                <w:szCs w:val="16"/>
              </w:rPr>
              <w:t>#109</w:t>
            </w:r>
          </w:p>
        </w:tc>
        <w:tc>
          <w:tcPr>
            <w:tcW w:w="1094" w:type="dxa"/>
            <w:shd w:val="solid" w:color="FFFFFF" w:fill="auto"/>
          </w:tcPr>
          <w:p w14:paraId="3147CD5E" w14:textId="12D238D9" w:rsidR="001C5D97" w:rsidRPr="0030724E" w:rsidRDefault="0030724E" w:rsidP="0030724E">
            <w:pPr>
              <w:pStyle w:val="TAC"/>
              <w:jc w:val="left"/>
              <w:rPr>
                <w:color w:val="000000" w:themeColor="text1"/>
                <w:sz w:val="16"/>
                <w:szCs w:val="16"/>
              </w:rPr>
            </w:pPr>
            <w:r>
              <w:rPr>
                <w:color w:val="000000" w:themeColor="text1"/>
                <w:sz w:val="16"/>
                <w:szCs w:val="16"/>
              </w:rPr>
              <w:t xml:space="preserve"> </w:t>
            </w:r>
            <w:r w:rsidRPr="0030724E">
              <w:rPr>
                <w:color w:val="000000" w:themeColor="text1"/>
                <w:sz w:val="16"/>
                <w:szCs w:val="16"/>
              </w:rPr>
              <w:t>CP-252118</w:t>
            </w:r>
          </w:p>
        </w:tc>
        <w:tc>
          <w:tcPr>
            <w:tcW w:w="519" w:type="dxa"/>
            <w:shd w:val="solid" w:color="FFFFFF" w:fill="auto"/>
          </w:tcPr>
          <w:p w14:paraId="2A9E60BF" w14:textId="77777777" w:rsidR="001C5D97" w:rsidRPr="006B0D02" w:rsidRDefault="001C5D97" w:rsidP="00FA5F22">
            <w:pPr>
              <w:pStyle w:val="TAL"/>
              <w:rPr>
                <w:sz w:val="16"/>
                <w:szCs w:val="16"/>
              </w:rPr>
            </w:pPr>
          </w:p>
        </w:tc>
        <w:tc>
          <w:tcPr>
            <w:tcW w:w="331" w:type="dxa"/>
            <w:shd w:val="solid" w:color="FFFFFF" w:fill="auto"/>
          </w:tcPr>
          <w:p w14:paraId="18F251D0" w14:textId="77777777" w:rsidR="001C5D97" w:rsidRPr="006B0D02" w:rsidRDefault="001C5D97" w:rsidP="00FA5F22">
            <w:pPr>
              <w:pStyle w:val="TAR"/>
              <w:rPr>
                <w:sz w:val="16"/>
                <w:szCs w:val="16"/>
              </w:rPr>
            </w:pPr>
          </w:p>
        </w:tc>
        <w:tc>
          <w:tcPr>
            <w:tcW w:w="425" w:type="dxa"/>
            <w:shd w:val="solid" w:color="FFFFFF" w:fill="auto"/>
          </w:tcPr>
          <w:p w14:paraId="2339448C" w14:textId="77777777" w:rsidR="001C5D97" w:rsidRPr="006B0D02" w:rsidRDefault="001C5D97" w:rsidP="00FA5F22">
            <w:pPr>
              <w:pStyle w:val="TAC"/>
              <w:rPr>
                <w:sz w:val="16"/>
                <w:szCs w:val="16"/>
              </w:rPr>
            </w:pPr>
          </w:p>
        </w:tc>
        <w:tc>
          <w:tcPr>
            <w:tcW w:w="4962" w:type="dxa"/>
            <w:shd w:val="solid" w:color="FFFFFF" w:fill="auto"/>
          </w:tcPr>
          <w:p w14:paraId="67077A3C" w14:textId="68114691" w:rsidR="001C5D97" w:rsidRDefault="0030724E" w:rsidP="00FA5F22">
            <w:pPr>
              <w:pStyle w:val="TAL"/>
              <w:rPr>
                <w:sz w:val="16"/>
                <w:szCs w:val="16"/>
              </w:rPr>
            </w:pPr>
            <w:r w:rsidRPr="00550EE5">
              <w:rPr>
                <w:sz w:val="16"/>
                <w:szCs w:val="16"/>
                <w:lang w:val="en-US"/>
              </w:rPr>
              <w:t>Presenting 3GPP TS 24.</w:t>
            </w:r>
            <w:r>
              <w:rPr>
                <w:sz w:val="16"/>
                <w:szCs w:val="16"/>
                <w:lang w:val="en-US"/>
              </w:rPr>
              <w:t>283</w:t>
            </w:r>
            <w:r w:rsidRPr="00550EE5">
              <w:rPr>
                <w:sz w:val="16"/>
                <w:szCs w:val="16"/>
                <w:lang w:val="en-US"/>
              </w:rPr>
              <w:t xml:space="preserve"> to CT#109 for </w:t>
            </w:r>
            <w:r>
              <w:rPr>
                <w:sz w:val="16"/>
                <w:szCs w:val="16"/>
                <w:lang w:val="en-US"/>
              </w:rPr>
              <w:t>approval</w:t>
            </w:r>
          </w:p>
        </w:tc>
        <w:tc>
          <w:tcPr>
            <w:tcW w:w="708" w:type="dxa"/>
            <w:shd w:val="solid" w:color="FFFFFF" w:fill="auto"/>
          </w:tcPr>
          <w:p w14:paraId="24E945A9" w14:textId="247B5198" w:rsidR="001C5D97" w:rsidRDefault="006D67BE" w:rsidP="00FA5F22">
            <w:pPr>
              <w:pStyle w:val="TAC"/>
              <w:rPr>
                <w:sz w:val="16"/>
                <w:szCs w:val="16"/>
              </w:rPr>
            </w:pPr>
            <w:r>
              <w:rPr>
                <w:sz w:val="16"/>
                <w:szCs w:val="16"/>
              </w:rPr>
              <w:t>2.0.0</w:t>
            </w:r>
          </w:p>
        </w:tc>
      </w:tr>
      <w:tr w:rsidR="00E2518C" w:rsidRPr="006B0D02" w14:paraId="19D89DAF" w14:textId="77777777" w:rsidTr="006B756D">
        <w:tc>
          <w:tcPr>
            <w:tcW w:w="800" w:type="dxa"/>
            <w:shd w:val="solid" w:color="FFFFFF" w:fill="auto"/>
          </w:tcPr>
          <w:p w14:paraId="25C6EBA0" w14:textId="669E8031" w:rsidR="00E2518C" w:rsidRDefault="00E2518C" w:rsidP="00FA5F22">
            <w:pPr>
              <w:pStyle w:val="TAC"/>
              <w:rPr>
                <w:sz w:val="16"/>
                <w:szCs w:val="16"/>
              </w:rPr>
            </w:pPr>
            <w:r>
              <w:rPr>
                <w:sz w:val="16"/>
                <w:szCs w:val="16"/>
              </w:rPr>
              <w:t>2025-09</w:t>
            </w:r>
          </w:p>
        </w:tc>
        <w:tc>
          <w:tcPr>
            <w:tcW w:w="800" w:type="dxa"/>
            <w:shd w:val="solid" w:color="FFFFFF" w:fill="auto"/>
          </w:tcPr>
          <w:p w14:paraId="5B4A1CEF" w14:textId="573FFCC9" w:rsidR="00E2518C" w:rsidRDefault="00E2518C" w:rsidP="00FA5F22">
            <w:pPr>
              <w:pStyle w:val="TAC"/>
              <w:rPr>
                <w:sz w:val="16"/>
                <w:szCs w:val="16"/>
              </w:rPr>
            </w:pPr>
            <w:r>
              <w:rPr>
                <w:sz w:val="16"/>
                <w:szCs w:val="16"/>
              </w:rPr>
              <w:t>CT#109</w:t>
            </w:r>
          </w:p>
        </w:tc>
        <w:tc>
          <w:tcPr>
            <w:tcW w:w="1094" w:type="dxa"/>
            <w:shd w:val="solid" w:color="FFFFFF" w:fill="auto"/>
          </w:tcPr>
          <w:p w14:paraId="4544E56D" w14:textId="66FC120A" w:rsidR="00E2518C" w:rsidRDefault="00B50795" w:rsidP="0030724E">
            <w:pPr>
              <w:pStyle w:val="TAC"/>
              <w:jc w:val="left"/>
              <w:rPr>
                <w:color w:val="000000" w:themeColor="text1"/>
                <w:sz w:val="16"/>
                <w:szCs w:val="16"/>
              </w:rPr>
            </w:pPr>
            <w:r>
              <w:rPr>
                <w:color w:val="000000" w:themeColor="text1"/>
                <w:sz w:val="16"/>
                <w:szCs w:val="16"/>
              </w:rPr>
              <w:t xml:space="preserve"> </w:t>
            </w:r>
            <w:r w:rsidR="00E2518C" w:rsidRPr="0030724E">
              <w:rPr>
                <w:color w:val="000000" w:themeColor="text1"/>
                <w:sz w:val="16"/>
                <w:szCs w:val="16"/>
              </w:rPr>
              <w:t>CP-252118</w:t>
            </w:r>
          </w:p>
        </w:tc>
        <w:tc>
          <w:tcPr>
            <w:tcW w:w="519" w:type="dxa"/>
            <w:shd w:val="solid" w:color="FFFFFF" w:fill="auto"/>
          </w:tcPr>
          <w:p w14:paraId="7F224FF3" w14:textId="77777777" w:rsidR="00E2518C" w:rsidRPr="006B0D02" w:rsidRDefault="00E2518C" w:rsidP="00FA5F22">
            <w:pPr>
              <w:pStyle w:val="TAL"/>
              <w:rPr>
                <w:sz w:val="16"/>
                <w:szCs w:val="16"/>
              </w:rPr>
            </w:pPr>
          </w:p>
        </w:tc>
        <w:tc>
          <w:tcPr>
            <w:tcW w:w="331" w:type="dxa"/>
            <w:shd w:val="solid" w:color="FFFFFF" w:fill="auto"/>
          </w:tcPr>
          <w:p w14:paraId="626216CF" w14:textId="77777777" w:rsidR="00E2518C" w:rsidRPr="006B0D02" w:rsidRDefault="00E2518C" w:rsidP="00FA5F22">
            <w:pPr>
              <w:pStyle w:val="TAR"/>
              <w:rPr>
                <w:sz w:val="16"/>
                <w:szCs w:val="16"/>
              </w:rPr>
            </w:pPr>
          </w:p>
        </w:tc>
        <w:tc>
          <w:tcPr>
            <w:tcW w:w="425" w:type="dxa"/>
            <w:shd w:val="solid" w:color="FFFFFF" w:fill="auto"/>
          </w:tcPr>
          <w:p w14:paraId="6811F503" w14:textId="77777777" w:rsidR="00E2518C" w:rsidRPr="006B0D02" w:rsidRDefault="00E2518C" w:rsidP="00FA5F22">
            <w:pPr>
              <w:pStyle w:val="TAC"/>
              <w:rPr>
                <w:sz w:val="16"/>
                <w:szCs w:val="16"/>
              </w:rPr>
            </w:pPr>
          </w:p>
        </w:tc>
        <w:tc>
          <w:tcPr>
            <w:tcW w:w="4962" w:type="dxa"/>
            <w:shd w:val="solid" w:color="FFFFFF" w:fill="auto"/>
          </w:tcPr>
          <w:p w14:paraId="13F170EC" w14:textId="46800342" w:rsidR="00E2518C" w:rsidRPr="00550EE5" w:rsidRDefault="00E2518C" w:rsidP="00FA5F22">
            <w:pPr>
              <w:pStyle w:val="TAL"/>
              <w:rPr>
                <w:sz w:val="16"/>
                <w:szCs w:val="16"/>
                <w:lang w:val="en-US"/>
              </w:rPr>
            </w:pPr>
            <w:r>
              <w:rPr>
                <w:sz w:val="16"/>
                <w:szCs w:val="16"/>
                <w:lang w:val="en-US"/>
              </w:rPr>
              <w:t>Approved by TSG CT#109</w:t>
            </w:r>
          </w:p>
        </w:tc>
        <w:tc>
          <w:tcPr>
            <w:tcW w:w="708" w:type="dxa"/>
            <w:shd w:val="solid" w:color="FFFFFF" w:fill="auto"/>
          </w:tcPr>
          <w:p w14:paraId="3085D8BD" w14:textId="1127A8C4" w:rsidR="00E2518C" w:rsidRDefault="00E2518C" w:rsidP="00FA5F22">
            <w:pPr>
              <w:pStyle w:val="TAC"/>
              <w:rPr>
                <w:sz w:val="16"/>
                <w:szCs w:val="16"/>
              </w:rPr>
            </w:pPr>
            <w:r>
              <w:rPr>
                <w:sz w:val="16"/>
                <w:szCs w:val="16"/>
              </w:rPr>
              <w:t>19.0.0</w:t>
            </w:r>
          </w:p>
        </w:tc>
      </w:tr>
      <w:tr w:rsidR="00400616" w:rsidRPr="006B0D02" w14:paraId="4D77630E" w14:textId="77777777" w:rsidTr="006B756D">
        <w:tc>
          <w:tcPr>
            <w:tcW w:w="800" w:type="dxa"/>
            <w:shd w:val="solid" w:color="FFFFFF" w:fill="auto"/>
          </w:tcPr>
          <w:p w14:paraId="45AD3A73" w14:textId="334063C4" w:rsidR="00400616" w:rsidRDefault="00172D63" w:rsidP="00FA5F22">
            <w:pPr>
              <w:pStyle w:val="TAC"/>
              <w:rPr>
                <w:sz w:val="16"/>
                <w:szCs w:val="16"/>
              </w:rPr>
            </w:pPr>
            <w:r>
              <w:rPr>
                <w:sz w:val="16"/>
                <w:szCs w:val="16"/>
              </w:rPr>
              <w:t>2025-12</w:t>
            </w:r>
          </w:p>
        </w:tc>
        <w:tc>
          <w:tcPr>
            <w:tcW w:w="800" w:type="dxa"/>
            <w:shd w:val="solid" w:color="FFFFFF" w:fill="auto"/>
          </w:tcPr>
          <w:p w14:paraId="21A81855" w14:textId="56896A72" w:rsidR="00400616" w:rsidRDefault="00172D63" w:rsidP="00FA5F22">
            <w:pPr>
              <w:pStyle w:val="TAC"/>
              <w:rPr>
                <w:sz w:val="16"/>
                <w:szCs w:val="16"/>
              </w:rPr>
            </w:pPr>
            <w:r>
              <w:rPr>
                <w:sz w:val="16"/>
                <w:szCs w:val="16"/>
              </w:rPr>
              <w:t>CT#110</w:t>
            </w:r>
          </w:p>
        </w:tc>
        <w:tc>
          <w:tcPr>
            <w:tcW w:w="1094" w:type="dxa"/>
            <w:shd w:val="solid" w:color="FFFFFF" w:fill="auto"/>
          </w:tcPr>
          <w:p w14:paraId="48BA4474" w14:textId="77777777" w:rsidR="00400616" w:rsidRPr="0030724E" w:rsidRDefault="00400616" w:rsidP="0030724E">
            <w:pPr>
              <w:pStyle w:val="TAC"/>
              <w:jc w:val="left"/>
              <w:rPr>
                <w:color w:val="000000" w:themeColor="text1"/>
                <w:sz w:val="16"/>
                <w:szCs w:val="16"/>
              </w:rPr>
            </w:pPr>
          </w:p>
        </w:tc>
        <w:tc>
          <w:tcPr>
            <w:tcW w:w="519" w:type="dxa"/>
            <w:shd w:val="solid" w:color="FFFFFF" w:fill="auto"/>
          </w:tcPr>
          <w:p w14:paraId="2CE0EC3C" w14:textId="733A5170" w:rsidR="00400616" w:rsidRPr="006B0D02" w:rsidRDefault="00172D63" w:rsidP="00FA5F22">
            <w:pPr>
              <w:pStyle w:val="TAL"/>
              <w:rPr>
                <w:sz w:val="16"/>
                <w:szCs w:val="16"/>
              </w:rPr>
            </w:pPr>
            <w:r>
              <w:rPr>
                <w:sz w:val="16"/>
                <w:szCs w:val="16"/>
              </w:rPr>
              <w:t>0001</w:t>
            </w:r>
          </w:p>
        </w:tc>
        <w:tc>
          <w:tcPr>
            <w:tcW w:w="331" w:type="dxa"/>
            <w:shd w:val="solid" w:color="FFFFFF" w:fill="auto"/>
          </w:tcPr>
          <w:p w14:paraId="4BD38852" w14:textId="7810E58D" w:rsidR="00400616" w:rsidRPr="006B0D02" w:rsidRDefault="004B2E8A" w:rsidP="00FA5F22">
            <w:pPr>
              <w:pStyle w:val="TAR"/>
              <w:rPr>
                <w:sz w:val="16"/>
                <w:szCs w:val="16"/>
              </w:rPr>
            </w:pPr>
            <w:r>
              <w:rPr>
                <w:sz w:val="16"/>
                <w:szCs w:val="16"/>
              </w:rPr>
              <w:t>1</w:t>
            </w:r>
          </w:p>
        </w:tc>
        <w:tc>
          <w:tcPr>
            <w:tcW w:w="425" w:type="dxa"/>
            <w:shd w:val="solid" w:color="FFFFFF" w:fill="auto"/>
          </w:tcPr>
          <w:p w14:paraId="0D21996B" w14:textId="1F23C7E4" w:rsidR="00400616" w:rsidRPr="006B0D02" w:rsidRDefault="004B2E8A" w:rsidP="00FA5F22">
            <w:pPr>
              <w:pStyle w:val="TAC"/>
              <w:rPr>
                <w:sz w:val="16"/>
                <w:szCs w:val="16"/>
              </w:rPr>
            </w:pPr>
            <w:r>
              <w:rPr>
                <w:sz w:val="16"/>
                <w:szCs w:val="16"/>
              </w:rPr>
              <w:t>F</w:t>
            </w:r>
          </w:p>
        </w:tc>
        <w:tc>
          <w:tcPr>
            <w:tcW w:w="4962" w:type="dxa"/>
            <w:shd w:val="solid" w:color="FFFFFF" w:fill="auto"/>
          </w:tcPr>
          <w:p w14:paraId="5D07595D" w14:textId="4DA8C22A" w:rsidR="00400616" w:rsidRDefault="00172D63" w:rsidP="00FA5F22">
            <w:pPr>
              <w:pStyle w:val="TAL"/>
              <w:rPr>
                <w:sz w:val="16"/>
                <w:szCs w:val="16"/>
                <w:lang w:val="en-US"/>
              </w:rPr>
            </w:pPr>
            <w:r>
              <w:t>Correction to reference points</w:t>
            </w:r>
          </w:p>
        </w:tc>
        <w:tc>
          <w:tcPr>
            <w:tcW w:w="708" w:type="dxa"/>
            <w:shd w:val="solid" w:color="FFFFFF" w:fill="auto"/>
          </w:tcPr>
          <w:p w14:paraId="7DFC272A" w14:textId="5F758DA4" w:rsidR="00400616" w:rsidRDefault="00172D63" w:rsidP="00FA5F22">
            <w:pPr>
              <w:pStyle w:val="TAC"/>
              <w:rPr>
                <w:sz w:val="16"/>
                <w:szCs w:val="16"/>
              </w:rPr>
            </w:pPr>
            <w:r>
              <w:rPr>
                <w:sz w:val="16"/>
                <w:szCs w:val="16"/>
              </w:rPr>
              <w:t>19.1.0</w:t>
            </w:r>
          </w:p>
        </w:tc>
      </w:tr>
      <w:tr w:rsidR="00315193" w:rsidRPr="006B0D02" w14:paraId="7612E90F" w14:textId="77777777" w:rsidTr="006B756D">
        <w:tc>
          <w:tcPr>
            <w:tcW w:w="800" w:type="dxa"/>
            <w:shd w:val="solid" w:color="FFFFFF" w:fill="auto"/>
          </w:tcPr>
          <w:p w14:paraId="0F53F641" w14:textId="028C73CD" w:rsidR="00315193" w:rsidRDefault="00315193" w:rsidP="00FA5F22">
            <w:pPr>
              <w:pStyle w:val="TAC"/>
              <w:rPr>
                <w:sz w:val="16"/>
                <w:szCs w:val="16"/>
              </w:rPr>
            </w:pPr>
            <w:r>
              <w:rPr>
                <w:sz w:val="16"/>
                <w:szCs w:val="16"/>
              </w:rPr>
              <w:t>2025-12</w:t>
            </w:r>
          </w:p>
        </w:tc>
        <w:tc>
          <w:tcPr>
            <w:tcW w:w="800" w:type="dxa"/>
            <w:shd w:val="solid" w:color="FFFFFF" w:fill="auto"/>
          </w:tcPr>
          <w:p w14:paraId="231AC5F3" w14:textId="287F18DA" w:rsidR="00315193" w:rsidRDefault="00315193" w:rsidP="00FA5F22">
            <w:pPr>
              <w:pStyle w:val="TAC"/>
              <w:rPr>
                <w:sz w:val="16"/>
                <w:szCs w:val="16"/>
              </w:rPr>
            </w:pPr>
            <w:r>
              <w:rPr>
                <w:sz w:val="16"/>
                <w:szCs w:val="16"/>
              </w:rPr>
              <w:t>CT#110</w:t>
            </w:r>
          </w:p>
        </w:tc>
        <w:tc>
          <w:tcPr>
            <w:tcW w:w="1094" w:type="dxa"/>
            <w:shd w:val="solid" w:color="FFFFFF" w:fill="auto"/>
          </w:tcPr>
          <w:p w14:paraId="5528C6CE" w14:textId="77777777" w:rsidR="00315193" w:rsidRPr="0030724E" w:rsidRDefault="00315193" w:rsidP="0030724E">
            <w:pPr>
              <w:pStyle w:val="TAC"/>
              <w:jc w:val="left"/>
              <w:rPr>
                <w:color w:val="000000" w:themeColor="text1"/>
                <w:sz w:val="16"/>
                <w:szCs w:val="16"/>
              </w:rPr>
            </w:pPr>
          </w:p>
        </w:tc>
        <w:tc>
          <w:tcPr>
            <w:tcW w:w="519" w:type="dxa"/>
            <w:shd w:val="solid" w:color="FFFFFF" w:fill="auto"/>
          </w:tcPr>
          <w:p w14:paraId="185FAA46" w14:textId="639408CB" w:rsidR="00315193" w:rsidRDefault="00315193" w:rsidP="00FA5F22">
            <w:pPr>
              <w:pStyle w:val="TAL"/>
              <w:rPr>
                <w:sz w:val="16"/>
                <w:szCs w:val="16"/>
              </w:rPr>
            </w:pPr>
            <w:r>
              <w:rPr>
                <w:sz w:val="16"/>
                <w:szCs w:val="16"/>
              </w:rPr>
              <w:t>0003</w:t>
            </w:r>
          </w:p>
        </w:tc>
        <w:tc>
          <w:tcPr>
            <w:tcW w:w="331" w:type="dxa"/>
            <w:shd w:val="solid" w:color="FFFFFF" w:fill="auto"/>
          </w:tcPr>
          <w:p w14:paraId="29140650" w14:textId="6131CEFC" w:rsidR="00315193" w:rsidRDefault="00225B40" w:rsidP="00FA5F22">
            <w:pPr>
              <w:pStyle w:val="TAR"/>
              <w:rPr>
                <w:sz w:val="16"/>
                <w:szCs w:val="16"/>
              </w:rPr>
            </w:pPr>
            <w:r>
              <w:rPr>
                <w:sz w:val="16"/>
                <w:szCs w:val="16"/>
              </w:rPr>
              <w:t>1</w:t>
            </w:r>
          </w:p>
        </w:tc>
        <w:tc>
          <w:tcPr>
            <w:tcW w:w="425" w:type="dxa"/>
            <w:shd w:val="solid" w:color="FFFFFF" w:fill="auto"/>
          </w:tcPr>
          <w:p w14:paraId="0042FE76" w14:textId="08E6F2DF" w:rsidR="00315193" w:rsidRDefault="00225B40" w:rsidP="00FA5F22">
            <w:pPr>
              <w:pStyle w:val="TAC"/>
              <w:rPr>
                <w:sz w:val="16"/>
                <w:szCs w:val="16"/>
              </w:rPr>
            </w:pPr>
            <w:r>
              <w:rPr>
                <w:sz w:val="16"/>
                <w:szCs w:val="16"/>
              </w:rPr>
              <w:t>F</w:t>
            </w:r>
          </w:p>
        </w:tc>
        <w:tc>
          <w:tcPr>
            <w:tcW w:w="4962" w:type="dxa"/>
            <w:shd w:val="solid" w:color="FFFFFF" w:fill="auto"/>
          </w:tcPr>
          <w:p w14:paraId="2528AEB7" w14:textId="070C3D2C" w:rsidR="00315193" w:rsidRDefault="009D2929" w:rsidP="00FA5F22">
            <w:pPr>
              <w:pStyle w:val="TAL"/>
            </w:pPr>
            <w:r w:rsidRPr="005205CD">
              <w:t>Resolving EN on X-3GPP-P-Asserted-Identity</w:t>
            </w:r>
          </w:p>
        </w:tc>
        <w:tc>
          <w:tcPr>
            <w:tcW w:w="708" w:type="dxa"/>
            <w:shd w:val="solid" w:color="FFFFFF" w:fill="auto"/>
          </w:tcPr>
          <w:p w14:paraId="24C35EA7" w14:textId="03BF1CF2" w:rsidR="00315193" w:rsidRDefault="008671BF" w:rsidP="00FA5F22">
            <w:pPr>
              <w:pStyle w:val="TAC"/>
              <w:rPr>
                <w:sz w:val="16"/>
                <w:szCs w:val="16"/>
              </w:rPr>
            </w:pPr>
            <w:r>
              <w:rPr>
                <w:sz w:val="16"/>
                <w:szCs w:val="16"/>
              </w:rPr>
              <w:t>19.1.0</w:t>
            </w:r>
          </w:p>
        </w:tc>
      </w:tr>
      <w:tr w:rsidR="0006528A" w:rsidRPr="006B0D02" w14:paraId="4010ADD5" w14:textId="77777777" w:rsidTr="006B756D">
        <w:tc>
          <w:tcPr>
            <w:tcW w:w="800" w:type="dxa"/>
            <w:shd w:val="solid" w:color="FFFFFF" w:fill="auto"/>
          </w:tcPr>
          <w:p w14:paraId="1E3073F7" w14:textId="30254657" w:rsidR="0006528A" w:rsidRDefault="0006528A" w:rsidP="0006528A">
            <w:pPr>
              <w:pStyle w:val="TAC"/>
              <w:rPr>
                <w:sz w:val="16"/>
                <w:szCs w:val="16"/>
              </w:rPr>
            </w:pPr>
            <w:r>
              <w:rPr>
                <w:sz w:val="16"/>
                <w:szCs w:val="16"/>
              </w:rPr>
              <w:t>2025-12</w:t>
            </w:r>
          </w:p>
        </w:tc>
        <w:tc>
          <w:tcPr>
            <w:tcW w:w="800" w:type="dxa"/>
            <w:shd w:val="solid" w:color="FFFFFF" w:fill="auto"/>
          </w:tcPr>
          <w:p w14:paraId="43DD84F3" w14:textId="4C091B7C" w:rsidR="0006528A" w:rsidRDefault="0006528A" w:rsidP="0006528A">
            <w:pPr>
              <w:pStyle w:val="TAC"/>
              <w:rPr>
                <w:sz w:val="16"/>
                <w:szCs w:val="16"/>
              </w:rPr>
            </w:pPr>
            <w:r>
              <w:rPr>
                <w:sz w:val="16"/>
                <w:szCs w:val="16"/>
              </w:rPr>
              <w:t>CT#110</w:t>
            </w:r>
          </w:p>
        </w:tc>
        <w:tc>
          <w:tcPr>
            <w:tcW w:w="1094" w:type="dxa"/>
            <w:shd w:val="solid" w:color="FFFFFF" w:fill="auto"/>
          </w:tcPr>
          <w:p w14:paraId="24423D4A" w14:textId="77777777" w:rsidR="0006528A" w:rsidRPr="0030724E" w:rsidRDefault="0006528A" w:rsidP="0006528A">
            <w:pPr>
              <w:pStyle w:val="TAC"/>
              <w:jc w:val="left"/>
              <w:rPr>
                <w:color w:val="000000" w:themeColor="text1"/>
                <w:sz w:val="16"/>
                <w:szCs w:val="16"/>
              </w:rPr>
            </w:pPr>
          </w:p>
        </w:tc>
        <w:tc>
          <w:tcPr>
            <w:tcW w:w="519" w:type="dxa"/>
            <w:shd w:val="solid" w:color="FFFFFF" w:fill="auto"/>
          </w:tcPr>
          <w:p w14:paraId="1C35FFA6" w14:textId="6CD85764" w:rsidR="0006528A" w:rsidRDefault="0006528A" w:rsidP="0006528A">
            <w:pPr>
              <w:pStyle w:val="TAL"/>
              <w:rPr>
                <w:sz w:val="16"/>
                <w:szCs w:val="16"/>
              </w:rPr>
            </w:pPr>
            <w:r>
              <w:rPr>
                <w:sz w:val="16"/>
                <w:szCs w:val="16"/>
              </w:rPr>
              <w:t>0004</w:t>
            </w:r>
          </w:p>
        </w:tc>
        <w:tc>
          <w:tcPr>
            <w:tcW w:w="331" w:type="dxa"/>
            <w:shd w:val="solid" w:color="FFFFFF" w:fill="auto"/>
          </w:tcPr>
          <w:p w14:paraId="5E9D4CE2" w14:textId="68120445" w:rsidR="0006528A" w:rsidRDefault="0006528A" w:rsidP="0006528A">
            <w:pPr>
              <w:pStyle w:val="TAR"/>
              <w:rPr>
                <w:sz w:val="16"/>
                <w:szCs w:val="16"/>
              </w:rPr>
            </w:pPr>
            <w:r>
              <w:rPr>
                <w:sz w:val="16"/>
                <w:szCs w:val="16"/>
              </w:rPr>
              <w:t>1</w:t>
            </w:r>
          </w:p>
        </w:tc>
        <w:tc>
          <w:tcPr>
            <w:tcW w:w="425" w:type="dxa"/>
            <w:shd w:val="solid" w:color="FFFFFF" w:fill="auto"/>
          </w:tcPr>
          <w:p w14:paraId="539B622D" w14:textId="37B99B2F" w:rsidR="0006528A" w:rsidRDefault="0006528A" w:rsidP="0006528A">
            <w:pPr>
              <w:pStyle w:val="TAC"/>
              <w:rPr>
                <w:sz w:val="16"/>
                <w:szCs w:val="16"/>
              </w:rPr>
            </w:pPr>
            <w:r>
              <w:rPr>
                <w:sz w:val="16"/>
                <w:szCs w:val="16"/>
              </w:rPr>
              <w:t>F</w:t>
            </w:r>
          </w:p>
        </w:tc>
        <w:tc>
          <w:tcPr>
            <w:tcW w:w="4962" w:type="dxa"/>
            <w:shd w:val="solid" w:color="FFFFFF" w:fill="auto"/>
          </w:tcPr>
          <w:p w14:paraId="0B123DA7" w14:textId="662BD3E9" w:rsidR="0006528A" w:rsidRPr="005205CD" w:rsidRDefault="0006528A" w:rsidP="0006528A">
            <w:pPr>
              <w:pStyle w:val="TAL"/>
            </w:pPr>
            <w:r>
              <w:t>Resolving EN on anyAreaChange</w:t>
            </w:r>
          </w:p>
        </w:tc>
        <w:tc>
          <w:tcPr>
            <w:tcW w:w="708" w:type="dxa"/>
            <w:shd w:val="solid" w:color="FFFFFF" w:fill="auto"/>
          </w:tcPr>
          <w:p w14:paraId="55D3F952" w14:textId="693CF618" w:rsidR="0006528A" w:rsidRDefault="0006528A" w:rsidP="0006528A">
            <w:pPr>
              <w:pStyle w:val="TAC"/>
              <w:rPr>
                <w:sz w:val="16"/>
                <w:szCs w:val="16"/>
              </w:rPr>
            </w:pPr>
            <w:r>
              <w:rPr>
                <w:sz w:val="16"/>
                <w:szCs w:val="16"/>
              </w:rPr>
              <w:t>19.1.0</w:t>
            </w:r>
          </w:p>
        </w:tc>
      </w:tr>
      <w:tr w:rsidR="00AE0D1E" w:rsidRPr="006B0D02" w14:paraId="432336E0" w14:textId="77777777" w:rsidTr="006B756D">
        <w:tc>
          <w:tcPr>
            <w:tcW w:w="800" w:type="dxa"/>
            <w:shd w:val="solid" w:color="FFFFFF" w:fill="auto"/>
          </w:tcPr>
          <w:p w14:paraId="340C7B88" w14:textId="4C14F26D" w:rsidR="00AE0D1E" w:rsidRDefault="00AE0D1E" w:rsidP="0006528A">
            <w:pPr>
              <w:pStyle w:val="TAC"/>
              <w:rPr>
                <w:sz w:val="16"/>
                <w:szCs w:val="16"/>
              </w:rPr>
            </w:pPr>
            <w:r>
              <w:rPr>
                <w:sz w:val="16"/>
                <w:szCs w:val="16"/>
              </w:rPr>
              <w:t>2025-12</w:t>
            </w:r>
          </w:p>
        </w:tc>
        <w:tc>
          <w:tcPr>
            <w:tcW w:w="800" w:type="dxa"/>
            <w:shd w:val="solid" w:color="FFFFFF" w:fill="auto"/>
          </w:tcPr>
          <w:p w14:paraId="5DEBDF4E" w14:textId="0FFFB8E0" w:rsidR="00AE0D1E" w:rsidRDefault="00AE0D1E" w:rsidP="0006528A">
            <w:pPr>
              <w:pStyle w:val="TAC"/>
              <w:rPr>
                <w:sz w:val="16"/>
                <w:szCs w:val="16"/>
              </w:rPr>
            </w:pPr>
            <w:r>
              <w:rPr>
                <w:sz w:val="16"/>
                <w:szCs w:val="16"/>
              </w:rPr>
              <w:t>CT#110</w:t>
            </w:r>
          </w:p>
        </w:tc>
        <w:tc>
          <w:tcPr>
            <w:tcW w:w="1094" w:type="dxa"/>
            <w:shd w:val="solid" w:color="FFFFFF" w:fill="auto"/>
          </w:tcPr>
          <w:p w14:paraId="3CE29771" w14:textId="77777777" w:rsidR="00AE0D1E" w:rsidRPr="0030724E" w:rsidRDefault="00AE0D1E" w:rsidP="0006528A">
            <w:pPr>
              <w:pStyle w:val="TAC"/>
              <w:jc w:val="left"/>
              <w:rPr>
                <w:color w:val="000000" w:themeColor="text1"/>
                <w:sz w:val="16"/>
                <w:szCs w:val="16"/>
              </w:rPr>
            </w:pPr>
          </w:p>
        </w:tc>
        <w:tc>
          <w:tcPr>
            <w:tcW w:w="519" w:type="dxa"/>
            <w:shd w:val="solid" w:color="FFFFFF" w:fill="auto"/>
          </w:tcPr>
          <w:p w14:paraId="5BD8974D" w14:textId="5E9A0593" w:rsidR="00AE0D1E" w:rsidRDefault="00AE0D1E" w:rsidP="0006528A">
            <w:pPr>
              <w:pStyle w:val="TAL"/>
              <w:rPr>
                <w:sz w:val="16"/>
                <w:szCs w:val="16"/>
              </w:rPr>
            </w:pPr>
            <w:r>
              <w:rPr>
                <w:sz w:val="16"/>
                <w:szCs w:val="16"/>
              </w:rPr>
              <w:t>0002</w:t>
            </w:r>
          </w:p>
        </w:tc>
        <w:tc>
          <w:tcPr>
            <w:tcW w:w="331" w:type="dxa"/>
            <w:shd w:val="solid" w:color="FFFFFF" w:fill="auto"/>
          </w:tcPr>
          <w:p w14:paraId="1F31493B" w14:textId="07EDA4D6" w:rsidR="00AE0D1E" w:rsidRDefault="00CE142B" w:rsidP="0006528A">
            <w:pPr>
              <w:pStyle w:val="TAR"/>
              <w:rPr>
                <w:sz w:val="16"/>
                <w:szCs w:val="16"/>
              </w:rPr>
            </w:pPr>
            <w:r>
              <w:rPr>
                <w:sz w:val="16"/>
                <w:szCs w:val="16"/>
              </w:rPr>
              <w:t>1</w:t>
            </w:r>
          </w:p>
        </w:tc>
        <w:tc>
          <w:tcPr>
            <w:tcW w:w="425" w:type="dxa"/>
            <w:shd w:val="solid" w:color="FFFFFF" w:fill="auto"/>
          </w:tcPr>
          <w:p w14:paraId="40D31142" w14:textId="6F6D1C23" w:rsidR="00AE0D1E" w:rsidRDefault="00CE142B" w:rsidP="0006528A">
            <w:pPr>
              <w:pStyle w:val="TAC"/>
              <w:rPr>
                <w:sz w:val="16"/>
                <w:szCs w:val="16"/>
              </w:rPr>
            </w:pPr>
            <w:r>
              <w:rPr>
                <w:sz w:val="16"/>
                <w:szCs w:val="16"/>
              </w:rPr>
              <w:t>F</w:t>
            </w:r>
          </w:p>
        </w:tc>
        <w:tc>
          <w:tcPr>
            <w:tcW w:w="4962" w:type="dxa"/>
            <w:shd w:val="solid" w:color="FFFFFF" w:fill="auto"/>
          </w:tcPr>
          <w:p w14:paraId="7C49ECFC" w14:textId="04975358" w:rsidR="00AE0D1E" w:rsidRDefault="00CE142B" w:rsidP="0006528A">
            <w:pPr>
              <w:pStyle w:val="TAL"/>
            </w:pPr>
            <w:r w:rsidRPr="00CE142B">
              <w:t>Miscellaneous corrections to MCLoc</w:t>
            </w:r>
          </w:p>
        </w:tc>
        <w:tc>
          <w:tcPr>
            <w:tcW w:w="708" w:type="dxa"/>
            <w:shd w:val="solid" w:color="FFFFFF" w:fill="auto"/>
          </w:tcPr>
          <w:p w14:paraId="3B1581D9" w14:textId="41B9E44F" w:rsidR="00AE0D1E" w:rsidRDefault="002A772F" w:rsidP="0006528A">
            <w:pPr>
              <w:pStyle w:val="TAC"/>
              <w:rPr>
                <w:sz w:val="16"/>
                <w:szCs w:val="16"/>
              </w:rPr>
            </w:pPr>
            <w:r>
              <w:rPr>
                <w:sz w:val="16"/>
                <w:szCs w:val="16"/>
              </w:rPr>
              <w:t>19.1.0</w:t>
            </w:r>
          </w:p>
        </w:tc>
      </w:tr>
      <w:tr w:rsidR="00855923" w:rsidRPr="006B0D02" w14:paraId="50FB7037" w14:textId="77777777" w:rsidTr="006B756D">
        <w:tc>
          <w:tcPr>
            <w:tcW w:w="800" w:type="dxa"/>
            <w:shd w:val="solid" w:color="FFFFFF" w:fill="auto"/>
          </w:tcPr>
          <w:p w14:paraId="098C3B04" w14:textId="65D530CB" w:rsidR="00855923" w:rsidRDefault="00855923" w:rsidP="0006528A">
            <w:pPr>
              <w:pStyle w:val="TAC"/>
              <w:rPr>
                <w:sz w:val="16"/>
                <w:szCs w:val="16"/>
              </w:rPr>
            </w:pPr>
            <w:r>
              <w:rPr>
                <w:sz w:val="16"/>
                <w:szCs w:val="16"/>
              </w:rPr>
              <w:t>2025-12</w:t>
            </w:r>
          </w:p>
        </w:tc>
        <w:tc>
          <w:tcPr>
            <w:tcW w:w="800" w:type="dxa"/>
            <w:shd w:val="solid" w:color="FFFFFF" w:fill="auto"/>
          </w:tcPr>
          <w:p w14:paraId="63C0B555" w14:textId="1341C815" w:rsidR="00855923" w:rsidRDefault="00855923" w:rsidP="0006528A">
            <w:pPr>
              <w:pStyle w:val="TAC"/>
              <w:rPr>
                <w:sz w:val="16"/>
                <w:szCs w:val="16"/>
              </w:rPr>
            </w:pPr>
            <w:r>
              <w:rPr>
                <w:sz w:val="16"/>
                <w:szCs w:val="16"/>
              </w:rPr>
              <w:t>CT#110</w:t>
            </w:r>
          </w:p>
        </w:tc>
        <w:tc>
          <w:tcPr>
            <w:tcW w:w="1094" w:type="dxa"/>
            <w:shd w:val="solid" w:color="FFFFFF" w:fill="auto"/>
          </w:tcPr>
          <w:p w14:paraId="72F97683" w14:textId="77777777" w:rsidR="00855923" w:rsidRPr="0030724E" w:rsidRDefault="00855923" w:rsidP="0006528A">
            <w:pPr>
              <w:pStyle w:val="TAC"/>
              <w:jc w:val="left"/>
              <w:rPr>
                <w:color w:val="000000" w:themeColor="text1"/>
                <w:sz w:val="16"/>
                <w:szCs w:val="16"/>
              </w:rPr>
            </w:pPr>
          </w:p>
        </w:tc>
        <w:tc>
          <w:tcPr>
            <w:tcW w:w="519" w:type="dxa"/>
            <w:shd w:val="solid" w:color="FFFFFF" w:fill="auto"/>
          </w:tcPr>
          <w:p w14:paraId="67446A5C" w14:textId="11227EA6" w:rsidR="00855923" w:rsidRDefault="00855923" w:rsidP="0006528A">
            <w:pPr>
              <w:pStyle w:val="TAL"/>
              <w:rPr>
                <w:sz w:val="16"/>
                <w:szCs w:val="16"/>
              </w:rPr>
            </w:pPr>
            <w:r>
              <w:rPr>
                <w:sz w:val="16"/>
                <w:szCs w:val="16"/>
              </w:rPr>
              <w:t>0005</w:t>
            </w:r>
          </w:p>
        </w:tc>
        <w:tc>
          <w:tcPr>
            <w:tcW w:w="331" w:type="dxa"/>
            <w:shd w:val="solid" w:color="FFFFFF" w:fill="auto"/>
          </w:tcPr>
          <w:p w14:paraId="46B1457B" w14:textId="3F872163" w:rsidR="00855923" w:rsidRDefault="00855923" w:rsidP="0006528A">
            <w:pPr>
              <w:pStyle w:val="TAR"/>
              <w:rPr>
                <w:sz w:val="16"/>
                <w:szCs w:val="16"/>
              </w:rPr>
            </w:pPr>
            <w:r>
              <w:rPr>
                <w:sz w:val="16"/>
                <w:szCs w:val="16"/>
              </w:rPr>
              <w:t>1</w:t>
            </w:r>
          </w:p>
        </w:tc>
        <w:tc>
          <w:tcPr>
            <w:tcW w:w="425" w:type="dxa"/>
            <w:shd w:val="solid" w:color="FFFFFF" w:fill="auto"/>
          </w:tcPr>
          <w:p w14:paraId="19C35567" w14:textId="05B4742C" w:rsidR="00855923" w:rsidRDefault="00855923" w:rsidP="0006528A">
            <w:pPr>
              <w:pStyle w:val="TAC"/>
              <w:rPr>
                <w:sz w:val="16"/>
                <w:szCs w:val="16"/>
              </w:rPr>
            </w:pPr>
            <w:r>
              <w:rPr>
                <w:sz w:val="16"/>
                <w:szCs w:val="16"/>
              </w:rPr>
              <w:t>F</w:t>
            </w:r>
          </w:p>
        </w:tc>
        <w:tc>
          <w:tcPr>
            <w:tcW w:w="4962" w:type="dxa"/>
            <w:shd w:val="solid" w:color="FFFFFF" w:fill="auto"/>
          </w:tcPr>
          <w:p w14:paraId="75B02276" w14:textId="000DB2AA" w:rsidR="00855923" w:rsidRPr="00CE142B" w:rsidRDefault="00A25527" w:rsidP="0006528A">
            <w:pPr>
              <w:pStyle w:val="TAL"/>
            </w:pPr>
            <w:r w:rsidRPr="00A25527">
              <w:t>Resolving an FFS and an Editor’s note</w:t>
            </w:r>
          </w:p>
        </w:tc>
        <w:tc>
          <w:tcPr>
            <w:tcW w:w="708" w:type="dxa"/>
            <w:shd w:val="solid" w:color="FFFFFF" w:fill="auto"/>
          </w:tcPr>
          <w:p w14:paraId="0127051A" w14:textId="67BE11D5" w:rsidR="00855923" w:rsidRDefault="00A25527" w:rsidP="0006528A">
            <w:pPr>
              <w:pStyle w:val="TAC"/>
              <w:rPr>
                <w:sz w:val="16"/>
                <w:szCs w:val="16"/>
              </w:rPr>
            </w:pPr>
            <w:r>
              <w:rPr>
                <w:sz w:val="16"/>
                <w:szCs w:val="16"/>
              </w:rPr>
              <w:t>19.1.0</w:t>
            </w:r>
          </w:p>
        </w:tc>
      </w:tr>
      <w:tr w:rsidR="00532E0C" w:rsidRPr="006B0D02" w14:paraId="340816AB" w14:textId="77777777" w:rsidTr="006B756D">
        <w:tc>
          <w:tcPr>
            <w:tcW w:w="800" w:type="dxa"/>
            <w:shd w:val="solid" w:color="FFFFFF" w:fill="auto"/>
          </w:tcPr>
          <w:p w14:paraId="13B1F7A6" w14:textId="32CF306A" w:rsidR="00532E0C" w:rsidRDefault="00532E0C" w:rsidP="0006528A">
            <w:pPr>
              <w:pStyle w:val="TAC"/>
              <w:rPr>
                <w:sz w:val="16"/>
                <w:szCs w:val="16"/>
              </w:rPr>
            </w:pPr>
            <w:r>
              <w:rPr>
                <w:sz w:val="16"/>
                <w:szCs w:val="16"/>
              </w:rPr>
              <w:t>2025-12</w:t>
            </w:r>
          </w:p>
        </w:tc>
        <w:tc>
          <w:tcPr>
            <w:tcW w:w="800" w:type="dxa"/>
            <w:shd w:val="solid" w:color="FFFFFF" w:fill="auto"/>
          </w:tcPr>
          <w:p w14:paraId="2D7657C6" w14:textId="6AA4C85C" w:rsidR="00532E0C" w:rsidRDefault="00532E0C" w:rsidP="0006528A">
            <w:pPr>
              <w:pStyle w:val="TAC"/>
              <w:rPr>
                <w:sz w:val="16"/>
                <w:szCs w:val="16"/>
              </w:rPr>
            </w:pPr>
            <w:r>
              <w:rPr>
                <w:sz w:val="16"/>
                <w:szCs w:val="16"/>
              </w:rPr>
              <w:t>CT#110</w:t>
            </w:r>
          </w:p>
        </w:tc>
        <w:tc>
          <w:tcPr>
            <w:tcW w:w="1094" w:type="dxa"/>
            <w:shd w:val="solid" w:color="FFFFFF" w:fill="auto"/>
          </w:tcPr>
          <w:p w14:paraId="301210CF" w14:textId="77777777" w:rsidR="00532E0C" w:rsidRPr="0030724E" w:rsidRDefault="00532E0C" w:rsidP="0006528A">
            <w:pPr>
              <w:pStyle w:val="TAC"/>
              <w:jc w:val="left"/>
              <w:rPr>
                <w:color w:val="000000" w:themeColor="text1"/>
                <w:sz w:val="16"/>
                <w:szCs w:val="16"/>
              </w:rPr>
            </w:pPr>
          </w:p>
        </w:tc>
        <w:tc>
          <w:tcPr>
            <w:tcW w:w="519" w:type="dxa"/>
            <w:shd w:val="solid" w:color="FFFFFF" w:fill="auto"/>
          </w:tcPr>
          <w:p w14:paraId="401BB2C9" w14:textId="684FDDAE" w:rsidR="00532E0C" w:rsidRDefault="00532E0C" w:rsidP="0006528A">
            <w:pPr>
              <w:pStyle w:val="TAL"/>
              <w:rPr>
                <w:sz w:val="16"/>
                <w:szCs w:val="16"/>
              </w:rPr>
            </w:pPr>
            <w:r>
              <w:rPr>
                <w:sz w:val="16"/>
                <w:szCs w:val="16"/>
              </w:rPr>
              <w:t>0006</w:t>
            </w:r>
          </w:p>
        </w:tc>
        <w:tc>
          <w:tcPr>
            <w:tcW w:w="331" w:type="dxa"/>
            <w:shd w:val="solid" w:color="FFFFFF" w:fill="auto"/>
          </w:tcPr>
          <w:p w14:paraId="01A69DD8" w14:textId="40062DFE" w:rsidR="00532E0C" w:rsidRDefault="00532E0C" w:rsidP="0006528A">
            <w:pPr>
              <w:pStyle w:val="TAR"/>
              <w:rPr>
                <w:sz w:val="16"/>
                <w:szCs w:val="16"/>
              </w:rPr>
            </w:pPr>
            <w:r>
              <w:rPr>
                <w:sz w:val="16"/>
                <w:szCs w:val="16"/>
              </w:rPr>
              <w:t>1</w:t>
            </w:r>
          </w:p>
        </w:tc>
        <w:tc>
          <w:tcPr>
            <w:tcW w:w="425" w:type="dxa"/>
            <w:shd w:val="solid" w:color="FFFFFF" w:fill="auto"/>
          </w:tcPr>
          <w:p w14:paraId="70020C42" w14:textId="243CBD47" w:rsidR="00532E0C" w:rsidRDefault="00532E0C" w:rsidP="0006528A">
            <w:pPr>
              <w:pStyle w:val="TAC"/>
              <w:rPr>
                <w:sz w:val="16"/>
                <w:szCs w:val="16"/>
              </w:rPr>
            </w:pPr>
            <w:r>
              <w:rPr>
                <w:sz w:val="16"/>
                <w:szCs w:val="16"/>
              </w:rPr>
              <w:t>F</w:t>
            </w:r>
          </w:p>
        </w:tc>
        <w:tc>
          <w:tcPr>
            <w:tcW w:w="4962" w:type="dxa"/>
            <w:shd w:val="solid" w:color="FFFFFF" w:fill="auto"/>
          </w:tcPr>
          <w:p w14:paraId="199D20F0" w14:textId="174359B1" w:rsidR="00532E0C" w:rsidRPr="00A25527" w:rsidRDefault="00261CD6" w:rsidP="0006528A">
            <w:pPr>
              <w:pStyle w:val="TAL"/>
            </w:pPr>
            <w:r w:rsidRPr="002F0103">
              <w:rPr>
                <w:rFonts w:cs="Arial"/>
              </w:rPr>
              <w:t>Update of info and externalDocs fields</w:t>
            </w:r>
          </w:p>
        </w:tc>
        <w:tc>
          <w:tcPr>
            <w:tcW w:w="708" w:type="dxa"/>
            <w:shd w:val="solid" w:color="FFFFFF" w:fill="auto"/>
          </w:tcPr>
          <w:p w14:paraId="3C0557DA" w14:textId="0A8A6FF4" w:rsidR="00532E0C" w:rsidRDefault="00261CD6" w:rsidP="0006528A">
            <w:pPr>
              <w:pStyle w:val="TAC"/>
              <w:rPr>
                <w:sz w:val="16"/>
                <w:szCs w:val="16"/>
              </w:rPr>
            </w:pPr>
            <w:r>
              <w:rPr>
                <w:sz w:val="16"/>
                <w:szCs w:val="16"/>
              </w:rPr>
              <w:t>19.1.0</w:t>
            </w:r>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2D6DD" w14:textId="77777777" w:rsidR="00C66075" w:rsidRDefault="00C66075">
      <w:r>
        <w:separator/>
      </w:r>
    </w:p>
  </w:endnote>
  <w:endnote w:type="continuationSeparator" w:id="0">
    <w:p w14:paraId="6BFC7F3B" w14:textId="77777777" w:rsidR="00C66075" w:rsidRDefault="00C6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6F4C9" w14:textId="77777777" w:rsidR="00C66075" w:rsidRDefault="00C66075">
      <w:r>
        <w:separator/>
      </w:r>
    </w:p>
  </w:footnote>
  <w:footnote w:type="continuationSeparator" w:id="0">
    <w:p w14:paraId="4731C465" w14:textId="77777777" w:rsidR="00C66075" w:rsidRDefault="00C66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FBA3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214">
      <w:rPr>
        <w:rFonts w:ascii="Arial" w:hAnsi="Arial" w:cs="Arial"/>
        <w:b/>
        <w:noProof/>
        <w:sz w:val="18"/>
        <w:szCs w:val="18"/>
      </w:rPr>
      <w:t>3GPP TS 24.283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EC4C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21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40384"/>
    <w:rsid w:val="0014407A"/>
    <w:rsid w:val="001440B9"/>
    <w:rsid w:val="0014488A"/>
    <w:rsid w:val="0014627B"/>
    <w:rsid w:val="00151008"/>
    <w:rsid w:val="00151B64"/>
    <w:rsid w:val="001536BB"/>
    <w:rsid w:val="001542A5"/>
    <w:rsid w:val="00154B99"/>
    <w:rsid w:val="00155074"/>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3121"/>
    <w:rsid w:val="00194230"/>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307C"/>
    <w:rsid w:val="00214376"/>
    <w:rsid w:val="00214BF5"/>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0214"/>
    <w:rsid w:val="00501425"/>
    <w:rsid w:val="00501F91"/>
    <w:rsid w:val="00502CE3"/>
    <w:rsid w:val="005033F4"/>
    <w:rsid w:val="00504373"/>
    <w:rsid w:val="00506BAA"/>
    <w:rsid w:val="00507333"/>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774E"/>
    <w:rsid w:val="007F7EFC"/>
    <w:rsid w:val="00800041"/>
    <w:rsid w:val="00801295"/>
    <w:rsid w:val="00801ACD"/>
    <w:rsid w:val="00802638"/>
    <w:rsid w:val="008028A4"/>
    <w:rsid w:val="00802CBD"/>
    <w:rsid w:val="008033FE"/>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65CC"/>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CA1"/>
    <w:rsid w:val="009E3511"/>
    <w:rsid w:val="009E4C65"/>
    <w:rsid w:val="009E4FB1"/>
    <w:rsid w:val="009E51CF"/>
    <w:rsid w:val="009E7D12"/>
    <w:rsid w:val="009F0B38"/>
    <w:rsid w:val="009F0C41"/>
    <w:rsid w:val="009F1DFA"/>
    <w:rsid w:val="009F2C81"/>
    <w:rsid w:val="009F37B7"/>
    <w:rsid w:val="009F46A8"/>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FE2"/>
    <w:rsid w:val="00A22D66"/>
    <w:rsid w:val="00A24251"/>
    <w:rsid w:val="00A244C4"/>
    <w:rsid w:val="00A24A45"/>
    <w:rsid w:val="00A24D85"/>
    <w:rsid w:val="00A25527"/>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537"/>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6075"/>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33E"/>
    <w:rsid w:val="00DA2CC5"/>
    <w:rsid w:val="00DA3ACC"/>
    <w:rsid w:val="00DA5CAA"/>
    <w:rsid w:val="00DA5DAB"/>
    <w:rsid w:val="00DA6A9E"/>
    <w:rsid w:val="00DA6C32"/>
    <w:rsid w:val="00DA7A03"/>
    <w:rsid w:val="00DB02AC"/>
    <w:rsid w:val="00DB0E68"/>
    <w:rsid w:val="00DB1818"/>
    <w:rsid w:val="00DB23FC"/>
    <w:rsid w:val="00DB2B16"/>
    <w:rsid w:val="00DB4D7D"/>
    <w:rsid w:val="00DB5681"/>
    <w:rsid w:val="00DC10EE"/>
    <w:rsid w:val="00DC1C53"/>
    <w:rsid w:val="00DC2238"/>
    <w:rsid w:val="00DC24FF"/>
    <w:rsid w:val="00DC2F48"/>
    <w:rsid w:val="00DC309B"/>
    <w:rsid w:val="00DC33B1"/>
    <w:rsid w:val="00DC3C6F"/>
    <w:rsid w:val="00DC4DA2"/>
    <w:rsid w:val="00DC55D7"/>
    <w:rsid w:val="00DD2AC6"/>
    <w:rsid w:val="00DD4587"/>
    <w:rsid w:val="00DD4C17"/>
    <w:rsid w:val="00DD50BC"/>
    <w:rsid w:val="00DD659A"/>
    <w:rsid w:val="00DD705E"/>
    <w:rsid w:val="00DD74A5"/>
    <w:rsid w:val="00DD7758"/>
    <w:rsid w:val="00DE1239"/>
    <w:rsid w:val="00DE25E6"/>
    <w:rsid w:val="00DE4306"/>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6113"/>
    <w:rsid w:val="00E77645"/>
    <w:rsid w:val="00E776C3"/>
    <w:rsid w:val="00E778CE"/>
    <w:rsid w:val="00E81935"/>
    <w:rsid w:val="00E81A06"/>
    <w:rsid w:val="00E8427A"/>
    <w:rsid w:val="00E84E02"/>
    <w:rsid w:val="00E85989"/>
    <w:rsid w:val="00E8627E"/>
    <w:rsid w:val="00E87078"/>
    <w:rsid w:val="00E8718D"/>
    <w:rsid w:val="00E87672"/>
    <w:rsid w:val="00E91F29"/>
    <w:rsid w:val="00E9362A"/>
    <w:rsid w:val="00E93A2C"/>
    <w:rsid w:val="00E94B6B"/>
    <w:rsid w:val="00E9522E"/>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1040E"/>
    <w:rsid w:val="00F1070A"/>
    <w:rsid w:val="00F13360"/>
    <w:rsid w:val="00F133D4"/>
    <w:rsid w:val="00F14386"/>
    <w:rsid w:val="00F15087"/>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95</Pages>
  <Words>32910</Words>
  <Characters>187591</Characters>
  <Application>Microsoft Office Word</Application>
  <DocSecurity>0</DocSecurity>
  <Lines>1563</Lines>
  <Paragraphs>440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2025-11-24T22:09:00Z</dcterms:created>
  <dcterms:modified xsi:type="dcterms:W3CDTF">2025-11-24T22:10:00Z</dcterms:modified>
</cp:coreProperties>
</file>