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50762" w14:textId="77777777" w:rsidR="006E7AF6" w:rsidRDefault="006E7AF6" w:rsidP="006E7AF6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69BF5C0B" w14:textId="0B265B69" w:rsidR="006E7AF6" w:rsidRDefault="006E7AF6" w:rsidP="006E7AF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WG1</w:t>
      </w:r>
      <w:r>
        <w:rPr>
          <w:rFonts w:ascii="Arial" w:hAnsi="Arial" w:cs="Arial"/>
          <w:b/>
          <w:sz w:val="32"/>
        </w:rPr>
        <w:br/>
        <w:t>meeting: 155</w:t>
      </w:r>
    </w:p>
    <w:p w14:paraId="2E70537C" w14:textId="660CF541" w:rsidR="006E7AF6" w:rsidRPr="00297EAF" w:rsidRDefault="006E7AF6" w:rsidP="00297EA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Bratislava, Slovakia, 19/05/2025 to 23/05/2025</w:t>
      </w:r>
    </w:p>
    <w:p w14:paraId="6F9CC030" w14:textId="77777777" w:rsidR="006E7AF6" w:rsidRDefault="006E7AF6" w:rsidP="006E7AF6"/>
    <w:p w14:paraId="09BF92EB" w14:textId="77777777" w:rsidR="006E7AF6" w:rsidRDefault="006E7AF6" w:rsidP="006E7AF6">
      <w:r>
        <w:t>Contents:</w:t>
      </w:r>
    </w:p>
    <w:p w14:paraId="53D8F816" w14:textId="378C2B22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Opening &amp; welcome</w:t>
      </w:r>
      <w:r>
        <w:tab/>
      </w:r>
      <w:r>
        <w:fldChar w:fldCharType="begin"/>
      </w:r>
      <w:r>
        <w:instrText xml:space="preserve"> PAGEREF _Toc204680582 \h </w:instrText>
      </w:r>
      <w:r>
        <w:fldChar w:fldCharType="separate"/>
      </w:r>
      <w:r>
        <w:t>6</w:t>
      </w:r>
      <w:r>
        <w:fldChar w:fldCharType="end"/>
      </w:r>
    </w:p>
    <w:p w14:paraId="45B23C2F" w14:textId="65CC1FD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Welcome speech</w:t>
      </w:r>
      <w:r>
        <w:tab/>
      </w:r>
      <w:r>
        <w:fldChar w:fldCharType="begin"/>
      </w:r>
      <w:r>
        <w:instrText xml:space="preserve"> PAGEREF _Toc204680583 \h </w:instrText>
      </w:r>
      <w:r>
        <w:fldChar w:fldCharType="separate"/>
      </w:r>
      <w:r>
        <w:t>6</w:t>
      </w:r>
      <w:r>
        <w:fldChar w:fldCharType="end"/>
      </w:r>
    </w:p>
    <w:p w14:paraId="61BBA8E5" w14:textId="43275C4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IPR declarations</w:t>
      </w:r>
      <w:r>
        <w:tab/>
      </w:r>
      <w:r>
        <w:fldChar w:fldCharType="begin"/>
      </w:r>
      <w:r>
        <w:instrText xml:space="preserve"> PAGEREF _Toc204680584 \h </w:instrText>
      </w:r>
      <w:r>
        <w:fldChar w:fldCharType="separate"/>
      </w:r>
      <w:r>
        <w:t>6</w:t>
      </w:r>
      <w:r>
        <w:fldChar w:fldCharType="end"/>
      </w:r>
    </w:p>
    <w:p w14:paraId="774B4084" w14:textId="2CF3736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_Toc204680585 \h </w:instrText>
      </w:r>
      <w:r>
        <w:fldChar w:fldCharType="separate"/>
      </w:r>
      <w:r>
        <w:t>6</w:t>
      </w:r>
      <w:r>
        <w:fldChar w:fldCharType="end"/>
      </w:r>
    </w:p>
    <w:p w14:paraId="1CF6F44D" w14:textId="36AEFCA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Others</w:t>
      </w:r>
      <w:r>
        <w:tab/>
      </w:r>
      <w:r>
        <w:fldChar w:fldCharType="begin"/>
      </w:r>
      <w:r>
        <w:instrText xml:space="preserve"> PAGEREF _Toc204680586 \h </w:instrText>
      </w:r>
      <w:r>
        <w:fldChar w:fldCharType="separate"/>
      </w:r>
      <w:r>
        <w:t>6</w:t>
      </w:r>
      <w:r>
        <w:fldChar w:fldCharType="end"/>
      </w:r>
    </w:p>
    <w:p w14:paraId="4906FAA0" w14:textId="12B3D77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Agendas</w:t>
      </w:r>
      <w:r>
        <w:tab/>
      </w:r>
      <w:r>
        <w:fldChar w:fldCharType="begin"/>
      </w:r>
      <w:r>
        <w:instrText xml:space="preserve"> PAGEREF _Toc204680587 \h </w:instrText>
      </w:r>
      <w:r>
        <w:fldChar w:fldCharType="separate"/>
      </w:r>
      <w:r>
        <w:t>6</w:t>
      </w:r>
      <w:r>
        <w:fldChar w:fldCharType="end"/>
      </w:r>
    </w:p>
    <w:p w14:paraId="2BC99EFF" w14:textId="656C527B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_Toc204680588 \h </w:instrText>
      </w:r>
      <w:r>
        <w:fldChar w:fldCharType="separate"/>
      </w:r>
      <w:r>
        <w:t>7</w:t>
      </w:r>
      <w:r>
        <w:fldChar w:fldCharType="end"/>
      </w:r>
    </w:p>
    <w:p w14:paraId="70E5726D" w14:textId="7D1B6318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Input Liaison statements</w:t>
      </w:r>
      <w:r>
        <w:tab/>
      </w:r>
      <w:r>
        <w:fldChar w:fldCharType="begin"/>
      </w:r>
      <w:r>
        <w:instrText xml:space="preserve"> PAGEREF _Toc204680589 \h </w:instrText>
      </w:r>
      <w:r>
        <w:fldChar w:fldCharType="separate"/>
      </w:r>
      <w:r>
        <w:t>7</w:t>
      </w:r>
      <w:r>
        <w:fldChar w:fldCharType="end"/>
      </w:r>
    </w:p>
    <w:p w14:paraId="2D63BEFA" w14:textId="47B0251F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Incoming LSs</w:t>
      </w:r>
      <w:r>
        <w:tab/>
      </w:r>
      <w:r>
        <w:fldChar w:fldCharType="begin"/>
      </w:r>
      <w:r>
        <w:instrText xml:space="preserve"> PAGEREF _Toc204680590 \h </w:instrText>
      </w:r>
      <w:r>
        <w:fldChar w:fldCharType="separate"/>
      </w:r>
      <w:r>
        <w:t>7</w:t>
      </w:r>
      <w:r>
        <w:fldChar w:fldCharType="end"/>
      </w:r>
    </w:p>
    <w:p w14:paraId="66A24E91" w14:textId="2331BA0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Outgoing LSs</w:t>
      </w:r>
      <w:r>
        <w:tab/>
      </w:r>
      <w:r>
        <w:fldChar w:fldCharType="begin"/>
      </w:r>
      <w:r>
        <w:instrText xml:space="preserve"> PAGEREF _Toc204680591 \h </w:instrText>
      </w:r>
      <w:r>
        <w:fldChar w:fldCharType="separate"/>
      </w:r>
      <w:r>
        <w:t>10</w:t>
      </w:r>
      <w:r>
        <w:fldChar w:fldCharType="end"/>
      </w:r>
    </w:p>
    <w:p w14:paraId="7BACF108" w14:textId="51F62222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Meeting schedule</w:t>
      </w:r>
      <w:r>
        <w:tab/>
      </w:r>
      <w:r>
        <w:fldChar w:fldCharType="begin"/>
      </w:r>
      <w:r>
        <w:instrText xml:space="preserve"> PAGEREF _Toc204680592 \h </w:instrText>
      </w:r>
      <w:r>
        <w:fldChar w:fldCharType="separate"/>
      </w:r>
      <w:r>
        <w:t>15</w:t>
      </w:r>
      <w:r>
        <w:fldChar w:fldCharType="end"/>
      </w:r>
    </w:p>
    <w:p w14:paraId="34A7B060" w14:textId="5E6A6962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Work Plan and other adm. issues</w:t>
      </w:r>
      <w:r>
        <w:tab/>
      </w:r>
      <w:r>
        <w:fldChar w:fldCharType="begin"/>
      </w:r>
      <w:r>
        <w:instrText xml:space="preserve"> PAGEREF _Toc204680593 \h </w:instrText>
      </w:r>
      <w:r>
        <w:fldChar w:fldCharType="separate"/>
      </w:r>
      <w:r>
        <w:t>15</w:t>
      </w:r>
      <w:r>
        <w:fldChar w:fldCharType="end"/>
      </w:r>
    </w:p>
    <w:p w14:paraId="20261F14" w14:textId="33AF5CB9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_Toc204680594 \h </w:instrText>
      </w:r>
      <w:r>
        <w:fldChar w:fldCharType="separate"/>
      </w:r>
      <w:r>
        <w:t>17</w:t>
      </w:r>
      <w:r>
        <w:fldChar w:fldCharType="end"/>
      </w:r>
    </w:p>
    <w:p w14:paraId="718311B0" w14:textId="564988C9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8 work items</w:t>
      </w:r>
      <w:r>
        <w:tab/>
      </w:r>
      <w:r>
        <w:fldChar w:fldCharType="begin"/>
      </w:r>
      <w:r>
        <w:instrText xml:space="preserve"> PAGEREF _Toc204680595 \h </w:instrText>
      </w:r>
      <w:r>
        <w:fldChar w:fldCharType="separate"/>
      </w:r>
      <w:r>
        <w:t>17</w:t>
      </w:r>
      <w:r>
        <w:fldChar w:fldCharType="end"/>
      </w:r>
    </w:p>
    <w:p w14:paraId="4C4A7B75" w14:textId="2BE59E10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9 work items</w:t>
      </w:r>
      <w:r>
        <w:tab/>
      </w:r>
      <w:r>
        <w:fldChar w:fldCharType="begin"/>
      </w:r>
      <w:r>
        <w:instrText xml:space="preserve"> PAGEREF _Toc204680596 \h </w:instrText>
      </w:r>
      <w:r>
        <w:fldChar w:fldCharType="separate"/>
      </w:r>
      <w:r>
        <w:t>17</w:t>
      </w:r>
      <w:r>
        <w:fldChar w:fldCharType="end"/>
      </w:r>
    </w:p>
    <w:p w14:paraId="606F0E58" w14:textId="388AC533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10 work items</w:t>
      </w:r>
      <w:r>
        <w:tab/>
      </w:r>
      <w:r>
        <w:fldChar w:fldCharType="begin"/>
      </w:r>
      <w:r>
        <w:instrText xml:space="preserve"> PAGEREF _Toc204680597 \h </w:instrText>
      </w:r>
      <w:r>
        <w:fldChar w:fldCharType="separate"/>
      </w:r>
      <w:r>
        <w:t>17</w:t>
      </w:r>
      <w:r>
        <w:fldChar w:fldCharType="end"/>
      </w:r>
    </w:p>
    <w:p w14:paraId="1F8633D1" w14:textId="73C558B5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11 work items</w:t>
      </w:r>
      <w:r>
        <w:tab/>
      </w:r>
      <w:r>
        <w:fldChar w:fldCharType="begin"/>
      </w:r>
      <w:r>
        <w:instrText xml:space="preserve"> PAGEREF _Toc204680598 \h </w:instrText>
      </w:r>
      <w:r>
        <w:fldChar w:fldCharType="separate"/>
      </w:r>
      <w:r>
        <w:t>17</w:t>
      </w:r>
      <w:r>
        <w:fldChar w:fldCharType="end"/>
      </w:r>
    </w:p>
    <w:p w14:paraId="7A7E9756" w14:textId="660AC95F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12 work items</w:t>
      </w:r>
      <w:r>
        <w:tab/>
      </w:r>
      <w:r>
        <w:fldChar w:fldCharType="begin"/>
      </w:r>
      <w:r>
        <w:instrText xml:space="preserve"> PAGEREF _Toc204680599 \h </w:instrText>
      </w:r>
      <w:r>
        <w:fldChar w:fldCharType="separate"/>
      </w:r>
      <w:r>
        <w:t>17</w:t>
      </w:r>
      <w:r>
        <w:fldChar w:fldCharType="end"/>
      </w:r>
    </w:p>
    <w:p w14:paraId="6580CA35" w14:textId="5956704A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13 work items</w:t>
      </w:r>
      <w:r>
        <w:tab/>
      </w:r>
      <w:r>
        <w:fldChar w:fldCharType="begin"/>
      </w:r>
      <w:r>
        <w:instrText xml:space="preserve"> PAGEREF _Toc204680600 \h </w:instrText>
      </w:r>
      <w:r>
        <w:fldChar w:fldCharType="separate"/>
      </w:r>
      <w:r>
        <w:t>17</w:t>
      </w:r>
      <w:r>
        <w:fldChar w:fldCharType="end"/>
      </w:r>
    </w:p>
    <w:p w14:paraId="18DA38C9" w14:textId="2D5BECC0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14 work items</w:t>
      </w:r>
      <w:r>
        <w:tab/>
      </w:r>
      <w:r>
        <w:fldChar w:fldCharType="begin"/>
      </w:r>
      <w:r>
        <w:instrText xml:space="preserve"> PAGEREF _Toc204680601 \h </w:instrText>
      </w:r>
      <w:r>
        <w:fldChar w:fldCharType="separate"/>
      </w:r>
      <w:r>
        <w:t>17</w:t>
      </w:r>
      <w:r>
        <w:fldChar w:fldCharType="end"/>
      </w:r>
    </w:p>
    <w:p w14:paraId="06C12F38" w14:textId="5F559C8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15 work items</w:t>
      </w:r>
      <w:r>
        <w:tab/>
      </w:r>
      <w:r>
        <w:fldChar w:fldCharType="begin"/>
      </w:r>
      <w:r>
        <w:instrText xml:space="preserve"> PAGEREF _Toc204680602 \h </w:instrText>
      </w:r>
      <w:r>
        <w:fldChar w:fldCharType="separate"/>
      </w:r>
      <w:r>
        <w:t>17</w:t>
      </w:r>
      <w:r>
        <w:fldChar w:fldCharType="end"/>
      </w:r>
    </w:p>
    <w:p w14:paraId="3C3D33A9" w14:textId="244BF29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16 work items</w:t>
      </w:r>
      <w:r>
        <w:tab/>
      </w:r>
      <w:r>
        <w:fldChar w:fldCharType="begin"/>
      </w:r>
      <w:r>
        <w:instrText xml:space="preserve"> PAGEREF _Toc204680603 \h </w:instrText>
      </w:r>
      <w:r>
        <w:fldChar w:fldCharType="separate"/>
      </w:r>
      <w:r>
        <w:t>17</w:t>
      </w:r>
      <w:r>
        <w:fldChar w:fldCharType="end"/>
      </w:r>
    </w:p>
    <w:p w14:paraId="12F3BCB4" w14:textId="5E42452B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17 work items</w:t>
      </w:r>
      <w:r>
        <w:tab/>
      </w:r>
      <w:r>
        <w:fldChar w:fldCharType="begin"/>
      </w:r>
      <w:r>
        <w:instrText xml:space="preserve"> PAGEREF _Toc204680604 \h </w:instrText>
      </w:r>
      <w:r>
        <w:fldChar w:fldCharType="separate"/>
      </w:r>
      <w:r>
        <w:t>22</w:t>
      </w:r>
      <w:r>
        <w:fldChar w:fldCharType="end"/>
      </w:r>
    </w:p>
    <w:p w14:paraId="2B9B04DB" w14:textId="7770B7D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Rel-17 Exception sheets or other Rel-17 work planning</w:t>
      </w:r>
      <w:r>
        <w:tab/>
      </w:r>
      <w:r>
        <w:fldChar w:fldCharType="begin"/>
      </w:r>
      <w:r>
        <w:instrText xml:space="preserve"> PAGEREF _Toc204680605 \h </w:instrText>
      </w:r>
      <w:r>
        <w:fldChar w:fldCharType="separate"/>
      </w:r>
      <w:r>
        <w:t>22</w:t>
      </w:r>
      <w:r>
        <w:fldChar w:fldCharType="end"/>
      </w:r>
    </w:p>
    <w:p w14:paraId="751619A0" w14:textId="2747416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Rel-17</w:t>
      </w:r>
      <w:r>
        <w:tab/>
      </w:r>
      <w:r>
        <w:fldChar w:fldCharType="begin"/>
      </w:r>
      <w:r>
        <w:instrText xml:space="preserve"> PAGEREF _Toc204680606 \h </w:instrText>
      </w:r>
      <w:r>
        <w:fldChar w:fldCharType="separate"/>
      </w:r>
      <w:r>
        <w:t>22</w:t>
      </w:r>
      <w:r>
        <w:fldChar w:fldCharType="end"/>
      </w:r>
    </w:p>
    <w:p w14:paraId="6BE207AF" w14:textId="7A840E3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Rel-17</w:t>
      </w:r>
      <w:r>
        <w:tab/>
      </w:r>
      <w:r>
        <w:fldChar w:fldCharType="begin"/>
      </w:r>
      <w:r>
        <w:instrText xml:space="preserve"> PAGEREF _Toc204680607 \h </w:instrText>
      </w:r>
      <w:r>
        <w:fldChar w:fldCharType="separate"/>
      </w:r>
      <w:r>
        <w:t>22</w:t>
      </w:r>
      <w:r>
        <w:fldChar w:fldCharType="end"/>
      </w:r>
    </w:p>
    <w:p w14:paraId="594DA874" w14:textId="1FED7F4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TEI17</w:t>
      </w:r>
      <w:r>
        <w:tab/>
      </w:r>
      <w:r>
        <w:fldChar w:fldCharType="begin"/>
      </w:r>
      <w:r>
        <w:instrText xml:space="preserve"> PAGEREF _Toc204680608 \h </w:instrText>
      </w:r>
      <w:r>
        <w:fldChar w:fldCharType="separate"/>
      </w:r>
      <w:r>
        <w:t>22</w:t>
      </w:r>
      <w:r>
        <w:fldChar w:fldCharType="end"/>
      </w:r>
    </w:p>
    <w:p w14:paraId="134448EE" w14:textId="47F1F9F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SBIProtoc17</w:t>
      </w:r>
      <w:r>
        <w:tab/>
      </w:r>
      <w:r>
        <w:fldChar w:fldCharType="begin"/>
      </w:r>
      <w:r>
        <w:instrText xml:space="preserve"> PAGEREF _Toc204680609 \h </w:instrText>
      </w:r>
      <w:r>
        <w:fldChar w:fldCharType="separate"/>
      </w:r>
      <w:r>
        <w:t>22</w:t>
      </w:r>
      <w:r>
        <w:fldChar w:fldCharType="end"/>
      </w:r>
    </w:p>
    <w:p w14:paraId="3DAE7D52" w14:textId="365154A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MuDe</w:t>
      </w:r>
      <w:r>
        <w:tab/>
      </w:r>
      <w:r>
        <w:fldChar w:fldCharType="begin"/>
      </w:r>
      <w:r>
        <w:instrText xml:space="preserve"> PAGEREF _Toc204680610 \h </w:instrText>
      </w:r>
      <w:r>
        <w:fldChar w:fldCharType="separate"/>
      </w:r>
      <w:r>
        <w:t>22</w:t>
      </w:r>
      <w:r>
        <w:fldChar w:fldCharType="end"/>
      </w:r>
    </w:p>
    <w:p w14:paraId="6A0A88BB" w14:textId="2564A2A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5GProtoc17, 5GProtoc17-non3GPP</w:t>
      </w:r>
      <w:r>
        <w:tab/>
      </w:r>
      <w:r>
        <w:fldChar w:fldCharType="begin"/>
      </w:r>
      <w:r>
        <w:instrText xml:space="preserve"> PAGEREF _Toc204680611 \h </w:instrText>
      </w:r>
      <w:r>
        <w:fldChar w:fldCharType="separate"/>
      </w:r>
      <w:r>
        <w:t>22</w:t>
      </w:r>
      <w:r>
        <w:fldChar w:fldCharType="end"/>
      </w:r>
    </w:p>
    <w:p w14:paraId="312C54E3" w14:textId="4B802B2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MCProtoc17</w:t>
      </w:r>
      <w:r>
        <w:tab/>
      </w:r>
      <w:r>
        <w:fldChar w:fldCharType="begin"/>
      </w:r>
      <w:r>
        <w:instrText xml:space="preserve"> PAGEREF _Toc204680612 \h </w:instrText>
      </w:r>
      <w:r>
        <w:fldChar w:fldCharType="separate"/>
      </w:r>
      <w:r>
        <w:t>22</w:t>
      </w:r>
      <w:r>
        <w:fldChar w:fldCharType="end"/>
      </w:r>
    </w:p>
    <w:p w14:paraId="0CC151F9" w14:textId="64BE813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SAES17, SAES17-CSFB, SAES17-non3GPP</w:t>
      </w:r>
      <w:r>
        <w:tab/>
      </w:r>
      <w:r>
        <w:fldChar w:fldCharType="begin"/>
      </w:r>
      <w:r>
        <w:instrText xml:space="preserve"> PAGEREF _Toc204680613 \h </w:instrText>
      </w:r>
      <w:r>
        <w:fldChar w:fldCharType="separate"/>
      </w:r>
      <w:r>
        <w:t>22</w:t>
      </w:r>
      <w:r>
        <w:fldChar w:fldCharType="end"/>
      </w:r>
    </w:p>
    <w:p w14:paraId="6F727833" w14:textId="76C1A9C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eCPSOR_CON</w:t>
      </w:r>
      <w:r>
        <w:tab/>
      </w:r>
      <w:r>
        <w:fldChar w:fldCharType="begin"/>
      </w:r>
      <w:r>
        <w:instrText xml:space="preserve"> PAGEREF _Toc204680614 \h </w:instrText>
      </w:r>
      <w:r>
        <w:fldChar w:fldCharType="separate"/>
      </w:r>
      <w:r>
        <w:t>22</w:t>
      </w:r>
      <w:r>
        <w:fldChar w:fldCharType="end"/>
      </w:r>
    </w:p>
    <w:p w14:paraId="157A25F4" w14:textId="592673A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IMSProtoc17</w:t>
      </w:r>
      <w:r>
        <w:tab/>
      </w:r>
      <w:r>
        <w:fldChar w:fldCharType="begin"/>
      </w:r>
      <w:r>
        <w:instrText xml:space="preserve"> PAGEREF _Toc204680615 \h </w:instrText>
      </w:r>
      <w:r>
        <w:fldChar w:fldCharType="separate"/>
      </w:r>
      <w:r>
        <w:t>25</w:t>
      </w:r>
      <w:r>
        <w:fldChar w:fldCharType="end"/>
      </w:r>
    </w:p>
    <w:p w14:paraId="0A0ECB00" w14:textId="5144497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eMCData3</w:t>
      </w:r>
      <w:r>
        <w:tab/>
      </w:r>
      <w:r>
        <w:fldChar w:fldCharType="begin"/>
      </w:r>
      <w:r>
        <w:instrText xml:space="preserve"> PAGEREF _Toc204680616 \h </w:instrText>
      </w:r>
      <w:r>
        <w:fldChar w:fldCharType="separate"/>
      </w:r>
      <w:r>
        <w:t>25</w:t>
      </w:r>
      <w:r>
        <w:fldChar w:fldCharType="end"/>
      </w:r>
    </w:p>
    <w:p w14:paraId="748E6BCE" w14:textId="1CB0C75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MPS2</w:t>
      </w:r>
      <w:r>
        <w:tab/>
      </w:r>
      <w:r>
        <w:fldChar w:fldCharType="begin"/>
      </w:r>
      <w:r>
        <w:instrText xml:space="preserve"> PAGEREF _Toc204680617 \h </w:instrText>
      </w:r>
      <w:r>
        <w:fldChar w:fldCharType="separate"/>
      </w:r>
      <w:r>
        <w:t>25</w:t>
      </w:r>
      <w:r>
        <w:fldChar w:fldCharType="end"/>
      </w:r>
    </w:p>
    <w:p w14:paraId="16CAAF81" w14:textId="6721F12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pfdManEnh</w:t>
      </w:r>
      <w:r>
        <w:tab/>
      </w:r>
      <w:r>
        <w:fldChar w:fldCharType="begin"/>
      </w:r>
      <w:r>
        <w:instrText xml:space="preserve"> PAGEREF _Toc204680618 \h </w:instrText>
      </w:r>
      <w:r>
        <w:fldChar w:fldCharType="separate"/>
      </w:r>
      <w:r>
        <w:t>25</w:t>
      </w:r>
      <w:r>
        <w:fldChar w:fldCharType="end"/>
      </w:r>
    </w:p>
    <w:p w14:paraId="78BBB077" w14:textId="3A8BE87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BEPoP</w:t>
      </w:r>
      <w:r>
        <w:tab/>
      </w:r>
      <w:r>
        <w:fldChar w:fldCharType="begin"/>
      </w:r>
      <w:r>
        <w:instrText xml:space="preserve"> PAGEREF _Toc204680619 \h </w:instrText>
      </w:r>
      <w:r>
        <w:fldChar w:fldCharType="separate"/>
      </w:r>
      <w:r>
        <w:t>25</w:t>
      </w:r>
      <w:r>
        <w:fldChar w:fldCharType="end"/>
      </w:r>
    </w:p>
    <w:p w14:paraId="536DC5CE" w14:textId="31BB83B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RPCPSET</w:t>
      </w:r>
      <w:r>
        <w:tab/>
      </w:r>
      <w:r>
        <w:fldChar w:fldCharType="begin"/>
      </w:r>
      <w:r>
        <w:instrText xml:space="preserve"> PAGEREF _Toc204680620 \h </w:instrText>
      </w:r>
      <w:r>
        <w:fldChar w:fldCharType="separate"/>
      </w:r>
      <w:r>
        <w:t>25</w:t>
      </w:r>
      <w:r>
        <w:fldChar w:fldCharType="end"/>
      </w:r>
    </w:p>
    <w:p w14:paraId="354A645A" w14:textId="30068B8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eMONASTERY2</w:t>
      </w:r>
      <w:r>
        <w:tab/>
      </w:r>
      <w:r>
        <w:fldChar w:fldCharType="begin"/>
      </w:r>
      <w:r>
        <w:instrText xml:space="preserve"> PAGEREF _Toc204680621 \h </w:instrText>
      </w:r>
      <w:r>
        <w:fldChar w:fldCharType="separate"/>
      </w:r>
      <w:r>
        <w:t>25</w:t>
      </w:r>
      <w:r>
        <w:fldChar w:fldCharType="end"/>
      </w:r>
    </w:p>
    <w:p w14:paraId="01F8957C" w14:textId="437BE5E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5GSAT_ARCH-CT</w:t>
      </w:r>
      <w:r>
        <w:tab/>
      </w:r>
      <w:r>
        <w:fldChar w:fldCharType="begin"/>
      </w:r>
      <w:r>
        <w:instrText xml:space="preserve"> PAGEREF _Toc204680622 \h </w:instrText>
      </w:r>
      <w:r>
        <w:fldChar w:fldCharType="separate"/>
      </w:r>
      <w:r>
        <w:t>25</w:t>
      </w:r>
      <w:r>
        <w:fldChar w:fldCharType="end"/>
      </w:r>
    </w:p>
    <w:p w14:paraId="388B5FC8" w14:textId="342D995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eMCCI_CT</w:t>
      </w:r>
      <w:r>
        <w:tab/>
      </w:r>
      <w:r>
        <w:fldChar w:fldCharType="begin"/>
      </w:r>
      <w:r>
        <w:instrText xml:space="preserve"> PAGEREF _Toc204680623 \h </w:instrText>
      </w:r>
      <w:r>
        <w:fldChar w:fldCharType="separate"/>
      </w:r>
      <w:r>
        <w:t>25</w:t>
      </w:r>
      <w:r>
        <w:fldChar w:fldCharType="end"/>
      </w:r>
    </w:p>
    <w:p w14:paraId="55E65C2A" w14:textId="0A4A1B4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AKMA-CT</w:t>
      </w:r>
      <w:r>
        <w:tab/>
      </w:r>
      <w:r>
        <w:fldChar w:fldCharType="begin"/>
      </w:r>
      <w:r>
        <w:instrText xml:space="preserve"> PAGEREF _Toc204680624 \h </w:instrText>
      </w:r>
      <w:r>
        <w:fldChar w:fldCharType="separate"/>
      </w:r>
      <w:r>
        <w:t>25</w:t>
      </w:r>
      <w:r>
        <w:fldChar w:fldCharType="end"/>
      </w:r>
    </w:p>
    <w:p w14:paraId="016AA64E" w14:textId="317FAB0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PAP_CHAP</w:t>
      </w:r>
      <w:r>
        <w:tab/>
      </w:r>
      <w:r>
        <w:fldChar w:fldCharType="begin"/>
      </w:r>
      <w:r>
        <w:instrText xml:space="preserve"> PAGEREF _Toc204680625 \h </w:instrText>
      </w:r>
      <w:r>
        <w:fldChar w:fldCharType="separate"/>
      </w:r>
      <w:r>
        <w:t>25</w:t>
      </w:r>
      <w:r>
        <w:fldChar w:fldCharType="end"/>
      </w:r>
    </w:p>
    <w:p w14:paraId="737AB927" w14:textId="400A381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SMS_SBI</w:t>
      </w:r>
      <w:r>
        <w:tab/>
      </w:r>
      <w:r>
        <w:fldChar w:fldCharType="begin"/>
      </w:r>
      <w:r>
        <w:instrText xml:space="preserve"> PAGEREF _Toc204680626 \h </w:instrText>
      </w:r>
      <w:r>
        <w:fldChar w:fldCharType="separate"/>
      </w:r>
      <w:r>
        <w:t>25</w:t>
      </w:r>
      <w:r>
        <w:fldChar w:fldCharType="end"/>
      </w:r>
    </w:p>
    <w:p w14:paraId="461DFD90" w14:textId="1E62D14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EoIPR</w:t>
      </w:r>
      <w:r>
        <w:tab/>
      </w:r>
      <w:r>
        <w:fldChar w:fldCharType="begin"/>
      </w:r>
      <w:r>
        <w:instrText xml:space="preserve"> PAGEREF _Toc204680627 \h </w:instrText>
      </w:r>
      <w:r>
        <w:fldChar w:fldCharType="separate"/>
      </w:r>
      <w:r>
        <w:t>25</w:t>
      </w:r>
      <w:r>
        <w:fldChar w:fldCharType="end"/>
      </w:r>
    </w:p>
    <w:p w14:paraId="07954E04" w14:textId="5123A6E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MCSMI_CT</w:t>
      </w:r>
      <w:r>
        <w:tab/>
      </w:r>
      <w:r>
        <w:fldChar w:fldCharType="begin"/>
      </w:r>
      <w:r>
        <w:instrText xml:space="preserve"> PAGEREF _Toc204680628 \h </w:instrText>
      </w:r>
      <w:r>
        <w:fldChar w:fldCharType="separate"/>
      </w:r>
      <w:r>
        <w:t>25</w:t>
      </w:r>
      <w:r>
        <w:fldChar w:fldCharType="end"/>
      </w:r>
    </w:p>
    <w:p w14:paraId="05DE949F" w14:textId="2ED9F61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GBA_5G</w:t>
      </w:r>
      <w:r>
        <w:tab/>
      </w:r>
      <w:r>
        <w:fldChar w:fldCharType="begin"/>
      </w:r>
      <w:r>
        <w:instrText xml:space="preserve"> PAGEREF _Toc204680629 \h </w:instrText>
      </w:r>
      <w:r>
        <w:fldChar w:fldCharType="separate"/>
      </w:r>
      <w:r>
        <w:t>25</w:t>
      </w:r>
      <w:r>
        <w:fldChar w:fldCharType="end"/>
      </w:r>
    </w:p>
    <w:p w14:paraId="46F84ED5" w14:textId="5AF0C2A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RDSSI_CT</w:t>
      </w:r>
      <w:r>
        <w:tab/>
      </w:r>
      <w:r>
        <w:fldChar w:fldCharType="begin"/>
      </w:r>
      <w:r>
        <w:instrText xml:space="preserve"> PAGEREF _Toc204680630 \h </w:instrText>
      </w:r>
      <w:r>
        <w:fldChar w:fldCharType="separate"/>
      </w:r>
      <w:r>
        <w:t>25</w:t>
      </w:r>
      <w:r>
        <w:fldChar w:fldCharType="end"/>
      </w:r>
    </w:p>
    <w:p w14:paraId="3EF52EA0" w14:textId="0142D54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EDGEAPP</w:t>
      </w:r>
      <w:r>
        <w:tab/>
      </w:r>
      <w:r>
        <w:fldChar w:fldCharType="begin"/>
      </w:r>
      <w:r>
        <w:instrText xml:space="preserve"> PAGEREF _Toc204680631 \h </w:instrText>
      </w:r>
      <w:r>
        <w:fldChar w:fldCharType="separate"/>
      </w:r>
      <w:r>
        <w:t>25</w:t>
      </w:r>
      <w:r>
        <w:fldChar w:fldCharType="end"/>
      </w:r>
    </w:p>
    <w:p w14:paraId="5F0A8385" w14:textId="6E6C129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</w:t>
      </w:r>
      <w:r>
        <w:tab/>
      </w:r>
      <w:r>
        <w:fldChar w:fldCharType="begin"/>
      </w:r>
      <w:r>
        <w:instrText xml:space="preserve"> PAGEREF _Toc204680632 \h </w:instrText>
      </w:r>
      <w:r>
        <w:fldChar w:fldCharType="separate"/>
      </w:r>
      <w:r>
        <w:t>30</w:t>
      </w:r>
      <w:r>
        <w:fldChar w:fldCharType="end"/>
      </w:r>
    </w:p>
    <w:p w14:paraId="31646587" w14:textId="793E464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5G_eLCS_ph2</w:t>
      </w:r>
      <w:r>
        <w:tab/>
      </w:r>
      <w:r>
        <w:fldChar w:fldCharType="begin"/>
      </w:r>
      <w:r>
        <w:instrText xml:space="preserve"> PAGEREF _Toc204680633 \h </w:instrText>
      </w:r>
      <w:r>
        <w:fldChar w:fldCharType="separate"/>
      </w:r>
      <w:r>
        <w:t>30</w:t>
      </w:r>
      <w:r>
        <w:fldChar w:fldCharType="end"/>
      </w:r>
    </w:p>
    <w:p w14:paraId="7397A835" w14:textId="0871B2E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ID_UAS</w:t>
      </w:r>
      <w:r>
        <w:tab/>
      </w:r>
      <w:r>
        <w:fldChar w:fldCharType="begin"/>
      </w:r>
      <w:r>
        <w:instrText xml:space="preserve"> PAGEREF _Toc204680634 \h </w:instrText>
      </w:r>
      <w:r>
        <w:fldChar w:fldCharType="separate"/>
      </w:r>
      <w:r>
        <w:t>30</w:t>
      </w:r>
      <w:r>
        <w:fldChar w:fldCharType="end"/>
      </w:r>
    </w:p>
    <w:p w14:paraId="1C1CF3FD" w14:textId="0F9C4CF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IIoT</w:t>
      </w:r>
      <w:r>
        <w:tab/>
      </w:r>
      <w:r>
        <w:fldChar w:fldCharType="begin"/>
      </w:r>
      <w:r>
        <w:instrText xml:space="preserve"> PAGEREF _Toc204680635 \h </w:instrText>
      </w:r>
      <w:r>
        <w:fldChar w:fldCharType="separate"/>
      </w:r>
      <w:r>
        <w:t>30</w:t>
      </w:r>
      <w:r>
        <w:fldChar w:fldCharType="end"/>
      </w:r>
    </w:p>
    <w:p w14:paraId="1DC8F8C5" w14:textId="7BBD5DB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eV2XAPP</w:t>
      </w:r>
      <w:r>
        <w:tab/>
      </w:r>
      <w:r>
        <w:fldChar w:fldCharType="begin"/>
      </w:r>
      <w:r>
        <w:instrText xml:space="preserve"> PAGEREF _Toc204680636 \h </w:instrText>
      </w:r>
      <w:r>
        <w:fldChar w:fldCharType="separate"/>
      </w:r>
      <w:r>
        <w:t>30</w:t>
      </w:r>
      <w:r>
        <w:fldChar w:fldCharType="end"/>
      </w:r>
    </w:p>
    <w:p w14:paraId="41FC5876" w14:textId="1525A7C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</w:t>
      </w:r>
      <w:r>
        <w:tab/>
      </w:r>
      <w:r>
        <w:fldChar w:fldCharType="begin"/>
      </w:r>
      <w:r>
        <w:instrText xml:space="preserve"> PAGEREF _Toc204680637 \h </w:instrText>
      </w:r>
      <w:r>
        <w:fldChar w:fldCharType="separate"/>
      </w:r>
      <w:r>
        <w:t>30</w:t>
      </w:r>
      <w:r>
        <w:fldChar w:fldCharType="end"/>
      </w:r>
    </w:p>
    <w:p w14:paraId="08DA77DE" w14:textId="3494CCE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eNS_Ph2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_Toc204680638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403540B0" w14:textId="371D327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SPOCUP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_Toc204680639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55FF6CE3" w14:textId="69822AD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ATSSS_Ph2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_Toc204680640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43012F36" w14:textId="7454B21E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eNA_Ph2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_Toc204680641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1F7CEFEE" w14:textId="6551DAF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5G_ProSe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_Toc204680642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170D319D" w14:textId="214DE51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MUSIM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_Toc204680643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703517B1" w14:textId="450844E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TEI17_SPSFAS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_Toc204680644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3FDAE254" w14:textId="34E98F7D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TEI17_SAPES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_Toc204680645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4B298243" w14:textId="7293748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TEI17_DCAMP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_Toc204680646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127724B3" w14:textId="718E0E1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TEI17_GEM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_Toc204680647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7FC7B121" w14:textId="0A57D29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TEI17_NIESGU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_Toc204680648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2AE3317B" w14:textId="1CD6968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nrUICC_UEConTest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_Toc204680649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68EE0423" w14:textId="464D050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TEI17_N3SLICE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_Toc204680650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0E21A55C" w14:textId="1B20F23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5MBS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_Toc204680651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3BD16A74" w14:textId="5B5EACC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UASAPP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_Toc204680652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6BEDA82C" w14:textId="7781ECB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eV2XARC_Ph2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_Toc204680653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17599D7E" w14:textId="0FFAB46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17.50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MCOver5GS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_Toc204680654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63FBA7D7" w14:textId="62519AF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17.51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en5GPccSer17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_Toc204680655 \h </w:instrText>
      </w:r>
      <w:r>
        <w:fldChar w:fldCharType="separate"/>
      </w:r>
      <w:r w:rsidRPr="00297EAF">
        <w:rPr>
          <w:lang w:val="sv-SE"/>
        </w:rPr>
        <w:t>31</w:t>
      </w:r>
      <w:r>
        <w:fldChar w:fldCharType="end"/>
      </w:r>
    </w:p>
    <w:p w14:paraId="4862BE5E" w14:textId="48882E2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17.52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NBI17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_Toc204680656 \h </w:instrText>
      </w:r>
      <w:r>
        <w:fldChar w:fldCharType="separate"/>
      </w:r>
      <w:r w:rsidRPr="00297EAF">
        <w:rPr>
          <w:lang w:val="sv-SE"/>
        </w:rPr>
        <w:t>31</w:t>
      </w:r>
      <w:r>
        <w:fldChar w:fldCharType="end"/>
      </w:r>
    </w:p>
    <w:p w14:paraId="0F2DFF22" w14:textId="3AC3BFE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17.53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enh3MCPTT-CT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_Toc204680657 \h </w:instrText>
      </w:r>
      <w:r>
        <w:fldChar w:fldCharType="separate"/>
      </w:r>
      <w:r w:rsidRPr="00297EAF">
        <w:rPr>
          <w:lang w:val="sv-SE"/>
        </w:rPr>
        <w:t>31</w:t>
      </w:r>
      <w:r>
        <w:fldChar w:fldCharType="end"/>
      </w:r>
    </w:p>
    <w:p w14:paraId="72A16CCD" w14:textId="126CB20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eSEAL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_Toc204680658 \h </w:instrText>
      </w:r>
      <w:r>
        <w:fldChar w:fldCharType="separate"/>
      </w:r>
      <w:r w:rsidRPr="00297EAF">
        <w:rPr>
          <w:lang w:val="fr-FR"/>
        </w:rPr>
        <w:t>31</w:t>
      </w:r>
      <w:r>
        <w:fldChar w:fldCharType="end"/>
      </w:r>
    </w:p>
    <w:p w14:paraId="35D7F02E" w14:textId="49F606D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TEI17_SE_RPS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_Toc204680659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3825EA5B" w14:textId="0EC454C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MINT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_Toc204680660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219C7024" w14:textId="0D05A7C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ING_5GS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_Toc204680661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0986C8B5" w14:textId="628EBA41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5GMARCH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_Toc204680662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12CE8101" w14:textId="3593783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ReP_UDR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_Toc204680663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1737AE26" w14:textId="3A97B5F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EGTPUR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_Toc204680664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4E20B6C7" w14:textId="4140BBA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MuDTran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_Toc204680665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5810DB5D" w14:textId="3E204D4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ARCH_NR_REDCAP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_Toc204680666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19BC6E48" w14:textId="3B8F306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eCryptPr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_Toc204680667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6CDF7E6B" w14:textId="3CAF353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TEI17_IMSGID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_Toc204680668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5501CCE6" w14:textId="7A2ECD9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IoT_SAT_ARCH_EPS</w:t>
      </w:r>
      <w:r>
        <w:tab/>
      </w:r>
      <w:r>
        <w:fldChar w:fldCharType="begin"/>
      </w:r>
      <w:r>
        <w:instrText xml:space="preserve"> PAGEREF _Toc204680669 \h </w:instrText>
      </w:r>
      <w:r>
        <w:fldChar w:fldCharType="separate"/>
      </w:r>
      <w:r>
        <w:t>36</w:t>
      </w:r>
      <w:r>
        <w:fldChar w:fldCharType="end"/>
      </w:r>
    </w:p>
    <w:p w14:paraId="411E817A" w14:textId="7690699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PortAl</w:t>
      </w:r>
      <w:r>
        <w:tab/>
      </w:r>
      <w:r>
        <w:fldChar w:fldCharType="begin"/>
      </w:r>
      <w:r>
        <w:instrText xml:space="preserve"> PAGEREF _Toc204680670 \h </w:instrText>
      </w:r>
      <w:r>
        <w:fldChar w:fldCharType="separate"/>
      </w:r>
      <w:r>
        <w:t>36</w:t>
      </w:r>
      <w:r>
        <w:fldChar w:fldCharType="end"/>
      </w:r>
    </w:p>
    <w:p w14:paraId="4A59EAB4" w14:textId="261607D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NSWO_5G</w:t>
      </w:r>
      <w:r>
        <w:tab/>
      </w:r>
      <w:r>
        <w:fldChar w:fldCharType="begin"/>
      </w:r>
      <w:r>
        <w:instrText xml:space="preserve"> PAGEREF _Toc204680671 \h </w:instrText>
      </w:r>
      <w:r>
        <w:fldChar w:fldCharType="separate"/>
      </w:r>
      <w:r>
        <w:t>36</w:t>
      </w:r>
      <w:r>
        <w:fldChar w:fldCharType="end"/>
      </w:r>
    </w:p>
    <w:p w14:paraId="768DDCDF" w14:textId="73D9646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AKMA_TLS</w:t>
      </w:r>
      <w:r>
        <w:tab/>
      </w:r>
      <w:r>
        <w:fldChar w:fldCharType="begin"/>
      </w:r>
      <w:r>
        <w:instrText xml:space="preserve"> PAGEREF _Toc204680672 \h </w:instrText>
      </w:r>
      <w:r>
        <w:fldChar w:fldCharType="separate"/>
      </w:r>
      <w:r>
        <w:t>36</w:t>
      </w:r>
      <w:r>
        <w:fldChar w:fldCharType="end"/>
      </w:r>
    </w:p>
    <w:p w14:paraId="3B5F3CEA" w14:textId="16C87B9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SPECTRE_Ph3</w:t>
      </w:r>
      <w:r>
        <w:tab/>
      </w:r>
      <w:r>
        <w:fldChar w:fldCharType="begin"/>
      </w:r>
      <w:r>
        <w:instrText xml:space="preserve"> PAGEREF _Toc204680673 \h </w:instrText>
      </w:r>
      <w:r>
        <w:fldChar w:fldCharType="separate"/>
      </w:r>
      <w:r>
        <w:t>36</w:t>
      </w:r>
      <w:r>
        <w:fldChar w:fldCharType="end"/>
      </w:r>
    </w:p>
    <w:p w14:paraId="4FB0B80C" w14:textId="1909BA3F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NRslice</w:t>
      </w:r>
      <w:r>
        <w:tab/>
      </w:r>
      <w:r>
        <w:fldChar w:fldCharType="begin"/>
      </w:r>
      <w:r>
        <w:instrText xml:space="preserve"> PAGEREF _Toc204680674 \h </w:instrText>
      </w:r>
      <w:r>
        <w:fldChar w:fldCharType="separate"/>
      </w:r>
      <w:r>
        <w:t>36</w:t>
      </w:r>
      <w:r>
        <w:fldChar w:fldCharType="end"/>
      </w:r>
    </w:p>
    <w:p w14:paraId="4991726F" w14:textId="168E698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EVEX</w:t>
      </w:r>
      <w:r>
        <w:tab/>
      </w:r>
      <w:r>
        <w:fldChar w:fldCharType="begin"/>
      </w:r>
      <w:r>
        <w:instrText xml:space="preserve"> PAGEREF _Toc204680675 \h </w:instrText>
      </w:r>
      <w:r>
        <w:fldChar w:fldCharType="separate"/>
      </w:r>
      <w:r>
        <w:t>36</w:t>
      </w:r>
      <w:r>
        <w:fldChar w:fldCharType="end"/>
      </w:r>
    </w:p>
    <w:p w14:paraId="6BDFF080" w14:textId="6C64437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UEConTest_R17</w:t>
      </w:r>
      <w:r>
        <w:tab/>
      </w:r>
      <w:r>
        <w:fldChar w:fldCharType="begin"/>
      </w:r>
      <w:r>
        <w:instrText xml:space="preserve"> PAGEREF _Toc204680676 \h </w:instrText>
      </w:r>
      <w:r>
        <w:fldChar w:fldCharType="separate"/>
      </w:r>
      <w:r>
        <w:t>36</w:t>
      </w:r>
      <w:r>
        <w:fldChar w:fldCharType="end"/>
      </w:r>
    </w:p>
    <w:p w14:paraId="091A5916" w14:textId="743A57D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Rel-17 Work item or Study item</w:t>
      </w:r>
      <w:r>
        <w:tab/>
      </w:r>
      <w:r>
        <w:fldChar w:fldCharType="begin"/>
      </w:r>
      <w:r>
        <w:instrText xml:space="preserve"> PAGEREF _Toc204680677 \h </w:instrText>
      </w:r>
      <w:r>
        <w:fldChar w:fldCharType="separate"/>
      </w:r>
      <w:r>
        <w:t>36</w:t>
      </w:r>
      <w:r>
        <w:fldChar w:fldCharType="end"/>
      </w:r>
    </w:p>
    <w:p w14:paraId="52D85AC3" w14:textId="2E209DA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18 work items</w:t>
      </w:r>
      <w:r>
        <w:tab/>
      </w:r>
      <w:r>
        <w:fldChar w:fldCharType="begin"/>
      </w:r>
      <w:r>
        <w:instrText xml:space="preserve"> PAGEREF _Toc204680678 \h </w:instrText>
      </w:r>
      <w:r>
        <w:fldChar w:fldCharType="separate"/>
      </w:r>
      <w:r>
        <w:t>36</w:t>
      </w:r>
      <w:r>
        <w:fldChar w:fldCharType="end"/>
      </w:r>
    </w:p>
    <w:p w14:paraId="511EC667" w14:textId="1A7F10D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Rel-18 Exception sheets or other Rel-18 work planning</w:t>
      </w:r>
      <w:r>
        <w:tab/>
      </w:r>
      <w:r>
        <w:fldChar w:fldCharType="begin"/>
      </w:r>
      <w:r>
        <w:instrText xml:space="preserve"> PAGEREF _Toc204680679 \h </w:instrText>
      </w:r>
      <w:r>
        <w:fldChar w:fldCharType="separate"/>
      </w:r>
      <w:r>
        <w:t>36</w:t>
      </w:r>
      <w:r>
        <w:fldChar w:fldCharType="end"/>
      </w:r>
    </w:p>
    <w:p w14:paraId="24AE35E9" w14:textId="2378B7D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Rel-18</w:t>
      </w:r>
      <w:r>
        <w:tab/>
      </w:r>
      <w:r>
        <w:fldChar w:fldCharType="begin"/>
      </w:r>
      <w:r>
        <w:instrText xml:space="preserve"> PAGEREF _Toc204680680 \h </w:instrText>
      </w:r>
      <w:r>
        <w:fldChar w:fldCharType="separate"/>
      </w:r>
      <w:r>
        <w:t>36</w:t>
      </w:r>
      <w:r>
        <w:fldChar w:fldCharType="end"/>
      </w:r>
    </w:p>
    <w:p w14:paraId="4A56F2FA" w14:textId="18C71E1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Rel-18</w:t>
      </w:r>
      <w:r>
        <w:tab/>
      </w:r>
      <w:r>
        <w:fldChar w:fldCharType="begin"/>
      </w:r>
      <w:r>
        <w:instrText xml:space="preserve"> PAGEREF _Toc204680681 \h </w:instrText>
      </w:r>
      <w:r>
        <w:fldChar w:fldCharType="separate"/>
      </w:r>
      <w:r>
        <w:t>36</w:t>
      </w:r>
      <w:r>
        <w:fldChar w:fldCharType="end"/>
      </w:r>
    </w:p>
    <w:p w14:paraId="04B437AB" w14:textId="32596C8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</w:t>
      </w:r>
      <w:r>
        <w:tab/>
      </w:r>
      <w:r>
        <w:fldChar w:fldCharType="begin"/>
      </w:r>
      <w:r>
        <w:instrText xml:space="preserve"> PAGEREF _Toc204680682 \h </w:instrText>
      </w:r>
      <w:r>
        <w:fldChar w:fldCharType="separate"/>
      </w:r>
      <w:r>
        <w:t>37</w:t>
      </w:r>
      <w:r>
        <w:fldChar w:fldCharType="end"/>
      </w:r>
    </w:p>
    <w:p w14:paraId="10C83C3E" w14:textId="6ADAA1B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NBI18</w:t>
      </w:r>
      <w:r>
        <w:tab/>
      </w:r>
      <w:r>
        <w:fldChar w:fldCharType="begin"/>
      </w:r>
      <w:r>
        <w:instrText xml:space="preserve"> PAGEREF _Toc204680683 \h </w:instrText>
      </w:r>
      <w:r>
        <w:fldChar w:fldCharType="separate"/>
      </w:r>
      <w:r>
        <w:t>38</w:t>
      </w:r>
      <w:r>
        <w:fldChar w:fldCharType="end"/>
      </w:r>
    </w:p>
    <w:p w14:paraId="6CBBD4F0" w14:textId="6967601F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SBIProtoc18</w:t>
      </w:r>
      <w:r>
        <w:tab/>
      </w:r>
      <w:r>
        <w:fldChar w:fldCharType="begin"/>
      </w:r>
      <w:r>
        <w:instrText xml:space="preserve"> PAGEREF _Toc204680684 \h </w:instrText>
      </w:r>
      <w:r>
        <w:fldChar w:fldCharType="separate"/>
      </w:r>
      <w:r>
        <w:t>38</w:t>
      </w:r>
      <w:r>
        <w:fldChar w:fldCharType="end"/>
      </w:r>
    </w:p>
    <w:p w14:paraId="7CE4E0C9" w14:textId="3DAE634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</w:t>
      </w:r>
      <w:r>
        <w:tab/>
      </w:r>
      <w:r>
        <w:fldChar w:fldCharType="begin"/>
      </w:r>
      <w:r>
        <w:instrText xml:space="preserve"> PAGEREF _Toc204680685 \h </w:instrText>
      </w:r>
      <w:r>
        <w:fldChar w:fldCharType="separate"/>
      </w:r>
      <w:r>
        <w:t>38</w:t>
      </w:r>
      <w:r>
        <w:fldChar w:fldCharType="end"/>
      </w:r>
    </w:p>
    <w:p w14:paraId="73908AE8" w14:textId="222B91C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5GProtoc18-non3GPP</w:t>
      </w:r>
      <w:r>
        <w:tab/>
      </w:r>
      <w:r>
        <w:fldChar w:fldCharType="begin"/>
      </w:r>
      <w:r>
        <w:instrText xml:space="preserve"> PAGEREF _Toc204680686 \h </w:instrText>
      </w:r>
      <w:r>
        <w:fldChar w:fldCharType="separate"/>
      </w:r>
      <w:r>
        <w:t>38</w:t>
      </w:r>
      <w:r>
        <w:fldChar w:fldCharType="end"/>
      </w:r>
    </w:p>
    <w:p w14:paraId="0B2DEB48" w14:textId="14F1B4C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SAES18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_Toc204680687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7BA7EC83" w14:textId="302645B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SAES18-CSFB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_Toc204680688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7429691A" w14:textId="7EEDC6B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SAES18-non3GPP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_Toc204680689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73B21309" w14:textId="0634209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MCProtoc18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_Toc204680690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11914592" w14:textId="6129FA6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MPSSupServ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_Toc204680691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0D26AAEA" w14:textId="01DD0DF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MCOver5MBS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_Toc204680692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1F778151" w14:textId="261CC38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MCOver5GProSe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_Toc204680693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46A8BDA4" w14:textId="60EFC25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IMSProtoc18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_Toc204680694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528025C7" w14:textId="12BAB3D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SENSE</w:t>
      </w:r>
      <w:r>
        <w:tab/>
      </w:r>
      <w:r>
        <w:fldChar w:fldCharType="begin"/>
      </w:r>
      <w:r>
        <w:instrText xml:space="preserve"> PAGEREF _Toc204680695 \h </w:instrText>
      </w:r>
      <w:r>
        <w:fldChar w:fldCharType="separate"/>
      </w:r>
      <w:r>
        <w:t>38</w:t>
      </w:r>
      <w:r>
        <w:fldChar w:fldCharType="end"/>
      </w:r>
    </w:p>
    <w:p w14:paraId="19361E09" w14:textId="36BF606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UEP18</w:t>
      </w:r>
      <w:r>
        <w:tab/>
      </w:r>
      <w:r>
        <w:fldChar w:fldCharType="begin"/>
      </w:r>
      <w:r>
        <w:instrText xml:space="preserve"> PAGEREF _Toc204680696 \h </w:instrText>
      </w:r>
      <w:r>
        <w:fldChar w:fldCharType="separate"/>
      </w:r>
      <w:r>
        <w:t>38</w:t>
      </w:r>
      <w:r>
        <w:fldChar w:fldCharType="end"/>
      </w:r>
    </w:p>
    <w:p w14:paraId="4C2AF179" w14:textId="7E9727C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NR_REDCAP_Ph2</w:t>
      </w:r>
      <w:r>
        <w:tab/>
      </w:r>
      <w:r>
        <w:fldChar w:fldCharType="begin"/>
      </w:r>
      <w:r>
        <w:instrText xml:space="preserve"> PAGEREF _Toc204680697 \h </w:instrText>
      </w:r>
      <w:r>
        <w:fldChar w:fldCharType="separate"/>
      </w:r>
      <w:r>
        <w:t>38</w:t>
      </w:r>
      <w:r>
        <w:fldChar w:fldCharType="end"/>
      </w:r>
    </w:p>
    <w:p w14:paraId="267E7D42" w14:textId="123E827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TEI18_MLR</w:t>
      </w:r>
      <w:r>
        <w:tab/>
      </w:r>
      <w:r>
        <w:fldChar w:fldCharType="begin"/>
      </w:r>
      <w:r>
        <w:instrText xml:space="preserve"> PAGEREF _Toc204680698 \h </w:instrText>
      </w:r>
      <w:r>
        <w:fldChar w:fldCharType="separate"/>
      </w:r>
      <w:r>
        <w:t>38</w:t>
      </w:r>
      <w:r>
        <w:fldChar w:fldCharType="end"/>
      </w:r>
    </w:p>
    <w:p w14:paraId="5D981FB2" w14:textId="6B1CF67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ShDatID_H</w:t>
      </w:r>
      <w:r>
        <w:tab/>
      </w:r>
      <w:r>
        <w:fldChar w:fldCharType="begin"/>
      </w:r>
      <w:r>
        <w:instrText xml:space="preserve"> PAGEREF _Toc204680699 \h </w:instrText>
      </w:r>
      <w:r>
        <w:fldChar w:fldCharType="separate"/>
      </w:r>
      <w:r>
        <w:t>38</w:t>
      </w:r>
      <w:r>
        <w:fldChar w:fldCharType="end"/>
      </w:r>
    </w:p>
    <w:p w14:paraId="3004DDE3" w14:textId="16AC937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EDGE_Ph2</w:t>
      </w:r>
      <w:r>
        <w:tab/>
      </w:r>
      <w:r>
        <w:fldChar w:fldCharType="begin"/>
      </w:r>
      <w:r>
        <w:instrText xml:space="preserve"> PAGEREF _Toc204680700 \h </w:instrText>
      </w:r>
      <w:r>
        <w:fldChar w:fldCharType="separate"/>
      </w:r>
      <w:r>
        <w:t>38</w:t>
      </w:r>
      <w:r>
        <w:fldChar w:fldCharType="end"/>
      </w:r>
    </w:p>
    <w:p w14:paraId="45C1085C" w14:textId="38A09DB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18.23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eNSAC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_Toc204680701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196A826C" w14:textId="577A56FB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18.24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eMCSMI_IRail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_Toc204680702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261A2A46" w14:textId="7E6233D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18.25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V2XAPP_Ph3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_Toc204680703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54D48C61" w14:textId="4557DC1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5G_ProSe_Ph2</w:t>
      </w:r>
      <w:r>
        <w:tab/>
      </w:r>
      <w:r>
        <w:fldChar w:fldCharType="begin"/>
      </w:r>
      <w:r>
        <w:instrText xml:space="preserve"> PAGEREF _Toc204680704 \h </w:instrText>
      </w:r>
      <w:r>
        <w:fldChar w:fldCharType="separate"/>
      </w:r>
      <w:r>
        <w:t>38</w:t>
      </w:r>
      <w:r>
        <w:fldChar w:fldCharType="end"/>
      </w:r>
    </w:p>
    <w:p w14:paraId="791A53FB" w14:textId="3DAB50C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5WWC_Ph2</w:t>
      </w:r>
      <w:r>
        <w:tab/>
      </w:r>
      <w:r>
        <w:fldChar w:fldCharType="begin"/>
      </w:r>
      <w:r>
        <w:instrText xml:space="preserve"> PAGEREF _Toc204680705 \h </w:instrText>
      </w:r>
      <w:r>
        <w:fldChar w:fldCharType="separate"/>
      </w:r>
      <w:r>
        <w:t>38</w:t>
      </w:r>
      <w:r>
        <w:fldChar w:fldCharType="end"/>
      </w:r>
    </w:p>
    <w:p w14:paraId="0214AFDC" w14:textId="34CCFE7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TEI18_ADEE</w:t>
      </w:r>
      <w:r>
        <w:tab/>
      </w:r>
      <w:r>
        <w:fldChar w:fldCharType="begin"/>
      </w:r>
      <w:r>
        <w:instrText xml:space="preserve"> PAGEREF _Toc204680706 \h </w:instrText>
      </w:r>
      <w:r>
        <w:fldChar w:fldCharType="separate"/>
      </w:r>
      <w:r>
        <w:t>39</w:t>
      </w:r>
      <w:r>
        <w:fldChar w:fldCharType="end"/>
      </w:r>
    </w:p>
    <w:p w14:paraId="6EAB3F25" w14:textId="6706506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TEI18_IPv6PD</w:t>
      </w:r>
      <w:r>
        <w:tab/>
      </w:r>
      <w:r>
        <w:fldChar w:fldCharType="begin"/>
      </w:r>
      <w:r>
        <w:instrText xml:space="preserve"> PAGEREF _Toc204680707 \h </w:instrText>
      </w:r>
      <w:r>
        <w:fldChar w:fldCharType="separate"/>
      </w:r>
      <w:r>
        <w:t>39</w:t>
      </w:r>
      <w:r>
        <w:fldChar w:fldCharType="end"/>
      </w:r>
    </w:p>
    <w:p w14:paraId="3AA25F70" w14:textId="6593FE5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5GSATB</w:t>
      </w:r>
      <w:r>
        <w:tab/>
      </w:r>
      <w:r>
        <w:fldChar w:fldCharType="begin"/>
      </w:r>
      <w:r>
        <w:instrText xml:space="preserve"> PAGEREF _Toc204680708 \h </w:instrText>
      </w:r>
      <w:r>
        <w:fldChar w:fldCharType="separate"/>
      </w:r>
      <w:r>
        <w:t>39</w:t>
      </w:r>
      <w:r>
        <w:fldChar w:fldCharType="end"/>
      </w:r>
    </w:p>
    <w:p w14:paraId="023412F3" w14:textId="75CAF23E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18.31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TRS_URLLC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_Toc204680709 \h </w:instrText>
      </w:r>
      <w:r>
        <w:fldChar w:fldCharType="separate"/>
      </w:r>
      <w:r w:rsidRPr="00297EAF">
        <w:rPr>
          <w:lang w:val="sv-SE"/>
        </w:rPr>
        <w:t>39</w:t>
      </w:r>
      <w:r>
        <w:fldChar w:fldCharType="end"/>
      </w:r>
    </w:p>
    <w:p w14:paraId="22C79DCA" w14:textId="0BBBD2B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18.32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DetNet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_Toc204680710 \h </w:instrText>
      </w:r>
      <w:r>
        <w:fldChar w:fldCharType="separate"/>
      </w:r>
      <w:r w:rsidRPr="00297EAF">
        <w:rPr>
          <w:lang w:val="sv-SE"/>
        </w:rPr>
        <w:t>39</w:t>
      </w:r>
      <w:r>
        <w:fldChar w:fldCharType="end"/>
      </w:r>
    </w:p>
    <w:p w14:paraId="5EFD19FC" w14:textId="23F4785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18.33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EDGEAPP_Ph2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_Toc204680711 \h </w:instrText>
      </w:r>
      <w:r>
        <w:fldChar w:fldCharType="separate"/>
      </w:r>
      <w:r w:rsidRPr="00297EAF">
        <w:rPr>
          <w:lang w:val="sv-SE"/>
        </w:rPr>
        <w:t>39</w:t>
      </w:r>
      <w:r>
        <w:fldChar w:fldCharType="end"/>
      </w:r>
    </w:p>
    <w:p w14:paraId="2EDAD3F5" w14:textId="645B348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SMPC18</w:t>
      </w:r>
      <w:r>
        <w:tab/>
      </w:r>
      <w:r>
        <w:fldChar w:fldCharType="begin"/>
      </w:r>
      <w:r>
        <w:instrText xml:space="preserve"> PAGEREF _Toc204680712 \h </w:instrText>
      </w:r>
      <w:r>
        <w:fldChar w:fldCharType="separate"/>
      </w:r>
      <w:r>
        <w:t>40</w:t>
      </w:r>
      <w:r>
        <w:fldChar w:fldCharType="end"/>
      </w:r>
    </w:p>
    <w:p w14:paraId="1C0217B4" w14:textId="55BC507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SFC</w:t>
      </w:r>
      <w:r>
        <w:tab/>
      </w:r>
      <w:r>
        <w:fldChar w:fldCharType="begin"/>
      </w:r>
      <w:r>
        <w:instrText xml:space="preserve"> PAGEREF _Toc204680713 \h </w:instrText>
      </w:r>
      <w:r>
        <w:fldChar w:fldCharType="separate"/>
      </w:r>
      <w:r>
        <w:t>40</w:t>
      </w:r>
      <w:r>
        <w:fldChar w:fldCharType="end"/>
      </w:r>
    </w:p>
    <w:p w14:paraId="175402A0" w14:textId="77D94AF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</w:t>
      </w:r>
      <w:r>
        <w:tab/>
      </w:r>
      <w:r>
        <w:fldChar w:fldCharType="begin"/>
      </w:r>
      <w:r>
        <w:instrText xml:space="preserve"> PAGEREF _Toc204680714 \h </w:instrText>
      </w:r>
      <w:r>
        <w:fldChar w:fldCharType="separate"/>
      </w:r>
      <w:r>
        <w:t>40</w:t>
      </w:r>
      <w:r>
        <w:fldChar w:fldCharType="end"/>
      </w:r>
    </w:p>
    <w:p w14:paraId="0CF56A60" w14:textId="0EA5E56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eUEPO</w:t>
      </w:r>
      <w:r>
        <w:tab/>
      </w:r>
      <w:r>
        <w:fldChar w:fldCharType="begin"/>
      </w:r>
      <w:r>
        <w:instrText xml:space="preserve"> PAGEREF _Toc204680715 \h </w:instrText>
      </w:r>
      <w:r>
        <w:fldChar w:fldCharType="separate"/>
      </w:r>
      <w:r>
        <w:t>40</w:t>
      </w:r>
      <w:r>
        <w:fldChar w:fldCharType="end"/>
      </w:r>
    </w:p>
    <w:p w14:paraId="3DFEABD5" w14:textId="3D90EC7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SUECR</w:t>
      </w:r>
      <w:r>
        <w:tab/>
      </w:r>
      <w:r>
        <w:fldChar w:fldCharType="begin"/>
      </w:r>
      <w:r>
        <w:instrText xml:space="preserve"> PAGEREF _Toc204680716 \h </w:instrText>
      </w:r>
      <w:r>
        <w:fldChar w:fldCharType="separate"/>
      </w:r>
      <w:r>
        <w:t>40</w:t>
      </w:r>
      <w:r>
        <w:fldChar w:fldCharType="end"/>
      </w:r>
    </w:p>
    <w:p w14:paraId="6E12E4BD" w14:textId="2AD113F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TEI18_SDNAEPC</w:t>
      </w:r>
      <w:r>
        <w:tab/>
      </w:r>
      <w:r>
        <w:fldChar w:fldCharType="begin"/>
      </w:r>
      <w:r>
        <w:instrText xml:space="preserve"> PAGEREF _Toc204680717 \h </w:instrText>
      </w:r>
      <w:r>
        <w:fldChar w:fldCharType="separate"/>
      </w:r>
      <w:r>
        <w:t>40</w:t>
      </w:r>
      <w:r>
        <w:fldChar w:fldCharType="end"/>
      </w:r>
    </w:p>
    <w:p w14:paraId="65DE291C" w14:textId="6559ADD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5G_eLCS_Ph3</w:t>
      </w:r>
      <w:r>
        <w:tab/>
      </w:r>
      <w:r>
        <w:fldChar w:fldCharType="begin"/>
      </w:r>
      <w:r>
        <w:instrText xml:space="preserve"> PAGEREF _Toc204680718 \h </w:instrText>
      </w:r>
      <w:r>
        <w:fldChar w:fldCharType="separate"/>
      </w:r>
      <w:r>
        <w:t>40</w:t>
      </w:r>
      <w:r>
        <w:fldChar w:fldCharType="end"/>
      </w:r>
    </w:p>
    <w:p w14:paraId="16DBFA28" w14:textId="6051958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eNPN_Ph2</w:t>
      </w:r>
      <w:r>
        <w:tab/>
      </w:r>
      <w:r>
        <w:fldChar w:fldCharType="begin"/>
      </w:r>
      <w:r>
        <w:instrText xml:space="preserve"> PAGEREF _Toc204680719 \h </w:instrText>
      </w:r>
      <w:r>
        <w:fldChar w:fldCharType="separate"/>
      </w:r>
      <w:r>
        <w:t>43</w:t>
      </w:r>
      <w:r>
        <w:fldChar w:fldCharType="end"/>
      </w:r>
    </w:p>
    <w:p w14:paraId="101881FD" w14:textId="05265BE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</w:t>
      </w:r>
      <w:r>
        <w:tab/>
      </w:r>
      <w:r>
        <w:fldChar w:fldCharType="begin"/>
      </w:r>
      <w:r>
        <w:instrText xml:space="preserve"> PAGEREF _Toc204680720 \h </w:instrText>
      </w:r>
      <w:r>
        <w:fldChar w:fldCharType="separate"/>
      </w:r>
      <w:r>
        <w:t>43</w:t>
      </w:r>
      <w:r>
        <w:fldChar w:fldCharType="end"/>
      </w:r>
    </w:p>
    <w:p w14:paraId="173F75E5" w14:textId="0369D05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SEAL_Ph3</w:t>
      </w:r>
      <w:r>
        <w:tab/>
      </w:r>
      <w:r>
        <w:fldChar w:fldCharType="begin"/>
      </w:r>
      <w:r>
        <w:instrText xml:space="preserve"> PAGEREF _Toc204680721 \h </w:instrText>
      </w:r>
      <w:r>
        <w:fldChar w:fldCharType="separate"/>
      </w:r>
      <w:r>
        <w:t>43</w:t>
      </w:r>
      <w:r>
        <w:fldChar w:fldCharType="end"/>
      </w:r>
    </w:p>
    <w:p w14:paraId="789A8165" w14:textId="65CD9E2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UASAPP_Ph2</w:t>
      </w:r>
      <w:r>
        <w:tab/>
      </w:r>
      <w:r>
        <w:fldChar w:fldCharType="begin"/>
      </w:r>
      <w:r>
        <w:instrText xml:space="preserve"> PAGEREF _Toc204680722 \h </w:instrText>
      </w:r>
      <w:r>
        <w:fldChar w:fldCharType="separate"/>
      </w:r>
      <w:r>
        <w:t>43</w:t>
      </w:r>
      <w:r>
        <w:fldChar w:fldCharType="end"/>
      </w:r>
    </w:p>
    <w:p w14:paraId="5A62EA2A" w14:textId="44C868A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5GSAT_Ph2</w:t>
      </w:r>
      <w:r>
        <w:tab/>
      </w:r>
      <w:r>
        <w:fldChar w:fldCharType="begin"/>
      </w:r>
      <w:r>
        <w:instrText xml:space="preserve"> PAGEREF _Toc204680723 \h </w:instrText>
      </w:r>
      <w:r>
        <w:fldChar w:fldCharType="separate"/>
      </w:r>
      <w:r>
        <w:t>43</w:t>
      </w:r>
      <w:r>
        <w:fldChar w:fldCharType="end"/>
      </w:r>
    </w:p>
    <w:p w14:paraId="1FBE2B72" w14:textId="3A2CD92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UAS_Ph2</w:t>
      </w:r>
      <w:r>
        <w:tab/>
      </w:r>
      <w:r>
        <w:fldChar w:fldCharType="begin"/>
      </w:r>
      <w:r>
        <w:instrText xml:space="preserve"> PAGEREF _Toc204680724 \h </w:instrText>
      </w:r>
      <w:r>
        <w:fldChar w:fldCharType="separate"/>
      </w:r>
      <w:r>
        <w:t>43</w:t>
      </w:r>
      <w:r>
        <w:fldChar w:fldCharType="end"/>
      </w:r>
    </w:p>
    <w:p w14:paraId="5D957440" w14:textId="275196F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Ranging_SL</w:t>
      </w:r>
      <w:r>
        <w:tab/>
      </w:r>
      <w:r>
        <w:fldChar w:fldCharType="begin"/>
      </w:r>
      <w:r>
        <w:instrText xml:space="preserve"> PAGEREF _Toc204680725 \h </w:instrText>
      </w:r>
      <w:r>
        <w:fldChar w:fldCharType="separate"/>
      </w:r>
      <w:r>
        <w:t>43</w:t>
      </w:r>
      <w:r>
        <w:fldChar w:fldCharType="end"/>
      </w:r>
    </w:p>
    <w:p w14:paraId="4999B229" w14:textId="3180A55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5GFLS</w:t>
      </w:r>
      <w:r>
        <w:tab/>
      </w:r>
      <w:r>
        <w:fldChar w:fldCharType="begin"/>
      </w:r>
      <w:r>
        <w:instrText xml:space="preserve"> PAGEREF _Toc204680726 \h </w:instrText>
      </w:r>
      <w:r>
        <w:fldChar w:fldCharType="separate"/>
      </w:r>
      <w:r>
        <w:t>43</w:t>
      </w:r>
      <w:r>
        <w:fldChar w:fldCharType="end"/>
      </w:r>
    </w:p>
    <w:p w14:paraId="2854B2DA" w14:textId="559913A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MCGWUE</w:t>
      </w:r>
      <w:r>
        <w:tab/>
      </w:r>
      <w:r>
        <w:fldChar w:fldCharType="begin"/>
      </w:r>
      <w:r>
        <w:instrText xml:space="preserve"> PAGEREF _Toc204680727 \h </w:instrText>
      </w:r>
      <w:r>
        <w:fldChar w:fldCharType="separate"/>
      </w:r>
      <w:r>
        <w:t>45</w:t>
      </w:r>
      <w:r>
        <w:fldChar w:fldCharType="end"/>
      </w:r>
    </w:p>
    <w:p w14:paraId="545E1482" w14:textId="5AEE131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GBA_U_APIs</w:t>
      </w:r>
      <w:r>
        <w:tab/>
      </w:r>
      <w:r>
        <w:fldChar w:fldCharType="begin"/>
      </w:r>
      <w:r>
        <w:instrText xml:space="preserve"> PAGEREF _Toc204680728 \h </w:instrText>
      </w:r>
      <w:r>
        <w:fldChar w:fldCharType="separate"/>
      </w:r>
      <w:r>
        <w:t>45</w:t>
      </w:r>
      <w:r>
        <w:fldChar w:fldCharType="end"/>
      </w:r>
    </w:p>
    <w:p w14:paraId="3845ABB9" w14:textId="3DEC68A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AIMLsys</w:t>
      </w:r>
      <w:r>
        <w:tab/>
      </w:r>
      <w:r>
        <w:fldChar w:fldCharType="begin"/>
      </w:r>
      <w:r>
        <w:instrText xml:space="preserve"> PAGEREF _Toc204680729 \h </w:instrText>
      </w:r>
      <w:r>
        <w:fldChar w:fldCharType="separate"/>
      </w:r>
      <w:r>
        <w:t>45</w:t>
      </w:r>
      <w:r>
        <w:fldChar w:fldCharType="end"/>
      </w:r>
    </w:p>
    <w:p w14:paraId="63D9B2A5" w14:textId="4F26BC8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</w:t>
      </w:r>
      <w:r>
        <w:tab/>
      </w:r>
      <w:r>
        <w:fldChar w:fldCharType="begin"/>
      </w:r>
      <w:r>
        <w:instrText xml:space="preserve"> PAGEREF _Toc204680730 \h </w:instrText>
      </w:r>
      <w:r>
        <w:fldChar w:fldCharType="separate"/>
      </w:r>
      <w:r>
        <w:t>45</w:t>
      </w:r>
      <w:r>
        <w:fldChar w:fldCharType="end"/>
      </w:r>
    </w:p>
    <w:p w14:paraId="31A746FF" w14:textId="26DF192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AMP</w:t>
      </w:r>
      <w:r>
        <w:tab/>
      </w:r>
      <w:r>
        <w:fldChar w:fldCharType="begin"/>
      </w:r>
      <w:r>
        <w:instrText xml:space="preserve"> PAGEREF _Toc204680731 \h </w:instrText>
      </w:r>
      <w:r>
        <w:fldChar w:fldCharType="separate"/>
      </w:r>
      <w:r>
        <w:t>47</w:t>
      </w:r>
      <w:r>
        <w:fldChar w:fldCharType="end"/>
      </w:r>
    </w:p>
    <w:p w14:paraId="795B836B" w14:textId="7929A67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TEI18_DCAMP_Ph2</w:t>
      </w:r>
      <w:r>
        <w:tab/>
      </w:r>
      <w:r>
        <w:fldChar w:fldCharType="begin"/>
      </w:r>
      <w:r>
        <w:instrText xml:space="preserve"> PAGEREF _Toc204680732 \h </w:instrText>
      </w:r>
      <w:r>
        <w:fldChar w:fldCharType="separate"/>
      </w:r>
      <w:r>
        <w:t>47</w:t>
      </w:r>
      <w:r>
        <w:fldChar w:fldCharType="end"/>
      </w:r>
    </w:p>
    <w:p w14:paraId="46CD9775" w14:textId="0302A0D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MPS_WLAN</w:t>
      </w:r>
      <w:r>
        <w:tab/>
      </w:r>
      <w:r>
        <w:fldChar w:fldCharType="begin"/>
      </w:r>
      <w:r>
        <w:instrText xml:space="preserve"> PAGEREF _Toc204680733 \h </w:instrText>
      </w:r>
      <w:r>
        <w:fldChar w:fldCharType="separate"/>
      </w:r>
      <w:r>
        <w:t>47</w:t>
      </w:r>
      <w:r>
        <w:fldChar w:fldCharType="end"/>
      </w:r>
    </w:p>
    <w:p w14:paraId="58383972" w14:textId="5B5A09D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ADAES</w:t>
      </w:r>
      <w:r>
        <w:tab/>
      </w:r>
      <w:r>
        <w:fldChar w:fldCharType="begin"/>
      </w:r>
      <w:r>
        <w:instrText xml:space="preserve"> PAGEREF _Toc204680734 \h </w:instrText>
      </w:r>
      <w:r>
        <w:fldChar w:fldCharType="separate"/>
      </w:r>
      <w:r>
        <w:t>47</w:t>
      </w:r>
      <w:r>
        <w:fldChar w:fldCharType="end"/>
      </w:r>
    </w:p>
    <w:p w14:paraId="0000B15F" w14:textId="43D68A5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5GMARCH_Ph2</w:t>
      </w:r>
      <w:r>
        <w:tab/>
      </w:r>
      <w:r>
        <w:fldChar w:fldCharType="begin"/>
      </w:r>
      <w:r>
        <w:instrText xml:space="preserve"> PAGEREF _Toc204680735 \h </w:instrText>
      </w:r>
      <w:r>
        <w:fldChar w:fldCharType="separate"/>
      </w:r>
      <w:r>
        <w:t>47</w:t>
      </w:r>
      <w:r>
        <w:fldChar w:fldCharType="end"/>
      </w:r>
    </w:p>
    <w:p w14:paraId="35A12CA7" w14:textId="67A5851D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18.58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VMR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_Toc204680736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033AE3C8" w14:textId="14D0649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18.59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eSMS_SBI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_Toc204680737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05411A25" w14:textId="467AC21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eNA_Ph3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_Toc204680738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2D94B08C" w14:textId="65840AA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PIN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_Toc204680739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3C45B0AF" w14:textId="03ACE91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PINAPP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_Toc204680740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5897FF41" w14:textId="1B9CC4E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GMEC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_Toc204680741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5A284252" w14:textId="0801C22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5MBS_Ph2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_Toc204680742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5585183B" w14:textId="319BCF5D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eNS_Ph3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_Toc204680743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6DFF8478" w14:textId="0D2AB89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XRM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_Toc204680744 \h </w:instrText>
      </w:r>
      <w:r>
        <w:fldChar w:fldCharType="separate"/>
      </w:r>
      <w:r w:rsidRPr="00297EAF">
        <w:rPr>
          <w:lang w:val="sv-SE"/>
        </w:rPr>
        <w:t>49</w:t>
      </w:r>
      <w:r>
        <w:fldChar w:fldCharType="end"/>
      </w:r>
    </w:p>
    <w:p w14:paraId="7E89E527" w14:textId="18B82A2D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ATSSS_Ph3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_Toc204680745 \h </w:instrText>
      </w:r>
      <w:r>
        <w:fldChar w:fldCharType="separate"/>
      </w:r>
      <w:r w:rsidRPr="00297EAF">
        <w:rPr>
          <w:lang w:val="sv-SE"/>
        </w:rPr>
        <w:t>49</w:t>
      </w:r>
      <w:r>
        <w:fldChar w:fldCharType="end"/>
      </w:r>
    </w:p>
    <w:p w14:paraId="0B290939" w14:textId="66A25CE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UPEAS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_Toc204680746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40539384" w14:textId="36B296E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UEConfig5MBS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_Toc204680747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614F178D" w14:textId="3F1FD67E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18.70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enh4MCPTT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_Toc204680748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32476BF1" w14:textId="22BC67A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18.71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PLMNsel_NS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_Toc204680749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7904CFB8" w14:textId="13874E3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18.72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eNS_UICC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_Toc204680750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48A1B783" w14:textId="4A4843A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TEI18_MBS4V2X</w:t>
      </w:r>
      <w:r>
        <w:tab/>
      </w:r>
      <w:r>
        <w:fldChar w:fldCharType="begin"/>
      </w:r>
      <w:r>
        <w:instrText xml:space="preserve"> PAGEREF _Toc204680751 \h </w:instrText>
      </w:r>
      <w:r>
        <w:fldChar w:fldCharType="separate"/>
      </w:r>
      <w:r>
        <w:t>50</w:t>
      </w:r>
      <w:r>
        <w:fldChar w:fldCharType="end"/>
      </w:r>
    </w:p>
    <w:p w14:paraId="7F09E531" w14:textId="0097F4F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TEI18_SLAMUP</w:t>
      </w:r>
      <w:r>
        <w:tab/>
      </w:r>
      <w:r>
        <w:fldChar w:fldCharType="begin"/>
      </w:r>
      <w:r>
        <w:instrText xml:space="preserve"> PAGEREF _Toc204680752 \h </w:instrText>
      </w:r>
      <w:r>
        <w:fldChar w:fldCharType="separate"/>
      </w:r>
      <w:r>
        <w:t>50</w:t>
      </w:r>
      <w:r>
        <w:fldChar w:fldCharType="end"/>
      </w:r>
    </w:p>
    <w:p w14:paraId="39AA8961" w14:textId="44CE165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HN_Auth</w:t>
      </w:r>
      <w:r>
        <w:tab/>
      </w:r>
      <w:r>
        <w:fldChar w:fldCharType="begin"/>
      </w:r>
      <w:r>
        <w:instrText xml:space="preserve"> PAGEREF _Toc204680753 \h </w:instrText>
      </w:r>
      <w:r>
        <w:fldChar w:fldCharType="separate"/>
      </w:r>
      <w:r>
        <w:t>50</w:t>
      </w:r>
      <w:r>
        <w:fldChar w:fldCharType="end"/>
      </w:r>
    </w:p>
    <w:p w14:paraId="5E651C63" w14:textId="3EBA8DE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MC_AHGC</w:t>
      </w:r>
      <w:r>
        <w:tab/>
      </w:r>
      <w:r>
        <w:fldChar w:fldCharType="begin"/>
      </w:r>
      <w:r>
        <w:instrText xml:space="preserve"> PAGEREF _Toc204680754 \h </w:instrText>
      </w:r>
      <w:r>
        <w:fldChar w:fldCharType="separate"/>
      </w:r>
      <w:r>
        <w:t>50</w:t>
      </w:r>
      <w:r>
        <w:fldChar w:fldCharType="end"/>
      </w:r>
    </w:p>
    <w:p w14:paraId="67FEED1C" w14:textId="1B4EF18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18.77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NRFe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_Toc204680755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39DB41A2" w14:textId="2C9AC76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18.78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NSCALE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_Toc204680756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2B71C45C" w14:textId="6E09884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18.79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SNAAPP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_Toc204680757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4686D576" w14:textId="6C5381A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18.80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IVAS_Codec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_Toc204680758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3DB7FA1E" w14:textId="38023D7E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18.81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UEConTest_R18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_Toc204680759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56031A1A" w14:textId="7E55A3B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TEST_GBA_U_APIs</w:t>
      </w:r>
      <w:r>
        <w:tab/>
      </w:r>
      <w:r>
        <w:fldChar w:fldCharType="begin"/>
      </w:r>
      <w:r>
        <w:instrText xml:space="preserve"> PAGEREF _Toc204680760 \h </w:instrText>
      </w:r>
      <w:r>
        <w:fldChar w:fldCharType="separate"/>
      </w:r>
      <w:r>
        <w:t>50</w:t>
      </w:r>
      <w:r>
        <w:fldChar w:fldCharType="end"/>
      </w:r>
    </w:p>
    <w:p w14:paraId="500D430B" w14:textId="101F380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IoT_SAT_UEConTest</w:t>
      </w:r>
      <w:r>
        <w:tab/>
      </w:r>
      <w:r>
        <w:fldChar w:fldCharType="begin"/>
      </w:r>
      <w:r>
        <w:instrText xml:space="preserve"> PAGEREF _Toc204680761 \h </w:instrText>
      </w:r>
      <w:r>
        <w:fldChar w:fldCharType="separate"/>
      </w:r>
      <w:r>
        <w:t>50</w:t>
      </w:r>
      <w:r>
        <w:fldChar w:fldCharType="end"/>
      </w:r>
    </w:p>
    <w:p w14:paraId="27D1D08B" w14:textId="6BC2184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Rel-18 Work item or Study item</w:t>
      </w:r>
      <w:r>
        <w:tab/>
      </w:r>
      <w:r>
        <w:fldChar w:fldCharType="begin"/>
      </w:r>
      <w:r>
        <w:instrText xml:space="preserve"> PAGEREF _Toc204680762 \h </w:instrText>
      </w:r>
      <w:r>
        <w:fldChar w:fldCharType="separate"/>
      </w:r>
      <w:r>
        <w:t>50</w:t>
      </w:r>
      <w:r>
        <w:fldChar w:fldCharType="end"/>
      </w:r>
    </w:p>
    <w:p w14:paraId="373A2C47" w14:textId="74074EB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19 work items</w:t>
      </w:r>
      <w:r>
        <w:tab/>
      </w:r>
      <w:r>
        <w:fldChar w:fldCharType="begin"/>
      </w:r>
      <w:r>
        <w:instrText xml:space="preserve"> PAGEREF _Toc204680763 \h </w:instrText>
      </w:r>
      <w:r>
        <w:fldChar w:fldCharType="separate"/>
      </w:r>
      <w:r>
        <w:t>50</w:t>
      </w:r>
      <w:r>
        <w:fldChar w:fldCharType="end"/>
      </w:r>
    </w:p>
    <w:p w14:paraId="4DC17A15" w14:textId="3DBE799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Rel-19 Exception sheets or other Rel-19 work planning</w:t>
      </w:r>
      <w:r>
        <w:tab/>
      </w:r>
      <w:r>
        <w:fldChar w:fldCharType="begin"/>
      </w:r>
      <w:r>
        <w:instrText xml:space="preserve"> PAGEREF _Toc204680764 \h </w:instrText>
      </w:r>
      <w:r>
        <w:fldChar w:fldCharType="separate"/>
      </w:r>
      <w:r>
        <w:t>50</w:t>
      </w:r>
      <w:r>
        <w:fldChar w:fldCharType="end"/>
      </w:r>
    </w:p>
    <w:p w14:paraId="12754CC0" w14:textId="71373DB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Rel-19</w:t>
      </w:r>
      <w:r>
        <w:tab/>
      </w:r>
      <w:r>
        <w:fldChar w:fldCharType="begin"/>
      </w:r>
      <w:r>
        <w:instrText xml:space="preserve"> PAGEREF _Toc204680765 \h </w:instrText>
      </w:r>
      <w:r>
        <w:fldChar w:fldCharType="separate"/>
      </w:r>
      <w:r>
        <w:t>50</w:t>
      </w:r>
      <w:r>
        <w:fldChar w:fldCharType="end"/>
      </w:r>
    </w:p>
    <w:p w14:paraId="390E226A" w14:textId="327C5CE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Rel-19</w:t>
      </w:r>
      <w:r>
        <w:tab/>
      </w:r>
      <w:r>
        <w:fldChar w:fldCharType="begin"/>
      </w:r>
      <w:r>
        <w:instrText xml:space="preserve"> PAGEREF _Toc204680766 \h </w:instrText>
      </w:r>
      <w:r>
        <w:fldChar w:fldCharType="separate"/>
      </w:r>
      <w:r>
        <w:t>51</w:t>
      </w:r>
      <w:r>
        <w:fldChar w:fldCharType="end"/>
      </w:r>
    </w:p>
    <w:p w14:paraId="6E4B0CFA" w14:textId="00695E4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_Toc204680767 \h </w:instrText>
      </w:r>
      <w:r>
        <w:fldChar w:fldCharType="separate"/>
      </w:r>
      <w:r w:rsidRPr="00297EAF">
        <w:rPr>
          <w:lang w:val="sv-SE"/>
        </w:rPr>
        <w:t>52</w:t>
      </w:r>
      <w:r>
        <w:fldChar w:fldCharType="end"/>
      </w:r>
    </w:p>
    <w:p w14:paraId="503DD62B" w14:textId="7753DE4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TEI_19_MINPA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_Toc204680768 \h </w:instrText>
      </w:r>
      <w:r>
        <w:fldChar w:fldCharType="separate"/>
      </w:r>
      <w:r w:rsidRPr="00297EAF">
        <w:rPr>
          <w:lang w:val="sv-SE"/>
        </w:rPr>
        <w:t>63</w:t>
      </w:r>
      <w:r>
        <w:fldChar w:fldCharType="end"/>
      </w:r>
    </w:p>
    <w:p w14:paraId="6F4E197E" w14:textId="1F01657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TEI19_IP_SP_EXP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_Toc204680769 \h </w:instrText>
      </w:r>
      <w:r>
        <w:fldChar w:fldCharType="separate"/>
      </w:r>
      <w:r w:rsidRPr="00297EAF">
        <w:rPr>
          <w:lang w:val="sv-SE"/>
        </w:rPr>
        <w:t>63</w:t>
      </w:r>
      <w:r>
        <w:fldChar w:fldCharType="end"/>
      </w:r>
    </w:p>
    <w:p w14:paraId="2234E9DE" w14:textId="4D05357B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TEI19_VLANSUB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_Toc204680770 \h </w:instrText>
      </w:r>
      <w:r>
        <w:fldChar w:fldCharType="separate"/>
      </w:r>
      <w:r w:rsidRPr="00297EAF">
        <w:rPr>
          <w:lang w:val="sv-SE"/>
        </w:rPr>
        <w:t>63</w:t>
      </w:r>
      <w:r>
        <w:fldChar w:fldCharType="end"/>
      </w:r>
    </w:p>
    <w:p w14:paraId="62FC9D1F" w14:textId="07DA430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UASAPP_Ph3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_Toc204680771 \h </w:instrText>
      </w:r>
      <w:r>
        <w:fldChar w:fldCharType="separate"/>
      </w:r>
      <w:r w:rsidRPr="00297EAF">
        <w:rPr>
          <w:lang w:val="sv-SE"/>
        </w:rPr>
        <w:t>63</w:t>
      </w:r>
      <w:r>
        <w:fldChar w:fldCharType="end"/>
      </w:r>
    </w:p>
    <w:p w14:paraId="1024A64D" w14:textId="1FF3194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EDGEAPP_Ph3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_Toc204680772 \h </w:instrText>
      </w:r>
      <w:r>
        <w:fldChar w:fldCharType="separate"/>
      </w:r>
      <w:r w:rsidRPr="00297EAF">
        <w:rPr>
          <w:lang w:val="sv-SE"/>
        </w:rPr>
        <w:t>64</w:t>
      </w:r>
      <w:r>
        <w:fldChar w:fldCharType="end"/>
      </w:r>
    </w:p>
    <w:p w14:paraId="690C8AFF" w14:textId="09D945FB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SBIProtoc19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_Toc204680773 \h </w:instrText>
      </w:r>
      <w:r>
        <w:fldChar w:fldCharType="separate"/>
      </w:r>
      <w:r w:rsidRPr="00297EAF">
        <w:rPr>
          <w:lang w:val="sv-SE"/>
        </w:rPr>
        <w:t>66</w:t>
      </w:r>
      <w:r>
        <w:fldChar w:fldCharType="end"/>
      </w:r>
    </w:p>
    <w:p w14:paraId="213D4D3A" w14:textId="4216B75B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SUBDMIG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_Toc204680774 \h </w:instrText>
      </w:r>
      <w:r>
        <w:fldChar w:fldCharType="separate"/>
      </w:r>
      <w:r w:rsidRPr="00297EAF">
        <w:rPr>
          <w:lang w:val="sv-SE"/>
        </w:rPr>
        <w:t>66</w:t>
      </w:r>
      <w:r>
        <w:fldChar w:fldCharType="end"/>
      </w:r>
    </w:p>
    <w:p w14:paraId="47C875D3" w14:textId="0861E86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NBI19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_Toc204680775 \h </w:instrText>
      </w:r>
      <w:r>
        <w:fldChar w:fldCharType="separate"/>
      </w:r>
      <w:r w:rsidRPr="00297EAF">
        <w:rPr>
          <w:lang w:val="sv-SE"/>
        </w:rPr>
        <w:t>66</w:t>
      </w:r>
      <w:r>
        <w:fldChar w:fldCharType="end"/>
      </w:r>
    </w:p>
    <w:p w14:paraId="705CEBA1" w14:textId="1679AFC1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IMSProtoc19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_Toc204680776 \h </w:instrText>
      </w:r>
      <w:r>
        <w:fldChar w:fldCharType="separate"/>
      </w:r>
      <w:r w:rsidRPr="00297EAF">
        <w:rPr>
          <w:lang w:val="sv-SE"/>
        </w:rPr>
        <w:t>68</w:t>
      </w:r>
      <w:r>
        <w:fldChar w:fldCharType="end"/>
      </w:r>
    </w:p>
    <w:p w14:paraId="37C8605F" w14:textId="03271FC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MCProtoc19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_Toc204680777 \h </w:instrText>
      </w:r>
      <w:r>
        <w:fldChar w:fldCharType="separate"/>
      </w:r>
      <w:r w:rsidRPr="00297EAF">
        <w:rPr>
          <w:lang w:val="sv-SE"/>
        </w:rPr>
        <w:t>68</w:t>
      </w:r>
      <w:r>
        <w:fldChar w:fldCharType="end"/>
      </w:r>
    </w:p>
    <w:p w14:paraId="1D25F11C" w14:textId="77743F4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ECRATU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_Toc204680778 \h </w:instrText>
      </w:r>
      <w:r>
        <w:fldChar w:fldCharType="separate"/>
      </w:r>
      <w:r w:rsidRPr="00297EAF">
        <w:rPr>
          <w:lang w:val="sv-SE"/>
        </w:rPr>
        <w:t>70</w:t>
      </w:r>
      <w:r>
        <w:fldChar w:fldCharType="end"/>
      </w:r>
    </w:p>
    <w:p w14:paraId="539F756B" w14:textId="484E1A6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enhMCLoc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_Toc204680779 \h </w:instrText>
      </w:r>
      <w:r>
        <w:fldChar w:fldCharType="separate"/>
      </w:r>
      <w:r w:rsidRPr="00297EAF">
        <w:rPr>
          <w:lang w:val="sv-SE"/>
        </w:rPr>
        <w:t>78</w:t>
      </w:r>
      <w:r>
        <w:fldChar w:fldCharType="end"/>
      </w:r>
    </w:p>
    <w:p w14:paraId="27687731" w14:textId="66B6BF7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5GProtoc19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_Toc204680780 \h </w:instrText>
      </w:r>
      <w:r>
        <w:fldChar w:fldCharType="separate"/>
      </w:r>
      <w:r w:rsidRPr="00297EAF">
        <w:rPr>
          <w:lang w:val="sv-SE"/>
        </w:rPr>
        <w:t>81</w:t>
      </w:r>
      <w:r>
        <w:fldChar w:fldCharType="end"/>
      </w:r>
    </w:p>
    <w:p w14:paraId="6DB16D29" w14:textId="7E8CFA81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5GProtoc19-non3GPP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_Toc204680781 \h </w:instrText>
      </w:r>
      <w:r>
        <w:fldChar w:fldCharType="separate"/>
      </w:r>
      <w:r w:rsidRPr="00297EAF">
        <w:rPr>
          <w:lang w:val="sv-SE"/>
        </w:rPr>
        <w:t>91</w:t>
      </w:r>
      <w:r>
        <w:fldChar w:fldCharType="end"/>
      </w:r>
    </w:p>
    <w:p w14:paraId="4AB5C058" w14:textId="7FDFAAC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19.19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SAES19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_Toc204680782 \h </w:instrText>
      </w:r>
      <w:r>
        <w:fldChar w:fldCharType="separate"/>
      </w:r>
      <w:r w:rsidRPr="00297EAF">
        <w:rPr>
          <w:lang w:val="fr-FR"/>
        </w:rPr>
        <w:t>91</w:t>
      </w:r>
      <w:r>
        <w:fldChar w:fldCharType="end"/>
      </w:r>
    </w:p>
    <w:p w14:paraId="39A0D2F3" w14:textId="449B2AF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SAES19-non3GPP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_Toc204680783 \h </w:instrText>
      </w:r>
      <w:r>
        <w:fldChar w:fldCharType="separate"/>
      </w:r>
      <w:r w:rsidRPr="00297EAF">
        <w:rPr>
          <w:lang w:val="fr-FR"/>
        </w:rPr>
        <w:t>93</w:t>
      </w:r>
      <w:r>
        <w:fldChar w:fldCharType="end"/>
      </w:r>
    </w:p>
    <w:p w14:paraId="69C98C17" w14:textId="37ACE5E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TEI19_NetShare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_Toc204680784 \h </w:instrText>
      </w:r>
      <w:r>
        <w:fldChar w:fldCharType="separate"/>
      </w:r>
      <w:r w:rsidRPr="00297EAF">
        <w:rPr>
          <w:lang w:val="fr-FR"/>
        </w:rPr>
        <w:t>93</w:t>
      </w:r>
      <w:r>
        <w:fldChar w:fldCharType="end"/>
      </w:r>
    </w:p>
    <w:p w14:paraId="74104A0F" w14:textId="36D8DD0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FRMCS_Ph5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_Toc204680785 \h </w:instrText>
      </w:r>
      <w:r>
        <w:fldChar w:fldCharType="separate"/>
      </w:r>
      <w:r w:rsidRPr="00297EAF">
        <w:rPr>
          <w:lang w:val="fr-FR"/>
        </w:rPr>
        <w:t>93</w:t>
      </w:r>
      <w:r>
        <w:fldChar w:fldCharType="end"/>
      </w:r>
    </w:p>
    <w:p w14:paraId="2FF61D62" w14:textId="311F31D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TEI19_RVAS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_Toc204680786 \h </w:instrText>
      </w:r>
      <w:r>
        <w:fldChar w:fldCharType="separate"/>
      </w:r>
      <w:r w:rsidRPr="00297EAF">
        <w:rPr>
          <w:lang w:val="fr-FR"/>
        </w:rPr>
        <w:t>96</w:t>
      </w:r>
      <w:r>
        <w:fldChar w:fldCharType="end"/>
      </w:r>
    </w:p>
    <w:p w14:paraId="0FD1FCDD" w14:textId="1454D17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TEI19_OBGAD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_Toc204680787 \h </w:instrText>
      </w:r>
      <w:r>
        <w:fldChar w:fldCharType="separate"/>
      </w:r>
      <w:r w:rsidRPr="00297EAF">
        <w:rPr>
          <w:lang w:val="fr-FR"/>
        </w:rPr>
        <w:t>96</w:t>
      </w:r>
      <w:r>
        <w:fldChar w:fldCharType="end"/>
      </w:r>
    </w:p>
    <w:p w14:paraId="05DE6FF9" w14:textId="5EB9E52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TEI19_NFsel_by_tPLMN</w:t>
      </w:r>
      <w:r>
        <w:tab/>
      </w:r>
      <w:r>
        <w:fldChar w:fldCharType="begin"/>
      </w:r>
      <w:r>
        <w:instrText xml:space="preserve"> PAGEREF _Toc204680788 \h </w:instrText>
      </w:r>
      <w:r>
        <w:fldChar w:fldCharType="separate"/>
      </w:r>
      <w:r>
        <w:t>96</w:t>
      </w:r>
      <w:r>
        <w:fldChar w:fldCharType="end"/>
      </w:r>
    </w:p>
    <w:p w14:paraId="417A5416" w14:textId="6F47B38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eEDGE_5GC_Ph3</w:t>
      </w:r>
      <w:r>
        <w:tab/>
      </w:r>
      <w:r>
        <w:fldChar w:fldCharType="begin"/>
      </w:r>
      <w:r>
        <w:instrText xml:space="preserve"> PAGEREF _Toc204680789 \h </w:instrText>
      </w:r>
      <w:r>
        <w:fldChar w:fldCharType="separate"/>
      </w:r>
      <w:r>
        <w:t>96</w:t>
      </w:r>
      <w:r>
        <w:fldChar w:fldCharType="end"/>
      </w:r>
    </w:p>
    <w:p w14:paraId="0CF8A56A" w14:textId="6228F6D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MPS4msg</w:t>
      </w:r>
      <w:r>
        <w:tab/>
      </w:r>
      <w:r>
        <w:fldChar w:fldCharType="begin"/>
      </w:r>
      <w:r>
        <w:instrText xml:space="preserve"> PAGEREF _Toc204680790 \h </w:instrText>
      </w:r>
      <w:r>
        <w:fldChar w:fldCharType="separate"/>
      </w:r>
      <w:r>
        <w:t>96</w:t>
      </w:r>
      <w:r>
        <w:fldChar w:fldCharType="end"/>
      </w:r>
    </w:p>
    <w:p w14:paraId="39EE89AF" w14:textId="402B10A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UIA_ARC</w:t>
      </w:r>
      <w:r>
        <w:tab/>
      </w:r>
      <w:r>
        <w:fldChar w:fldCharType="begin"/>
      </w:r>
      <w:r>
        <w:instrText xml:space="preserve"> PAGEREF _Toc204680791 \h </w:instrText>
      </w:r>
      <w:r>
        <w:fldChar w:fldCharType="separate"/>
      </w:r>
      <w:r>
        <w:t>97</w:t>
      </w:r>
      <w:r>
        <w:fldChar w:fldCharType="end"/>
      </w:r>
    </w:p>
    <w:p w14:paraId="0F24BE91" w14:textId="6AD00A0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TEI19_SLUPiR</w:t>
      </w:r>
      <w:r>
        <w:tab/>
      </w:r>
      <w:r>
        <w:fldChar w:fldCharType="begin"/>
      </w:r>
      <w:r>
        <w:instrText xml:space="preserve"> PAGEREF _Toc204680792 \h </w:instrText>
      </w:r>
      <w:r>
        <w:fldChar w:fldCharType="separate"/>
      </w:r>
      <w:r>
        <w:t>103</w:t>
      </w:r>
      <w:r>
        <w:fldChar w:fldCharType="end"/>
      </w:r>
    </w:p>
    <w:p w14:paraId="0FAF78CD" w14:textId="5CDA983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TEI19_QME</w:t>
      </w:r>
      <w:r>
        <w:tab/>
      </w:r>
      <w:r>
        <w:fldChar w:fldCharType="begin"/>
      </w:r>
      <w:r>
        <w:instrText xml:space="preserve"> PAGEREF _Toc204680793 \h </w:instrText>
      </w:r>
      <w:r>
        <w:fldChar w:fldCharType="separate"/>
      </w:r>
      <w:r>
        <w:t>103</w:t>
      </w:r>
      <w:r>
        <w:fldChar w:fldCharType="end"/>
      </w:r>
    </w:p>
    <w:p w14:paraId="59BA05D2" w14:textId="4FE46AF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UAS_Ph3</w:t>
      </w:r>
      <w:r>
        <w:tab/>
      </w:r>
      <w:r>
        <w:fldChar w:fldCharType="begin"/>
      </w:r>
      <w:r>
        <w:instrText xml:space="preserve"> PAGEREF _Toc204680794 \h </w:instrText>
      </w:r>
      <w:r>
        <w:fldChar w:fldCharType="separate"/>
      </w:r>
      <w:r>
        <w:t>103</w:t>
      </w:r>
      <w:r>
        <w:fldChar w:fldCharType="end"/>
      </w:r>
    </w:p>
    <w:p w14:paraId="507E2FB7" w14:textId="33EDE4C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eLSAPP</w:t>
      </w:r>
      <w:r>
        <w:tab/>
      </w:r>
      <w:r>
        <w:fldChar w:fldCharType="begin"/>
      </w:r>
      <w:r>
        <w:instrText xml:space="preserve"> PAGEREF _Toc204680795 \h </w:instrText>
      </w:r>
      <w:r>
        <w:fldChar w:fldCharType="separate"/>
      </w:r>
      <w:r>
        <w:t>103</w:t>
      </w:r>
      <w:r>
        <w:fldChar w:fldCharType="end"/>
      </w:r>
    </w:p>
    <w:p w14:paraId="13F964F0" w14:textId="3CC2B22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SEALDD_Ph2</w:t>
      </w:r>
      <w:r>
        <w:tab/>
      </w:r>
      <w:r>
        <w:fldChar w:fldCharType="begin"/>
      </w:r>
      <w:r>
        <w:instrText xml:space="preserve"> PAGEREF _Toc204680796 \h </w:instrText>
      </w:r>
      <w:r>
        <w:fldChar w:fldCharType="separate"/>
      </w:r>
      <w:r>
        <w:t>106</w:t>
      </w:r>
      <w:r>
        <w:fldChar w:fldCharType="end"/>
      </w:r>
    </w:p>
    <w:p w14:paraId="61A1FC6A" w14:textId="133FF34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5GSAT_Ph3_ARCH</w:t>
      </w:r>
      <w:r>
        <w:tab/>
      </w:r>
      <w:r>
        <w:fldChar w:fldCharType="begin"/>
      </w:r>
      <w:r>
        <w:instrText xml:space="preserve"> PAGEREF _Toc204680797 \h </w:instrText>
      </w:r>
      <w:r>
        <w:fldChar w:fldCharType="separate"/>
      </w:r>
      <w:r>
        <w:t>110</w:t>
      </w:r>
      <w:r>
        <w:fldChar w:fldCharType="end"/>
      </w:r>
    </w:p>
    <w:p w14:paraId="1E5D5550" w14:textId="2FDF0E9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TEI19_ProSe_NPN</w:t>
      </w:r>
      <w:r>
        <w:tab/>
      </w:r>
      <w:r>
        <w:fldChar w:fldCharType="begin"/>
      </w:r>
      <w:r>
        <w:instrText xml:space="preserve"> PAGEREF _Toc204680798 \h </w:instrText>
      </w:r>
      <w:r>
        <w:fldChar w:fldCharType="separate"/>
      </w:r>
      <w:r>
        <w:t>122</w:t>
      </w:r>
      <w:r>
        <w:fldChar w:fldCharType="end"/>
      </w:r>
    </w:p>
    <w:p w14:paraId="7D9E99A1" w14:textId="4367E3C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5G_ProSe_Ph3</w:t>
      </w:r>
      <w:r>
        <w:tab/>
      </w:r>
      <w:r>
        <w:fldChar w:fldCharType="begin"/>
      </w:r>
      <w:r>
        <w:instrText xml:space="preserve"> PAGEREF _Toc204680799 \h </w:instrText>
      </w:r>
      <w:r>
        <w:fldChar w:fldCharType="separate"/>
      </w:r>
      <w:r>
        <w:t>122</w:t>
      </w:r>
      <w:r>
        <w:fldChar w:fldCharType="end"/>
      </w:r>
    </w:p>
    <w:p w14:paraId="48789ED6" w14:textId="61F82E1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UPEAS_Ph2</w:t>
      </w:r>
      <w:r>
        <w:tab/>
      </w:r>
      <w:r>
        <w:fldChar w:fldCharType="begin"/>
      </w:r>
      <w:r>
        <w:instrText xml:space="preserve"> PAGEREF _Toc204680800 \h </w:instrText>
      </w:r>
      <w:r>
        <w:fldChar w:fldCharType="separate"/>
      </w:r>
      <w:r>
        <w:t>132</w:t>
      </w:r>
      <w:r>
        <w:fldChar w:fldCharType="end"/>
      </w:r>
    </w:p>
    <w:p w14:paraId="56726091" w14:textId="1206624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eNetAE19</w:t>
      </w:r>
      <w:r>
        <w:tab/>
      </w:r>
      <w:r>
        <w:fldChar w:fldCharType="begin"/>
      </w:r>
      <w:r>
        <w:instrText xml:space="preserve"> PAGEREF _Toc204680801 \h </w:instrText>
      </w:r>
      <w:r>
        <w:fldChar w:fldCharType="separate"/>
      </w:r>
      <w:r>
        <w:t>132</w:t>
      </w:r>
      <w:r>
        <w:fldChar w:fldCharType="end"/>
      </w:r>
    </w:p>
    <w:p w14:paraId="7CEF78EF" w14:textId="3165CAA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AIML_CN</w:t>
      </w:r>
      <w:r>
        <w:tab/>
      </w:r>
      <w:r>
        <w:fldChar w:fldCharType="begin"/>
      </w:r>
      <w:r>
        <w:instrText xml:space="preserve"> PAGEREF _Toc204680802 \h </w:instrText>
      </w:r>
      <w:r>
        <w:fldChar w:fldCharType="separate"/>
      </w:r>
      <w:r>
        <w:t>132</w:t>
      </w:r>
      <w:r>
        <w:fldChar w:fldCharType="end"/>
      </w:r>
    </w:p>
    <w:p w14:paraId="09FF5600" w14:textId="7D47E61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NG_RTC_Ph2</w:t>
      </w:r>
      <w:r>
        <w:tab/>
      </w:r>
      <w:r>
        <w:fldChar w:fldCharType="begin"/>
      </w:r>
      <w:r>
        <w:instrText xml:space="preserve"> PAGEREF _Toc204680803 \h </w:instrText>
      </w:r>
      <w:r>
        <w:fldChar w:fldCharType="separate"/>
      </w:r>
      <w:r>
        <w:t>132</w:t>
      </w:r>
      <w:r>
        <w:fldChar w:fldCharType="end"/>
      </w:r>
    </w:p>
    <w:p w14:paraId="2392E424" w14:textId="4686470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AIML_App</w:t>
      </w:r>
      <w:r>
        <w:tab/>
      </w:r>
      <w:r>
        <w:fldChar w:fldCharType="begin"/>
      </w:r>
      <w:r>
        <w:instrText xml:space="preserve"> PAGEREF _Toc204680804 \h </w:instrText>
      </w:r>
      <w:r>
        <w:fldChar w:fldCharType="separate"/>
      </w:r>
      <w:r>
        <w:t>137</w:t>
      </w:r>
      <w:r>
        <w:fldChar w:fldCharType="end"/>
      </w:r>
    </w:p>
    <w:p w14:paraId="5546FE03" w14:textId="02F8BB5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Metaverse_App</w:t>
      </w:r>
      <w:r>
        <w:tab/>
      </w:r>
      <w:r>
        <w:fldChar w:fldCharType="begin"/>
      </w:r>
      <w:r>
        <w:instrText xml:space="preserve"> PAGEREF _Toc204680805 \h </w:instrText>
      </w:r>
      <w:r>
        <w:fldChar w:fldCharType="separate"/>
      </w:r>
      <w:r>
        <w:t>139</w:t>
      </w:r>
      <w:r>
        <w:fldChar w:fldCharType="end"/>
      </w:r>
    </w:p>
    <w:p w14:paraId="1F8B9721" w14:textId="30D38D4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VMR_Ph2</w:t>
      </w:r>
      <w:r>
        <w:tab/>
      </w:r>
      <w:r>
        <w:fldChar w:fldCharType="begin"/>
      </w:r>
      <w:r>
        <w:instrText xml:space="preserve"> PAGEREF _Toc204680806 \h </w:instrText>
      </w:r>
      <w:r>
        <w:fldChar w:fldCharType="separate"/>
      </w:r>
      <w:r>
        <w:t>143</w:t>
      </w:r>
      <w:r>
        <w:fldChar w:fldCharType="end"/>
      </w:r>
    </w:p>
    <w:p w14:paraId="49317EE4" w14:textId="789B35B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eCallCEN</w:t>
      </w:r>
      <w:r>
        <w:tab/>
      </w:r>
      <w:r>
        <w:fldChar w:fldCharType="begin"/>
      </w:r>
      <w:r>
        <w:instrText xml:space="preserve"> PAGEREF _Toc204680807 \h </w:instrText>
      </w:r>
      <w:r>
        <w:fldChar w:fldCharType="separate"/>
      </w:r>
      <w:r>
        <w:t>143</w:t>
      </w:r>
      <w:r>
        <w:fldChar w:fldCharType="end"/>
      </w:r>
    </w:p>
    <w:p w14:paraId="0ADDC99F" w14:textId="58BFE22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MASSS</w:t>
      </w:r>
      <w:r>
        <w:tab/>
      </w:r>
      <w:r>
        <w:fldChar w:fldCharType="begin"/>
      </w:r>
      <w:r>
        <w:instrText xml:space="preserve"> PAGEREF _Toc204680808 \h </w:instrText>
      </w:r>
      <w:r>
        <w:fldChar w:fldCharType="separate"/>
      </w:r>
      <w:r>
        <w:t>144</w:t>
      </w:r>
      <w:r>
        <w:fldChar w:fldCharType="end"/>
      </w:r>
    </w:p>
    <w:p w14:paraId="798C959A" w14:textId="12D4D30F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TEI19_TIME_SUB_EPS</w:t>
      </w:r>
      <w:r>
        <w:tab/>
      </w:r>
      <w:r>
        <w:fldChar w:fldCharType="begin"/>
      </w:r>
      <w:r>
        <w:instrText xml:space="preserve"> PAGEREF _Toc204680809 \h </w:instrText>
      </w:r>
      <w:r>
        <w:fldChar w:fldCharType="separate"/>
      </w:r>
      <w:r>
        <w:t>148</w:t>
      </w:r>
      <w:r>
        <w:fldChar w:fldCharType="end"/>
      </w:r>
    </w:p>
    <w:p w14:paraId="215421AB" w14:textId="3D225C5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19.47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5G_Femto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_Toc204680810 \h </w:instrText>
      </w:r>
      <w:r>
        <w:fldChar w:fldCharType="separate"/>
      </w:r>
      <w:r w:rsidRPr="00297EAF">
        <w:rPr>
          <w:lang w:val="sv-SE"/>
        </w:rPr>
        <w:t>148</w:t>
      </w:r>
      <w:r>
        <w:fldChar w:fldCharType="end"/>
      </w:r>
    </w:p>
    <w:p w14:paraId="339C662D" w14:textId="14A2BD0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19.48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XRM_Ph2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_Toc204680811 \h </w:instrText>
      </w:r>
      <w:r>
        <w:fldChar w:fldCharType="separate"/>
      </w:r>
      <w:r w:rsidRPr="00297EAF">
        <w:rPr>
          <w:lang w:val="sv-SE"/>
        </w:rPr>
        <w:t>148</w:t>
      </w:r>
      <w:r>
        <w:fldChar w:fldCharType="end"/>
      </w:r>
    </w:p>
    <w:p w14:paraId="1208AA03" w14:textId="79AA726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19.49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5GSAT_Ph3_App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_Toc204680812 \h </w:instrText>
      </w:r>
      <w:r>
        <w:fldChar w:fldCharType="separate"/>
      </w:r>
      <w:r w:rsidRPr="00297EAF">
        <w:rPr>
          <w:lang w:val="sv-SE"/>
        </w:rPr>
        <w:t>150</w:t>
      </w:r>
      <w:r>
        <w:fldChar w:fldCharType="end"/>
      </w:r>
    </w:p>
    <w:p w14:paraId="716EEA83" w14:textId="4E1A964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XRM_Ph2_App</w:t>
      </w:r>
      <w:r>
        <w:tab/>
      </w:r>
      <w:r>
        <w:fldChar w:fldCharType="begin"/>
      </w:r>
      <w:r>
        <w:instrText xml:space="preserve"> PAGEREF _Toc204680813 \h </w:instrText>
      </w:r>
      <w:r>
        <w:fldChar w:fldCharType="separate"/>
      </w:r>
      <w:r>
        <w:t>152</w:t>
      </w:r>
      <w:r>
        <w:fldChar w:fldCharType="end"/>
      </w:r>
    </w:p>
    <w:p w14:paraId="472790FC" w14:textId="4C8C9F7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UEP19</w:t>
      </w:r>
      <w:r>
        <w:tab/>
      </w:r>
      <w:r>
        <w:fldChar w:fldCharType="begin"/>
      </w:r>
      <w:r>
        <w:instrText xml:space="preserve"> PAGEREF _Toc204680814 \h </w:instrText>
      </w:r>
      <w:r>
        <w:fldChar w:fldCharType="separate"/>
      </w:r>
      <w:r>
        <w:t>153</w:t>
      </w:r>
      <w:r>
        <w:fldChar w:fldCharType="end"/>
      </w:r>
    </w:p>
    <w:p w14:paraId="53F1F4E1" w14:textId="2829220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CAPIF_Ph3</w:t>
      </w:r>
      <w:r>
        <w:tab/>
      </w:r>
      <w:r>
        <w:fldChar w:fldCharType="begin"/>
      </w:r>
      <w:r>
        <w:instrText xml:space="preserve"> PAGEREF _Toc204680815 \h </w:instrText>
      </w:r>
      <w:r>
        <w:fldChar w:fldCharType="separate"/>
      </w:r>
      <w:r>
        <w:t>153</w:t>
      </w:r>
      <w:r>
        <w:fldChar w:fldCharType="end"/>
      </w:r>
    </w:p>
    <w:p w14:paraId="044C33B5" w14:textId="5B32F5C1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5GMARCH_Ph3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_Toc204680816 \h </w:instrText>
      </w:r>
      <w:r>
        <w:fldChar w:fldCharType="separate"/>
      </w:r>
      <w:r w:rsidRPr="00297EAF">
        <w:rPr>
          <w:lang w:val="fr-FR"/>
        </w:rPr>
        <w:t>153</w:t>
      </w:r>
      <w:r>
        <w:fldChar w:fldCharType="end"/>
      </w:r>
    </w:p>
    <w:p w14:paraId="7A6863AB" w14:textId="549A9AC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Non3GPPMob_Sec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_Toc204680817 \h </w:instrText>
      </w:r>
      <w:r>
        <w:fldChar w:fldCharType="separate"/>
      </w:r>
      <w:r w:rsidRPr="00297EAF">
        <w:rPr>
          <w:lang w:val="fr-FR"/>
        </w:rPr>
        <w:t>153</w:t>
      </w:r>
      <w:r>
        <w:fldChar w:fldCharType="end"/>
      </w:r>
    </w:p>
    <w:p w14:paraId="11C48AD0" w14:textId="2238003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NORDAT_CP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_Toc204680818 \h </w:instrText>
      </w:r>
      <w:r>
        <w:fldChar w:fldCharType="separate"/>
      </w:r>
      <w:r w:rsidRPr="00297EAF">
        <w:rPr>
          <w:lang w:val="fr-FR"/>
        </w:rPr>
        <w:t>154</w:t>
      </w:r>
      <w:r>
        <w:fldChar w:fldCharType="end"/>
      </w:r>
    </w:p>
    <w:p w14:paraId="3C0E126C" w14:textId="15DFF89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TEI19_DLPMR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_Toc204680819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02E5904E" w14:textId="2836654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RedInfExp_SBI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_Toc204680820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3BDDB65C" w14:textId="03EB81D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TEI19_SliceSel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_Toc204680821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43A9BFD7" w14:textId="59ACBEE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TEI19_PRUE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_Toc204680822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62317278" w14:textId="201F1DE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EnergySys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_Toc204680823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1E015DDB" w14:textId="253C39E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PWS_NTN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_Toc204680824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357A627E" w14:textId="52C42B8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MMTel_App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_Toc204680825 \h </w:instrText>
      </w:r>
      <w:r>
        <w:fldChar w:fldCharType="separate"/>
      </w:r>
      <w:r w:rsidRPr="00297EAF">
        <w:rPr>
          <w:lang w:val="fr-FR"/>
        </w:rPr>
        <w:t>163</w:t>
      </w:r>
      <w:r>
        <w:fldChar w:fldCharType="end"/>
      </w:r>
    </w:p>
    <w:p w14:paraId="33213DA3" w14:textId="5D0C804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TEI19_ADAES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_Toc204680826 \h </w:instrText>
      </w:r>
      <w:r>
        <w:fldChar w:fldCharType="separate"/>
      </w:r>
      <w:r w:rsidRPr="00297EAF">
        <w:rPr>
          <w:lang w:val="fr-FR"/>
        </w:rPr>
        <w:t>164</w:t>
      </w:r>
      <w:r>
        <w:fldChar w:fldCharType="end"/>
      </w:r>
    </w:p>
    <w:p w14:paraId="1D466318" w14:textId="7CAC566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SMPC19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_Toc204680827 \h </w:instrText>
      </w:r>
      <w:r>
        <w:fldChar w:fldCharType="separate"/>
      </w:r>
      <w:r w:rsidRPr="00297EAF">
        <w:rPr>
          <w:lang w:val="fr-FR"/>
        </w:rPr>
        <w:t>164</w:t>
      </w:r>
      <w:r>
        <w:fldChar w:fldCharType="end"/>
      </w:r>
    </w:p>
    <w:p w14:paraId="30545122" w14:textId="603CEE1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IPD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_Toc204680828 \h </w:instrText>
      </w:r>
      <w:r>
        <w:fldChar w:fldCharType="separate"/>
      </w:r>
      <w:r w:rsidRPr="00297EAF">
        <w:rPr>
          <w:lang w:val="fr-FR"/>
        </w:rPr>
        <w:t>164</w:t>
      </w:r>
      <w:r>
        <w:fldChar w:fldCharType="end"/>
      </w:r>
    </w:p>
    <w:p w14:paraId="2DB94EC8" w14:textId="15F298D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TEI19_MVOSNS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_Toc204680829 \h </w:instrText>
      </w:r>
      <w:r>
        <w:fldChar w:fldCharType="separate"/>
      </w:r>
      <w:r w:rsidRPr="00297EAF">
        <w:rPr>
          <w:lang w:val="fr-FR"/>
        </w:rPr>
        <w:t>164</w:t>
      </w:r>
      <w:r>
        <w:fldChar w:fldCharType="end"/>
      </w:r>
    </w:p>
    <w:p w14:paraId="391028CC" w14:textId="129B6C0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IMS_RES-CT</w:t>
      </w:r>
      <w:r>
        <w:tab/>
      </w:r>
      <w:r>
        <w:fldChar w:fldCharType="begin"/>
      </w:r>
      <w:r>
        <w:instrText xml:space="preserve"> PAGEREF _Toc204680830 \h </w:instrText>
      </w:r>
      <w:r>
        <w:fldChar w:fldCharType="separate"/>
      </w:r>
      <w:r>
        <w:t>164</w:t>
      </w:r>
      <w:r>
        <w:fldChar w:fldCharType="end"/>
      </w:r>
    </w:p>
    <w:p w14:paraId="3BF9E14B" w14:textId="32CA208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AMD_PRO-MED-CT</w:t>
      </w:r>
      <w:r>
        <w:tab/>
      </w:r>
      <w:r>
        <w:fldChar w:fldCharType="begin"/>
      </w:r>
      <w:r>
        <w:instrText xml:space="preserve"> PAGEREF _Toc204680831 \h </w:instrText>
      </w:r>
      <w:r>
        <w:fldChar w:fldCharType="separate"/>
      </w:r>
      <w:r>
        <w:t>164</w:t>
      </w:r>
      <w:r>
        <w:fldChar w:fldCharType="end"/>
      </w:r>
    </w:p>
    <w:p w14:paraId="7C44C326" w14:textId="66117BA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TEI19_ARP3E-CT</w:t>
      </w:r>
      <w:r>
        <w:tab/>
      </w:r>
      <w:r>
        <w:fldChar w:fldCharType="begin"/>
      </w:r>
      <w:r>
        <w:instrText xml:space="preserve"> PAGEREF _Toc204680832 \h </w:instrText>
      </w:r>
      <w:r>
        <w:fldChar w:fldCharType="separate"/>
      </w:r>
      <w:r>
        <w:t>164</w:t>
      </w:r>
      <w:r>
        <w:fldChar w:fldCharType="end"/>
      </w:r>
    </w:p>
    <w:p w14:paraId="74FF7EE4" w14:textId="1B4FDBA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AmbientIoT-CT</w:t>
      </w:r>
      <w:r>
        <w:tab/>
      </w:r>
      <w:r>
        <w:fldChar w:fldCharType="begin"/>
      </w:r>
      <w:r>
        <w:instrText xml:space="preserve"> PAGEREF _Toc204680833 \h </w:instrText>
      </w:r>
      <w:r>
        <w:fldChar w:fldCharType="separate"/>
      </w:r>
      <w:r>
        <w:t>164</w:t>
      </w:r>
      <w:r>
        <w:fldChar w:fldCharType="end"/>
      </w:r>
    </w:p>
    <w:p w14:paraId="08B3D4DC" w14:textId="7741D5B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Rel-19 Work item or Study item</w:t>
      </w:r>
      <w:r>
        <w:tab/>
      </w:r>
      <w:r>
        <w:fldChar w:fldCharType="begin"/>
      </w:r>
      <w:r>
        <w:instrText xml:space="preserve"> PAGEREF _Toc204680834 \h </w:instrText>
      </w:r>
      <w:r>
        <w:fldChar w:fldCharType="separate"/>
      </w:r>
      <w:r>
        <w:t>171</w:t>
      </w:r>
      <w:r>
        <w:fldChar w:fldCharType="end"/>
      </w:r>
    </w:p>
    <w:p w14:paraId="75F9C247" w14:textId="70908D75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items</w:t>
      </w:r>
      <w:r>
        <w:tab/>
      </w:r>
      <w:r>
        <w:fldChar w:fldCharType="begin"/>
      </w:r>
      <w:r>
        <w:instrText xml:space="preserve"> PAGEREF _Toc204680835 \h </w:instrText>
      </w:r>
      <w:r>
        <w:fldChar w:fldCharType="separate"/>
      </w:r>
      <w:r>
        <w:t>171</w:t>
      </w:r>
      <w:r>
        <w:fldChar w:fldCharType="end"/>
      </w:r>
    </w:p>
    <w:p w14:paraId="099F0D24" w14:textId="5732F42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FS_MINT_Ph2</w:t>
      </w:r>
      <w:r>
        <w:tab/>
      </w:r>
      <w:r>
        <w:fldChar w:fldCharType="begin"/>
      </w:r>
      <w:r>
        <w:instrText xml:space="preserve"> PAGEREF _Toc204680836 \h </w:instrText>
      </w:r>
      <w:r>
        <w:fldChar w:fldCharType="separate"/>
      </w:r>
      <w:r>
        <w:t>171</w:t>
      </w:r>
      <w:r>
        <w:fldChar w:fldCharType="end"/>
      </w:r>
    </w:p>
    <w:p w14:paraId="35C7CE8F" w14:textId="70063544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_Toc204680837 \h </w:instrText>
      </w:r>
      <w:r>
        <w:fldChar w:fldCharType="separate"/>
      </w:r>
      <w:r>
        <w:t>173</w:t>
      </w:r>
      <w:r>
        <w:fldChar w:fldCharType="end"/>
      </w:r>
    </w:p>
    <w:p w14:paraId="4D4C0B6E" w14:textId="6C1F914D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Review of 3GPP Work Plan</w:t>
      </w:r>
      <w:r>
        <w:tab/>
      </w:r>
      <w:r>
        <w:fldChar w:fldCharType="begin"/>
      </w:r>
      <w:r>
        <w:instrText xml:space="preserve"> PAGEREF _Toc204680838 \h </w:instrText>
      </w:r>
      <w:r>
        <w:fldChar w:fldCharType="separate"/>
      </w:r>
      <w:r>
        <w:t>173</w:t>
      </w:r>
      <w:r>
        <w:fldChar w:fldCharType="end"/>
      </w:r>
    </w:p>
    <w:p w14:paraId="795F5FBC" w14:textId="58630612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_Toc204680839 \h </w:instrText>
      </w:r>
      <w:r>
        <w:fldChar w:fldCharType="separate"/>
      </w:r>
      <w:r>
        <w:t>173</w:t>
      </w:r>
      <w:r>
        <w:fldChar w:fldCharType="end"/>
      </w:r>
    </w:p>
    <w:p w14:paraId="5AE8BB43" w14:textId="0A144CCB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Close of Meeting</w:t>
      </w:r>
      <w:r>
        <w:tab/>
      </w:r>
      <w:r>
        <w:fldChar w:fldCharType="begin"/>
      </w:r>
      <w:r>
        <w:instrText xml:space="preserve"> PAGEREF _Toc204680840 \h </w:instrText>
      </w:r>
      <w:r>
        <w:fldChar w:fldCharType="separate"/>
      </w:r>
      <w:r>
        <w:t>173</w:t>
      </w:r>
      <w:r>
        <w:fldChar w:fldCharType="end"/>
      </w:r>
    </w:p>
    <w:p w14:paraId="6AD05645" w14:textId="2D64DEDE" w:rsidR="006E7AF6" w:rsidRDefault="006E7AF6" w:rsidP="006E7AF6">
      <w:r>
        <w:fldChar w:fldCharType="end"/>
      </w:r>
    </w:p>
    <w:p w14:paraId="1EA64AB3" w14:textId="77777777" w:rsidR="006E7AF6" w:rsidRDefault="006E7AF6" w:rsidP="006E7AF6">
      <w:pPr>
        <w:pStyle w:val="Heading2"/>
      </w:pPr>
      <w:r>
        <w:br w:type="page"/>
      </w:r>
      <w:bookmarkStart w:id="0" w:name="_Toc204680582"/>
      <w:r>
        <w:t>1</w:t>
      </w:r>
      <w:r>
        <w:tab/>
        <w:t>Opening &amp; welcome</w:t>
      </w:r>
      <w:bookmarkEnd w:id="0"/>
    </w:p>
    <w:p w14:paraId="610AD49D" w14:textId="77777777" w:rsidR="006E7AF6" w:rsidRDefault="006E7AF6" w:rsidP="006E7AF6">
      <w:pPr>
        <w:pStyle w:val="Heading3"/>
      </w:pPr>
      <w:bookmarkStart w:id="1" w:name="_Toc204680583"/>
      <w:r>
        <w:t>1.1</w:t>
      </w:r>
      <w:r>
        <w:tab/>
        <w:t>Welcome speech</w:t>
      </w:r>
      <w:bookmarkEnd w:id="1"/>
    </w:p>
    <w:p w14:paraId="39E33476" w14:textId="77777777" w:rsidR="006E7AF6" w:rsidRDefault="006E7AF6" w:rsidP="006E7AF6">
      <w:pPr>
        <w:pStyle w:val="Heading3"/>
      </w:pPr>
      <w:bookmarkStart w:id="2" w:name="_Toc204680584"/>
      <w:r>
        <w:t>1.2</w:t>
      </w:r>
      <w:r>
        <w:tab/>
        <w:t>IPR declarations</w:t>
      </w:r>
      <w:bookmarkEnd w:id="2"/>
    </w:p>
    <w:p w14:paraId="795137C5" w14:textId="77777777" w:rsidR="006E7AF6" w:rsidRDefault="006E7AF6" w:rsidP="006E7AF6">
      <w:pPr>
        <w:pStyle w:val="Heading3"/>
      </w:pPr>
      <w:bookmarkStart w:id="3" w:name="_Toc204680585"/>
      <w:r>
        <w:t>1.3</w:t>
      </w:r>
      <w:r>
        <w:tab/>
        <w:t>Antitrust declarations</w:t>
      </w:r>
      <w:bookmarkEnd w:id="3"/>
    </w:p>
    <w:p w14:paraId="0652B2FE" w14:textId="77777777" w:rsidR="006E7AF6" w:rsidRDefault="006E7AF6" w:rsidP="006E7AF6">
      <w:pPr>
        <w:pStyle w:val="Heading3"/>
      </w:pPr>
      <w:bookmarkStart w:id="4" w:name="_Toc204680586"/>
      <w:r>
        <w:t>1.4</w:t>
      </w:r>
      <w:r>
        <w:tab/>
        <w:t>Others</w:t>
      </w:r>
      <w:bookmarkEnd w:id="4"/>
    </w:p>
    <w:p w14:paraId="00F2E3C2" w14:textId="337E55FC" w:rsidR="00976A26" w:rsidRPr="00976A26" w:rsidRDefault="00976A26" w:rsidP="00976A26">
      <w:r w:rsidRPr="00976A26">
        <w:rPr>
          <w:b/>
          <w:bCs/>
        </w:rPr>
        <w:t>Mr. Behrouz Aghili (Apple Inc.)</w:t>
      </w:r>
      <w:r w:rsidRPr="00976A26">
        <w:t xml:space="preserve"> and </w:t>
      </w:r>
      <w:r w:rsidRPr="00976A26">
        <w:rPr>
          <w:b/>
          <w:bCs/>
        </w:rPr>
        <w:t>Dr. Sung Hwan Won (Nokia Corporation)</w:t>
      </w:r>
      <w:r w:rsidRPr="00976A26">
        <w:t xml:space="preserve"> have been elected as CT1 Vice Chairs by acclamation.</w:t>
      </w:r>
    </w:p>
    <w:p w14:paraId="58CD05F2" w14:textId="77777777" w:rsidR="006E7AF6" w:rsidRDefault="006E7AF6" w:rsidP="006E7AF6">
      <w:pPr>
        <w:pStyle w:val="Heading2"/>
      </w:pPr>
      <w:bookmarkStart w:id="5" w:name="_Toc204680587"/>
      <w:r>
        <w:t>2</w:t>
      </w:r>
      <w:r>
        <w:tab/>
        <w:t>Agendas</w:t>
      </w:r>
      <w:bookmarkEnd w:id="5"/>
    </w:p>
    <w:p w14:paraId="27A47F45" w14:textId="189FC0C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 – agenda for Tdoc allocation</w:t>
      </w:r>
    </w:p>
    <w:p w14:paraId="37577F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040309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AABB2D" w14:textId="069C6C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 – agenda after Tdoc allocation deadline</w:t>
      </w:r>
    </w:p>
    <w:p w14:paraId="02269D1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275EC5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5EA8B04" w14:textId="102F37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 – agenda with proposed LS-actions</w:t>
      </w:r>
    </w:p>
    <w:p w14:paraId="185C228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2C1E2D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193596" w14:textId="1A6BCD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 – agenda at start of meeting</w:t>
      </w:r>
    </w:p>
    <w:p w14:paraId="398B0CD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47F3D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FC2E52" w14:textId="478B88E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CT1#155– agenda Thursday evening</w:t>
      </w:r>
    </w:p>
    <w:p w14:paraId="30C165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C3745C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97A47C" w14:textId="6547281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 – agenda at end of meeting</w:t>
      </w:r>
    </w:p>
    <w:p w14:paraId="3D9CAC2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8F2A39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A0D5A2" w14:textId="6202CF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time schedule for CT1#155</w:t>
      </w:r>
    </w:p>
    <w:p w14:paraId="1AFAA8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71B538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17AD3B1" w14:textId="77777777" w:rsidR="006E7AF6" w:rsidRDefault="006E7AF6" w:rsidP="006E7AF6">
      <w:pPr>
        <w:pStyle w:val="Heading2"/>
      </w:pPr>
      <w:bookmarkStart w:id="6" w:name="_Toc204680588"/>
      <w:r>
        <w:t>3</w:t>
      </w:r>
      <w:r>
        <w:tab/>
        <w:t>Reports</w:t>
      </w:r>
      <w:bookmarkEnd w:id="6"/>
    </w:p>
    <w:p w14:paraId="7C84D835" w14:textId="0B00DA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CT1#154 meeting report for approval</w:t>
      </w:r>
    </w:p>
    <w:p w14:paraId="1D2D0FA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59A02DA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8CE8952" w14:textId="77777777" w:rsidR="006E7AF6" w:rsidRDefault="006E7AF6" w:rsidP="006E7AF6">
      <w:pPr>
        <w:pStyle w:val="Heading2"/>
      </w:pPr>
      <w:bookmarkStart w:id="7" w:name="_Toc204680589"/>
      <w:r>
        <w:t>4</w:t>
      </w:r>
      <w:r>
        <w:tab/>
        <w:t>Input Liaison statements</w:t>
      </w:r>
      <w:bookmarkEnd w:id="7"/>
    </w:p>
    <w:p w14:paraId="78AAD278" w14:textId="77777777" w:rsidR="006E7AF6" w:rsidRDefault="006E7AF6" w:rsidP="006E7AF6">
      <w:pPr>
        <w:pStyle w:val="Heading3"/>
      </w:pPr>
      <w:bookmarkStart w:id="8" w:name="_Toc204680590"/>
      <w:r>
        <w:t>4.1</w:t>
      </w:r>
      <w:r>
        <w:tab/>
        <w:t>Incoming LSs</w:t>
      </w:r>
      <w:bookmarkEnd w:id="8"/>
    </w:p>
    <w:p w14:paraId="118D7EA0" w14:textId="18E5A8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Next Generation eCall</w:t>
      </w:r>
    </w:p>
    <w:p w14:paraId="46A31A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SA WG1, 3GPP SA WG2, 3GPP CT WG1, 3GPP TSG SA, 3GPP TSG CT and ETSI TC MSG,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CEN/TC 278/WG 15 “eSafety”</w:t>
      </w:r>
    </w:p>
    <w:p w14:paraId="26959C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E2D589" w14:textId="47ED5EF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SL Ranging and Short-range based positioning management procedures</w:t>
      </w:r>
    </w:p>
    <w:p w14:paraId="673B91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C3-251572, to SA6,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14:paraId="35F2827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612AF7" w14:textId="799F2D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53D9D32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C4-251432, to RAN2, cc CT1, SA2,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47EA959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8C8132" w14:textId="2E319E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53872D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C4-251475, to SA3-LI, cc SA2, SA4,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367030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3850A4" w14:textId="3E16EF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Encoding of (S)RTP Multiplexed Media Identification Information</w:t>
      </w:r>
    </w:p>
    <w:p w14:paraId="4C6312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C4-251476, to CT1, CT3, SA4,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5205F2F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17785B" w14:textId="43F9FAC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feedback for IMS resiliency study</w:t>
      </w:r>
    </w:p>
    <w:p w14:paraId="2D2C58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C4-251492, to SA2, cc CT1,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3F5293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DADC91" w14:textId="444CF7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CT1 and CT4 on maximum warning message size</w:t>
      </w:r>
    </w:p>
    <w:p w14:paraId="6B422C7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R2-2501586, to CT1, CT4,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1213B2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9B49AE" w14:textId="2FC1409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paging capability loss issue</w:t>
      </w:r>
    </w:p>
    <w:p w14:paraId="0A55D9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R2-2503172, to SA2, RAN3,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2977F0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EA993F" w14:textId="286BEDB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emergency call back and paging</w:t>
      </w:r>
    </w:p>
    <w:p w14:paraId="297027B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R3-252402, to SA2, RAN2,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RAN3</w:t>
      </w:r>
    </w:p>
    <w:p w14:paraId="0BC16A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69C851" w14:textId="16915A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Privacy and security aspects regarding DC management by the network</w:t>
      </w:r>
    </w:p>
    <w:p w14:paraId="6FE1F1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S2-2504207, to SA3,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1EA53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5A9C453" w14:textId="3FF6C9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multiplexing capability negotiation</w:t>
      </w:r>
    </w:p>
    <w:p w14:paraId="0CB92F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S2-2504209,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48B46F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E540F8" w14:textId="31723C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AIoT device identifier length</w:t>
      </w:r>
    </w:p>
    <w:p w14:paraId="5CCD94A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S2-2504296, to CT4, cc CT1, RAN2, RAN3,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1281D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93ADD2" w14:textId="06EA54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support for multiple non-3GPP device identifiers</w:t>
      </w:r>
    </w:p>
    <w:p w14:paraId="59538D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S2-2504337, to CT1,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E9E86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C346CB3" w14:textId="42EC75C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PWS enhancement for MWAB and MBSR</w:t>
      </w:r>
    </w:p>
    <w:p w14:paraId="738B32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S2-2504383, to CT1,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F5EBB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32381C" w14:textId="1C53468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S&amp;F mode indications to NAS</w:t>
      </w:r>
    </w:p>
    <w:p w14:paraId="24A786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R2-2503070,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3BCFF66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28A1B0" w14:textId="123299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byte-alignment of upper layer data SDU</w:t>
      </w:r>
    </w:p>
    <w:p w14:paraId="4C2A557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R2-2503198, to CT1,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529AFBC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47C3EC" w14:textId="7DD069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draft-ietf-6man-deprecate-router-alert, “Deprecation of the IPv6 Router Alert Option for New Protocols”</w:t>
      </w:r>
    </w:p>
    <w:p w14:paraId="5CC412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TSG RAN WG2, 3GPP TSG SA WG2, 3GPP TSG CT WG1, 3GPP TSG CT WG3, 3GPP TSG CT WG4,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IETF IPv6 Maintenance (6MAN)</w:t>
      </w:r>
    </w:p>
    <w:p w14:paraId="268D673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BFC64B" w14:textId="25EC103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creation of the Getting Ready for Energy-Efficient Networking Working Group in the IETF</w:t>
      </w:r>
    </w:p>
    <w:p w14:paraId="00D6AC0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RAN1, RAN4, SA2, SA3, SA4, SA5, CT1, and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IETF Getting Ready for Energy-Efficient Networking Working Group (GREEN)</w:t>
      </w:r>
    </w:p>
    <w:p w14:paraId="2F4902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86538B" w14:textId="3813E8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0DD795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S4-250734, to CT4, cc SA2, CT1,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SA4</w:t>
      </w:r>
    </w:p>
    <w:p w14:paraId="10EEB38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D7AFA8" w14:textId="0D1C837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LI requirements on IMS Data Channel</w:t>
      </w:r>
    </w:p>
    <w:p w14:paraId="0B8807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s3i250185, to SA4, SA2, cc CT1,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SA3-LI</w:t>
      </w:r>
    </w:p>
    <w:p w14:paraId="022284C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12255C" w14:textId="43CFD1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3GPP CT1 on SOR-CMCI</w:t>
      </w:r>
    </w:p>
    <w:p w14:paraId="150460E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CT1, cc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521B8A5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0C3B1A" w14:textId="6F6A75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LS on stage 1 requirements for the support for PWS over satellite NGRAN in Rel-17</w:t>
      </w:r>
    </w:p>
    <w:p w14:paraId="708C30D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S1-252393, to CT1, RAN3, cc SA2, CT4,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0EFAE9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169A91" w14:textId="77777777" w:rsidR="006E7AF6" w:rsidRDefault="006E7AF6" w:rsidP="006E7AF6">
      <w:pPr>
        <w:pStyle w:val="Heading3"/>
      </w:pPr>
      <w:bookmarkStart w:id="9" w:name="_Toc204680591"/>
      <w:r>
        <w:t>4.2</w:t>
      </w:r>
      <w:r>
        <w:tab/>
        <w:t>Outgoing LSs</w:t>
      </w:r>
      <w:bookmarkEnd w:id="9"/>
    </w:p>
    <w:p w14:paraId="7DC5D3B5" w14:textId="4AA59EC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path information in 5G ProSe multi-hop UE-to-UE relay discovery of non-IP PDU type</w:t>
      </w:r>
    </w:p>
    <w:p w14:paraId="1461CFD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D3FA0B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C1-253983)</w:t>
      </w:r>
    </w:p>
    <w:p w14:paraId="2F88FCB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49FC40" w14:textId="65DBE8F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UE parameters update header security</w:t>
      </w:r>
    </w:p>
    <w:p w14:paraId="54C139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34C2F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C1-251838)</w:t>
      </w:r>
    </w:p>
    <w:p w14:paraId="23E0DE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C1-253719</w:t>
      </w:r>
      <w:r>
        <w:rPr>
          <w:color w:val="993300"/>
          <w:u w:val="single"/>
        </w:rPr>
        <w:t>.</w:t>
      </w:r>
    </w:p>
    <w:p w14:paraId="551ADD5B" w14:textId="26EFBEE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AIoT protocol naming</w:t>
      </w:r>
    </w:p>
    <w:p w14:paraId="50E071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CT3, CT4, RAN2, RAN3, SA2,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2C680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C1-253718</w:t>
      </w:r>
      <w:r>
        <w:rPr>
          <w:color w:val="993300"/>
          <w:u w:val="single"/>
        </w:rPr>
        <w:t>.</w:t>
      </w:r>
    </w:p>
    <w:p w14:paraId="3DFDD66A" w14:textId="7B9D96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Next Generation eCall</w:t>
      </w:r>
    </w:p>
    <w:p w14:paraId="022927E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CEN/TC 278/WG 15, cc SA, CT, SA2, SA1, ETSI TC MSG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B6B07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C1-253720</w:t>
      </w:r>
      <w:r>
        <w:rPr>
          <w:color w:val="993300"/>
          <w:u w:val="single"/>
        </w:rPr>
        <w:t>.</w:t>
      </w:r>
    </w:p>
    <w:p w14:paraId="32DEBB58" w14:textId="35C4F8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maximum size of the PWS warning message content</w:t>
      </w:r>
    </w:p>
    <w:p w14:paraId="287918F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SA2, CT4,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991A3B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C1-252250)</w:t>
      </w:r>
    </w:p>
    <w:p w14:paraId="2397B1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829C87" w14:textId="7C9B52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33E8126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BC4AD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C1-253212</w:t>
      </w:r>
      <w:r>
        <w:rPr>
          <w:color w:val="993300"/>
          <w:u w:val="single"/>
        </w:rPr>
        <w:t>.</w:t>
      </w:r>
    </w:p>
    <w:p w14:paraId="52E5086F" w14:textId="0AE5023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04455D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DDE6C9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C1-253209)</w:t>
      </w:r>
    </w:p>
    <w:p w14:paraId="2E674FE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C1-253722</w:t>
      </w:r>
      <w:r>
        <w:rPr>
          <w:color w:val="993300"/>
          <w:u w:val="single"/>
        </w:rPr>
        <w:t>.</w:t>
      </w:r>
    </w:p>
    <w:p w14:paraId="0CE1DD15" w14:textId="04B6F0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4BAF0F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SA2, SA4,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62A9494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C1-253723</w:t>
      </w:r>
      <w:r>
        <w:rPr>
          <w:color w:val="993300"/>
          <w:u w:val="single"/>
        </w:rPr>
        <w:t>.</w:t>
      </w:r>
    </w:p>
    <w:p w14:paraId="6B3A52C8" w14:textId="70293CB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LS reply on support for multiple non-3GPP device identifiers</w:t>
      </w:r>
    </w:p>
    <w:p w14:paraId="3225791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588321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133CC61" w14:textId="350EBE0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indications.</w:t>
      </w:r>
    </w:p>
    <w:p w14:paraId="4CCF55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63A9DCB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17AC78D" w14:textId="2A87103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CT4 on encoding alignment of (S)RTP Multiplexed Media Identification information</w:t>
      </w:r>
    </w:p>
    <w:p w14:paraId="1C419CD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CT3, SA4,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03D8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5A0A72D" w14:textId="5EB33C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on byte-alignment of upper layer data SDU</w:t>
      </w:r>
    </w:p>
    <w:p w14:paraId="512AB9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4AC8953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8CD469D" w14:textId="7EEDD58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path information in 5G ProSe multi-hop UE-to-UE relay discovery of non-IP PDU type</w:t>
      </w:r>
    </w:p>
    <w:p w14:paraId="27BE27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1D4095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C1-253983</w:t>
      </w:r>
      <w:r>
        <w:rPr>
          <w:color w:val="993300"/>
          <w:u w:val="single"/>
        </w:rPr>
        <w:t>.</w:t>
      </w:r>
    </w:p>
    <w:p w14:paraId="00DBF059" w14:textId="090794B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Satellite Coverage Availability Information</w:t>
      </w:r>
    </w:p>
    <w:p w14:paraId="01F8DF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SA6,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14:paraId="34491D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C1-253679</w:t>
      </w:r>
      <w:r>
        <w:rPr>
          <w:color w:val="993300"/>
          <w:u w:val="single"/>
        </w:rPr>
        <w:t>.</w:t>
      </w:r>
    </w:p>
    <w:p w14:paraId="354F1C92" w14:textId="73AA13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67EDE3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0717D2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C1-252252)</w:t>
      </w:r>
    </w:p>
    <w:p w14:paraId="488294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D73445" w14:textId="7D6046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2AEFFA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686D59D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8876A7" w14:textId="3B414B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Geofencing in ETWS for NR and NB-IoT NTN</w:t>
      </w:r>
    </w:p>
    <w:p w14:paraId="35F8A7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7849CCF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C1-252067)</w:t>
      </w:r>
    </w:p>
    <w:p w14:paraId="769754F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C1-253725</w:t>
      </w:r>
      <w:r>
        <w:rPr>
          <w:color w:val="993300"/>
          <w:u w:val="single"/>
        </w:rPr>
        <w:t>.</w:t>
      </w:r>
    </w:p>
    <w:p w14:paraId="2B5DC4C5" w14:textId="0CF8E21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33AE47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14B3B0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C1-253703</w:t>
      </w:r>
      <w:r>
        <w:rPr>
          <w:color w:val="993300"/>
          <w:u w:val="single"/>
        </w:rPr>
        <w:t>.</w:t>
      </w:r>
    </w:p>
    <w:p w14:paraId="6B6B1137" w14:textId="72A6DF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7A14E93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CT3, SA4,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C98356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D8AC31" w14:textId="7C3382C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broadcasting the information on disaster condition of a PLMN from E-UTRAN in case of Disaster Condition</w:t>
      </w:r>
    </w:p>
    <w:p w14:paraId="251AD7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7AD0BEE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C1-247170)</w:t>
      </w:r>
    </w:p>
    <w:p w14:paraId="2A83A5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98003FC" w14:textId="02DF36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 to NAS</w:t>
      </w:r>
    </w:p>
    <w:p w14:paraId="63DEE6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40ADB3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EF80023" w14:textId="63CFBEB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UE parameters update header security</w:t>
      </w:r>
    </w:p>
    <w:p w14:paraId="309FA3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F619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C1-253049)</w:t>
      </w:r>
    </w:p>
    <w:p w14:paraId="27ABAE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7DCC32" w14:textId="5EAC4A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AIoT protocol naming</w:t>
      </w:r>
    </w:p>
    <w:p w14:paraId="6EFF909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CT3, CT4, RAN2, RAN3, SA2,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5A72C6C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C1-253095)</w:t>
      </w:r>
    </w:p>
    <w:p w14:paraId="40AE253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1B44A91" w14:textId="382C8A8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Next Generation eCall</w:t>
      </w:r>
    </w:p>
    <w:p w14:paraId="67A6FA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CEN/TC 278/WG 15, cc SA, CT, SA2, SA1, ETSI TC MSG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AC6F83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C1-253192)</w:t>
      </w:r>
    </w:p>
    <w:p w14:paraId="2338F2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75980A" w14:textId="4D108DF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6ED8C42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8AD38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C1-253212)</w:t>
      </w:r>
    </w:p>
    <w:p w14:paraId="0DD889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0681D28" w14:textId="2F797A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7EC4CF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SA2, SA4,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5B6597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C1-253243)</w:t>
      </w:r>
    </w:p>
    <w:p w14:paraId="64E8A14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C1-254120</w:t>
      </w:r>
      <w:r>
        <w:rPr>
          <w:color w:val="993300"/>
          <w:u w:val="single"/>
        </w:rPr>
        <w:t>.</w:t>
      </w:r>
    </w:p>
    <w:p w14:paraId="5AA8D8C1" w14:textId="7E111A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17EC9E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SA2, SA4,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E42670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C1-253723)</w:t>
      </w:r>
    </w:p>
    <w:p w14:paraId="264F217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0BA20E" w14:textId="385B7A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path information in 5G ProSe multi-hop UE-to-UE relay discovery of non-IP PDU type</w:t>
      </w:r>
    </w:p>
    <w:p w14:paraId="12C751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567379C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C1-253350)</w:t>
      </w:r>
    </w:p>
    <w:p w14:paraId="33975F6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C1-253724</w:t>
      </w:r>
      <w:r>
        <w:rPr>
          <w:color w:val="993300"/>
          <w:u w:val="single"/>
        </w:rPr>
        <w:t>.</w:t>
      </w:r>
    </w:p>
    <w:p w14:paraId="3D6C818A" w14:textId="562833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Satellite Coverage Availability Information</w:t>
      </w:r>
    </w:p>
    <w:p w14:paraId="290B3E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SA6,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14:paraId="766A712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C1-253371)</w:t>
      </w:r>
    </w:p>
    <w:p w14:paraId="55BBC6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C1-254101</w:t>
      </w:r>
      <w:r>
        <w:rPr>
          <w:color w:val="993300"/>
          <w:u w:val="single"/>
        </w:rPr>
        <w:t>.</w:t>
      </w:r>
    </w:p>
    <w:p w14:paraId="6C67DEFD" w14:textId="762D904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Satellite Coverage Availability Information</w:t>
      </w:r>
    </w:p>
    <w:p w14:paraId="049A42C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SA6,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14:paraId="10D7AB2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C1-253679)</w:t>
      </w:r>
    </w:p>
    <w:p w14:paraId="54A9572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30B3C6C" w14:textId="2D5D6B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Geofencing in ETWS for NR and NB-IoT NTN</w:t>
      </w:r>
    </w:p>
    <w:p w14:paraId="02054C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63B0B5A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C1-253414)</w:t>
      </w:r>
    </w:p>
    <w:p w14:paraId="4EC9730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46919A9" w14:textId="14027E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059DD15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40C227D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C1-253470)</w:t>
      </w:r>
    </w:p>
    <w:p w14:paraId="7ABBC5A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C1-253721</w:t>
      </w:r>
      <w:r>
        <w:rPr>
          <w:color w:val="993300"/>
          <w:u w:val="single"/>
        </w:rPr>
        <w:t>.</w:t>
      </w:r>
    </w:p>
    <w:p w14:paraId="68D63EF1" w14:textId="7A1C16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2C530B0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686CA01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C1-253703)</w:t>
      </w:r>
    </w:p>
    <w:p w14:paraId="0BC4AB5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C1-254100</w:t>
      </w:r>
      <w:r>
        <w:rPr>
          <w:color w:val="993300"/>
          <w:u w:val="single"/>
        </w:rPr>
        <w:t>.</w:t>
      </w:r>
    </w:p>
    <w:p w14:paraId="470081A3" w14:textId="2AC18CA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6B11B4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059DC24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C1-253721)</w:t>
      </w:r>
    </w:p>
    <w:p w14:paraId="08C31BB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C1-254119</w:t>
      </w:r>
      <w:r>
        <w:rPr>
          <w:color w:val="993300"/>
          <w:u w:val="single"/>
        </w:rPr>
        <w:t>.</w:t>
      </w:r>
    </w:p>
    <w:p w14:paraId="6B2E997B" w14:textId="6FEDC66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67A8493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502E6CD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C1-254100)</w:t>
      </w:r>
    </w:p>
    <w:p w14:paraId="731B34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5FF765" w14:textId="34B826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LS on new Access Category</w:t>
      </w:r>
    </w:p>
    <w:p w14:paraId="418669F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Hyunjin/SKT</w:t>
      </w:r>
    </w:p>
    <w:p w14:paraId="256944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C1-253743</w:t>
      </w:r>
      <w:r>
        <w:rPr>
          <w:color w:val="993300"/>
          <w:u w:val="single"/>
        </w:rPr>
        <w:t>.</w:t>
      </w:r>
    </w:p>
    <w:p w14:paraId="39590FEB" w14:textId="2648B5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SA1 on new Access Category</w:t>
      </w:r>
    </w:p>
    <w:p w14:paraId="33C218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Hyunjin/SKT</w:t>
      </w:r>
    </w:p>
    <w:p w14:paraId="3E4F83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C1-253587)</w:t>
      </w:r>
    </w:p>
    <w:p w14:paraId="59CF3C7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5E7D1DD" w14:textId="7B0940A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parameters for ProSe additional parameters announcement request message</w:t>
      </w:r>
    </w:p>
    <w:p w14:paraId="236FE2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1DA093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D269A5" w14:textId="77777777" w:rsidR="006E7AF6" w:rsidRDefault="006E7AF6" w:rsidP="006E7AF6">
      <w:pPr>
        <w:pStyle w:val="Heading2"/>
      </w:pPr>
      <w:bookmarkStart w:id="10" w:name="_Toc204680592"/>
      <w:r>
        <w:t>5</w:t>
      </w:r>
      <w:r>
        <w:tab/>
        <w:t>Meeting schedule</w:t>
      </w:r>
      <w:bookmarkEnd w:id="10"/>
    </w:p>
    <w:p w14:paraId="69BE326B" w14:textId="77777777" w:rsidR="006E7AF6" w:rsidRDefault="006E7AF6" w:rsidP="006E7AF6">
      <w:pPr>
        <w:pStyle w:val="Heading2"/>
      </w:pPr>
      <w:bookmarkStart w:id="11" w:name="_Toc204680593"/>
      <w:r>
        <w:t>6</w:t>
      </w:r>
      <w:r>
        <w:tab/>
        <w:t>Work Plan and other adm. issues</w:t>
      </w:r>
      <w:bookmarkEnd w:id="11"/>
    </w:p>
    <w:p w14:paraId="38718510" w14:textId="01E6A07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084552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50BF66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C1-254114</w:t>
      </w:r>
      <w:r>
        <w:rPr>
          <w:color w:val="993300"/>
          <w:u w:val="single"/>
        </w:rPr>
        <w:t>.</w:t>
      </w:r>
    </w:p>
    <w:p w14:paraId="0A9B0BA9" w14:textId="218BEB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CT1#155 guidance</w:t>
      </w:r>
    </w:p>
    <w:p w14:paraId="0598232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2D5397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B5F2E4" w14:textId="2D32419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3D9127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7B9879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C1-253560</w:t>
      </w:r>
      <w:r>
        <w:rPr>
          <w:color w:val="993300"/>
          <w:u w:val="single"/>
        </w:rPr>
        <w:t>.</w:t>
      </w:r>
    </w:p>
    <w:p w14:paraId="3541743F" w14:textId="131A0EA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presentation sheets</w:t>
      </w:r>
    </w:p>
    <w:p w14:paraId="53DD03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0E20EC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448D75" w14:textId="24302B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681B13F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6030AB0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C1-253011)</w:t>
      </w:r>
    </w:p>
    <w:p w14:paraId="4D6487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C095BC" w14:textId="7CC766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0A5465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64F1E4C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C1-253008)</w:t>
      </w:r>
    </w:p>
    <w:p w14:paraId="2E20A9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7D8980" w14:textId="77777777" w:rsidR="006E7AF6" w:rsidRDefault="006E7AF6" w:rsidP="006E7AF6">
      <w:pPr>
        <w:pStyle w:val="Heading2"/>
      </w:pPr>
      <w:bookmarkStart w:id="12" w:name="_Toc204680594"/>
      <w:r>
        <w:t>7</w:t>
      </w:r>
      <w:r>
        <w:tab/>
        <w:t>void</w:t>
      </w:r>
      <w:bookmarkEnd w:id="12"/>
    </w:p>
    <w:p w14:paraId="76EE417B" w14:textId="77777777" w:rsidR="006E7AF6" w:rsidRDefault="006E7AF6" w:rsidP="006E7AF6">
      <w:pPr>
        <w:pStyle w:val="Heading2"/>
      </w:pPr>
      <w:bookmarkStart w:id="13" w:name="_Toc204680595"/>
      <w:r>
        <w:t>8</w:t>
      </w:r>
      <w:r>
        <w:tab/>
        <w:t>Release 8 work items</w:t>
      </w:r>
      <w:bookmarkEnd w:id="13"/>
    </w:p>
    <w:p w14:paraId="66AE0D31" w14:textId="77777777" w:rsidR="006E7AF6" w:rsidRDefault="006E7AF6" w:rsidP="006E7AF6">
      <w:pPr>
        <w:pStyle w:val="Heading2"/>
      </w:pPr>
      <w:bookmarkStart w:id="14" w:name="_Toc204680596"/>
      <w:r>
        <w:t>9</w:t>
      </w:r>
      <w:r>
        <w:tab/>
        <w:t>Release 9 work items</w:t>
      </w:r>
      <w:bookmarkEnd w:id="14"/>
    </w:p>
    <w:p w14:paraId="44F0A57F" w14:textId="77777777" w:rsidR="006E7AF6" w:rsidRDefault="006E7AF6" w:rsidP="006E7AF6">
      <w:pPr>
        <w:pStyle w:val="Heading2"/>
      </w:pPr>
      <w:bookmarkStart w:id="15" w:name="_Toc204680597"/>
      <w:r>
        <w:t>10</w:t>
      </w:r>
      <w:r>
        <w:tab/>
        <w:t>Release 10 work items</w:t>
      </w:r>
      <w:bookmarkEnd w:id="15"/>
    </w:p>
    <w:p w14:paraId="16A7B5BA" w14:textId="77777777" w:rsidR="006E7AF6" w:rsidRDefault="006E7AF6" w:rsidP="006E7AF6">
      <w:pPr>
        <w:pStyle w:val="Heading2"/>
      </w:pPr>
      <w:bookmarkStart w:id="16" w:name="_Toc204680598"/>
      <w:r>
        <w:t>11</w:t>
      </w:r>
      <w:r>
        <w:tab/>
        <w:t>Release 11 work items</w:t>
      </w:r>
      <w:bookmarkEnd w:id="16"/>
    </w:p>
    <w:p w14:paraId="27CBD56A" w14:textId="77777777" w:rsidR="006E7AF6" w:rsidRDefault="006E7AF6" w:rsidP="006E7AF6">
      <w:pPr>
        <w:pStyle w:val="Heading2"/>
      </w:pPr>
      <w:bookmarkStart w:id="17" w:name="_Toc204680599"/>
      <w:r>
        <w:t>12</w:t>
      </w:r>
      <w:r>
        <w:tab/>
        <w:t>Release 12 work items</w:t>
      </w:r>
      <w:bookmarkEnd w:id="17"/>
    </w:p>
    <w:p w14:paraId="5E5355CA" w14:textId="77777777" w:rsidR="006E7AF6" w:rsidRDefault="006E7AF6" w:rsidP="006E7AF6">
      <w:pPr>
        <w:pStyle w:val="Heading2"/>
      </w:pPr>
      <w:bookmarkStart w:id="18" w:name="_Toc204680600"/>
      <w:r>
        <w:t>13</w:t>
      </w:r>
      <w:r>
        <w:tab/>
        <w:t>Release 13 work items</w:t>
      </w:r>
      <w:bookmarkEnd w:id="18"/>
    </w:p>
    <w:p w14:paraId="6051BED6" w14:textId="77777777" w:rsidR="006E7AF6" w:rsidRDefault="006E7AF6" w:rsidP="006E7AF6">
      <w:pPr>
        <w:pStyle w:val="Heading2"/>
      </w:pPr>
      <w:bookmarkStart w:id="19" w:name="_Toc204680601"/>
      <w:r>
        <w:t>14</w:t>
      </w:r>
      <w:r>
        <w:tab/>
        <w:t>Release 14 work items</w:t>
      </w:r>
      <w:bookmarkEnd w:id="19"/>
    </w:p>
    <w:p w14:paraId="60F5D0DC" w14:textId="77777777" w:rsidR="006E7AF6" w:rsidRDefault="006E7AF6" w:rsidP="006E7AF6">
      <w:pPr>
        <w:pStyle w:val="Heading2"/>
      </w:pPr>
      <w:bookmarkStart w:id="20" w:name="_Toc204680602"/>
      <w:r>
        <w:t>15</w:t>
      </w:r>
      <w:r>
        <w:tab/>
        <w:t>Release 15 work items</w:t>
      </w:r>
      <w:bookmarkEnd w:id="20"/>
    </w:p>
    <w:p w14:paraId="15900E8E" w14:textId="77777777" w:rsidR="006E7AF6" w:rsidRDefault="006E7AF6" w:rsidP="006E7AF6">
      <w:pPr>
        <w:pStyle w:val="Heading2"/>
      </w:pPr>
      <w:bookmarkStart w:id="21" w:name="_Toc204680603"/>
      <w:r>
        <w:t>16</w:t>
      </w:r>
      <w:r>
        <w:tab/>
        <w:t>Release 16 work items</w:t>
      </w:r>
      <w:bookmarkEnd w:id="21"/>
    </w:p>
    <w:p w14:paraId="558E16AC" w14:textId="3D92F38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249BE22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v16.9.0</w:t>
      </w:r>
      <w:r>
        <w:rPr>
          <w:i/>
        </w:rPr>
        <w:tab/>
        <w:t xml:space="preserve">  CR-4368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4D432C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C1-253580</w:t>
      </w:r>
      <w:r>
        <w:rPr>
          <w:color w:val="993300"/>
          <w:u w:val="single"/>
        </w:rPr>
        <w:t>.</w:t>
      </w:r>
    </w:p>
    <w:p w14:paraId="18761B7A" w14:textId="1AA9C3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411D86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CR-4369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FA6716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C1-253581</w:t>
      </w:r>
      <w:r>
        <w:rPr>
          <w:color w:val="993300"/>
          <w:u w:val="single"/>
        </w:rPr>
        <w:t>.</w:t>
      </w:r>
    </w:p>
    <w:p w14:paraId="59F2F16C" w14:textId="7B2DC9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20740C5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CR-4370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26974B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C1-253582</w:t>
      </w:r>
      <w:r>
        <w:rPr>
          <w:color w:val="993300"/>
          <w:u w:val="single"/>
        </w:rPr>
        <w:t>.</w:t>
      </w:r>
    </w:p>
    <w:p w14:paraId="3D874E23" w14:textId="1D8069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628B260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CR-4371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C2668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C1-253583</w:t>
      </w:r>
      <w:r>
        <w:rPr>
          <w:color w:val="993300"/>
          <w:u w:val="single"/>
        </w:rPr>
        <w:t>.</w:t>
      </w:r>
    </w:p>
    <w:p w14:paraId="323B0325" w14:textId="5BAE79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+CSODCP and +CRTDCP AT Command descriptions to account for the Control Plane CIoT 5GS Optimisation</w:t>
      </w:r>
    </w:p>
    <w:p w14:paraId="09DB85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v16.12.0</w:t>
      </w:r>
      <w:r>
        <w:rPr>
          <w:i/>
        </w:rPr>
        <w:tab/>
        <w:t xml:space="preserve">  CR-0897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Huawei, HiSilicon</w:t>
      </w:r>
    </w:p>
    <w:p w14:paraId="38A2C5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C1-253568</w:t>
      </w:r>
      <w:r>
        <w:rPr>
          <w:color w:val="993300"/>
          <w:u w:val="single"/>
        </w:rPr>
        <w:t>.</w:t>
      </w:r>
    </w:p>
    <w:p w14:paraId="796E0256" w14:textId="576AF8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+CSODCP and +CRTDCP AT Command descriptions to account for the Control Plane CIoT 5GS Optimisation</w:t>
      </w:r>
    </w:p>
    <w:p w14:paraId="0F2B2C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v17.10.0</w:t>
      </w:r>
      <w:r>
        <w:rPr>
          <w:i/>
        </w:rPr>
        <w:tab/>
        <w:t xml:space="preserve">  CR-0898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Huawei, HiSilicon</w:t>
      </w:r>
    </w:p>
    <w:p w14:paraId="3A6BDD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C1-253569</w:t>
      </w:r>
      <w:r>
        <w:rPr>
          <w:color w:val="993300"/>
          <w:u w:val="single"/>
        </w:rPr>
        <w:t>.</w:t>
      </w:r>
    </w:p>
    <w:p w14:paraId="6AC3A384" w14:textId="5DBD607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+CSODCP and +CRTDCP AT Command descriptions to account for the Control Plane CIoT 5GS Optimisation</w:t>
      </w:r>
    </w:p>
    <w:p w14:paraId="60917D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v18.8.0</w:t>
      </w:r>
      <w:r>
        <w:rPr>
          <w:i/>
        </w:rPr>
        <w:tab/>
        <w:t xml:space="preserve">  CR-0899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Huawei, HiSilicon</w:t>
      </w:r>
    </w:p>
    <w:p w14:paraId="3C60D2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C1-253570</w:t>
      </w:r>
      <w:r>
        <w:rPr>
          <w:color w:val="993300"/>
          <w:u w:val="single"/>
        </w:rPr>
        <w:t>.</w:t>
      </w:r>
    </w:p>
    <w:p w14:paraId="1F380279" w14:textId="449168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2E0711E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v16.6.1</w:t>
      </w:r>
      <w:r>
        <w:rPr>
          <w:i/>
        </w:rPr>
        <w:tab/>
        <w:t xml:space="preserve">  CR-0071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794D0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C1-253913</w:t>
      </w:r>
      <w:r>
        <w:rPr>
          <w:color w:val="993300"/>
          <w:u w:val="single"/>
        </w:rPr>
        <w:t>.</w:t>
      </w:r>
    </w:p>
    <w:p w14:paraId="264B5088" w14:textId="2B71B5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668FB5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v17.8.0</w:t>
      </w:r>
      <w:r>
        <w:rPr>
          <w:i/>
        </w:rPr>
        <w:tab/>
        <w:t xml:space="preserve">  CR-0072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B3644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C1-253914</w:t>
      </w:r>
      <w:r>
        <w:rPr>
          <w:color w:val="993300"/>
          <w:u w:val="single"/>
        </w:rPr>
        <w:t>.</w:t>
      </w:r>
    </w:p>
    <w:p w14:paraId="43B2F546" w14:textId="3A515E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157CB4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v18.4.0</w:t>
      </w:r>
      <w:r>
        <w:rPr>
          <w:i/>
        </w:rPr>
        <w:tab/>
        <w:t xml:space="preserve">  CR-0073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793B8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C1-253915</w:t>
      </w:r>
      <w:r>
        <w:rPr>
          <w:color w:val="993300"/>
          <w:u w:val="single"/>
        </w:rPr>
        <w:t>.</w:t>
      </w:r>
    </w:p>
    <w:p w14:paraId="14C44DB8" w14:textId="00C49E1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&lt;val-service-id&gt; element</w:t>
      </w:r>
    </w:p>
    <w:p w14:paraId="2015CB4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v16.6.1</w:t>
      </w:r>
      <w:r>
        <w:rPr>
          <w:i/>
        </w:rPr>
        <w:tab/>
        <w:t xml:space="preserve">  CR-0074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01A8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C1-253916</w:t>
      </w:r>
      <w:r>
        <w:rPr>
          <w:color w:val="993300"/>
          <w:u w:val="single"/>
        </w:rPr>
        <w:t>.</w:t>
      </w:r>
    </w:p>
    <w:p w14:paraId="057B1E39" w14:textId="1458620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72210D7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v17.8.0</w:t>
      </w:r>
      <w:r>
        <w:rPr>
          <w:i/>
        </w:rPr>
        <w:tab/>
        <w:t xml:space="preserve">  CR-0075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D5187A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C1-253917</w:t>
      </w:r>
      <w:r>
        <w:rPr>
          <w:color w:val="993300"/>
          <w:u w:val="single"/>
        </w:rPr>
        <w:t>.</w:t>
      </w:r>
    </w:p>
    <w:p w14:paraId="7F7746B3" w14:textId="72EDC56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6F8DCF1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v18.4.0</w:t>
      </w:r>
      <w:r>
        <w:rPr>
          <w:i/>
        </w:rPr>
        <w:tab/>
        <w:t xml:space="preserve">  CR-0076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9F1949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C1-253918</w:t>
      </w:r>
      <w:r>
        <w:rPr>
          <w:color w:val="993300"/>
          <w:u w:val="single"/>
        </w:rPr>
        <w:t>.</w:t>
      </w:r>
    </w:p>
    <w:p w14:paraId="09EF702A" w14:textId="3CD6422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7FA97D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v16.9.0</w:t>
      </w:r>
      <w:r>
        <w:rPr>
          <w:i/>
        </w:rPr>
        <w:tab/>
        <w:t xml:space="preserve">  CR-4368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5EECF5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C1-253036)</w:t>
      </w:r>
    </w:p>
    <w:p w14:paraId="096522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F83955" w14:textId="58A1227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3368A06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CR-4369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D1AD87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C1-253037)</w:t>
      </w:r>
    </w:p>
    <w:p w14:paraId="249C25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4C90832" w14:textId="6A3793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03697FD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CR-4370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6B7EDA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C1-253038)</w:t>
      </w:r>
    </w:p>
    <w:p w14:paraId="1D9B91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815EBF9" w14:textId="6C8E38D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3676811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809C15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C1-253039)</w:t>
      </w:r>
    </w:p>
    <w:p w14:paraId="1F882B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7F45888" w14:textId="1277333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+CSODCP and +CRTDCP AT Command descriptions to account for the Control Plane CIoT 5GS Optimisation</w:t>
      </w:r>
    </w:p>
    <w:p w14:paraId="2C8BED7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v16.12.0</w:t>
      </w:r>
      <w:r>
        <w:rPr>
          <w:i/>
        </w:rPr>
        <w:tab/>
        <w:t xml:space="preserve">  CR-0897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Huawei, HiSilicon</w:t>
      </w:r>
    </w:p>
    <w:p w14:paraId="1329894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C1-253078)</w:t>
      </w:r>
    </w:p>
    <w:p w14:paraId="76A65CA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7E9E230" w14:textId="2872C15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+CSODCP and +CRTDCP AT Command descriptions to account for the Control Plane CIoT 5GS Optimisation</w:t>
      </w:r>
    </w:p>
    <w:p w14:paraId="6908A78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v17.10.0</w:t>
      </w:r>
      <w:r>
        <w:rPr>
          <w:i/>
        </w:rPr>
        <w:tab/>
        <w:t xml:space="preserve">  CR-0898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Huawei, HiSilicon</w:t>
      </w:r>
    </w:p>
    <w:p w14:paraId="4982030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C1-253079)</w:t>
      </w:r>
    </w:p>
    <w:p w14:paraId="1B55BF3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668A52C" w14:textId="380593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+CSODCP and +CRTDCP AT Command descriptions to account for the Control Plane CIoT 5GS Optimisation</w:t>
      </w:r>
    </w:p>
    <w:p w14:paraId="3DC312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v18.8.0</w:t>
      </w:r>
      <w:r>
        <w:rPr>
          <w:i/>
        </w:rPr>
        <w:tab/>
        <w:t xml:space="preserve">  CR-0899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Huawei, HiSilicon</w:t>
      </w:r>
    </w:p>
    <w:p w14:paraId="796F28D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C1-253080)</w:t>
      </w:r>
    </w:p>
    <w:p w14:paraId="2B425F3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6A625AE" w14:textId="5AE0FB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5EDCBA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v16.6.1</w:t>
      </w:r>
      <w:r>
        <w:rPr>
          <w:i/>
        </w:rPr>
        <w:tab/>
        <w:t xml:space="preserve">  CR-0071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8683F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C1-253130)</w:t>
      </w:r>
    </w:p>
    <w:p w14:paraId="1777A7E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81A59C" w14:textId="0599F33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3F0C147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v17.8.0</w:t>
      </w:r>
      <w:r>
        <w:rPr>
          <w:i/>
        </w:rPr>
        <w:tab/>
        <w:t xml:space="preserve">  CR-0072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62F88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C1-253131)</w:t>
      </w:r>
    </w:p>
    <w:p w14:paraId="31F6960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D544A3" w14:textId="35D5D9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&lt;anyExt&gt; elements</w:t>
      </w:r>
    </w:p>
    <w:p w14:paraId="3AC080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v18.4.0</w:t>
      </w:r>
      <w:r>
        <w:rPr>
          <w:i/>
        </w:rPr>
        <w:tab/>
        <w:t xml:space="preserve">  CR-0073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895C5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C1-253132)</w:t>
      </w:r>
    </w:p>
    <w:p w14:paraId="0F3D21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987F31" w14:textId="7C4FC3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&lt;val-service-id&gt; element</w:t>
      </w:r>
    </w:p>
    <w:p w14:paraId="6ECC49C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v16.6.1</w:t>
      </w:r>
      <w:r>
        <w:rPr>
          <w:i/>
        </w:rPr>
        <w:tab/>
        <w:t xml:space="preserve">  CR-0074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9D4775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C1-253133)</w:t>
      </w:r>
    </w:p>
    <w:p w14:paraId="73E845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36E20A" w14:textId="154C88C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&lt;val-service-id&gt; element</w:t>
      </w:r>
    </w:p>
    <w:p w14:paraId="72514F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v17.8.0</w:t>
      </w:r>
      <w:r>
        <w:rPr>
          <w:i/>
        </w:rPr>
        <w:tab/>
        <w:t xml:space="preserve">  CR-0075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37652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C1-253134)</w:t>
      </w:r>
    </w:p>
    <w:p w14:paraId="417C16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4A9040" w14:textId="4BD1F1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&lt;val-service-id&gt; element</w:t>
      </w:r>
    </w:p>
    <w:p w14:paraId="2B480D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v18.4.0</w:t>
      </w:r>
      <w:r>
        <w:rPr>
          <w:i/>
        </w:rPr>
        <w:tab/>
        <w:t xml:space="preserve">  CR-0076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134E0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C1-253135)</w:t>
      </w:r>
    </w:p>
    <w:p w14:paraId="6DE075F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3C6D0E" w14:textId="77777777" w:rsidR="006E7AF6" w:rsidRDefault="006E7AF6" w:rsidP="006E7AF6">
      <w:pPr>
        <w:pStyle w:val="Heading2"/>
      </w:pPr>
      <w:bookmarkStart w:id="22" w:name="_Toc204680604"/>
      <w:r>
        <w:t>17</w:t>
      </w:r>
      <w:r>
        <w:tab/>
        <w:t>Release 17 work items</w:t>
      </w:r>
      <w:bookmarkEnd w:id="22"/>
    </w:p>
    <w:p w14:paraId="774C6B11" w14:textId="77777777" w:rsidR="006E7AF6" w:rsidRDefault="006E7AF6" w:rsidP="006E7AF6">
      <w:pPr>
        <w:pStyle w:val="Heading3"/>
      </w:pPr>
      <w:bookmarkStart w:id="23" w:name="_Toc204680605"/>
      <w:r>
        <w:t>17.1</w:t>
      </w:r>
      <w:r>
        <w:tab/>
        <w:t>Rel-17 Exception sheets or other Rel-17 work planning</w:t>
      </w:r>
      <w:bookmarkEnd w:id="23"/>
    </w:p>
    <w:p w14:paraId="29239E70" w14:textId="77777777" w:rsidR="006E7AF6" w:rsidRDefault="006E7AF6" w:rsidP="006E7AF6">
      <w:pPr>
        <w:pStyle w:val="Heading3"/>
      </w:pPr>
      <w:bookmarkStart w:id="24" w:name="_Toc204680606"/>
      <w:r>
        <w:t>17.2</w:t>
      </w:r>
      <w:r>
        <w:tab/>
        <w:t>New WIDs/SIDs for Rel-17</w:t>
      </w:r>
      <w:bookmarkEnd w:id="24"/>
    </w:p>
    <w:p w14:paraId="541B2566" w14:textId="77777777" w:rsidR="006E7AF6" w:rsidRDefault="006E7AF6" w:rsidP="006E7AF6">
      <w:pPr>
        <w:pStyle w:val="Heading3"/>
      </w:pPr>
      <w:bookmarkStart w:id="25" w:name="_Toc204680607"/>
      <w:r>
        <w:t>17.3</w:t>
      </w:r>
      <w:r>
        <w:tab/>
        <w:t>Revised WIDs/SIDs for Rel-17</w:t>
      </w:r>
      <w:bookmarkEnd w:id="25"/>
    </w:p>
    <w:p w14:paraId="4F317414" w14:textId="77777777" w:rsidR="006E7AF6" w:rsidRDefault="006E7AF6" w:rsidP="006E7AF6">
      <w:pPr>
        <w:pStyle w:val="Heading3"/>
      </w:pPr>
      <w:bookmarkStart w:id="26" w:name="_Toc204680608"/>
      <w:r>
        <w:t>17.4</w:t>
      </w:r>
      <w:r>
        <w:tab/>
        <w:t>TEI17</w:t>
      </w:r>
      <w:bookmarkEnd w:id="26"/>
    </w:p>
    <w:p w14:paraId="182383AF" w14:textId="093B470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info and externalDocs fields</w:t>
      </w:r>
    </w:p>
    <w:p w14:paraId="16903E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CR-0150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C7452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D51D50" w14:textId="77777777" w:rsidR="006E7AF6" w:rsidRDefault="006E7AF6" w:rsidP="006E7AF6">
      <w:pPr>
        <w:pStyle w:val="Heading3"/>
      </w:pPr>
      <w:bookmarkStart w:id="27" w:name="_Toc204680609"/>
      <w:r>
        <w:t>17.5</w:t>
      </w:r>
      <w:r>
        <w:tab/>
        <w:t>SBIProtoc17</w:t>
      </w:r>
      <w:bookmarkEnd w:id="27"/>
    </w:p>
    <w:p w14:paraId="29462EA8" w14:textId="77777777" w:rsidR="006E7AF6" w:rsidRDefault="006E7AF6" w:rsidP="006E7AF6">
      <w:pPr>
        <w:pStyle w:val="Heading3"/>
      </w:pPr>
      <w:bookmarkStart w:id="28" w:name="_Toc204680610"/>
      <w:r>
        <w:t>17.6</w:t>
      </w:r>
      <w:r>
        <w:tab/>
        <w:t>MuDe</w:t>
      </w:r>
      <w:bookmarkEnd w:id="28"/>
    </w:p>
    <w:p w14:paraId="22EA971D" w14:textId="77777777" w:rsidR="006E7AF6" w:rsidRDefault="006E7AF6" w:rsidP="006E7AF6">
      <w:pPr>
        <w:pStyle w:val="Heading3"/>
      </w:pPr>
      <w:bookmarkStart w:id="29" w:name="_Toc204680611"/>
      <w:r>
        <w:t>17.7</w:t>
      </w:r>
      <w:r>
        <w:tab/>
        <w:t>5GProtoc17, 5GProtoc17-non3GPP</w:t>
      </w:r>
      <w:bookmarkEnd w:id="29"/>
    </w:p>
    <w:p w14:paraId="3FDFAB2A" w14:textId="77777777" w:rsidR="006E7AF6" w:rsidRDefault="006E7AF6" w:rsidP="006E7AF6">
      <w:pPr>
        <w:pStyle w:val="Heading3"/>
      </w:pPr>
      <w:bookmarkStart w:id="30" w:name="_Toc204680612"/>
      <w:r>
        <w:t>17.8</w:t>
      </w:r>
      <w:r>
        <w:tab/>
        <w:t>MCProtoc17</w:t>
      </w:r>
      <w:bookmarkEnd w:id="30"/>
    </w:p>
    <w:p w14:paraId="2300C00B" w14:textId="77777777" w:rsidR="006E7AF6" w:rsidRPr="00297EAF" w:rsidRDefault="006E7AF6" w:rsidP="006E7AF6">
      <w:pPr>
        <w:pStyle w:val="Heading3"/>
        <w:rPr>
          <w:lang w:val="fr-FR"/>
        </w:rPr>
      </w:pPr>
      <w:bookmarkStart w:id="31" w:name="_Toc204680613"/>
      <w:r w:rsidRPr="00297EAF">
        <w:rPr>
          <w:lang w:val="fr-FR"/>
        </w:rPr>
        <w:t>17.9</w:t>
      </w:r>
      <w:r w:rsidRPr="00297EAF">
        <w:rPr>
          <w:lang w:val="fr-FR"/>
        </w:rPr>
        <w:tab/>
        <w:t>SAES17, SAES17-CSFB, SAES17-non3GPP</w:t>
      </w:r>
      <w:bookmarkEnd w:id="31"/>
    </w:p>
    <w:p w14:paraId="5DA5144E" w14:textId="77777777" w:rsidR="006E7AF6" w:rsidRPr="00297EAF" w:rsidRDefault="006E7AF6" w:rsidP="006E7AF6">
      <w:pPr>
        <w:pStyle w:val="Heading3"/>
        <w:rPr>
          <w:lang w:val="fr-FR"/>
        </w:rPr>
      </w:pPr>
      <w:bookmarkStart w:id="32" w:name="_Toc204680614"/>
      <w:r w:rsidRPr="00297EAF">
        <w:rPr>
          <w:lang w:val="fr-FR"/>
        </w:rPr>
        <w:t>17.10</w:t>
      </w:r>
      <w:r w:rsidRPr="00297EAF">
        <w:rPr>
          <w:lang w:val="fr-FR"/>
        </w:rPr>
        <w:tab/>
        <w:t>eCPSOR_CON</w:t>
      </w:r>
      <w:bookmarkEnd w:id="32"/>
    </w:p>
    <w:p w14:paraId="22D66667" w14:textId="6E41335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50D848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CR-6761  rev 4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[NTT DOCOMO]</w:t>
      </w:r>
    </w:p>
    <w:p w14:paraId="21216C2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C1-251981)</w:t>
      </w:r>
    </w:p>
    <w:p w14:paraId="31F9EA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45E3A09" w14:textId="4A38EF8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60A793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CR-6762  rev 5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[NTT DOCOMO]</w:t>
      </w:r>
    </w:p>
    <w:p w14:paraId="2657E06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C1-251983)</w:t>
      </w:r>
    </w:p>
    <w:p w14:paraId="35F037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2A72CA6" w14:textId="6F0DB38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68BDB97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CR-6763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0445A2B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C1-251985)</w:t>
      </w:r>
    </w:p>
    <w:p w14:paraId="08F598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A9DA43A" w14:textId="054E26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3014FDF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6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045D9B2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C1-251977)</w:t>
      </w:r>
    </w:p>
    <w:p w14:paraId="436139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C1-253571</w:t>
      </w:r>
      <w:r>
        <w:rPr>
          <w:color w:val="993300"/>
          <w:u w:val="single"/>
        </w:rPr>
        <w:t>.</w:t>
      </w:r>
    </w:p>
    <w:p w14:paraId="35ADBA59" w14:textId="4C1B4C4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4BAE1E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4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[NTT DOCOMO]</w:t>
      </w:r>
    </w:p>
    <w:p w14:paraId="1CCC6B6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C1-251948)</w:t>
      </w:r>
    </w:p>
    <w:p w14:paraId="199CBA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C1-253572</w:t>
      </w:r>
      <w:r>
        <w:rPr>
          <w:color w:val="993300"/>
          <w:u w:val="single"/>
        </w:rPr>
        <w:t>.</w:t>
      </w:r>
    </w:p>
    <w:p w14:paraId="6C86756F" w14:textId="3D041B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007AE2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2B4F3AA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C1-251978)</w:t>
      </w:r>
    </w:p>
    <w:p w14:paraId="2C2DEB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C1-253573</w:t>
      </w:r>
      <w:r>
        <w:rPr>
          <w:color w:val="993300"/>
          <w:u w:val="single"/>
        </w:rPr>
        <w:t>.</w:t>
      </w:r>
    </w:p>
    <w:p w14:paraId="245BC8D6" w14:textId="153FE7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2A17EE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7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NTT DOCOMO, Apple</w:t>
      </w:r>
    </w:p>
    <w:p w14:paraId="3374D0F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C1-253513)</w:t>
      </w:r>
    </w:p>
    <w:p w14:paraId="03A342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C1-254088</w:t>
      </w:r>
      <w:r>
        <w:rPr>
          <w:color w:val="993300"/>
          <w:u w:val="single"/>
        </w:rPr>
        <w:t>.</w:t>
      </w:r>
    </w:p>
    <w:p w14:paraId="23376B71" w14:textId="73D34E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1A38AA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8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CD05D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C1-253571)</w:t>
      </w:r>
    </w:p>
    <w:p w14:paraId="098B3A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C1-254102</w:t>
      </w:r>
      <w:r>
        <w:rPr>
          <w:color w:val="993300"/>
          <w:u w:val="single"/>
        </w:rPr>
        <w:t>.</w:t>
      </w:r>
    </w:p>
    <w:p w14:paraId="176107BF" w14:textId="5E65CB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3C71CD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9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NTT DOCOMO, Apple, Ericsson, InterDigital</w:t>
      </w:r>
    </w:p>
    <w:p w14:paraId="4070EA1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C1-254088)</w:t>
      </w:r>
    </w:p>
    <w:p w14:paraId="3B9146E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824969" w14:textId="33C210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182B28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5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[NTT DOCOMO]</w:t>
      </w:r>
    </w:p>
    <w:p w14:paraId="334974D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C1-253526)</w:t>
      </w:r>
    </w:p>
    <w:p w14:paraId="447BFE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C1-254089</w:t>
      </w:r>
      <w:r>
        <w:rPr>
          <w:color w:val="993300"/>
          <w:u w:val="single"/>
        </w:rPr>
        <w:t>.</w:t>
      </w:r>
    </w:p>
    <w:p w14:paraId="3874A04C" w14:textId="14D922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46243E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6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NTT DOCOMO, Apple, Ericsson</w:t>
      </w:r>
    </w:p>
    <w:p w14:paraId="1C6CFBB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C1-253572)</w:t>
      </w:r>
    </w:p>
    <w:p w14:paraId="7D7B25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C1-254103</w:t>
      </w:r>
      <w:r>
        <w:rPr>
          <w:color w:val="993300"/>
          <w:u w:val="single"/>
        </w:rPr>
        <w:t>.</w:t>
      </w:r>
    </w:p>
    <w:p w14:paraId="70A9A3BD" w14:textId="2214817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61DDDBE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7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[NTT DOCOMO]</w:t>
      </w:r>
    </w:p>
    <w:p w14:paraId="799F3C3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C1-254089)</w:t>
      </w:r>
    </w:p>
    <w:p w14:paraId="6B3453A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FFD57A" w14:textId="6087CAE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087596B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5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2592C5C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C1-253527)</w:t>
      </w:r>
    </w:p>
    <w:p w14:paraId="29A104C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C1-254090</w:t>
      </w:r>
      <w:r>
        <w:rPr>
          <w:color w:val="993300"/>
          <w:u w:val="single"/>
        </w:rPr>
        <w:t>.</w:t>
      </w:r>
    </w:p>
    <w:p w14:paraId="2847446D" w14:textId="7A699A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0AD2E0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6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NTT DOCOMO, Apple, Ericsson</w:t>
      </w:r>
    </w:p>
    <w:p w14:paraId="1FF06DF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C1-253573)</w:t>
      </w:r>
    </w:p>
    <w:p w14:paraId="3283A0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C1-254104</w:t>
      </w:r>
      <w:r>
        <w:rPr>
          <w:color w:val="993300"/>
          <w:u w:val="single"/>
        </w:rPr>
        <w:t>.</w:t>
      </w:r>
    </w:p>
    <w:p w14:paraId="155E6D02" w14:textId="50642CD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3F628C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7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NTT DOCOMO, Apple, Ericsson, InterDigital</w:t>
      </w:r>
    </w:p>
    <w:p w14:paraId="3BC38F6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C1-254090)</w:t>
      </w:r>
    </w:p>
    <w:p w14:paraId="1D615D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A04CF0" w14:textId="77777777" w:rsidR="006E7AF6" w:rsidRDefault="006E7AF6" w:rsidP="006E7AF6">
      <w:pPr>
        <w:pStyle w:val="Heading3"/>
      </w:pPr>
      <w:bookmarkStart w:id="33" w:name="_Toc204680615"/>
      <w:r>
        <w:t>17.11</w:t>
      </w:r>
      <w:r>
        <w:tab/>
        <w:t>IMSProtoc17</w:t>
      </w:r>
      <w:bookmarkEnd w:id="33"/>
    </w:p>
    <w:p w14:paraId="2A330300" w14:textId="77777777" w:rsidR="006E7AF6" w:rsidRDefault="006E7AF6" w:rsidP="006E7AF6">
      <w:pPr>
        <w:pStyle w:val="Heading3"/>
      </w:pPr>
      <w:bookmarkStart w:id="34" w:name="_Toc204680616"/>
      <w:r>
        <w:t>17.12</w:t>
      </w:r>
      <w:r>
        <w:tab/>
        <w:t>eMCData3</w:t>
      </w:r>
      <w:bookmarkEnd w:id="34"/>
    </w:p>
    <w:p w14:paraId="5EF63DEA" w14:textId="77777777" w:rsidR="006E7AF6" w:rsidRDefault="006E7AF6" w:rsidP="006E7AF6">
      <w:pPr>
        <w:pStyle w:val="Heading3"/>
      </w:pPr>
      <w:bookmarkStart w:id="35" w:name="_Toc204680617"/>
      <w:r>
        <w:t>17.13</w:t>
      </w:r>
      <w:r>
        <w:tab/>
        <w:t>MPS2</w:t>
      </w:r>
      <w:bookmarkEnd w:id="35"/>
    </w:p>
    <w:p w14:paraId="7822F850" w14:textId="77777777" w:rsidR="006E7AF6" w:rsidRDefault="006E7AF6" w:rsidP="006E7AF6">
      <w:pPr>
        <w:pStyle w:val="Heading3"/>
      </w:pPr>
      <w:bookmarkStart w:id="36" w:name="_Toc204680618"/>
      <w:r>
        <w:t>17.14</w:t>
      </w:r>
      <w:r>
        <w:tab/>
        <w:t>pfdManEnh</w:t>
      </w:r>
      <w:bookmarkEnd w:id="36"/>
    </w:p>
    <w:p w14:paraId="51716FA0" w14:textId="77777777" w:rsidR="006E7AF6" w:rsidRDefault="006E7AF6" w:rsidP="006E7AF6">
      <w:pPr>
        <w:pStyle w:val="Heading3"/>
      </w:pPr>
      <w:bookmarkStart w:id="37" w:name="_Toc204680619"/>
      <w:r>
        <w:t>17.15</w:t>
      </w:r>
      <w:r>
        <w:tab/>
        <w:t>BEPoP</w:t>
      </w:r>
      <w:bookmarkEnd w:id="37"/>
    </w:p>
    <w:p w14:paraId="70D0A46F" w14:textId="77777777" w:rsidR="006E7AF6" w:rsidRDefault="006E7AF6" w:rsidP="006E7AF6">
      <w:pPr>
        <w:pStyle w:val="Heading3"/>
      </w:pPr>
      <w:bookmarkStart w:id="38" w:name="_Toc204680620"/>
      <w:r>
        <w:t>17.16</w:t>
      </w:r>
      <w:r>
        <w:tab/>
        <w:t>RPCPSET</w:t>
      </w:r>
      <w:bookmarkEnd w:id="38"/>
    </w:p>
    <w:p w14:paraId="52F574E0" w14:textId="77777777" w:rsidR="006E7AF6" w:rsidRDefault="006E7AF6" w:rsidP="006E7AF6">
      <w:pPr>
        <w:pStyle w:val="Heading3"/>
      </w:pPr>
      <w:bookmarkStart w:id="39" w:name="_Toc204680621"/>
      <w:r>
        <w:t>17.17</w:t>
      </w:r>
      <w:r>
        <w:tab/>
        <w:t>eMONASTERY2</w:t>
      </w:r>
      <w:bookmarkEnd w:id="39"/>
    </w:p>
    <w:p w14:paraId="4757BE50" w14:textId="77777777" w:rsidR="006E7AF6" w:rsidRDefault="006E7AF6" w:rsidP="006E7AF6">
      <w:pPr>
        <w:pStyle w:val="Heading3"/>
      </w:pPr>
      <w:bookmarkStart w:id="40" w:name="_Toc204680622"/>
      <w:r>
        <w:t>17.18</w:t>
      </w:r>
      <w:r>
        <w:tab/>
        <w:t>5GSAT_ARCH-CT</w:t>
      </w:r>
      <w:bookmarkEnd w:id="40"/>
    </w:p>
    <w:p w14:paraId="2F0108A7" w14:textId="77777777" w:rsidR="006E7AF6" w:rsidRDefault="006E7AF6" w:rsidP="006E7AF6">
      <w:pPr>
        <w:pStyle w:val="Heading3"/>
      </w:pPr>
      <w:bookmarkStart w:id="41" w:name="_Toc204680623"/>
      <w:r>
        <w:t>17.19</w:t>
      </w:r>
      <w:r>
        <w:tab/>
        <w:t>eMCCI_CT</w:t>
      </w:r>
      <w:bookmarkEnd w:id="41"/>
    </w:p>
    <w:p w14:paraId="38EB5FA2" w14:textId="77777777" w:rsidR="006E7AF6" w:rsidRDefault="006E7AF6" w:rsidP="006E7AF6">
      <w:pPr>
        <w:pStyle w:val="Heading3"/>
      </w:pPr>
      <w:bookmarkStart w:id="42" w:name="_Toc204680624"/>
      <w:r>
        <w:t>17.20</w:t>
      </w:r>
      <w:r>
        <w:tab/>
        <w:t>AKMA-CT</w:t>
      </w:r>
      <w:bookmarkEnd w:id="42"/>
    </w:p>
    <w:p w14:paraId="50C7B54F" w14:textId="77777777" w:rsidR="006E7AF6" w:rsidRDefault="006E7AF6" w:rsidP="006E7AF6">
      <w:pPr>
        <w:pStyle w:val="Heading3"/>
      </w:pPr>
      <w:bookmarkStart w:id="43" w:name="_Toc204680625"/>
      <w:r>
        <w:t>17.21</w:t>
      </w:r>
      <w:r>
        <w:tab/>
        <w:t>PAP_CHAP</w:t>
      </w:r>
      <w:bookmarkEnd w:id="43"/>
    </w:p>
    <w:p w14:paraId="071A5C20" w14:textId="77777777" w:rsidR="006E7AF6" w:rsidRDefault="006E7AF6" w:rsidP="006E7AF6">
      <w:pPr>
        <w:pStyle w:val="Heading3"/>
      </w:pPr>
      <w:bookmarkStart w:id="44" w:name="_Toc204680626"/>
      <w:r>
        <w:t>17.22</w:t>
      </w:r>
      <w:r>
        <w:tab/>
        <w:t>SMS_SBI</w:t>
      </w:r>
      <w:bookmarkEnd w:id="44"/>
    </w:p>
    <w:p w14:paraId="37A4AD74" w14:textId="77777777" w:rsidR="006E7AF6" w:rsidRDefault="006E7AF6" w:rsidP="006E7AF6">
      <w:pPr>
        <w:pStyle w:val="Heading3"/>
      </w:pPr>
      <w:bookmarkStart w:id="45" w:name="_Toc204680627"/>
      <w:r>
        <w:t>17.23</w:t>
      </w:r>
      <w:r>
        <w:tab/>
        <w:t>EoIPR</w:t>
      </w:r>
      <w:bookmarkEnd w:id="45"/>
    </w:p>
    <w:p w14:paraId="47C120B1" w14:textId="77777777" w:rsidR="006E7AF6" w:rsidRDefault="006E7AF6" w:rsidP="006E7AF6">
      <w:pPr>
        <w:pStyle w:val="Heading3"/>
      </w:pPr>
      <w:bookmarkStart w:id="46" w:name="_Toc204680628"/>
      <w:r>
        <w:t>17.24</w:t>
      </w:r>
      <w:r>
        <w:tab/>
        <w:t>MCSMI_CT</w:t>
      </w:r>
      <w:bookmarkEnd w:id="46"/>
    </w:p>
    <w:p w14:paraId="1EA836CF" w14:textId="77777777" w:rsidR="006E7AF6" w:rsidRDefault="006E7AF6" w:rsidP="006E7AF6">
      <w:pPr>
        <w:pStyle w:val="Heading3"/>
      </w:pPr>
      <w:bookmarkStart w:id="47" w:name="_Toc204680629"/>
      <w:r>
        <w:t>17.25</w:t>
      </w:r>
      <w:r>
        <w:tab/>
        <w:t>GBA_5G</w:t>
      </w:r>
      <w:bookmarkEnd w:id="47"/>
    </w:p>
    <w:p w14:paraId="05E6BE64" w14:textId="77777777" w:rsidR="006E7AF6" w:rsidRDefault="006E7AF6" w:rsidP="006E7AF6">
      <w:pPr>
        <w:pStyle w:val="Heading3"/>
      </w:pPr>
      <w:bookmarkStart w:id="48" w:name="_Toc204680630"/>
      <w:r>
        <w:t>17.26</w:t>
      </w:r>
      <w:r>
        <w:tab/>
        <w:t>RDSSI_CT</w:t>
      </w:r>
      <w:bookmarkEnd w:id="48"/>
    </w:p>
    <w:p w14:paraId="4E691439" w14:textId="77777777" w:rsidR="006E7AF6" w:rsidRDefault="006E7AF6" w:rsidP="006E7AF6">
      <w:pPr>
        <w:pStyle w:val="Heading3"/>
      </w:pPr>
      <w:bookmarkStart w:id="49" w:name="_Toc204680631"/>
      <w:r>
        <w:t>17.27</w:t>
      </w:r>
      <w:r>
        <w:tab/>
        <w:t>EDGEAPP</w:t>
      </w:r>
      <w:bookmarkEnd w:id="49"/>
    </w:p>
    <w:p w14:paraId="7D3F402A" w14:textId="306B32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485250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CR-0127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E49ADC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C1-253919</w:t>
      </w:r>
      <w:r>
        <w:rPr>
          <w:color w:val="993300"/>
          <w:u w:val="single"/>
        </w:rPr>
        <w:t>.</w:t>
      </w:r>
    </w:p>
    <w:p w14:paraId="1F717AB1" w14:textId="0E67B5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777B803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CR-0128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5E594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C1-253920</w:t>
      </w:r>
      <w:r>
        <w:rPr>
          <w:color w:val="993300"/>
          <w:u w:val="single"/>
        </w:rPr>
        <w:t>.</w:t>
      </w:r>
    </w:p>
    <w:p w14:paraId="1C090702" w14:textId="643D343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0B09C65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CR-0129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52436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C1-253921</w:t>
      </w:r>
      <w:r>
        <w:rPr>
          <w:color w:val="993300"/>
          <w:u w:val="single"/>
        </w:rPr>
        <w:t>.</w:t>
      </w:r>
    </w:p>
    <w:p w14:paraId="288AC62A" w14:textId="405B49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5CA6A0A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CR-0132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506D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C1-253922</w:t>
      </w:r>
      <w:r>
        <w:rPr>
          <w:color w:val="993300"/>
          <w:u w:val="single"/>
        </w:rPr>
        <w:t>.</w:t>
      </w:r>
    </w:p>
    <w:p w14:paraId="6EC25080" w14:textId="3300CB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56B2FA1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CR-0133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ACFB1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C1-253923</w:t>
      </w:r>
      <w:r>
        <w:rPr>
          <w:color w:val="993300"/>
          <w:u w:val="single"/>
        </w:rPr>
        <w:t>.</w:t>
      </w:r>
    </w:p>
    <w:p w14:paraId="0444AA06" w14:textId="123405A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10D15F3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CR-0134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A0587B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C1-253924</w:t>
      </w:r>
      <w:r>
        <w:rPr>
          <w:color w:val="993300"/>
          <w:u w:val="single"/>
        </w:rPr>
        <w:t>.</w:t>
      </w:r>
    </w:p>
    <w:p w14:paraId="08E18968" w14:textId="622CE3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37CF7BC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CR-0135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15ABE6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C1-253925</w:t>
      </w:r>
      <w:r>
        <w:rPr>
          <w:color w:val="993300"/>
          <w:u w:val="single"/>
        </w:rPr>
        <w:t>.</w:t>
      </w:r>
    </w:p>
    <w:p w14:paraId="4061739C" w14:textId="63AEBB2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5A83A28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CR-0136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C9E364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C1-253926</w:t>
      </w:r>
      <w:r>
        <w:rPr>
          <w:color w:val="993300"/>
          <w:u w:val="single"/>
        </w:rPr>
        <w:t>.</w:t>
      </w:r>
    </w:p>
    <w:p w14:paraId="61BF7DC0" w14:textId="6612559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148037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CR-0137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0290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C1-253927</w:t>
      </w:r>
      <w:r>
        <w:rPr>
          <w:color w:val="993300"/>
          <w:u w:val="single"/>
        </w:rPr>
        <w:t>.</w:t>
      </w:r>
    </w:p>
    <w:p w14:paraId="7B935D71" w14:textId="204D2C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62C03F0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CR-0138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24682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C1-253928</w:t>
      </w:r>
      <w:r>
        <w:rPr>
          <w:color w:val="993300"/>
          <w:u w:val="single"/>
        </w:rPr>
        <w:t>.</w:t>
      </w:r>
    </w:p>
    <w:p w14:paraId="403CFD56" w14:textId="3A4042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407780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CR-0139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44785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C1-253929</w:t>
      </w:r>
      <w:r>
        <w:rPr>
          <w:color w:val="993300"/>
          <w:u w:val="single"/>
        </w:rPr>
        <w:t>.</w:t>
      </w:r>
    </w:p>
    <w:p w14:paraId="49F70A2C" w14:textId="40230CD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524E79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CR-0140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DD147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C1-253930</w:t>
      </w:r>
      <w:r>
        <w:rPr>
          <w:color w:val="993300"/>
          <w:u w:val="single"/>
        </w:rPr>
        <w:t>.</w:t>
      </w:r>
    </w:p>
    <w:p w14:paraId="41780E77" w14:textId="5583D7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466795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CR-0127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8494C6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C1-253399)</w:t>
      </w:r>
    </w:p>
    <w:p w14:paraId="2DFB922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B1A0D" w14:textId="549B671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6009C3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CR-0128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AB31D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C1-253408)</w:t>
      </w:r>
    </w:p>
    <w:p w14:paraId="4F8793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497824" w14:textId="4DF1D1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19ACD20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CR-0129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C6B343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C1-253413)</w:t>
      </w:r>
    </w:p>
    <w:p w14:paraId="4DE2D5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63A733" w14:textId="7208E8A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7A9BEC61" w14:textId="77777777" w:rsidR="006E7AF6" w:rsidRDefault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1EE7CDA" w14:textId="77777777" w:rsidR="006E7AF6" w:rsidRDefault="006E7AF6">
      <w:pPr>
        <w:rPr>
          <w:color w:val="808080"/>
        </w:rPr>
      </w:pPr>
      <w:r>
        <w:rPr>
          <w:color w:val="808080"/>
        </w:rPr>
        <w:t>(Replaces C1-253478)</w:t>
      </w:r>
    </w:p>
    <w:p w14:paraId="3B7B78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568916" w14:textId="6C9A26F1" w:rsidR="00297EAF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38732F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BED2B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C1-253479)</w:t>
      </w:r>
    </w:p>
    <w:p w14:paraId="09E64B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069813" w14:textId="041E29B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09BF1F2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2CF59B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C1-253480)</w:t>
      </w:r>
    </w:p>
    <w:p w14:paraId="15A5D56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17A982" w14:textId="7CC2D9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6278F6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220F73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C1-253481)</w:t>
      </w:r>
    </w:p>
    <w:p w14:paraId="1FA863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894AA7" w14:textId="1844DC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3CA310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CR-0136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E7F963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C1-253482)</w:t>
      </w:r>
    </w:p>
    <w:p w14:paraId="77549B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C1BB79" w14:textId="535E3F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63E43B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98C5E6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C1-253483)</w:t>
      </w:r>
    </w:p>
    <w:p w14:paraId="7C030A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F690A0" w14:textId="03EAB7F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6E9A8B0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E40A70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C1-253484)</w:t>
      </w:r>
    </w:p>
    <w:p w14:paraId="3D4CBA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20A2F1" w14:textId="05725E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6086A5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BA127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C1-253485)</w:t>
      </w:r>
    </w:p>
    <w:p w14:paraId="70EE8A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D3009B" w14:textId="74D252C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2F8C106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7041A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C1-253486)</w:t>
      </w:r>
    </w:p>
    <w:p w14:paraId="73E5C81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54DE69" w14:textId="77777777" w:rsidR="006E7AF6" w:rsidRDefault="006E7AF6" w:rsidP="006E7AF6">
      <w:pPr>
        <w:pStyle w:val="Heading3"/>
      </w:pPr>
      <w:bookmarkStart w:id="50" w:name="_Toc204680632"/>
      <w:r>
        <w:t>17.28</w:t>
      </w:r>
      <w:r>
        <w:tab/>
        <w:t>eNPN</w:t>
      </w:r>
      <w:bookmarkEnd w:id="50"/>
    </w:p>
    <w:p w14:paraId="232CA4DE" w14:textId="77777777" w:rsidR="006E7AF6" w:rsidRDefault="006E7AF6" w:rsidP="006E7AF6">
      <w:pPr>
        <w:pStyle w:val="Heading3"/>
      </w:pPr>
      <w:bookmarkStart w:id="51" w:name="_Toc204680633"/>
      <w:r>
        <w:t>17.29</w:t>
      </w:r>
      <w:r>
        <w:tab/>
        <w:t>5G_eLCS_ph2</w:t>
      </w:r>
      <w:bookmarkEnd w:id="51"/>
    </w:p>
    <w:p w14:paraId="3FBAB682" w14:textId="77777777" w:rsidR="006E7AF6" w:rsidRDefault="006E7AF6" w:rsidP="006E7AF6">
      <w:pPr>
        <w:pStyle w:val="Heading3"/>
      </w:pPr>
      <w:bookmarkStart w:id="52" w:name="_Toc204680634"/>
      <w:r>
        <w:t>17.30</w:t>
      </w:r>
      <w:r>
        <w:tab/>
        <w:t>ID_UAS</w:t>
      </w:r>
      <w:bookmarkEnd w:id="52"/>
    </w:p>
    <w:p w14:paraId="6EEA55C5" w14:textId="77777777" w:rsidR="006E7AF6" w:rsidRPr="00297EAF" w:rsidRDefault="006E7AF6" w:rsidP="006E7AF6">
      <w:pPr>
        <w:pStyle w:val="Heading3"/>
        <w:rPr>
          <w:lang w:val="sv-SE"/>
        </w:rPr>
      </w:pPr>
      <w:bookmarkStart w:id="53" w:name="_Toc204680635"/>
      <w:r w:rsidRPr="00297EAF">
        <w:rPr>
          <w:lang w:val="sv-SE"/>
        </w:rPr>
        <w:t>17.31</w:t>
      </w:r>
      <w:r w:rsidRPr="00297EAF">
        <w:rPr>
          <w:lang w:val="sv-SE"/>
        </w:rPr>
        <w:tab/>
        <w:t>IIoT</w:t>
      </w:r>
      <w:bookmarkEnd w:id="53"/>
    </w:p>
    <w:p w14:paraId="496378F8" w14:textId="77777777" w:rsidR="006E7AF6" w:rsidRPr="00297EAF" w:rsidRDefault="006E7AF6" w:rsidP="006E7AF6">
      <w:pPr>
        <w:pStyle w:val="Heading3"/>
        <w:rPr>
          <w:lang w:val="sv-SE"/>
        </w:rPr>
      </w:pPr>
      <w:bookmarkStart w:id="54" w:name="_Toc204680636"/>
      <w:r w:rsidRPr="00297EAF">
        <w:rPr>
          <w:lang w:val="sv-SE"/>
        </w:rPr>
        <w:t>17.32</w:t>
      </w:r>
      <w:r w:rsidRPr="00297EAF">
        <w:rPr>
          <w:lang w:val="sv-SE"/>
        </w:rPr>
        <w:tab/>
        <w:t>eV2XAPP</w:t>
      </w:r>
      <w:bookmarkEnd w:id="54"/>
    </w:p>
    <w:p w14:paraId="025BF086" w14:textId="77777777" w:rsidR="006E7AF6" w:rsidRPr="00297EAF" w:rsidRDefault="006E7AF6" w:rsidP="006E7AF6">
      <w:pPr>
        <w:pStyle w:val="Heading3"/>
        <w:rPr>
          <w:lang w:val="sv-SE"/>
        </w:rPr>
      </w:pPr>
      <w:bookmarkStart w:id="55" w:name="_Toc204680637"/>
      <w:r w:rsidRPr="00297EAF">
        <w:rPr>
          <w:lang w:val="sv-SE"/>
        </w:rPr>
        <w:t>17.33</w:t>
      </w:r>
      <w:r w:rsidRPr="00297EAF">
        <w:rPr>
          <w:lang w:val="sv-SE"/>
        </w:rPr>
        <w:tab/>
        <w:t>eEDGE_5GC</w:t>
      </w:r>
      <w:bookmarkEnd w:id="55"/>
    </w:p>
    <w:p w14:paraId="1BB7E2FA" w14:textId="77777777" w:rsidR="006E7AF6" w:rsidRPr="00297EAF" w:rsidRDefault="006E7AF6" w:rsidP="006E7AF6">
      <w:pPr>
        <w:pStyle w:val="Heading3"/>
        <w:rPr>
          <w:lang w:val="sv-SE"/>
        </w:rPr>
      </w:pPr>
      <w:bookmarkStart w:id="56" w:name="_Toc204680638"/>
      <w:r w:rsidRPr="00297EAF">
        <w:rPr>
          <w:lang w:val="sv-SE"/>
        </w:rPr>
        <w:t>17.34</w:t>
      </w:r>
      <w:r w:rsidRPr="00297EAF">
        <w:rPr>
          <w:lang w:val="sv-SE"/>
        </w:rPr>
        <w:tab/>
        <w:t>eNS_Ph2</w:t>
      </w:r>
      <w:bookmarkEnd w:id="56"/>
    </w:p>
    <w:p w14:paraId="1684F2B5" w14:textId="77777777" w:rsidR="006E7AF6" w:rsidRDefault="006E7AF6" w:rsidP="006E7AF6">
      <w:pPr>
        <w:pStyle w:val="Heading3"/>
      </w:pPr>
      <w:bookmarkStart w:id="57" w:name="_Toc204680639"/>
      <w:r>
        <w:t>17.35</w:t>
      </w:r>
      <w:r>
        <w:tab/>
        <w:t>SPOCUP</w:t>
      </w:r>
      <w:bookmarkEnd w:id="57"/>
    </w:p>
    <w:p w14:paraId="48B126A7" w14:textId="77777777" w:rsidR="006E7AF6" w:rsidRDefault="006E7AF6" w:rsidP="006E7AF6">
      <w:pPr>
        <w:pStyle w:val="Heading3"/>
      </w:pPr>
      <w:bookmarkStart w:id="58" w:name="_Toc204680640"/>
      <w:r>
        <w:t>17.36</w:t>
      </w:r>
      <w:r>
        <w:tab/>
        <w:t>ATSSS_Ph2</w:t>
      </w:r>
      <w:bookmarkEnd w:id="58"/>
    </w:p>
    <w:p w14:paraId="4CAC49E2" w14:textId="77777777" w:rsidR="006E7AF6" w:rsidRDefault="006E7AF6" w:rsidP="006E7AF6">
      <w:pPr>
        <w:pStyle w:val="Heading3"/>
      </w:pPr>
      <w:bookmarkStart w:id="59" w:name="_Toc204680641"/>
      <w:r>
        <w:t>17.37</w:t>
      </w:r>
      <w:r>
        <w:tab/>
        <w:t>eNA_Ph2</w:t>
      </w:r>
      <w:bookmarkEnd w:id="59"/>
    </w:p>
    <w:p w14:paraId="45474931" w14:textId="77777777" w:rsidR="006E7AF6" w:rsidRDefault="006E7AF6" w:rsidP="006E7AF6">
      <w:pPr>
        <w:pStyle w:val="Heading3"/>
      </w:pPr>
      <w:bookmarkStart w:id="60" w:name="_Toc204680642"/>
      <w:r>
        <w:t>17.38</w:t>
      </w:r>
      <w:r>
        <w:tab/>
        <w:t>5G_ProSe</w:t>
      </w:r>
      <w:bookmarkEnd w:id="60"/>
    </w:p>
    <w:p w14:paraId="6B42DE68" w14:textId="77777777" w:rsidR="006E7AF6" w:rsidRDefault="006E7AF6" w:rsidP="006E7AF6">
      <w:pPr>
        <w:pStyle w:val="Heading3"/>
      </w:pPr>
      <w:bookmarkStart w:id="61" w:name="_Toc204680643"/>
      <w:r>
        <w:t>17.39</w:t>
      </w:r>
      <w:r>
        <w:tab/>
        <w:t>MUSIM</w:t>
      </w:r>
      <w:bookmarkEnd w:id="61"/>
    </w:p>
    <w:p w14:paraId="677E224C" w14:textId="77777777" w:rsidR="006E7AF6" w:rsidRDefault="006E7AF6" w:rsidP="006E7AF6">
      <w:pPr>
        <w:pStyle w:val="Heading3"/>
      </w:pPr>
      <w:bookmarkStart w:id="62" w:name="_Toc204680644"/>
      <w:r>
        <w:t>17.40</w:t>
      </w:r>
      <w:r>
        <w:tab/>
        <w:t>TEI17_SPSFAS</w:t>
      </w:r>
      <w:bookmarkEnd w:id="62"/>
    </w:p>
    <w:p w14:paraId="4BA6E23E" w14:textId="77777777" w:rsidR="006E7AF6" w:rsidRDefault="006E7AF6" w:rsidP="006E7AF6">
      <w:pPr>
        <w:pStyle w:val="Heading3"/>
      </w:pPr>
      <w:bookmarkStart w:id="63" w:name="_Toc204680645"/>
      <w:r>
        <w:t>17.41</w:t>
      </w:r>
      <w:r>
        <w:tab/>
        <w:t>TEI17_SAPES</w:t>
      </w:r>
      <w:bookmarkEnd w:id="63"/>
    </w:p>
    <w:p w14:paraId="736DD251" w14:textId="77777777" w:rsidR="006E7AF6" w:rsidRDefault="006E7AF6" w:rsidP="006E7AF6">
      <w:pPr>
        <w:pStyle w:val="Heading3"/>
      </w:pPr>
      <w:bookmarkStart w:id="64" w:name="_Toc204680646"/>
      <w:r>
        <w:t>17.42</w:t>
      </w:r>
      <w:r>
        <w:tab/>
        <w:t>TEI17_DCAMP</w:t>
      </w:r>
      <w:bookmarkEnd w:id="64"/>
    </w:p>
    <w:p w14:paraId="11CDCA76" w14:textId="77777777" w:rsidR="006E7AF6" w:rsidRDefault="006E7AF6" w:rsidP="006E7AF6">
      <w:pPr>
        <w:pStyle w:val="Heading3"/>
      </w:pPr>
      <w:bookmarkStart w:id="65" w:name="_Toc204680647"/>
      <w:r>
        <w:t>17.43</w:t>
      </w:r>
      <w:r>
        <w:tab/>
        <w:t>TEI17_GEM</w:t>
      </w:r>
      <w:bookmarkEnd w:id="65"/>
    </w:p>
    <w:p w14:paraId="196A72DB" w14:textId="77777777" w:rsidR="006E7AF6" w:rsidRDefault="006E7AF6" w:rsidP="006E7AF6">
      <w:pPr>
        <w:pStyle w:val="Heading3"/>
      </w:pPr>
      <w:bookmarkStart w:id="66" w:name="_Toc204680648"/>
      <w:r>
        <w:t>17.44</w:t>
      </w:r>
      <w:r>
        <w:tab/>
        <w:t>TEI17_NIESGU</w:t>
      </w:r>
      <w:bookmarkEnd w:id="66"/>
    </w:p>
    <w:p w14:paraId="559A17DD" w14:textId="77777777" w:rsidR="006E7AF6" w:rsidRDefault="006E7AF6" w:rsidP="006E7AF6">
      <w:pPr>
        <w:pStyle w:val="Heading3"/>
      </w:pPr>
      <w:bookmarkStart w:id="67" w:name="_Toc204680649"/>
      <w:r>
        <w:t>17.45</w:t>
      </w:r>
      <w:r>
        <w:tab/>
        <w:t>nrUICC_UEConTest</w:t>
      </w:r>
      <w:bookmarkEnd w:id="67"/>
    </w:p>
    <w:p w14:paraId="6F32A84E" w14:textId="77777777" w:rsidR="006E7AF6" w:rsidRDefault="006E7AF6" w:rsidP="006E7AF6">
      <w:pPr>
        <w:pStyle w:val="Heading3"/>
      </w:pPr>
      <w:bookmarkStart w:id="68" w:name="_Toc204680650"/>
      <w:r>
        <w:t>17.46</w:t>
      </w:r>
      <w:r>
        <w:tab/>
        <w:t>TEI17_N3SLICE</w:t>
      </w:r>
      <w:bookmarkEnd w:id="68"/>
    </w:p>
    <w:p w14:paraId="261C2517" w14:textId="77777777" w:rsidR="006E7AF6" w:rsidRDefault="006E7AF6" w:rsidP="006E7AF6">
      <w:pPr>
        <w:pStyle w:val="Heading3"/>
      </w:pPr>
      <w:bookmarkStart w:id="69" w:name="_Toc204680651"/>
      <w:r>
        <w:t>17.47</w:t>
      </w:r>
      <w:r>
        <w:tab/>
        <w:t>5MBS</w:t>
      </w:r>
      <w:bookmarkEnd w:id="69"/>
    </w:p>
    <w:p w14:paraId="28C92350" w14:textId="77777777" w:rsidR="006E7AF6" w:rsidRDefault="006E7AF6" w:rsidP="006E7AF6">
      <w:pPr>
        <w:pStyle w:val="Heading3"/>
      </w:pPr>
      <w:bookmarkStart w:id="70" w:name="_Toc204680652"/>
      <w:r>
        <w:t>17.48</w:t>
      </w:r>
      <w:r>
        <w:tab/>
        <w:t>UASAPP</w:t>
      </w:r>
      <w:bookmarkEnd w:id="70"/>
    </w:p>
    <w:p w14:paraId="42F39D27" w14:textId="77777777" w:rsidR="006E7AF6" w:rsidRDefault="006E7AF6" w:rsidP="006E7AF6">
      <w:pPr>
        <w:pStyle w:val="Heading3"/>
      </w:pPr>
      <w:bookmarkStart w:id="71" w:name="_Toc204680653"/>
      <w:r>
        <w:t>17.49</w:t>
      </w:r>
      <w:r>
        <w:tab/>
        <w:t>eV2XARC_Ph2</w:t>
      </w:r>
      <w:bookmarkEnd w:id="71"/>
    </w:p>
    <w:p w14:paraId="46D7A8DF" w14:textId="77777777" w:rsidR="006E7AF6" w:rsidRDefault="006E7AF6" w:rsidP="006E7AF6">
      <w:pPr>
        <w:pStyle w:val="Heading3"/>
      </w:pPr>
      <w:bookmarkStart w:id="72" w:name="_Toc204680654"/>
      <w:r>
        <w:t>17.50</w:t>
      </w:r>
      <w:r>
        <w:tab/>
        <w:t>MCOver5GS</w:t>
      </w:r>
      <w:bookmarkEnd w:id="72"/>
    </w:p>
    <w:p w14:paraId="08BF69BD" w14:textId="77777777" w:rsidR="006E7AF6" w:rsidRDefault="006E7AF6" w:rsidP="006E7AF6">
      <w:pPr>
        <w:pStyle w:val="Heading3"/>
      </w:pPr>
      <w:bookmarkStart w:id="73" w:name="_Toc204680655"/>
      <w:r>
        <w:t>17.51</w:t>
      </w:r>
      <w:r>
        <w:tab/>
        <w:t>en5GPccSer17</w:t>
      </w:r>
      <w:bookmarkEnd w:id="73"/>
    </w:p>
    <w:p w14:paraId="1815B396" w14:textId="77777777" w:rsidR="006E7AF6" w:rsidRDefault="006E7AF6" w:rsidP="006E7AF6">
      <w:pPr>
        <w:pStyle w:val="Heading3"/>
      </w:pPr>
      <w:bookmarkStart w:id="74" w:name="_Toc204680656"/>
      <w:r>
        <w:t>17.52</w:t>
      </w:r>
      <w:r>
        <w:tab/>
        <w:t>NBI17</w:t>
      </w:r>
      <w:bookmarkEnd w:id="74"/>
    </w:p>
    <w:p w14:paraId="2A39C6E1" w14:textId="77777777" w:rsidR="006E7AF6" w:rsidRDefault="006E7AF6" w:rsidP="006E7AF6">
      <w:pPr>
        <w:pStyle w:val="Heading3"/>
      </w:pPr>
      <w:bookmarkStart w:id="75" w:name="_Toc204680657"/>
      <w:r>
        <w:t>17.53</w:t>
      </w:r>
      <w:r>
        <w:tab/>
        <w:t>enh3MCPTT-CT</w:t>
      </w:r>
      <w:bookmarkEnd w:id="75"/>
    </w:p>
    <w:p w14:paraId="6C85C94A" w14:textId="77777777" w:rsidR="006E7AF6" w:rsidRDefault="006E7AF6" w:rsidP="006E7AF6">
      <w:pPr>
        <w:pStyle w:val="Heading3"/>
      </w:pPr>
      <w:bookmarkStart w:id="76" w:name="_Toc204680658"/>
      <w:r>
        <w:t>17.54</w:t>
      </w:r>
      <w:r>
        <w:tab/>
        <w:t>eSEAL</w:t>
      </w:r>
      <w:bookmarkEnd w:id="76"/>
    </w:p>
    <w:p w14:paraId="63F905DA" w14:textId="75D5BE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64C5B43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CR-0148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F893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C1-253931</w:t>
      </w:r>
      <w:r>
        <w:rPr>
          <w:color w:val="993300"/>
          <w:u w:val="single"/>
        </w:rPr>
        <w:t>.</w:t>
      </w:r>
    </w:p>
    <w:p w14:paraId="3251E721" w14:textId="42B6AB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4562D6D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CR-0149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3E9E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C1-253932</w:t>
      </w:r>
      <w:r>
        <w:rPr>
          <w:color w:val="993300"/>
          <w:u w:val="single"/>
        </w:rPr>
        <w:t>.</w:t>
      </w:r>
    </w:p>
    <w:p w14:paraId="288E3F6A" w14:textId="2A188FF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726305A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CR-0150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B2790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C1-253933</w:t>
      </w:r>
      <w:r>
        <w:rPr>
          <w:color w:val="993300"/>
          <w:u w:val="single"/>
        </w:rPr>
        <w:t>.</w:t>
      </w:r>
    </w:p>
    <w:p w14:paraId="5EBC423D" w14:textId="6882FA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4A01E61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CR-0151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0BFC3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C1-253934</w:t>
      </w:r>
      <w:r>
        <w:rPr>
          <w:color w:val="993300"/>
          <w:u w:val="single"/>
        </w:rPr>
        <w:t>.</w:t>
      </w:r>
    </w:p>
    <w:p w14:paraId="62D780DD" w14:textId="187C8E7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6930D74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CR-0152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3ACB3C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C1-253935</w:t>
      </w:r>
      <w:r>
        <w:rPr>
          <w:color w:val="993300"/>
          <w:u w:val="single"/>
        </w:rPr>
        <w:t>.</w:t>
      </w:r>
    </w:p>
    <w:p w14:paraId="7CFC946B" w14:textId="2933EA5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6EF34F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CR-0153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959BF1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C1-253936</w:t>
      </w:r>
      <w:r>
        <w:rPr>
          <w:color w:val="993300"/>
          <w:u w:val="single"/>
        </w:rPr>
        <w:t>.</w:t>
      </w:r>
    </w:p>
    <w:p w14:paraId="31CA4455" w14:textId="7B0326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018207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CR-0154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B645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C1-253937</w:t>
      </w:r>
      <w:r>
        <w:rPr>
          <w:color w:val="993300"/>
          <w:u w:val="single"/>
        </w:rPr>
        <w:t>.</w:t>
      </w:r>
    </w:p>
    <w:p w14:paraId="63DC568B" w14:textId="453A508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19864C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CR-0155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41F7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C1-253938</w:t>
      </w:r>
      <w:r>
        <w:rPr>
          <w:color w:val="993300"/>
          <w:u w:val="single"/>
        </w:rPr>
        <w:t>.</w:t>
      </w:r>
    </w:p>
    <w:p w14:paraId="6EBA6337" w14:textId="59426E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5E53EE0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CR-0156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78C7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C1-253939</w:t>
      </w:r>
      <w:r>
        <w:rPr>
          <w:color w:val="993300"/>
          <w:u w:val="single"/>
        </w:rPr>
        <w:t>.</w:t>
      </w:r>
    </w:p>
    <w:p w14:paraId="18C6F9DC" w14:textId="088AB83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22838E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CR-0161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E2C75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C1-253940</w:t>
      </w:r>
      <w:r>
        <w:rPr>
          <w:color w:val="993300"/>
          <w:u w:val="single"/>
        </w:rPr>
        <w:t>.</w:t>
      </w:r>
    </w:p>
    <w:p w14:paraId="6214908D" w14:textId="119D228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61C1A9E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CR-0157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5CE03E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C1-253941</w:t>
      </w:r>
      <w:r>
        <w:rPr>
          <w:color w:val="993300"/>
          <w:u w:val="single"/>
        </w:rPr>
        <w:t>.</w:t>
      </w:r>
    </w:p>
    <w:p w14:paraId="1BA349B2" w14:textId="66A01C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7922052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CR-0158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CCFD0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C1-253942</w:t>
      </w:r>
      <w:r>
        <w:rPr>
          <w:color w:val="993300"/>
          <w:u w:val="single"/>
        </w:rPr>
        <w:t>.</w:t>
      </w:r>
    </w:p>
    <w:p w14:paraId="48635796" w14:textId="582C8D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33E0C4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CR-0148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CC4B7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C1-253170)</w:t>
      </w:r>
    </w:p>
    <w:p w14:paraId="775205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151C5A" w14:textId="146DAB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7DB7B81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6B651D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C1-253171)</w:t>
      </w:r>
    </w:p>
    <w:p w14:paraId="0FAEC1B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AA7E4B" w14:textId="54E890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207617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7EA42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C1-253172)</w:t>
      </w:r>
    </w:p>
    <w:p w14:paraId="1454207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EC6AAD" w14:textId="7CEEFA3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468D72E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59894A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C1-253173)</w:t>
      </w:r>
    </w:p>
    <w:p w14:paraId="0B185C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48F8B0" w14:textId="2A57E3F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095277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10493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C1-253174)</w:t>
      </w:r>
    </w:p>
    <w:p w14:paraId="5B1E4C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76897A" w14:textId="7A43EB7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795396F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450DC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C1-253175)</w:t>
      </w:r>
    </w:p>
    <w:p w14:paraId="314C603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BC9D63" w14:textId="4F5594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020579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1D1F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C1-253176)</w:t>
      </w:r>
    </w:p>
    <w:p w14:paraId="3C83B0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C1-254016</w:t>
      </w:r>
      <w:r>
        <w:rPr>
          <w:color w:val="993300"/>
          <w:u w:val="single"/>
        </w:rPr>
        <w:t>.</w:t>
      </w:r>
    </w:p>
    <w:p w14:paraId="2AF18F59" w14:textId="09432F4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3766B1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CR-0154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EEE36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C1-253937)</w:t>
      </w:r>
    </w:p>
    <w:p w14:paraId="50E14C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AAE603" w14:textId="229701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2DC0DB8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CR-0155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A91FF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C1-253177)</w:t>
      </w:r>
    </w:p>
    <w:p w14:paraId="6BE0C7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C1-254017</w:t>
      </w:r>
      <w:r>
        <w:rPr>
          <w:color w:val="993300"/>
          <w:u w:val="single"/>
        </w:rPr>
        <w:t>.</w:t>
      </w:r>
    </w:p>
    <w:p w14:paraId="0721AA73" w14:textId="307A8B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24C097A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CR-0155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FF525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C1-253938)</w:t>
      </w:r>
    </w:p>
    <w:p w14:paraId="4E870D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4B91D5" w14:textId="626DEB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2913AC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B51E4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C1-253178)</w:t>
      </w:r>
    </w:p>
    <w:p w14:paraId="3DCCF54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C1-254018</w:t>
      </w:r>
      <w:r>
        <w:rPr>
          <w:color w:val="993300"/>
          <w:u w:val="single"/>
        </w:rPr>
        <w:t>.</w:t>
      </w:r>
    </w:p>
    <w:p w14:paraId="356D96D9" w14:textId="7EAFF1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0A030C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CR-0156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E1F2C7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C1-253939)</w:t>
      </w:r>
    </w:p>
    <w:p w14:paraId="1955CD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E5984" w14:textId="65CDC42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64350D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CR-0161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100A4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C1-253180)</w:t>
      </w:r>
    </w:p>
    <w:p w14:paraId="7D6A4F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2B03C2" w14:textId="4A2F77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219D58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1F5DB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C1-253181)</w:t>
      </w:r>
    </w:p>
    <w:p w14:paraId="6800CD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91F179" w14:textId="35D958D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2A37B1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46BF4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C1-253182)</w:t>
      </w:r>
    </w:p>
    <w:p w14:paraId="13B565B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F88244" w14:textId="77777777" w:rsidR="006E7AF6" w:rsidRPr="00297EAF" w:rsidRDefault="006E7AF6" w:rsidP="006E7AF6">
      <w:pPr>
        <w:pStyle w:val="Heading3"/>
        <w:rPr>
          <w:lang w:val="fr-FR"/>
        </w:rPr>
      </w:pPr>
      <w:bookmarkStart w:id="77" w:name="_Toc204680659"/>
      <w:r w:rsidRPr="00297EAF">
        <w:rPr>
          <w:lang w:val="fr-FR"/>
        </w:rPr>
        <w:t>17.55</w:t>
      </w:r>
      <w:r w:rsidRPr="00297EAF">
        <w:rPr>
          <w:lang w:val="fr-FR"/>
        </w:rPr>
        <w:tab/>
        <w:t>TEI17_SE_RPS</w:t>
      </w:r>
      <w:bookmarkEnd w:id="77"/>
    </w:p>
    <w:p w14:paraId="67F87502" w14:textId="77777777" w:rsidR="006E7AF6" w:rsidRPr="00297EAF" w:rsidRDefault="006E7AF6" w:rsidP="006E7AF6">
      <w:pPr>
        <w:pStyle w:val="Heading3"/>
        <w:rPr>
          <w:lang w:val="fr-FR"/>
        </w:rPr>
      </w:pPr>
      <w:bookmarkStart w:id="78" w:name="_Toc204680660"/>
      <w:r w:rsidRPr="00297EAF">
        <w:rPr>
          <w:lang w:val="fr-FR"/>
        </w:rPr>
        <w:t>17.56</w:t>
      </w:r>
      <w:r w:rsidRPr="00297EAF">
        <w:rPr>
          <w:lang w:val="fr-FR"/>
        </w:rPr>
        <w:tab/>
        <w:t>MINT</w:t>
      </w:r>
      <w:bookmarkEnd w:id="78"/>
    </w:p>
    <w:p w14:paraId="42FB9E0E" w14:textId="77777777" w:rsidR="006E7AF6" w:rsidRPr="00297EAF" w:rsidRDefault="006E7AF6" w:rsidP="006E7AF6">
      <w:pPr>
        <w:pStyle w:val="Heading3"/>
        <w:rPr>
          <w:lang w:val="fr-FR"/>
        </w:rPr>
      </w:pPr>
      <w:bookmarkStart w:id="79" w:name="_Toc204680661"/>
      <w:r w:rsidRPr="00297EAF">
        <w:rPr>
          <w:lang w:val="fr-FR"/>
        </w:rPr>
        <w:t>17.57</w:t>
      </w:r>
      <w:r w:rsidRPr="00297EAF">
        <w:rPr>
          <w:lang w:val="fr-FR"/>
        </w:rPr>
        <w:tab/>
        <w:t>ING_5GS</w:t>
      </w:r>
      <w:bookmarkEnd w:id="79"/>
    </w:p>
    <w:p w14:paraId="670C9341" w14:textId="77777777" w:rsidR="006E7AF6" w:rsidRPr="00297EAF" w:rsidRDefault="006E7AF6" w:rsidP="006E7AF6">
      <w:pPr>
        <w:pStyle w:val="Heading3"/>
        <w:rPr>
          <w:lang w:val="fr-FR"/>
        </w:rPr>
      </w:pPr>
      <w:bookmarkStart w:id="80" w:name="_Toc204680662"/>
      <w:r w:rsidRPr="00297EAF">
        <w:rPr>
          <w:lang w:val="fr-FR"/>
        </w:rPr>
        <w:t>17.58</w:t>
      </w:r>
      <w:r w:rsidRPr="00297EAF">
        <w:rPr>
          <w:lang w:val="fr-FR"/>
        </w:rPr>
        <w:tab/>
        <w:t>5GMARCH</w:t>
      </w:r>
      <w:bookmarkEnd w:id="80"/>
    </w:p>
    <w:p w14:paraId="30B259CC" w14:textId="77777777" w:rsidR="006E7AF6" w:rsidRPr="00297EAF" w:rsidRDefault="006E7AF6" w:rsidP="006E7AF6">
      <w:pPr>
        <w:pStyle w:val="Heading3"/>
        <w:rPr>
          <w:lang w:val="fr-FR"/>
        </w:rPr>
      </w:pPr>
      <w:bookmarkStart w:id="81" w:name="_Toc204680663"/>
      <w:r w:rsidRPr="00297EAF">
        <w:rPr>
          <w:lang w:val="fr-FR"/>
        </w:rPr>
        <w:t>17.59</w:t>
      </w:r>
      <w:r w:rsidRPr="00297EAF">
        <w:rPr>
          <w:lang w:val="fr-FR"/>
        </w:rPr>
        <w:tab/>
        <w:t>ReP_UDR</w:t>
      </w:r>
      <w:bookmarkEnd w:id="81"/>
    </w:p>
    <w:p w14:paraId="3984E83C" w14:textId="77777777" w:rsidR="006E7AF6" w:rsidRPr="00297EAF" w:rsidRDefault="006E7AF6" w:rsidP="006E7AF6">
      <w:pPr>
        <w:pStyle w:val="Heading3"/>
        <w:rPr>
          <w:lang w:val="fr-FR"/>
        </w:rPr>
      </w:pPr>
      <w:bookmarkStart w:id="82" w:name="_Toc204680664"/>
      <w:r w:rsidRPr="00297EAF">
        <w:rPr>
          <w:lang w:val="fr-FR"/>
        </w:rPr>
        <w:t>17.60</w:t>
      </w:r>
      <w:r w:rsidRPr="00297EAF">
        <w:rPr>
          <w:lang w:val="fr-FR"/>
        </w:rPr>
        <w:tab/>
        <w:t>EGTPUR</w:t>
      </w:r>
      <w:bookmarkEnd w:id="82"/>
    </w:p>
    <w:p w14:paraId="11BD1516" w14:textId="77777777" w:rsidR="006E7AF6" w:rsidRPr="00297EAF" w:rsidRDefault="006E7AF6" w:rsidP="006E7AF6">
      <w:pPr>
        <w:pStyle w:val="Heading3"/>
        <w:rPr>
          <w:lang w:val="fr-FR"/>
        </w:rPr>
      </w:pPr>
      <w:bookmarkStart w:id="83" w:name="_Toc204680665"/>
      <w:r w:rsidRPr="00297EAF">
        <w:rPr>
          <w:lang w:val="fr-FR"/>
        </w:rPr>
        <w:t>17.61</w:t>
      </w:r>
      <w:r w:rsidRPr="00297EAF">
        <w:rPr>
          <w:lang w:val="fr-FR"/>
        </w:rPr>
        <w:tab/>
        <w:t>MuDTran</w:t>
      </w:r>
      <w:bookmarkEnd w:id="83"/>
    </w:p>
    <w:p w14:paraId="02C735DD" w14:textId="77777777" w:rsidR="006E7AF6" w:rsidRPr="00297EAF" w:rsidRDefault="006E7AF6" w:rsidP="006E7AF6">
      <w:pPr>
        <w:pStyle w:val="Heading3"/>
        <w:rPr>
          <w:lang w:val="fr-FR"/>
        </w:rPr>
      </w:pPr>
      <w:bookmarkStart w:id="84" w:name="_Toc204680666"/>
      <w:r w:rsidRPr="00297EAF">
        <w:rPr>
          <w:lang w:val="fr-FR"/>
        </w:rPr>
        <w:t>17.62</w:t>
      </w:r>
      <w:r w:rsidRPr="00297EAF">
        <w:rPr>
          <w:lang w:val="fr-FR"/>
        </w:rPr>
        <w:tab/>
        <w:t>ARCH_NR_REDCAP</w:t>
      </w:r>
      <w:bookmarkEnd w:id="84"/>
    </w:p>
    <w:p w14:paraId="10C0D2A6" w14:textId="77777777" w:rsidR="006E7AF6" w:rsidRPr="00297EAF" w:rsidRDefault="006E7AF6" w:rsidP="006E7AF6">
      <w:pPr>
        <w:pStyle w:val="Heading3"/>
        <w:rPr>
          <w:lang w:val="fr-FR"/>
        </w:rPr>
      </w:pPr>
      <w:bookmarkStart w:id="85" w:name="_Toc204680667"/>
      <w:r w:rsidRPr="00297EAF">
        <w:rPr>
          <w:lang w:val="fr-FR"/>
        </w:rPr>
        <w:t>17.63</w:t>
      </w:r>
      <w:r w:rsidRPr="00297EAF">
        <w:rPr>
          <w:lang w:val="fr-FR"/>
        </w:rPr>
        <w:tab/>
        <w:t>eCryptPr</w:t>
      </w:r>
      <w:bookmarkEnd w:id="85"/>
    </w:p>
    <w:p w14:paraId="3F9E6A76" w14:textId="77777777" w:rsidR="006E7AF6" w:rsidRPr="00297EAF" w:rsidRDefault="006E7AF6" w:rsidP="006E7AF6">
      <w:pPr>
        <w:pStyle w:val="Heading3"/>
        <w:rPr>
          <w:lang w:val="fr-FR"/>
        </w:rPr>
      </w:pPr>
      <w:bookmarkStart w:id="86" w:name="_Toc204680668"/>
      <w:r w:rsidRPr="00297EAF">
        <w:rPr>
          <w:lang w:val="fr-FR"/>
        </w:rPr>
        <w:t>17.64</w:t>
      </w:r>
      <w:r w:rsidRPr="00297EAF">
        <w:rPr>
          <w:lang w:val="fr-FR"/>
        </w:rPr>
        <w:tab/>
        <w:t>TEI17_IMSGID</w:t>
      </w:r>
      <w:bookmarkEnd w:id="86"/>
    </w:p>
    <w:p w14:paraId="7B51D094" w14:textId="77777777" w:rsidR="006E7AF6" w:rsidRDefault="006E7AF6" w:rsidP="006E7AF6">
      <w:pPr>
        <w:pStyle w:val="Heading3"/>
      </w:pPr>
      <w:bookmarkStart w:id="87" w:name="_Toc204680669"/>
      <w:r>
        <w:t>17.65</w:t>
      </w:r>
      <w:r>
        <w:tab/>
        <w:t>IoT_SAT_ARCH_EPS</w:t>
      </w:r>
      <w:bookmarkEnd w:id="87"/>
    </w:p>
    <w:p w14:paraId="174BBDAD" w14:textId="77777777" w:rsidR="006E7AF6" w:rsidRDefault="006E7AF6" w:rsidP="006E7AF6">
      <w:pPr>
        <w:pStyle w:val="Heading3"/>
      </w:pPr>
      <w:bookmarkStart w:id="88" w:name="_Toc204680670"/>
      <w:r>
        <w:t>17.66</w:t>
      </w:r>
      <w:r>
        <w:tab/>
        <w:t>PortAl</w:t>
      </w:r>
      <w:bookmarkEnd w:id="88"/>
    </w:p>
    <w:p w14:paraId="6AB3F467" w14:textId="77777777" w:rsidR="006E7AF6" w:rsidRDefault="006E7AF6" w:rsidP="006E7AF6">
      <w:pPr>
        <w:pStyle w:val="Heading3"/>
      </w:pPr>
      <w:bookmarkStart w:id="89" w:name="_Toc204680671"/>
      <w:r>
        <w:t>17.67</w:t>
      </w:r>
      <w:r>
        <w:tab/>
        <w:t>NSWO_5G</w:t>
      </w:r>
      <w:bookmarkEnd w:id="89"/>
    </w:p>
    <w:p w14:paraId="572B9CEE" w14:textId="77777777" w:rsidR="006E7AF6" w:rsidRDefault="006E7AF6" w:rsidP="006E7AF6">
      <w:pPr>
        <w:pStyle w:val="Heading3"/>
      </w:pPr>
      <w:bookmarkStart w:id="90" w:name="_Toc204680672"/>
      <w:r>
        <w:t>17.68</w:t>
      </w:r>
      <w:r>
        <w:tab/>
        <w:t>AKMA_TLS</w:t>
      </w:r>
      <w:bookmarkEnd w:id="90"/>
    </w:p>
    <w:p w14:paraId="384959AB" w14:textId="77777777" w:rsidR="006E7AF6" w:rsidRDefault="006E7AF6" w:rsidP="006E7AF6">
      <w:pPr>
        <w:pStyle w:val="Heading3"/>
      </w:pPr>
      <w:bookmarkStart w:id="91" w:name="_Toc204680673"/>
      <w:r>
        <w:t>17.69</w:t>
      </w:r>
      <w:r>
        <w:tab/>
        <w:t>SPECTRE_Ph3</w:t>
      </w:r>
      <w:bookmarkEnd w:id="91"/>
    </w:p>
    <w:p w14:paraId="6DC0E149" w14:textId="77777777" w:rsidR="006E7AF6" w:rsidRDefault="006E7AF6" w:rsidP="006E7AF6">
      <w:pPr>
        <w:pStyle w:val="Heading3"/>
      </w:pPr>
      <w:bookmarkStart w:id="92" w:name="_Toc204680674"/>
      <w:r>
        <w:t>17.70</w:t>
      </w:r>
      <w:r>
        <w:tab/>
        <w:t>NRslice</w:t>
      </w:r>
      <w:bookmarkEnd w:id="92"/>
    </w:p>
    <w:p w14:paraId="71506C3A" w14:textId="77777777" w:rsidR="006E7AF6" w:rsidRDefault="006E7AF6" w:rsidP="006E7AF6">
      <w:pPr>
        <w:pStyle w:val="Heading3"/>
      </w:pPr>
      <w:bookmarkStart w:id="93" w:name="_Toc204680675"/>
      <w:r>
        <w:t>17.71</w:t>
      </w:r>
      <w:r>
        <w:tab/>
        <w:t>EVEX</w:t>
      </w:r>
      <w:bookmarkEnd w:id="93"/>
    </w:p>
    <w:p w14:paraId="16618548" w14:textId="77777777" w:rsidR="006E7AF6" w:rsidRDefault="006E7AF6" w:rsidP="006E7AF6">
      <w:pPr>
        <w:pStyle w:val="Heading3"/>
      </w:pPr>
      <w:bookmarkStart w:id="94" w:name="_Toc204680676"/>
      <w:r>
        <w:t>17.72</w:t>
      </w:r>
      <w:r>
        <w:tab/>
        <w:t>UEConTest_R17</w:t>
      </w:r>
      <w:bookmarkEnd w:id="94"/>
    </w:p>
    <w:p w14:paraId="3B4E966A" w14:textId="77777777" w:rsidR="006E7AF6" w:rsidRDefault="006E7AF6" w:rsidP="006E7AF6">
      <w:pPr>
        <w:pStyle w:val="Heading3"/>
      </w:pPr>
      <w:bookmarkStart w:id="95" w:name="_Toc204680677"/>
      <w:r>
        <w:t>17.73</w:t>
      </w:r>
      <w:r>
        <w:tab/>
        <w:t>Any other Rel-17 Work item or Study item</w:t>
      </w:r>
      <w:bookmarkEnd w:id="95"/>
    </w:p>
    <w:p w14:paraId="3540B865" w14:textId="77777777" w:rsidR="006E7AF6" w:rsidRDefault="006E7AF6" w:rsidP="006E7AF6">
      <w:pPr>
        <w:pStyle w:val="Heading2"/>
      </w:pPr>
      <w:bookmarkStart w:id="96" w:name="_Toc204680678"/>
      <w:r>
        <w:t>18</w:t>
      </w:r>
      <w:r>
        <w:tab/>
        <w:t>Release 18 work items</w:t>
      </w:r>
      <w:bookmarkEnd w:id="96"/>
    </w:p>
    <w:p w14:paraId="7CB247AF" w14:textId="77777777" w:rsidR="006E7AF6" w:rsidRDefault="006E7AF6" w:rsidP="006E7AF6">
      <w:pPr>
        <w:pStyle w:val="Heading3"/>
      </w:pPr>
      <w:bookmarkStart w:id="97" w:name="_Toc204680679"/>
      <w:r>
        <w:t>18.1</w:t>
      </w:r>
      <w:r>
        <w:tab/>
        <w:t>Rel-18 Exception sheets or other Rel-18 work planning</w:t>
      </w:r>
      <w:bookmarkEnd w:id="97"/>
    </w:p>
    <w:p w14:paraId="4B72EA63" w14:textId="77777777" w:rsidR="006E7AF6" w:rsidRDefault="006E7AF6" w:rsidP="006E7AF6">
      <w:pPr>
        <w:pStyle w:val="Heading3"/>
      </w:pPr>
      <w:bookmarkStart w:id="98" w:name="_Toc204680680"/>
      <w:r>
        <w:t>18.2</w:t>
      </w:r>
      <w:r>
        <w:tab/>
        <w:t>New WIDs/SIDs for Rel-18</w:t>
      </w:r>
      <w:bookmarkEnd w:id="98"/>
    </w:p>
    <w:p w14:paraId="3883B0C7" w14:textId="77777777" w:rsidR="006E7AF6" w:rsidRDefault="006E7AF6" w:rsidP="006E7AF6">
      <w:pPr>
        <w:pStyle w:val="Heading3"/>
      </w:pPr>
      <w:bookmarkStart w:id="99" w:name="_Toc204680681"/>
      <w:r>
        <w:t>18.3</w:t>
      </w:r>
      <w:r>
        <w:tab/>
        <w:t>Revised WIDs/SIDs for Rel-18</w:t>
      </w:r>
      <w:bookmarkEnd w:id="99"/>
    </w:p>
    <w:p w14:paraId="3766F66A" w14:textId="77777777" w:rsidR="006E7AF6" w:rsidRDefault="006E7AF6" w:rsidP="006E7AF6">
      <w:pPr>
        <w:pStyle w:val="Heading3"/>
      </w:pPr>
      <w:bookmarkStart w:id="100" w:name="_Toc204680682"/>
      <w:r>
        <w:t>18.4</w:t>
      </w:r>
      <w:r>
        <w:tab/>
        <w:t>TEI18</w:t>
      </w:r>
      <w:bookmarkEnd w:id="100"/>
    </w:p>
    <w:p w14:paraId="0676E78A" w14:textId="41F0E7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info and externalDocs fields</w:t>
      </w:r>
    </w:p>
    <w:p w14:paraId="2DF5978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CR-0151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8887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1467C0" w14:textId="77777777" w:rsidR="006E7AF6" w:rsidRDefault="006E7AF6" w:rsidP="006E7AF6">
      <w:pPr>
        <w:pStyle w:val="Heading3"/>
      </w:pPr>
      <w:bookmarkStart w:id="101" w:name="_Toc204680683"/>
      <w:r>
        <w:t>18.5</w:t>
      </w:r>
      <w:r>
        <w:tab/>
        <w:t>NBI18</w:t>
      </w:r>
      <w:bookmarkEnd w:id="101"/>
    </w:p>
    <w:p w14:paraId="39D15C38" w14:textId="77777777" w:rsidR="006E7AF6" w:rsidRDefault="006E7AF6" w:rsidP="006E7AF6">
      <w:pPr>
        <w:pStyle w:val="Heading3"/>
      </w:pPr>
      <w:bookmarkStart w:id="102" w:name="_Toc204680684"/>
      <w:r>
        <w:t>18.6</w:t>
      </w:r>
      <w:r>
        <w:tab/>
        <w:t>SBIProtoc18</w:t>
      </w:r>
      <w:bookmarkEnd w:id="102"/>
    </w:p>
    <w:p w14:paraId="2F786AD9" w14:textId="77777777" w:rsidR="006E7AF6" w:rsidRDefault="006E7AF6" w:rsidP="006E7AF6">
      <w:pPr>
        <w:pStyle w:val="Heading3"/>
      </w:pPr>
      <w:bookmarkStart w:id="103" w:name="_Toc204680685"/>
      <w:r>
        <w:t>18.7</w:t>
      </w:r>
      <w:r>
        <w:tab/>
        <w:t>5GProtoc18</w:t>
      </w:r>
      <w:bookmarkEnd w:id="103"/>
    </w:p>
    <w:p w14:paraId="7632715F" w14:textId="77777777" w:rsidR="006E7AF6" w:rsidRDefault="006E7AF6" w:rsidP="006E7AF6">
      <w:pPr>
        <w:pStyle w:val="Heading3"/>
      </w:pPr>
      <w:bookmarkStart w:id="104" w:name="_Toc204680686"/>
      <w:r>
        <w:t>18.8</w:t>
      </w:r>
      <w:r>
        <w:tab/>
        <w:t>5GProtoc18-non3GPP</w:t>
      </w:r>
      <w:bookmarkEnd w:id="104"/>
    </w:p>
    <w:p w14:paraId="589DE792" w14:textId="77777777" w:rsidR="006E7AF6" w:rsidRDefault="006E7AF6" w:rsidP="006E7AF6">
      <w:pPr>
        <w:pStyle w:val="Heading3"/>
      </w:pPr>
      <w:bookmarkStart w:id="105" w:name="_Toc204680687"/>
      <w:r>
        <w:t>18.9</w:t>
      </w:r>
      <w:r>
        <w:tab/>
        <w:t>SAES18</w:t>
      </w:r>
      <w:bookmarkEnd w:id="105"/>
    </w:p>
    <w:p w14:paraId="1E552144" w14:textId="77777777" w:rsidR="006E7AF6" w:rsidRDefault="006E7AF6" w:rsidP="006E7AF6">
      <w:pPr>
        <w:pStyle w:val="Heading3"/>
      </w:pPr>
      <w:bookmarkStart w:id="106" w:name="_Toc204680688"/>
      <w:r>
        <w:t>18.10</w:t>
      </w:r>
      <w:r>
        <w:tab/>
        <w:t>SAES18-CSFB</w:t>
      </w:r>
      <w:bookmarkEnd w:id="106"/>
    </w:p>
    <w:p w14:paraId="255BA640" w14:textId="77777777" w:rsidR="006E7AF6" w:rsidRDefault="006E7AF6" w:rsidP="006E7AF6">
      <w:pPr>
        <w:pStyle w:val="Heading3"/>
      </w:pPr>
      <w:bookmarkStart w:id="107" w:name="_Toc204680689"/>
      <w:r>
        <w:t>18.11</w:t>
      </w:r>
      <w:r>
        <w:tab/>
        <w:t>SAES18-non3GPP</w:t>
      </w:r>
      <w:bookmarkEnd w:id="107"/>
    </w:p>
    <w:p w14:paraId="1C9DE844" w14:textId="77777777" w:rsidR="006E7AF6" w:rsidRDefault="006E7AF6" w:rsidP="006E7AF6">
      <w:pPr>
        <w:pStyle w:val="Heading3"/>
      </w:pPr>
      <w:bookmarkStart w:id="108" w:name="_Toc204680690"/>
      <w:r>
        <w:t>18.12</w:t>
      </w:r>
      <w:r>
        <w:tab/>
        <w:t>MCProtoc18</w:t>
      </w:r>
      <w:bookmarkEnd w:id="108"/>
    </w:p>
    <w:p w14:paraId="7FEC6AEF" w14:textId="77777777" w:rsidR="006E7AF6" w:rsidRDefault="006E7AF6" w:rsidP="006E7AF6">
      <w:pPr>
        <w:pStyle w:val="Heading3"/>
      </w:pPr>
      <w:bookmarkStart w:id="109" w:name="_Toc204680691"/>
      <w:r>
        <w:t>18.13</w:t>
      </w:r>
      <w:r>
        <w:tab/>
        <w:t>MPSSupServ</w:t>
      </w:r>
      <w:bookmarkEnd w:id="109"/>
    </w:p>
    <w:p w14:paraId="4CFE764A" w14:textId="77777777" w:rsidR="006E7AF6" w:rsidRDefault="006E7AF6" w:rsidP="006E7AF6">
      <w:pPr>
        <w:pStyle w:val="Heading3"/>
      </w:pPr>
      <w:bookmarkStart w:id="110" w:name="_Toc204680692"/>
      <w:r>
        <w:t>18.14</w:t>
      </w:r>
      <w:r>
        <w:tab/>
        <w:t>MCOver5MBS</w:t>
      </w:r>
      <w:bookmarkEnd w:id="110"/>
    </w:p>
    <w:p w14:paraId="59B71426" w14:textId="77777777" w:rsidR="006E7AF6" w:rsidRDefault="006E7AF6" w:rsidP="006E7AF6">
      <w:pPr>
        <w:pStyle w:val="Heading3"/>
      </w:pPr>
      <w:bookmarkStart w:id="111" w:name="_Toc204680693"/>
      <w:r>
        <w:t>18.15</w:t>
      </w:r>
      <w:r>
        <w:tab/>
        <w:t>MCOver5GProSe</w:t>
      </w:r>
      <w:bookmarkEnd w:id="111"/>
    </w:p>
    <w:p w14:paraId="37FE1F01" w14:textId="77777777" w:rsidR="006E7AF6" w:rsidRDefault="006E7AF6" w:rsidP="006E7AF6">
      <w:pPr>
        <w:pStyle w:val="Heading3"/>
      </w:pPr>
      <w:bookmarkStart w:id="112" w:name="_Toc204680694"/>
      <w:r>
        <w:t>18.16</w:t>
      </w:r>
      <w:r>
        <w:tab/>
        <w:t>IMSProtoc18</w:t>
      </w:r>
      <w:bookmarkEnd w:id="112"/>
    </w:p>
    <w:p w14:paraId="0D404138" w14:textId="77777777" w:rsidR="006E7AF6" w:rsidRDefault="006E7AF6" w:rsidP="006E7AF6">
      <w:pPr>
        <w:pStyle w:val="Heading3"/>
      </w:pPr>
      <w:bookmarkStart w:id="113" w:name="_Toc204680695"/>
      <w:r>
        <w:t>18.17</w:t>
      </w:r>
      <w:r>
        <w:tab/>
        <w:t>SENSE</w:t>
      </w:r>
      <w:bookmarkEnd w:id="113"/>
    </w:p>
    <w:p w14:paraId="69289409" w14:textId="77777777" w:rsidR="006E7AF6" w:rsidRDefault="006E7AF6" w:rsidP="006E7AF6">
      <w:pPr>
        <w:pStyle w:val="Heading3"/>
      </w:pPr>
      <w:bookmarkStart w:id="114" w:name="_Toc204680696"/>
      <w:r>
        <w:t>18.18</w:t>
      </w:r>
      <w:r>
        <w:tab/>
        <w:t>UEP18</w:t>
      </w:r>
      <w:bookmarkEnd w:id="114"/>
    </w:p>
    <w:p w14:paraId="02E4FA0C" w14:textId="77777777" w:rsidR="006E7AF6" w:rsidRDefault="006E7AF6" w:rsidP="006E7AF6">
      <w:pPr>
        <w:pStyle w:val="Heading3"/>
      </w:pPr>
      <w:bookmarkStart w:id="115" w:name="_Toc204680697"/>
      <w:r>
        <w:t>18.19</w:t>
      </w:r>
      <w:r>
        <w:tab/>
        <w:t>NR_REDCAP_Ph2</w:t>
      </w:r>
      <w:bookmarkEnd w:id="115"/>
    </w:p>
    <w:p w14:paraId="6DB99B05" w14:textId="77777777" w:rsidR="006E7AF6" w:rsidRDefault="006E7AF6" w:rsidP="006E7AF6">
      <w:pPr>
        <w:pStyle w:val="Heading3"/>
      </w:pPr>
      <w:bookmarkStart w:id="116" w:name="_Toc204680698"/>
      <w:r>
        <w:t>18.20</w:t>
      </w:r>
      <w:r>
        <w:tab/>
        <w:t>TEI18_MLR</w:t>
      </w:r>
      <w:bookmarkEnd w:id="116"/>
    </w:p>
    <w:p w14:paraId="493DCC99" w14:textId="77777777" w:rsidR="006E7AF6" w:rsidRDefault="006E7AF6" w:rsidP="006E7AF6">
      <w:pPr>
        <w:pStyle w:val="Heading3"/>
      </w:pPr>
      <w:bookmarkStart w:id="117" w:name="_Toc204680699"/>
      <w:r>
        <w:t>18.21</w:t>
      </w:r>
      <w:r>
        <w:tab/>
        <w:t>ShDatID_H</w:t>
      </w:r>
      <w:bookmarkEnd w:id="117"/>
    </w:p>
    <w:p w14:paraId="1EE973D4" w14:textId="77777777" w:rsidR="006E7AF6" w:rsidRDefault="006E7AF6" w:rsidP="006E7AF6">
      <w:pPr>
        <w:pStyle w:val="Heading3"/>
      </w:pPr>
      <w:bookmarkStart w:id="118" w:name="_Toc204680700"/>
      <w:r>
        <w:t>18.22</w:t>
      </w:r>
      <w:r>
        <w:tab/>
        <w:t>EDGE_Ph2</w:t>
      </w:r>
      <w:bookmarkEnd w:id="118"/>
    </w:p>
    <w:p w14:paraId="00637549" w14:textId="77777777" w:rsidR="006E7AF6" w:rsidRDefault="006E7AF6" w:rsidP="006E7AF6">
      <w:pPr>
        <w:pStyle w:val="Heading3"/>
      </w:pPr>
      <w:bookmarkStart w:id="119" w:name="_Toc204680701"/>
      <w:r>
        <w:t>18.23</w:t>
      </w:r>
      <w:r>
        <w:tab/>
        <w:t>eNSAC</w:t>
      </w:r>
      <w:bookmarkEnd w:id="119"/>
    </w:p>
    <w:p w14:paraId="7B959AC1" w14:textId="77777777" w:rsidR="006E7AF6" w:rsidRDefault="006E7AF6" w:rsidP="006E7AF6">
      <w:pPr>
        <w:pStyle w:val="Heading3"/>
      </w:pPr>
      <w:bookmarkStart w:id="120" w:name="_Toc204680702"/>
      <w:r>
        <w:t>18.24</w:t>
      </w:r>
      <w:r>
        <w:tab/>
        <w:t>eMCSMI_IRail</w:t>
      </w:r>
      <w:bookmarkEnd w:id="120"/>
    </w:p>
    <w:p w14:paraId="13F06352" w14:textId="77777777" w:rsidR="006E7AF6" w:rsidRDefault="006E7AF6" w:rsidP="006E7AF6">
      <w:pPr>
        <w:pStyle w:val="Heading3"/>
      </w:pPr>
      <w:bookmarkStart w:id="121" w:name="_Toc204680703"/>
      <w:r>
        <w:t>18.25</w:t>
      </w:r>
      <w:r>
        <w:tab/>
        <w:t>V2XAPP_Ph3</w:t>
      </w:r>
      <w:bookmarkEnd w:id="121"/>
    </w:p>
    <w:p w14:paraId="2925A881" w14:textId="77777777" w:rsidR="006E7AF6" w:rsidRDefault="006E7AF6" w:rsidP="006E7AF6">
      <w:pPr>
        <w:pStyle w:val="Heading3"/>
      </w:pPr>
      <w:bookmarkStart w:id="122" w:name="_Toc204680704"/>
      <w:r>
        <w:t>18.26</w:t>
      </w:r>
      <w:r>
        <w:tab/>
        <w:t>5G_ProSe_Ph2</w:t>
      </w:r>
      <w:bookmarkEnd w:id="122"/>
    </w:p>
    <w:p w14:paraId="2B857FC5" w14:textId="77777777" w:rsidR="006E7AF6" w:rsidRDefault="006E7AF6" w:rsidP="006E7AF6">
      <w:pPr>
        <w:pStyle w:val="Heading3"/>
      </w:pPr>
      <w:bookmarkStart w:id="123" w:name="_Toc204680705"/>
      <w:r>
        <w:t>18.27</w:t>
      </w:r>
      <w:r>
        <w:tab/>
        <w:t>5WWC_Ph2</w:t>
      </w:r>
      <w:bookmarkEnd w:id="123"/>
    </w:p>
    <w:p w14:paraId="3BE46759" w14:textId="77777777" w:rsidR="006E7AF6" w:rsidRDefault="006E7AF6" w:rsidP="006E7AF6">
      <w:pPr>
        <w:pStyle w:val="Heading3"/>
      </w:pPr>
      <w:bookmarkStart w:id="124" w:name="_Toc204680706"/>
      <w:r>
        <w:t>18.28</w:t>
      </w:r>
      <w:r>
        <w:tab/>
        <w:t>TEI18_ADEE</w:t>
      </w:r>
      <w:bookmarkEnd w:id="124"/>
    </w:p>
    <w:p w14:paraId="53003C38" w14:textId="77777777" w:rsidR="006E7AF6" w:rsidRDefault="006E7AF6" w:rsidP="006E7AF6">
      <w:pPr>
        <w:pStyle w:val="Heading3"/>
      </w:pPr>
      <w:bookmarkStart w:id="125" w:name="_Toc204680707"/>
      <w:r>
        <w:t>18.29</w:t>
      </w:r>
      <w:r>
        <w:tab/>
        <w:t>TEI18_IPv6PD</w:t>
      </w:r>
      <w:bookmarkEnd w:id="125"/>
    </w:p>
    <w:p w14:paraId="37857BB3" w14:textId="77777777" w:rsidR="006E7AF6" w:rsidRDefault="006E7AF6" w:rsidP="006E7AF6">
      <w:pPr>
        <w:pStyle w:val="Heading3"/>
      </w:pPr>
      <w:bookmarkStart w:id="126" w:name="_Toc204680708"/>
      <w:r>
        <w:t>18.30</w:t>
      </w:r>
      <w:r>
        <w:tab/>
        <w:t>5GSATB</w:t>
      </w:r>
      <w:bookmarkEnd w:id="126"/>
    </w:p>
    <w:p w14:paraId="44070D78" w14:textId="77777777" w:rsidR="006E7AF6" w:rsidRDefault="006E7AF6" w:rsidP="006E7AF6">
      <w:pPr>
        <w:pStyle w:val="Heading3"/>
      </w:pPr>
      <w:bookmarkStart w:id="127" w:name="_Toc204680709"/>
      <w:r>
        <w:t>18.31</w:t>
      </w:r>
      <w:r>
        <w:tab/>
        <w:t>TRS_URLLC</w:t>
      </w:r>
      <w:bookmarkEnd w:id="127"/>
    </w:p>
    <w:p w14:paraId="58A9BA29" w14:textId="77777777" w:rsidR="006E7AF6" w:rsidRDefault="006E7AF6" w:rsidP="006E7AF6">
      <w:pPr>
        <w:pStyle w:val="Heading3"/>
      </w:pPr>
      <w:bookmarkStart w:id="128" w:name="_Toc204680710"/>
      <w:r>
        <w:t>18.32</w:t>
      </w:r>
      <w:r>
        <w:tab/>
        <w:t>DetNet</w:t>
      </w:r>
      <w:bookmarkEnd w:id="128"/>
    </w:p>
    <w:p w14:paraId="76BC926B" w14:textId="77777777" w:rsidR="006E7AF6" w:rsidRDefault="006E7AF6" w:rsidP="006E7AF6">
      <w:pPr>
        <w:pStyle w:val="Heading3"/>
      </w:pPr>
      <w:bookmarkStart w:id="129" w:name="_Toc204680711"/>
      <w:r>
        <w:t>18.33</w:t>
      </w:r>
      <w:r>
        <w:tab/>
        <w:t>EDGEAPP_Ph2</w:t>
      </w:r>
      <w:bookmarkEnd w:id="129"/>
    </w:p>
    <w:p w14:paraId="160BAFC4" w14:textId="2468C18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ACR parameters</w:t>
      </w:r>
    </w:p>
    <w:p w14:paraId="695E43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CR-0141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D5383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C1-253954</w:t>
      </w:r>
      <w:r>
        <w:rPr>
          <w:color w:val="993300"/>
          <w:u w:val="single"/>
        </w:rPr>
        <w:t>.</w:t>
      </w:r>
    </w:p>
    <w:p w14:paraId="5C4C1472" w14:textId="2CF7C6E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ACR parameters</w:t>
      </w:r>
    </w:p>
    <w:p w14:paraId="0593B21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CR-0142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F9C4B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C1-253955</w:t>
      </w:r>
      <w:r>
        <w:rPr>
          <w:color w:val="993300"/>
          <w:u w:val="single"/>
        </w:rPr>
        <w:t>.</w:t>
      </w:r>
    </w:p>
    <w:p w14:paraId="6122B3AD" w14:textId="5EE959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bundles</w:t>
      </w:r>
    </w:p>
    <w:p w14:paraId="7CA688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CR-0143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547EA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C1-253956</w:t>
      </w:r>
      <w:r>
        <w:rPr>
          <w:color w:val="993300"/>
          <w:u w:val="single"/>
        </w:rPr>
        <w:t>.</w:t>
      </w:r>
    </w:p>
    <w:p w14:paraId="3D454A34" w14:textId="4786587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bundles</w:t>
      </w:r>
    </w:p>
    <w:p w14:paraId="5CF176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CR-0144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5AE4F3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C1-253957</w:t>
      </w:r>
      <w:r>
        <w:rPr>
          <w:color w:val="993300"/>
          <w:u w:val="single"/>
        </w:rPr>
        <w:t>.</w:t>
      </w:r>
    </w:p>
    <w:p w14:paraId="7EA5BD1E" w14:textId="2EDB11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ACR parameters</w:t>
      </w:r>
    </w:p>
    <w:p w14:paraId="05027CE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CR-0141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4EE6F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C1-253487)</w:t>
      </w:r>
    </w:p>
    <w:p w14:paraId="77A64E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0940A6" w14:textId="6FDB8AA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ACR parameters</w:t>
      </w:r>
    </w:p>
    <w:p w14:paraId="70E17EE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8C1505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C1-253488)</w:t>
      </w:r>
    </w:p>
    <w:p w14:paraId="5123D68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60D3F4" w14:textId="58AD38E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bundles</w:t>
      </w:r>
    </w:p>
    <w:p w14:paraId="3597AC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CR-0143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D35AD0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C1-253489)</w:t>
      </w:r>
    </w:p>
    <w:p w14:paraId="3E7A67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332520" w14:textId="002B6E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bundles</w:t>
      </w:r>
    </w:p>
    <w:p w14:paraId="31C511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CCC005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C1-253490)</w:t>
      </w:r>
    </w:p>
    <w:p w14:paraId="729CE0C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A649E6" w14:textId="77777777" w:rsidR="006E7AF6" w:rsidRDefault="006E7AF6" w:rsidP="006E7AF6">
      <w:pPr>
        <w:pStyle w:val="Heading3"/>
      </w:pPr>
      <w:bookmarkStart w:id="130" w:name="_Toc204680712"/>
      <w:r>
        <w:t>18.34</w:t>
      </w:r>
      <w:r>
        <w:tab/>
        <w:t>SMPC18</w:t>
      </w:r>
      <w:bookmarkEnd w:id="130"/>
    </w:p>
    <w:p w14:paraId="49AA1F2B" w14:textId="77777777" w:rsidR="006E7AF6" w:rsidRDefault="006E7AF6" w:rsidP="006E7AF6">
      <w:pPr>
        <w:pStyle w:val="Heading3"/>
      </w:pPr>
      <w:bookmarkStart w:id="131" w:name="_Toc204680713"/>
      <w:r>
        <w:t>18.35</w:t>
      </w:r>
      <w:r>
        <w:tab/>
        <w:t>SFC</w:t>
      </w:r>
      <w:bookmarkEnd w:id="131"/>
    </w:p>
    <w:p w14:paraId="5C8D6680" w14:textId="77777777" w:rsidR="006E7AF6" w:rsidRDefault="006E7AF6" w:rsidP="006E7AF6">
      <w:pPr>
        <w:pStyle w:val="Heading3"/>
      </w:pPr>
      <w:bookmarkStart w:id="132" w:name="_Toc204680714"/>
      <w:r>
        <w:t>18.36</w:t>
      </w:r>
      <w:r>
        <w:tab/>
        <w:t>eNetAE</w:t>
      </w:r>
      <w:bookmarkEnd w:id="132"/>
    </w:p>
    <w:p w14:paraId="6308B934" w14:textId="77777777" w:rsidR="006E7AF6" w:rsidRDefault="006E7AF6" w:rsidP="006E7AF6">
      <w:pPr>
        <w:pStyle w:val="Heading3"/>
      </w:pPr>
      <w:bookmarkStart w:id="133" w:name="_Toc204680715"/>
      <w:r>
        <w:t>18.37</w:t>
      </w:r>
      <w:r>
        <w:tab/>
        <w:t>eUEPO</w:t>
      </w:r>
      <w:bookmarkEnd w:id="133"/>
    </w:p>
    <w:p w14:paraId="3D6E5596" w14:textId="77777777" w:rsidR="006E7AF6" w:rsidRDefault="006E7AF6" w:rsidP="006E7AF6">
      <w:pPr>
        <w:pStyle w:val="Heading3"/>
      </w:pPr>
      <w:bookmarkStart w:id="134" w:name="_Toc204680716"/>
      <w:r>
        <w:t>18.38</w:t>
      </w:r>
      <w:r>
        <w:tab/>
        <w:t>SUECR</w:t>
      </w:r>
      <w:bookmarkEnd w:id="134"/>
    </w:p>
    <w:p w14:paraId="50055858" w14:textId="77777777" w:rsidR="006E7AF6" w:rsidRDefault="006E7AF6" w:rsidP="006E7AF6">
      <w:pPr>
        <w:pStyle w:val="Heading3"/>
      </w:pPr>
      <w:bookmarkStart w:id="135" w:name="_Toc204680717"/>
      <w:r>
        <w:t>18.39</w:t>
      </w:r>
      <w:r>
        <w:tab/>
        <w:t>TEI18_SDNAEPC</w:t>
      </w:r>
      <w:bookmarkEnd w:id="135"/>
    </w:p>
    <w:p w14:paraId="40D06079" w14:textId="77777777" w:rsidR="006E7AF6" w:rsidRDefault="006E7AF6" w:rsidP="006E7AF6">
      <w:pPr>
        <w:pStyle w:val="Heading3"/>
      </w:pPr>
      <w:bookmarkStart w:id="136" w:name="_Toc204680718"/>
      <w:r>
        <w:t>18.40</w:t>
      </w:r>
      <w:r>
        <w:tab/>
        <w:t>5G_eLCS_Ph3</w:t>
      </w:r>
      <w:bookmarkEnd w:id="136"/>
    </w:p>
    <w:p w14:paraId="66944CEC" w14:textId="6871FB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LCS user plane connection handling</w:t>
      </w:r>
    </w:p>
    <w:p w14:paraId="53F967D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CR-0100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0164E14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F0BF694" w14:textId="77777777" w:rsidR="006E7AF6" w:rsidRDefault="006E7AF6" w:rsidP="006E7AF6">
      <w:r>
        <w:t>1- Clarification on the requirement that at most one secured LCS user plane connection to the UE is allowed. 2- Clarification on the UE behaviour to address LMF change scenario.</w:t>
      </w:r>
    </w:p>
    <w:p w14:paraId="796343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C1-253575</w:t>
      </w:r>
      <w:r>
        <w:rPr>
          <w:color w:val="993300"/>
          <w:u w:val="single"/>
        </w:rPr>
        <w:t>.</w:t>
      </w:r>
    </w:p>
    <w:p w14:paraId="194DD99C" w14:textId="230173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number of LCS secured user plane connections per UE</w:t>
      </w:r>
    </w:p>
    <w:p w14:paraId="2CA15E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CR-0099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D5944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C1-251783)</w:t>
      </w:r>
    </w:p>
    <w:p w14:paraId="1111C1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C1-253576</w:t>
      </w:r>
      <w:r>
        <w:rPr>
          <w:color w:val="993300"/>
          <w:u w:val="single"/>
        </w:rPr>
        <w:t>.</w:t>
      </w:r>
    </w:p>
    <w:p w14:paraId="337A930E" w14:textId="0A96501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connection trasfer during LMF relocation</w:t>
      </w:r>
    </w:p>
    <w:p w14:paraId="27C935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A81C8B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C1-253677</w:t>
      </w:r>
      <w:r>
        <w:rPr>
          <w:color w:val="993300"/>
          <w:u w:val="single"/>
        </w:rPr>
        <w:t>.</w:t>
      </w:r>
    </w:p>
    <w:p w14:paraId="5A27F91A" w14:textId="1049D4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maximum number of LCS secured user plane connection per UE</w:t>
      </w:r>
    </w:p>
    <w:p w14:paraId="6A761CF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CR-0104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99C72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C1-253574</w:t>
      </w:r>
      <w:r>
        <w:rPr>
          <w:color w:val="993300"/>
          <w:u w:val="single"/>
        </w:rPr>
        <w:t>.</w:t>
      </w:r>
    </w:p>
    <w:p w14:paraId="3DA34599" w14:textId="55E6C46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maximum number of LCS secured user plane connection per UE</w:t>
      </w:r>
    </w:p>
    <w:p w14:paraId="2B2FD28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CR-0105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3FAAE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C1-253673</w:t>
      </w:r>
      <w:r>
        <w:rPr>
          <w:color w:val="993300"/>
          <w:u w:val="single"/>
        </w:rPr>
        <w:t>.</w:t>
      </w:r>
    </w:p>
    <w:p w14:paraId="3C8B9D44" w14:textId="593AEB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failure of the user plane connection establishment</w:t>
      </w:r>
    </w:p>
    <w:p w14:paraId="04D41B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CR-0110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B718FC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C1-253578</w:t>
      </w:r>
      <w:r>
        <w:rPr>
          <w:color w:val="993300"/>
          <w:u w:val="single"/>
        </w:rPr>
        <w:t>.</w:t>
      </w:r>
    </w:p>
    <w:p w14:paraId="7CC9958A" w14:textId="21EB470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failure of the user plane connection establishment</w:t>
      </w:r>
    </w:p>
    <w:p w14:paraId="0DC4183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CR-0111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DB773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C1-253579</w:t>
      </w:r>
      <w:r>
        <w:rPr>
          <w:color w:val="993300"/>
          <w:u w:val="single"/>
        </w:rPr>
        <w:t>.</w:t>
      </w:r>
    </w:p>
    <w:p w14:paraId="6DE51885" w14:textId="452BFA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one user plane connection per UE</w:t>
      </w:r>
    </w:p>
    <w:p w14:paraId="6A9DE9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CR-0112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C689D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C1-253577</w:t>
      </w:r>
      <w:r>
        <w:rPr>
          <w:color w:val="993300"/>
          <w:u w:val="single"/>
        </w:rPr>
        <w:t>.</w:t>
      </w:r>
    </w:p>
    <w:p w14:paraId="4E82FEA5" w14:textId="6784BE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LCS user plane connection handling</w:t>
      </w:r>
    </w:p>
    <w:p w14:paraId="420601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CR-0100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F915AE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C1-253218)</w:t>
      </w:r>
    </w:p>
    <w:p w14:paraId="1FEA2F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14C7910" w14:textId="434155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number of LCS secured user plane connections per UE</w:t>
      </w:r>
    </w:p>
    <w:p w14:paraId="46FB07A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CR-0099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2A512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C1-253259)</w:t>
      </w:r>
    </w:p>
    <w:p w14:paraId="26E1FB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C73948" w14:textId="1AB76B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connection trasfer during LMF relocation</w:t>
      </w:r>
    </w:p>
    <w:p w14:paraId="7035E07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B34322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C1-253262)</w:t>
      </w:r>
    </w:p>
    <w:p w14:paraId="5562812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5CF798" w14:textId="153777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maximum number of LCS secured user plane connection per UE</w:t>
      </w:r>
    </w:p>
    <w:p w14:paraId="34A909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CR-0104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F2D5DC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C1-253272)</w:t>
      </w:r>
    </w:p>
    <w:p w14:paraId="6912E9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2EA137" w14:textId="7C9FED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failure of the user plane connection establishment</w:t>
      </w:r>
    </w:p>
    <w:p w14:paraId="4BFBFD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CR-0110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668A3D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C1-253468)</w:t>
      </w:r>
    </w:p>
    <w:p w14:paraId="5657D8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576E87" w14:textId="7F6342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failure of the user plane connection establishment</w:t>
      </w:r>
    </w:p>
    <w:p w14:paraId="7F3866C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CR-0111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4F7A71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C1-253469)</w:t>
      </w:r>
    </w:p>
    <w:p w14:paraId="0304C0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BD7CA8" w14:textId="65D1E88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one user plane connection per UE</w:t>
      </w:r>
    </w:p>
    <w:p w14:paraId="380E982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CR-0112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E28D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C1-253510)</w:t>
      </w:r>
    </w:p>
    <w:p w14:paraId="62AC7A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CB16F5" w14:textId="77777777" w:rsidR="006E7AF6" w:rsidRDefault="006E7AF6" w:rsidP="006E7AF6">
      <w:pPr>
        <w:pStyle w:val="Heading3"/>
      </w:pPr>
      <w:bookmarkStart w:id="137" w:name="_Toc204680719"/>
      <w:r>
        <w:t>18.41</w:t>
      </w:r>
      <w:r>
        <w:tab/>
        <w:t>eNPN_Ph2</w:t>
      </w:r>
      <w:bookmarkEnd w:id="137"/>
    </w:p>
    <w:p w14:paraId="466E6D0D" w14:textId="77777777" w:rsidR="006E7AF6" w:rsidRDefault="006E7AF6" w:rsidP="006E7AF6">
      <w:pPr>
        <w:pStyle w:val="Heading3"/>
      </w:pPr>
      <w:bookmarkStart w:id="138" w:name="_Toc204680720"/>
      <w:r>
        <w:t>18.42</w:t>
      </w:r>
      <w:r>
        <w:tab/>
        <w:t>SEALDD</w:t>
      </w:r>
      <w:bookmarkEnd w:id="138"/>
    </w:p>
    <w:p w14:paraId="48D18D28" w14:textId="77777777" w:rsidR="006E7AF6" w:rsidRDefault="006E7AF6" w:rsidP="006E7AF6">
      <w:pPr>
        <w:pStyle w:val="Heading3"/>
      </w:pPr>
      <w:bookmarkStart w:id="139" w:name="_Toc204680721"/>
      <w:r>
        <w:t>18.43</w:t>
      </w:r>
      <w:r>
        <w:tab/>
        <w:t>SEAL_Ph3</w:t>
      </w:r>
      <w:bookmarkEnd w:id="139"/>
    </w:p>
    <w:p w14:paraId="50A186D2" w14:textId="77777777" w:rsidR="006E7AF6" w:rsidRDefault="006E7AF6" w:rsidP="006E7AF6">
      <w:pPr>
        <w:pStyle w:val="Heading3"/>
      </w:pPr>
      <w:bookmarkStart w:id="140" w:name="_Toc204680722"/>
      <w:r>
        <w:t>18.44</w:t>
      </w:r>
      <w:r>
        <w:tab/>
        <w:t>UASAPP_Ph2</w:t>
      </w:r>
      <w:bookmarkEnd w:id="140"/>
    </w:p>
    <w:p w14:paraId="1ADD9836" w14:textId="77777777" w:rsidR="006E7AF6" w:rsidRDefault="006E7AF6" w:rsidP="006E7AF6">
      <w:pPr>
        <w:pStyle w:val="Heading3"/>
      </w:pPr>
      <w:bookmarkStart w:id="141" w:name="_Toc204680723"/>
      <w:r>
        <w:t>18.45</w:t>
      </w:r>
      <w:r>
        <w:tab/>
        <w:t>5GSAT_Ph2</w:t>
      </w:r>
      <w:bookmarkEnd w:id="141"/>
    </w:p>
    <w:p w14:paraId="20594860" w14:textId="77777777" w:rsidR="006E7AF6" w:rsidRDefault="006E7AF6" w:rsidP="006E7AF6">
      <w:pPr>
        <w:pStyle w:val="Heading3"/>
      </w:pPr>
      <w:bookmarkStart w:id="142" w:name="_Toc204680724"/>
      <w:r>
        <w:t>18.46</w:t>
      </w:r>
      <w:r>
        <w:tab/>
        <w:t>UAS_Ph2</w:t>
      </w:r>
      <w:bookmarkEnd w:id="142"/>
    </w:p>
    <w:p w14:paraId="06002020" w14:textId="77777777" w:rsidR="006E7AF6" w:rsidRDefault="006E7AF6" w:rsidP="006E7AF6">
      <w:pPr>
        <w:pStyle w:val="Heading3"/>
      </w:pPr>
      <w:bookmarkStart w:id="143" w:name="_Toc204680725"/>
      <w:r>
        <w:t>18.47</w:t>
      </w:r>
      <w:r>
        <w:tab/>
        <w:t>Ranging_SL</w:t>
      </w:r>
      <w:bookmarkEnd w:id="143"/>
    </w:p>
    <w:p w14:paraId="34A35547" w14:textId="77777777" w:rsidR="006E7AF6" w:rsidRDefault="006E7AF6" w:rsidP="006E7AF6">
      <w:pPr>
        <w:pStyle w:val="Heading3"/>
      </w:pPr>
      <w:bookmarkStart w:id="144" w:name="_Toc204680726"/>
      <w:r>
        <w:t>18.48</w:t>
      </w:r>
      <w:r>
        <w:tab/>
        <w:t>5GFLS</w:t>
      </w:r>
      <w:bookmarkEnd w:id="144"/>
    </w:p>
    <w:p w14:paraId="7552D4AA" w14:textId="419F5C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LocationReportConfiguration data type and related CDDL documents</w:t>
      </w:r>
    </w:p>
    <w:p w14:paraId="01ECA5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CR-0144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F2A15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C1-253958</w:t>
      </w:r>
      <w:r>
        <w:rPr>
          <w:color w:val="993300"/>
          <w:u w:val="single"/>
        </w:rPr>
        <w:t>.</w:t>
      </w:r>
    </w:p>
    <w:p w14:paraId="2FB7B577" w14:textId="4C4B3E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LocationReportConfiguration data type and related CDDL documents</w:t>
      </w:r>
    </w:p>
    <w:p w14:paraId="1D72B3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CR-0145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59057B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C1-253959</w:t>
      </w:r>
      <w:r>
        <w:rPr>
          <w:color w:val="993300"/>
          <w:u w:val="single"/>
        </w:rPr>
        <w:t>.</w:t>
      </w:r>
    </w:p>
    <w:p w14:paraId="4068873E" w14:textId="1A01AF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13C4A1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CR-0146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A5756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C1-253960</w:t>
      </w:r>
      <w:r>
        <w:rPr>
          <w:color w:val="993300"/>
          <w:u w:val="single"/>
        </w:rPr>
        <w:t>.</w:t>
      </w:r>
    </w:p>
    <w:p w14:paraId="4206C7EC" w14:textId="7336033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2631D7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CR-0147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E0933E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C1-253961</w:t>
      </w:r>
      <w:r>
        <w:rPr>
          <w:color w:val="993300"/>
          <w:u w:val="single"/>
        </w:rPr>
        <w:t>.</w:t>
      </w:r>
    </w:p>
    <w:p w14:paraId="1948B116" w14:textId="514E59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LocationReportConfiguration data type and related CDDL documents</w:t>
      </w:r>
    </w:p>
    <w:p w14:paraId="624B727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28071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C1-253153)</w:t>
      </w:r>
    </w:p>
    <w:p w14:paraId="255132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C1-254019</w:t>
      </w:r>
      <w:r>
        <w:rPr>
          <w:color w:val="993300"/>
          <w:u w:val="single"/>
        </w:rPr>
        <w:t>.</w:t>
      </w:r>
    </w:p>
    <w:p w14:paraId="1AF543DB" w14:textId="2EC2D52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LocationReportConfiguration data type and related CDDL documents</w:t>
      </w:r>
    </w:p>
    <w:p w14:paraId="56F0140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CR-0144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2780EA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C1-253958)</w:t>
      </w:r>
    </w:p>
    <w:p w14:paraId="3DCBD5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75072B" w14:textId="466D91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LocationReportConfiguration data type and related CDDL documents</w:t>
      </w:r>
    </w:p>
    <w:p w14:paraId="4A55756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65CC2F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C1-253154)</w:t>
      </w:r>
    </w:p>
    <w:p w14:paraId="322077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C1-254020</w:t>
      </w:r>
      <w:r>
        <w:rPr>
          <w:color w:val="993300"/>
          <w:u w:val="single"/>
        </w:rPr>
        <w:t>.</w:t>
      </w:r>
    </w:p>
    <w:p w14:paraId="3D4A77C4" w14:textId="377B9B5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LocationReportConfiguration data type and related CDDL documents</w:t>
      </w:r>
    </w:p>
    <w:p w14:paraId="2C1766C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CR-0145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FF7DB1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C1-253959)</w:t>
      </w:r>
    </w:p>
    <w:p w14:paraId="7D3877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E7A0B5" w14:textId="3DE0B8C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4A169C8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75E1BF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C1-253155)</w:t>
      </w:r>
    </w:p>
    <w:p w14:paraId="41E4DE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C1-254021</w:t>
      </w:r>
      <w:r>
        <w:rPr>
          <w:color w:val="993300"/>
          <w:u w:val="single"/>
        </w:rPr>
        <w:t>.</w:t>
      </w:r>
    </w:p>
    <w:p w14:paraId="7445CFE4" w14:textId="373A1E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6E8853E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CR-0146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14B274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C1-253960)</w:t>
      </w:r>
    </w:p>
    <w:p w14:paraId="5AA6CD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44EFC3" w14:textId="5EB530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1213559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062302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C1-253168)</w:t>
      </w:r>
    </w:p>
    <w:p w14:paraId="0689F0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C1-254022</w:t>
      </w:r>
      <w:r>
        <w:rPr>
          <w:color w:val="993300"/>
          <w:u w:val="single"/>
        </w:rPr>
        <w:t>.</w:t>
      </w:r>
    </w:p>
    <w:p w14:paraId="7B540626" w14:textId="008627A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39F9265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CR-0147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965E54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C1-253961)</w:t>
      </w:r>
    </w:p>
    <w:p w14:paraId="7D09A8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191CB3" w14:textId="77777777" w:rsidR="006E7AF6" w:rsidRDefault="006E7AF6" w:rsidP="006E7AF6">
      <w:pPr>
        <w:pStyle w:val="Heading3"/>
      </w:pPr>
      <w:bookmarkStart w:id="145" w:name="_Toc204680727"/>
      <w:r>
        <w:t>18.49</w:t>
      </w:r>
      <w:r>
        <w:tab/>
        <w:t>MCGWUE</w:t>
      </w:r>
      <w:bookmarkEnd w:id="145"/>
    </w:p>
    <w:p w14:paraId="7BCDA1F9" w14:textId="77777777" w:rsidR="006E7AF6" w:rsidRDefault="006E7AF6" w:rsidP="006E7AF6">
      <w:pPr>
        <w:pStyle w:val="Heading3"/>
      </w:pPr>
      <w:bookmarkStart w:id="146" w:name="_Toc204680728"/>
      <w:r>
        <w:t>18.50</w:t>
      </w:r>
      <w:r>
        <w:tab/>
        <w:t>GBA_U_APIs</w:t>
      </w:r>
      <w:bookmarkEnd w:id="146"/>
    </w:p>
    <w:p w14:paraId="197508EF" w14:textId="77777777" w:rsidR="006E7AF6" w:rsidRDefault="006E7AF6" w:rsidP="006E7AF6">
      <w:pPr>
        <w:pStyle w:val="Heading3"/>
      </w:pPr>
      <w:bookmarkStart w:id="147" w:name="_Toc204680729"/>
      <w:r>
        <w:t>18.51</w:t>
      </w:r>
      <w:r>
        <w:tab/>
        <w:t>AIMLsys</w:t>
      </w:r>
      <w:bookmarkEnd w:id="147"/>
    </w:p>
    <w:p w14:paraId="0E49130C" w14:textId="77777777" w:rsidR="006E7AF6" w:rsidRDefault="006E7AF6" w:rsidP="006E7AF6">
      <w:pPr>
        <w:pStyle w:val="Heading3"/>
      </w:pPr>
      <w:bookmarkStart w:id="148" w:name="_Toc204680730"/>
      <w:r>
        <w:t>18.52</w:t>
      </w:r>
      <w:r>
        <w:tab/>
        <w:t>NG_RTC</w:t>
      </w:r>
      <w:bookmarkEnd w:id="148"/>
    </w:p>
    <w:p w14:paraId="058F6D7B" w14:textId="71132A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3DAA9F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9CE04F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C1-252307)</w:t>
      </w:r>
    </w:p>
    <w:p w14:paraId="652345F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C1-253779</w:t>
      </w:r>
      <w:r>
        <w:rPr>
          <w:color w:val="993300"/>
          <w:u w:val="single"/>
        </w:rPr>
        <w:t>.</w:t>
      </w:r>
    </w:p>
    <w:p w14:paraId="67BEBAF6" w14:textId="5A6978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4D0A5D1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4E520F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C1-252308)</w:t>
      </w:r>
    </w:p>
    <w:p w14:paraId="2FA4A53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C1-253780</w:t>
      </w:r>
      <w:r>
        <w:rPr>
          <w:color w:val="993300"/>
          <w:u w:val="single"/>
        </w:rPr>
        <w:t>.</w:t>
      </w:r>
    </w:p>
    <w:p w14:paraId="554C440C" w14:textId="3E57867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the redirected-to party identity to the DCSF in the case of CDIV</w:t>
      </w:r>
    </w:p>
    <w:p w14:paraId="61CE277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CR-0083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20EA55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C1-253781</w:t>
      </w:r>
      <w:r>
        <w:rPr>
          <w:color w:val="993300"/>
          <w:u w:val="single"/>
        </w:rPr>
        <w:t>.</w:t>
      </w:r>
    </w:p>
    <w:p w14:paraId="6C7C0D4E" w14:textId="297B8E4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the redirected-to party identity to the DCSF in the case of CDIV</w:t>
      </w:r>
    </w:p>
    <w:p w14:paraId="120D82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CR-0084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8A589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C1-253782</w:t>
      </w:r>
      <w:r>
        <w:rPr>
          <w:color w:val="993300"/>
          <w:u w:val="single"/>
        </w:rPr>
        <w:t>.</w:t>
      </w:r>
    </w:p>
    <w:p w14:paraId="0875EE3D" w14:textId="53E41B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35BF8C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4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52C111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C1-253059)</w:t>
      </w:r>
    </w:p>
    <w:p w14:paraId="6E6508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C1-253797</w:t>
      </w:r>
      <w:r>
        <w:rPr>
          <w:color w:val="993300"/>
          <w:u w:val="single"/>
        </w:rPr>
        <w:t>.</w:t>
      </w:r>
    </w:p>
    <w:p w14:paraId="15BD0E4D" w14:textId="4018DE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6EE14A2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5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9C7079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C1-253779)</w:t>
      </w:r>
    </w:p>
    <w:p w14:paraId="688BF3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DD7ECD" w14:textId="0E1E23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0855DCB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65090B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C1-253060)</w:t>
      </w:r>
    </w:p>
    <w:p w14:paraId="1695A32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A9A388" w14:textId="31D74E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the redirected-to party identity to the DCSF in the case of CDIV</w:t>
      </w:r>
    </w:p>
    <w:p w14:paraId="4DE2A93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DBD7C7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C1-253061)</w:t>
      </w:r>
    </w:p>
    <w:p w14:paraId="4E7263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CE487B" w14:textId="5AABCF6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the redirected-to party identity to the DCSF in the case of CDIV</w:t>
      </w:r>
    </w:p>
    <w:p w14:paraId="7CC354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C63A69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C1-253062)</w:t>
      </w:r>
    </w:p>
    <w:p w14:paraId="7BB6CA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6C4894" w14:textId="77777777" w:rsidR="006E7AF6" w:rsidRPr="00297EAF" w:rsidRDefault="006E7AF6" w:rsidP="006E7AF6">
      <w:pPr>
        <w:pStyle w:val="Heading3"/>
        <w:rPr>
          <w:lang w:val="fr-FR"/>
        </w:rPr>
      </w:pPr>
      <w:bookmarkStart w:id="149" w:name="_Toc204680731"/>
      <w:r w:rsidRPr="00297EAF">
        <w:rPr>
          <w:lang w:val="fr-FR"/>
        </w:rPr>
        <w:t>18.53</w:t>
      </w:r>
      <w:r w:rsidRPr="00297EAF">
        <w:rPr>
          <w:lang w:val="fr-FR"/>
        </w:rPr>
        <w:tab/>
        <w:t>AMP</w:t>
      </w:r>
      <w:bookmarkEnd w:id="149"/>
    </w:p>
    <w:p w14:paraId="7A7F7F41" w14:textId="77777777" w:rsidR="006E7AF6" w:rsidRPr="00297EAF" w:rsidRDefault="006E7AF6" w:rsidP="006E7AF6">
      <w:pPr>
        <w:pStyle w:val="Heading3"/>
        <w:rPr>
          <w:lang w:val="fr-FR"/>
        </w:rPr>
      </w:pPr>
      <w:bookmarkStart w:id="150" w:name="_Toc204680732"/>
      <w:r w:rsidRPr="00297EAF">
        <w:rPr>
          <w:lang w:val="fr-FR"/>
        </w:rPr>
        <w:t>18.54</w:t>
      </w:r>
      <w:r w:rsidRPr="00297EAF">
        <w:rPr>
          <w:lang w:val="fr-FR"/>
        </w:rPr>
        <w:tab/>
        <w:t>TEI18_DCAMP_Ph2</w:t>
      </w:r>
      <w:bookmarkEnd w:id="150"/>
    </w:p>
    <w:p w14:paraId="5EC58CDA" w14:textId="77777777" w:rsidR="006E7AF6" w:rsidRPr="00297EAF" w:rsidRDefault="006E7AF6" w:rsidP="006E7AF6">
      <w:pPr>
        <w:pStyle w:val="Heading3"/>
        <w:rPr>
          <w:lang w:val="fr-FR"/>
        </w:rPr>
      </w:pPr>
      <w:bookmarkStart w:id="151" w:name="_Toc204680733"/>
      <w:r w:rsidRPr="00297EAF">
        <w:rPr>
          <w:lang w:val="fr-FR"/>
        </w:rPr>
        <w:t>18.55</w:t>
      </w:r>
      <w:r w:rsidRPr="00297EAF">
        <w:rPr>
          <w:lang w:val="fr-FR"/>
        </w:rPr>
        <w:tab/>
        <w:t>MPS_WLAN</w:t>
      </w:r>
      <w:bookmarkEnd w:id="151"/>
    </w:p>
    <w:p w14:paraId="7344F6FF" w14:textId="77777777" w:rsidR="006E7AF6" w:rsidRDefault="006E7AF6" w:rsidP="006E7AF6">
      <w:pPr>
        <w:pStyle w:val="Heading3"/>
      </w:pPr>
      <w:bookmarkStart w:id="152" w:name="_Toc204680734"/>
      <w:r>
        <w:t>18.56</w:t>
      </w:r>
      <w:r>
        <w:tab/>
        <w:t>ADAES</w:t>
      </w:r>
      <w:bookmarkEnd w:id="152"/>
    </w:p>
    <w:p w14:paraId="0B133358" w14:textId="77777777" w:rsidR="006E7AF6" w:rsidRDefault="006E7AF6" w:rsidP="006E7AF6">
      <w:pPr>
        <w:pStyle w:val="Heading3"/>
      </w:pPr>
      <w:bookmarkStart w:id="153" w:name="_Toc204680735"/>
      <w:r>
        <w:t>18.57</w:t>
      </w:r>
      <w:r>
        <w:tab/>
        <w:t>5GMARCH_Ph2</w:t>
      </w:r>
      <w:bookmarkEnd w:id="153"/>
    </w:p>
    <w:p w14:paraId="4EE6D00F" w14:textId="34AFA3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usage of terms in communication with Application Client</w:t>
      </w:r>
    </w:p>
    <w:p w14:paraId="0E0E66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v18.6.0</w:t>
      </w:r>
      <w:r>
        <w:rPr>
          <w:i/>
        </w:rPr>
        <w:tab/>
        <w:t xml:space="preserve">  CR-0147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CDC2A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C1-253943</w:t>
      </w:r>
      <w:r>
        <w:rPr>
          <w:color w:val="993300"/>
          <w:u w:val="single"/>
        </w:rPr>
        <w:t>.</w:t>
      </w:r>
    </w:p>
    <w:p w14:paraId="739F46F0" w14:textId="612EB9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usage of terms in communication with Application Client</w:t>
      </w:r>
    </w:p>
    <w:p w14:paraId="03E44E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CR-0148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CCA24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C1-253944</w:t>
      </w:r>
      <w:r>
        <w:rPr>
          <w:color w:val="993300"/>
          <w:u w:val="single"/>
        </w:rPr>
        <w:t>.</w:t>
      </w:r>
    </w:p>
    <w:p w14:paraId="3D7A0326" w14:textId="65BE5E5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usage of terms in communication with Application Client</w:t>
      </w:r>
    </w:p>
    <w:p w14:paraId="1F11ED5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v18.6.0</w:t>
      </w:r>
      <w:r>
        <w:rPr>
          <w:i/>
        </w:rPr>
        <w:tab/>
        <w:t xml:space="preserve">  CR-0147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2EC398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C1-253508)</w:t>
      </w:r>
    </w:p>
    <w:p w14:paraId="7065C9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119A60" w14:textId="3D6EEE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usage of terms in communication with Application Client</w:t>
      </w:r>
    </w:p>
    <w:p w14:paraId="50E8CC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F8EF4F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C1-253509)</w:t>
      </w:r>
    </w:p>
    <w:p w14:paraId="47040E7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99646D" w14:textId="77777777" w:rsidR="006E7AF6" w:rsidRPr="00297EAF" w:rsidRDefault="006E7AF6" w:rsidP="006E7AF6">
      <w:pPr>
        <w:pStyle w:val="Heading3"/>
        <w:rPr>
          <w:lang w:val="sv-SE"/>
        </w:rPr>
      </w:pPr>
      <w:bookmarkStart w:id="154" w:name="_Toc204680736"/>
      <w:r w:rsidRPr="00297EAF">
        <w:rPr>
          <w:lang w:val="sv-SE"/>
        </w:rPr>
        <w:t>18.58</w:t>
      </w:r>
      <w:r w:rsidRPr="00297EAF">
        <w:rPr>
          <w:lang w:val="sv-SE"/>
        </w:rPr>
        <w:tab/>
        <w:t>VMR</w:t>
      </w:r>
      <w:bookmarkEnd w:id="154"/>
    </w:p>
    <w:p w14:paraId="71A82E62" w14:textId="77777777" w:rsidR="006E7AF6" w:rsidRPr="00297EAF" w:rsidRDefault="006E7AF6" w:rsidP="006E7AF6">
      <w:pPr>
        <w:pStyle w:val="Heading3"/>
        <w:rPr>
          <w:lang w:val="sv-SE"/>
        </w:rPr>
      </w:pPr>
      <w:bookmarkStart w:id="155" w:name="_Toc204680737"/>
      <w:r w:rsidRPr="00297EAF">
        <w:rPr>
          <w:lang w:val="sv-SE"/>
        </w:rPr>
        <w:t>18.59</w:t>
      </w:r>
      <w:r w:rsidRPr="00297EAF">
        <w:rPr>
          <w:lang w:val="sv-SE"/>
        </w:rPr>
        <w:tab/>
        <w:t>eSMS_SBI</w:t>
      </w:r>
      <w:bookmarkEnd w:id="155"/>
    </w:p>
    <w:p w14:paraId="45622DC2" w14:textId="77777777" w:rsidR="006E7AF6" w:rsidRPr="00297EAF" w:rsidRDefault="006E7AF6" w:rsidP="006E7AF6">
      <w:pPr>
        <w:pStyle w:val="Heading3"/>
        <w:rPr>
          <w:lang w:val="sv-SE"/>
        </w:rPr>
      </w:pPr>
      <w:bookmarkStart w:id="156" w:name="_Toc204680738"/>
      <w:r w:rsidRPr="00297EAF">
        <w:rPr>
          <w:lang w:val="sv-SE"/>
        </w:rPr>
        <w:t>18.60</w:t>
      </w:r>
      <w:r w:rsidRPr="00297EAF">
        <w:rPr>
          <w:lang w:val="sv-SE"/>
        </w:rPr>
        <w:tab/>
        <w:t>eNA_Ph3</w:t>
      </w:r>
      <w:bookmarkEnd w:id="156"/>
    </w:p>
    <w:p w14:paraId="3A902743" w14:textId="77777777" w:rsidR="006E7AF6" w:rsidRPr="00297EAF" w:rsidRDefault="006E7AF6" w:rsidP="006E7AF6">
      <w:pPr>
        <w:pStyle w:val="Heading3"/>
        <w:rPr>
          <w:lang w:val="sv-SE"/>
        </w:rPr>
      </w:pPr>
      <w:bookmarkStart w:id="157" w:name="_Toc204680739"/>
      <w:r w:rsidRPr="00297EAF">
        <w:rPr>
          <w:lang w:val="sv-SE"/>
        </w:rPr>
        <w:t>18.61</w:t>
      </w:r>
      <w:r w:rsidRPr="00297EAF">
        <w:rPr>
          <w:lang w:val="sv-SE"/>
        </w:rPr>
        <w:tab/>
        <w:t>PIN</w:t>
      </w:r>
      <w:bookmarkEnd w:id="157"/>
    </w:p>
    <w:p w14:paraId="58F40C5B" w14:textId="77777777" w:rsidR="006E7AF6" w:rsidRPr="00297EAF" w:rsidRDefault="006E7AF6" w:rsidP="006E7AF6">
      <w:pPr>
        <w:pStyle w:val="Heading3"/>
        <w:rPr>
          <w:lang w:val="sv-SE"/>
        </w:rPr>
      </w:pPr>
      <w:bookmarkStart w:id="158" w:name="_Toc204680740"/>
      <w:r w:rsidRPr="00297EAF">
        <w:rPr>
          <w:lang w:val="sv-SE"/>
        </w:rPr>
        <w:t>18.62</w:t>
      </w:r>
      <w:r w:rsidRPr="00297EAF">
        <w:rPr>
          <w:lang w:val="sv-SE"/>
        </w:rPr>
        <w:tab/>
        <w:t>PINAPP</w:t>
      </w:r>
      <w:bookmarkEnd w:id="158"/>
    </w:p>
    <w:p w14:paraId="5D5342D5" w14:textId="77777777" w:rsidR="006E7AF6" w:rsidRPr="00297EAF" w:rsidRDefault="006E7AF6" w:rsidP="006E7AF6">
      <w:pPr>
        <w:pStyle w:val="Heading3"/>
        <w:rPr>
          <w:lang w:val="sv-SE"/>
        </w:rPr>
      </w:pPr>
      <w:bookmarkStart w:id="159" w:name="_Toc204680741"/>
      <w:r w:rsidRPr="00297EAF">
        <w:rPr>
          <w:lang w:val="sv-SE"/>
        </w:rPr>
        <w:t>18.63</w:t>
      </w:r>
      <w:r w:rsidRPr="00297EAF">
        <w:rPr>
          <w:lang w:val="sv-SE"/>
        </w:rPr>
        <w:tab/>
        <w:t>GMEC</w:t>
      </w:r>
      <w:bookmarkEnd w:id="159"/>
    </w:p>
    <w:p w14:paraId="1FF6C7BF" w14:textId="77777777" w:rsidR="006E7AF6" w:rsidRPr="00297EAF" w:rsidRDefault="006E7AF6" w:rsidP="006E7AF6">
      <w:pPr>
        <w:pStyle w:val="Heading3"/>
        <w:rPr>
          <w:lang w:val="sv-SE"/>
        </w:rPr>
      </w:pPr>
      <w:bookmarkStart w:id="160" w:name="_Toc204680742"/>
      <w:r w:rsidRPr="00297EAF">
        <w:rPr>
          <w:lang w:val="sv-SE"/>
        </w:rPr>
        <w:t>18.64</w:t>
      </w:r>
      <w:r w:rsidRPr="00297EAF">
        <w:rPr>
          <w:lang w:val="sv-SE"/>
        </w:rPr>
        <w:tab/>
        <w:t>5MBS_Ph2</w:t>
      </w:r>
      <w:bookmarkEnd w:id="160"/>
    </w:p>
    <w:p w14:paraId="5E6314F2" w14:textId="77777777" w:rsidR="006E7AF6" w:rsidRPr="00297EAF" w:rsidRDefault="006E7AF6" w:rsidP="006E7AF6">
      <w:pPr>
        <w:pStyle w:val="Heading3"/>
        <w:rPr>
          <w:lang w:val="sv-SE"/>
        </w:rPr>
      </w:pPr>
      <w:bookmarkStart w:id="161" w:name="_Toc204680743"/>
      <w:r w:rsidRPr="00297EAF">
        <w:rPr>
          <w:lang w:val="sv-SE"/>
        </w:rPr>
        <w:t>18.65</w:t>
      </w:r>
      <w:r w:rsidRPr="00297EAF">
        <w:rPr>
          <w:lang w:val="sv-SE"/>
        </w:rPr>
        <w:tab/>
        <w:t>eNS_Ph3</w:t>
      </w:r>
      <w:bookmarkEnd w:id="161"/>
    </w:p>
    <w:p w14:paraId="07863A31" w14:textId="77A6AF3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00CBE4D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CR-6504  rev 6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FB641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C1-252099)</w:t>
      </w:r>
    </w:p>
    <w:p w14:paraId="1E9FB03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C1-253584</w:t>
      </w:r>
      <w:r>
        <w:rPr>
          <w:color w:val="993300"/>
          <w:u w:val="single"/>
        </w:rPr>
        <w:t>.</w:t>
      </w:r>
    </w:p>
    <w:p w14:paraId="12D980DB" w14:textId="539F345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642E3D5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CR-6506  rev 5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2B826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C1-252100)</w:t>
      </w:r>
    </w:p>
    <w:p w14:paraId="5F6A1E6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C1-253585</w:t>
      </w:r>
      <w:r>
        <w:rPr>
          <w:color w:val="993300"/>
          <w:u w:val="single"/>
        </w:rPr>
        <w:t>.</w:t>
      </w:r>
    </w:p>
    <w:p w14:paraId="22F7E397" w14:textId="30A3DFF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232A3CA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CR-6504  rev 7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3E31F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C1-253373)</w:t>
      </w:r>
    </w:p>
    <w:p w14:paraId="6524D1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8A9FD5" w14:textId="5F91B6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632A2E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CR-6506  rev 6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ABC53E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C1-253374)</w:t>
      </w:r>
    </w:p>
    <w:p w14:paraId="4B98F30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CADB89" w14:textId="77777777" w:rsidR="006E7AF6" w:rsidRDefault="006E7AF6" w:rsidP="006E7AF6">
      <w:pPr>
        <w:pStyle w:val="Heading3"/>
      </w:pPr>
      <w:bookmarkStart w:id="162" w:name="_Toc204680744"/>
      <w:r>
        <w:t>18.66</w:t>
      </w:r>
      <w:r>
        <w:tab/>
        <w:t>XRM</w:t>
      </w:r>
      <w:bookmarkEnd w:id="162"/>
    </w:p>
    <w:p w14:paraId="75FBB539" w14:textId="77777777" w:rsidR="006E7AF6" w:rsidRDefault="006E7AF6" w:rsidP="006E7AF6">
      <w:pPr>
        <w:pStyle w:val="Heading3"/>
      </w:pPr>
      <w:bookmarkStart w:id="163" w:name="_Toc204680745"/>
      <w:r>
        <w:t>18.67</w:t>
      </w:r>
      <w:r>
        <w:tab/>
        <w:t>ATSSS_Ph3</w:t>
      </w:r>
      <w:bookmarkEnd w:id="163"/>
    </w:p>
    <w:p w14:paraId="7243B902" w14:textId="24DE111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the depreciation of the ATSSS-ST field</w:t>
      </w:r>
    </w:p>
    <w:p w14:paraId="58A1306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CR-6868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E0FA5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C1-253586</w:t>
      </w:r>
      <w:r>
        <w:rPr>
          <w:color w:val="993300"/>
          <w:u w:val="single"/>
        </w:rPr>
        <w:t>.</w:t>
      </w:r>
    </w:p>
    <w:p w14:paraId="18AD86FB" w14:textId="73E6040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the depreciation of the ATSSS-ST field</w:t>
      </w:r>
    </w:p>
    <w:p w14:paraId="67367E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CR-6868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EB6281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C1-253125)</w:t>
      </w:r>
    </w:p>
    <w:p w14:paraId="23E7F9E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F19FEC" w14:textId="77777777" w:rsidR="006E7AF6" w:rsidRDefault="006E7AF6" w:rsidP="006E7AF6">
      <w:pPr>
        <w:pStyle w:val="Heading3"/>
      </w:pPr>
      <w:bookmarkStart w:id="164" w:name="_Toc204680746"/>
      <w:r>
        <w:t>18.68</w:t>
      </w:r>
      <w:r>
        <w:tab/>
        <w:t>UPEAS</w:t>
      </w:r>
      <w:bookmarkEnd w:id="164"/>
    </w:p>
    <w:p w14:paraId="4B9BE30E" w14:textId="77777777" w:rsidR="006E7AF6" w:rsidRDefault="006E7AF6" w:rsidP="006E7AF6">
      <w:pPr>
        <w:pStyle w:val="Heading3"/>
      </w:pPr>
      <w:bookmarkStart w:id="165" w:name="_Toc204680747"/>
      <w:r>
        <w:t>18.69</w:t>
      </w:r>
      <w:r>
        <w:tab/>
        <w:t>UEConfig5MBS</w:t>
      </w:r>
      <w:bookmarkEnd w:id="165"/>
    </w:p>
    <w:p w14:paraId="7A69650A" w14:textId="77777777" w:rsidR="006E7AF6" w:rsidRDefault="006E7AF6" w:rsidP="006E7AF6">
      <w:pPr>
        <w:pStyle w:val="Heading3"/>
      </w:pPr>
      <w:bookmarkStart w:id="166" w:name="_Toc204680748"/>
      <w:r>
        <w:t>18.70</w:t>
      </w:r>
      <w:r>
        <w:tab/>
        <w:t>enh4MCPTT</w:t>
      </w:r>
      <w:bookmarkEnd w:id="166"/>
    </w:p>
    <w:p w14:paraId="5D46175E" w14:textId="77777777" w:rsidR="006E7AF6" w:rsidRDefault="006E7AF6" w:rsidP="006E7AF6">
      <w:pPr>
        <w:pStyle w:val="Heading3"/>
      </w:pPr>
      <w:bookmarkStart w:id="167" w:name="_Toc204680749"/>
      <w:r>
        <w:t>18.71</w:t>
      </w:r>
      <w:r>
        <w:tab/>
        <w:t>PLMNsel_NS</w:t>
      </w:r>
      <w:bookmarkEnd w:id="167"/>
    </w:p>
    <w:p w14:paraId="19BA6397" w14:textId="77777777" w:rsidR="006E7AF6" w:rsidRDefault="006E7AF6" w:rsidP="006E7AF6">
      <w:pPr>
        <w:pStyle w:val="Heading3"/>
      </w:pPr>
      <w:bookmarkStart w:id="168" w:name="_Toc204680750"/>
      <w:r>
        <w:t>18.72</w:t>
      </w:r>
      <w:r>
        <w:tab/>
        <w:t>eNS_UICC</w:t>
      </w:r>
      <w:bookmarkEnd w:id="168"/>
    </w:p>
    <w:p w14:paraId="631D534C" w14:textId="77777777" w:rsidR="006E7AF6" w:rsidRDefault="006E7AF6" w:rsidP="006E7AF6">
      <w:pPr>
        <w:pStyle w:val="Heading3"/>
      </w:pPr>
      <w:bookmarkStart w:id="169" w:name="_Toc204680751"/>
      <w:r>
        <w:t>18.73</w:t>
      </w:r>
      <w:r>
        <w:tab/>
        <w:t>TEI18_MBS4V2X</w:t>
      </w:r>
      <w:bookmarkEnd w:id="169"/>
    </w:p>
    <w:p w14:paraId="7252B56B" w14:textId="77777777" w:rsidR="006E7AF6" w:rsidRDefault="006E7AF6" w:rsidP="006E7AF6">
      <w:pPr>
        <w:pStyle w:val="Heading3"/>
      </w:pPr>
      <w:bookmarkStart w:id="170" w:name="_Toc204680752"/>
      <w:r>
        <w:t>18.74</w:t>
      </w:r>
      <w:r>
        <w:tab/>
        <w:t>TEI18_SLAMUP</w:t>
      </w:r>
      <w:bookmarkEnd w:id="170"/>
    </w:p>
    <w:p w14:paraId="21830CA7" w14:textId="77777777" w:rsidR="006E7AF6" w:rsidRDefault="006E7AF6" w:rsidP="006E7AF6">
      <w:pPr>
        <w:pStyle w:val="Heading3"/>
      </w:pPr>
      <w:bookmarkStart w:id="171" w:name="_Toc204680753"/>
      <w:r>
        <w:t>18.75</w:t>
      </w:r>
      <w:r>
        <w:tab/>
        <w:t>HN_Auth</w:t>
      </w:r>
      <w:bookmarkEnd w:id="171"/>
    </w:p>
    <w:p w14:paraId="161D6FDD" w14:textId="77777777" w:rsidR="006E7AF6" w:rsidRDefault="006E7AF6" w:rsidP="006E7AF6">
      <w:pPr>
        <w:pStyle w:val="Heading3"/>
      </w:pPr>
      <w:bookmarkStart w:id="172" w:name="_Toc204680754"/>
      <w:r>
        <w:t>18.76</w:t>
      </w:r>
      <w:r>
        <w:tab/>
        <w:t>MC_AHGC</w:t>
      </w:r>
      <w:bookmarkEnd w:id="172"/>
    </w:p>
    <w:p w14:paraId="3495D3F7" w14:textId="77777777" w:rsidR="006E7AF6" w:rsidRPr="00297EAF" w:rsidRDefault="006E7AF6" w:rsidP="006E7AF6">
      <w:pPr>
        <w:pStyle w:val="Heading3"/>
        <w:rPr>
          <w:lang w:val="fr-FR"/>
        </w:rPr>
      </w:pPr>
      <w:bookmarkStart w:id="173" w:name="_Toc204680755"/>
      <w:r w:rsidRPr="00297EAF">
        <w:rPr>
          <w:lang w:val="fr-FR"/>
        </w:rPr>
        <w:t>18.77</w:t>
      </w:r>
      <w:r w:rsidRPr="00297EAF">
        <w:rPr>
          <w:lang w:val="fr-FR"/>
        </w:rPr>
        <w:tab/>
        <w:t>NRFe</w:t>
      </w:r>
      <w:bookmarkEnd w:id="173"/>
    </w:p>
    <w:p w14:paraId="346F751F" w14:textId="77777777" w:rsidR="006E7AF6" w:rsidRPr="00297EAF" w:rsidRDefault="006E7AF6" w:rsidP="006E7AF6">
      <w:pPr>
        <w:pStyle w:val="Heading3"/>
        <w:rPr>
          <w:lang w:val="fr-FR"/>
        </w:rPr>
      </w:pPr>
      <w:bookmarkStart w:id="174" w:name="_Toc204680756"/>
      <w:r w:rsidRPr="00297EAF">
        <w:rPr>
          <w:lang w:val="fr-FR"/>
        </w:rPr>
        <w:t>18.78</w:t>
      </w:r>
      <w:r w:rsidRPr="00297EAF">
        <w:rPr>
          <w:lang w:val="fr-FR"/>
        </w:rPr>
        <w:tab/>
        <w:t>NSCALE</w:t>
      </w:r>
      <w:bookmarkEnd w:id="174"/>
    </w:p>
    <w:p w14:paraId="4A492A2F" w14:textId="77777777" w:rsidR="006E7AF6" w:rsidRPr="00297EAF" w:rsidRDefault="006E7AF6" w:rsidP="006E7AF6">
      <w:pPr>
        <w:pStyle w:val="Heading3"/>
        <w:rPr>
          <w:lang w:val="fr-FR"/>
        </w:rPr>
      </w:pPr>
      <w:bookmarkStart w:id="175" w:name="_Toc204680757"/>
      <w:r w:rsidRPr="00297EAF">
        <w:rPr>
          <w:lang w:val="fr-FR"/>
        </w:rPr>
        <w:t>18.79</w:t>
      </w:r>
      <w:r w:rsidRPr="00297EAF">
        <w:rPr>
          <w:lang w:val="fr-FR"/>
        </w:rPr>
        <w:tab/>
        <w:t>SNAAPP</w:t>
      </w:r>
      <w:bookmarkEnd w:id="175"/>
    </w:p>
    <w:p w14:paraId="141FE063" w14:textId="77777777" w:rsidR="006E7AF6" w:rsidRPr="00297EAF" w:rsidRDefault="006E7AF6" w:rsidP="006E7AF6">
      <w:pPr>
        <w:pStyle w:val="Heading3"/>
        <w:rPr>
          <w:lang w:val="fr-FR"/>
        </w:rPr>
      </w:pPr>
      <w:bookmarkStart w:id="176" w:name="_Toc204680758"/>
      <w:r w:rsidRPr="00297EAF">
        <w:rPr>
          <w:lang w:val="fr-FR"/>
        </w:rPr>
        <w:t>18.80</w:t>
      </w:r>
      <w:r w:rsidRPr="00297EAF">
        <w:rPr>
          <w:lang w:val="fr-FR"/>
        </w:rPr>
        <w:tab/>
        <w:t>IVAS_Codec</w:t>
      </w:r>
      <w:bookmarkEnd w:id="176"/>
    </w:p>
    <w:p w14:paraId="027647B9" w14:textId="77777777" w:rsidR="006E7AF6" w:rsidRPr="00297EAF" w:rsidRDefault="006E7AF6" w:rsidP="006E7AF6">
      <w:pPr>
        <w:pStyle w:val="Heading3"/>
        <w:rPr>
          <w:lang w:val="fr-FR"/>
        </w:rPr>
      </w:pPr>
      <w:bookmarkStart w:id="177" w:name="_Toc204680759"/>
      <w:r w:rsidRPr="00297EAF">
        <w:rPr>
          <w:lang w:val="fr-FR"/>
        </w:rPr>
        <w:t>18.81</w:t>
      </w:r>
      <w:r w:rsidRPr="00297EAF">
        <w:rPr>
          <w:lang w:val="fr-FR"/>
        </w:rPr>
        <w:tab/>
        <w:t>UEConTest_R18</w:t>
      </w:r>
      <w:bookmarkEnd w:id="177"/>
    </w:p>
    <w:p w14:paraId="3388C1DA" w14:textId="77777777" w:rsidR="006E7AF6" w:rsidRDefault="006E7AF6" w:rsidP="006E7AF6">
      <w:pPr>
        <w:pStyle w:val="Heading3"/>
      </w:pPr>
      <w:bookmarkStart w:id="178" w:name="_Toc204680760"/>
      <w:r>
        <w:t>18.82</w:t>
      </w:r>
      <w:r>
        <w:tab/>
        <w:t>TEST_GBA_U_APIs</w:t>
      </w:r>
      <w:bookmarkEnd w:id="178"/>
    </w:p>
    <w:p w14:paraId="27D32936" w14:textId="77777777" w:rsidR="006E7AF6" w:rsidRDefault="006E7AF6" w:rsidP="006E7AF6">
      <w:pPr>
        <w:pStyle w:val="Heading3"/>
      </w:pPr>
      <w:bookmarkStart w:id="179" w:name="_Toc204680761"/>
      <w:r>
        <w:t>18.83</w:t>
      </w:r>
      <w:r>
        <w:tab/>
        <w:t>IoT_SAT_UEConTest</w:t>
      </w:r>
      <w:bookmarkEnd w:id="179"/>
    </w:p>
    <w:p w14:paraId="4BE11716" w14:textId="77777777" w:rsidR="006E7AF6" w:rsidRDefault="006E7AF6" w:rsidP="006E7AF6">
      <w:pPr>
        <w:pStyle w:val="Heading3"/>
      </w:pPr>
      <w:bookmarkStart w:id="180" w:name="_Toc204680762"/>
      <w:r>
        <w:t>18.84</w:t>
      </w:r>
      <w:r>
        <w:tab/>
        <w:t>Any other Rel-18 Work item or Study item</w:t>
      </w:r>
      <w:bookmarkEnd w:id="180"/>
    </w:p>
    <w:p w14:paraId="3E4FD34C" w14:textId="77777777" w:rsidR="006E7AF6" w:rsidRDefault="006E7AF6" w:rsidP="006E7AF6">
      <w:pPr>
        <w:pStyle w:val="Heading2"/>
      </w:pPr>
      <w:bookmarkStart w:id="181" w:name="_Toc204680763"/>
      <w:r>
        <w:t>19</w:t>
      </w:r>
      <w:r>
        <w:tab/>
        <w:t>Release 19 work items</w:t>
      </w:r>
      <w:bookmarkEnd w:id="181"/>
    </w:p>
    <w:p w14:paraId="515A44E2" w14:textId="77777777" w:rsidR="006E7AF6" w:rsidRDefault="006E7AF6" w:rsidP="006E7AF6">
      <w:pPr>
        <w:pStyle w:val="Heading3"/>
      </w:pPr>
      <w:bookmarkStart w:id="182" w:name="_Toc204680764"/>
      <w:r>
        <w:t>19.1</w:t>
      </w:r>
      <w:r>
        <w:tab/>
        <w:t>Rel-19 Exception sheets or other Rel-19 work planning</w:t>
      </w:r>
      <w:bookmarkEnd w:id="182"/>
    </w:p>
    <w:p w14:paraId="2CD3B24A" w14:textId="77777777" w:rsidR="006E7AF6" w:rsidRDefault="006E7AF6" w:rsidP="006E7AF6">
      <w:pPr>
        <w:pStyle w:val="Heading3"/>
      </w:pPr>
      <w:bookmarkStart w:id="183" w:name="_Toc204680765"/>
      <w:r>
        <w:t>19.2</w:t>
      </w:r>
      <w:r>
        <w:tab/>
        <w:t>New WIDs/SIDs for Rel-19</w:t>
      </w:r>
      <w:bookmarkEnd w:id="183"/>
    </w:p>
    <w:p w14:paraId="57D1697C" w14:textId="49DF4B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AIoT NAS procedures</w:t>
      </w:r>
    </w:p>
    <w:p w14:paraId="5F3DE3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45EA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D852E9" w14:textId="05824D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MINT support in EPS for 5G-only national roaming UE</w:t>
      </w:r>
    </w:p>
    <w:p w14:paraId="46EA7F3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AE689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C1-253563</w:t>
      </w:r>
      <w:r>
        <w:rPr>
          <w:color w:val="993300"/>
          <w:u w:val="single"/>
        </w:rPr>
        <w:t>.</w:t>
      </w:r>
    </w:p>
    <w:p w14:paraId="5AD7897D" w14:textId="548603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MINT support in EPS for 5G-only national roaming UE</w:t>
      </w:r>
    </w:p>
    <w:p w14:paraId="04C410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4F4DE2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C1-253534)</w:t>
      </w:r>
    </w:p>
    <w:p w14:paraId="218B53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conditionally agreed</w:t>
      </w:r>
      <w:r>
        <w:rPr>
          <w:color w:val="993300"/>
          <w:u w:val="single"/>
        </w:rPr>
        <w:t>.</w:t>
      </w:r>
    </w:p>
    <w:p w14:paraId="0F0F7667" w14:textId="77777777" w:rsidR="006E7AF6" w:rsidRDefault="006E7AF6" w:rsidP="006E7AF6">
      <w:pPr>
        <w:pStyle w:val="Heading3"/>
      </w:pPr>
      <w:bookmarkStart w:id="184" w:name="_Toc204680766"/>
      <w:r>
        <w:t>19.3</w:t>
      </w:r>
      <w:r>
        <w:tab/>
        <w:t>Revised WIDs/SIDs for Rel-19</w:t>
      </w:r>
      <w:bookmarkEnd w:id="184"/>
    </w:p>
    <w:p w14:paraId="0DB63A2E" w14:textId="6B1C47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Multi-Access (ATSSS_Ph4)</w:t>
      </w:r>
    </w:p>
    <w:p w14:paraId="33391FD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575E81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C1-252082)</w:t>
      </w:r>
    </w:p>
    <w:p w14:paraId="3D81098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C1-253631</w:t>
      </w:r>
      <w:r>
        <w:rPr>
          <w:color w:val="993300"/>
          <w:u w:val="single"/>
        </w:rPr>
        <w:t>.</w:t>
      </w:r>
    </w:p>
    <w:p w14:paraId="5DA0338A" w14:textId="7B85D8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7FFE91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268D6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C1-253564</w:t>
      </w:r>
      <w:r>
        <w:rPr>
          <w:color w:val="993300"/>
          <w:u w:val="single"/>
        </w:rPr>
        <w:t>.</w:t>
      </w:r>
    </w:p>
    <w:p w14:paraId="2F73AFE3" w14:textId="30DDB66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Alignment of eCall over IMS with CEN</w:t>
      </w:r>
    </w:p>
    <w:p w14:paraId="189C3FC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5002069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CP-242254)</w:t>
      </w:r>
    </w:p>
    <w:p w14:paraId="7A53829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C1-253565</w:t>
      </w:r>
      <w:r>
        <w:rPr>
          <w:color w:val="993300"/>
          <w:u w:val="single"/>
        </w:rPr>
        <w:t>.</w:t>
      </w:r>
    </w:p>
    <w:p w14:paraId="03F1E39C" w14:textId="75FDCB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MPS4msg</w:t>
      </w:r>
    </w:p>
    <w:p w14:paraId="75ADC2D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</w:t>
      </w:r>
    </w:p>
    <w:p w14:paraId="121E917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48FCF6" w14:textId="1FD161E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MPS4msg</w:t>
      </w:r>
    </w:p>
    <w:p w14:paraId="495381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</w:t>
      </w:r>
    </w:p>
    <w:p w14:paraId="1077C8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FD30878" w14:textId="3C7622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6DECDD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Nokia</w:t>
      </w:r>
    </w:p>
    <w:p w14:paraId="2FC968F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C1-252085)</w:t>
      </w:r>
    </w:p>
    <w:p w14:paraId="17AC1BC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20D7E59F" w14:textId="1A3058C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enabling MSGin5G Service phase 3</w:t>
      </w:r>
    </w:p>
    <w:p w14:paraId="08202EE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76284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C1-253588</w:t>
      </w:r>
      <w:r>
        <w:rPr>
          <w:color w:val="993300"/>
          <w:u w:val="single"/>
        </w:rPr>
        <w:t>.</w:t>
      </w:r>
    </w:p>
    <w:p w14:paraId="257AD3AC" w14:textId="129B492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Multi-Access (ATSSS_Ph4)</w:t>
      </w:r>
    </w:p>
    <w:p w14:paraId="49A3DA3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C9FA60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C1-253050)</w:t>
      </w:r>
    </w:p>
    <w:p w14:paraId="292940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050ABE" w14:textId="729535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2C06EF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2B5AA6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C1-253120)</w:t>
      </w:r>
    </w:p>
    <w:p w14:paraId="117249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069ADCD0" w14:textId="69F484F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Alignment of eCall over IMS with CEN</w:t>
      </w:r>
    </w:p>
    <w:p w14:paraId="15A0FAD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6C8F46A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C1-253191)</w:t>
      </w:r>
    </w:p>
    <w:p w14:paraId="7819DA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B9D54A" w14:textId="6A418A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enabling MSGin5G Service phase 3</w:t>
      </w:r>
    </w:p>
    <w:p w14:paraId="0BF423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D983D9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C1-253504)</w:t>
      </w:r>
    </w:p>
    <w:p w14:paraId="3C17F83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DB9E97" w14:textId="7D727E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ProSe support in NPN</w:t>
      </w:r>
    </w:p>
    <w:p w14:paraId="78F922E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71F2BC2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C1-253535)</w:t>
      </w:r>
    </w:p>
    <w:p w14:paraId="2358EB4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26A4CB" w14:textId="14A000F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 on MINT support in EPS for 5G-only national roaming UE</w:t>
      </w:r>
    </w:p>
    <w:p w14:paraId="1CF3069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Deutschland</w:t>
      </w:r>
    </w:p>
    <w:p w14:paraId="37C0E0D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C1-253538)</w:t>
      </w:r>
    </w:p>
    <w:p w14:paraId="74848B2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7598CC" w14:textId="77777777" w:rsidR="006E7AF6" w:rsidRDefault="006E7AF6" w:rsidP="006E7AF6">
      <w:pPr>
        <w:pStyle w:val="Heading3"/>
      </w:pPr>
      <w:bookmarkStart w:id="185" w:name="_Toc204680767"/>
      <w:r>
        <w:t>19.4</w:t>
      </w:r>
      <w:r>
        <w:tab/>
        <w:t>TEI19</w:t>
      </w:r>
      <w:bookmarkEnd w:id="185"/>
    </w:p>
    <w:p w14:paraId="38908EF7" w14:textId="671168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info and externalDocs fields</w:t>
      </w:r>
    </w:p>
    <w:p w14:paraId="0985A83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v19.1.0</w:t>
      </w:r>
      <w:r>
        <w:rPr>
          <w:i/>
        </w:rPr>
        <w:tab/>
        <w:t xml:space="preserve">  CR-0014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37D1A9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48B9A8" w14:textId="09F800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info and externalDocs fields</w:t>
      </w:r>
    </w:p>
    <w:p w14:paraId="459BC1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CR-0152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F1EAF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EF6EBD" w14:textId="22E258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related to the encoding of the network steering functionalities information</w:t>
      </w:r>
    </w:p>
    <w:p w14:paraId="729229B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ADDA7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AB1A6D" w14:textId="39B22D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references and other miscellaneous corrections</w:t>
      </w:r>
    </w:p>
    <w:p w14:paraId="5C0E4B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2D51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8F0345" w14:textId="61E890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 IETF RFC3810 and RFC3376</w:t>
      </w:r>
    </w:p>
    <w:p w14:paraId="27D35C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B9CF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C1-253678</w:t>
      </w:r>
      <w:r>
        <w:rPr>
          <w:color w:val="993300"/>
          <w:u w:val="single"/>
        </w:rPr>
        <w:t>.</w:t>
      </w:r>
    </w:p>
    <w:p w14:paraId="30E4B587" w14:textId="3124D8E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of Tsor timer expiry.</w:t>
      </w:r>
    </w:p>
    <w:p w14:paraId="4C8155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9FFE3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F964CDF" w14:textId="4C57CC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VPLMN controlled D2C configuration</w:t>
      </w:r>
    </w:p>
    <w:p w14:paraId="283F71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482471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C1-253512</w:t>
      </w:r>
      <w:r>
        <w:rPr>
          <w:color w:val="993300"/>
          <w:u w:val="single"/>
        </w:rPr>
        <w:t>.</w:t>
      </w:r>
    </w:p>
    <w:p w14:paraId="6CEE2FD3" w14:textId="3243AE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VPLMN controlled D2C configuration</w:t>
      </w:r>
    </w:p>
    <w:p w14:paraId="2EB1337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29853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543FEE0" w14:textId="010432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abnormal cases in the network</w:t>
      </w:r>
    </w:p>
    <w:p w14:paraId="10C411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408CD2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F631F3" w14:textId="1620F2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discovery of the UE UDP port of the PMF</w:t>
      </w:r>
    </w:p>
    <w:p w14:paraId="59229A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A32B57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C1-253680</w:t>
      </w:r>
      <w:r>
        <w:rPr>
          <w:color w:val="993300"/>
          <w:u w:val="single"/>
        </w:rPr>
        <w:t>.</w:t>
      </w:r>
    </w:p>
    <w:p w14:paraId="2157E094" w14:textId="2BE0DC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+CLOGSIMAPDU for nrUSIM logging</w:t>
      </w:r>
    </w:p>
    <w:p w14:paraId="583051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CR-0900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834586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C1-253681</w:t>
      </w:r>
      <w:r>
        <w:rPr>
          <w:color w:val="993300"/>
          <w:u w:val="single"/>
        </w:rPr>
        <w:t>.</w:t>
      </w:r>
    </w:p>
    <w:p w14:paraId="447CC9AF" w14:textId="1A74A76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handling of positioning capabilities</w:t>
      </w:r>
    </w:p>
    <w:p w14:paraId="5C1B8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51447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C1-253682</w:t>
      </w:r>
      <w:r>
        <w:rPr>
          <w:color w:val="993300"/>
          <w:u w:val="single"/>
        </w:rPr>
        <w:t>.</w:t>
      </w:r>
    </w:p>
    <w:p w14:paraId="26854919" w14:textId="7A500A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Default handling for the spare values</w:t>
      </w:r>
    </w:p>
    <w:p w14:paraId="11284A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31DBC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C1-253683</w:t>
      </w:r>
      <w:r>
        <w:rPr>
          <w:color w:val="993300"/>
          <w:u w:val="single"/>
        </w:rPr>
        <w:t>.</w:t>
      </w:r>
    </w:p>
    <w:p w14:paraId="0731455F" w14:textId="44E3B30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IEI handling</w:t>
      </w:r>
    </w:p>
    <w:p w14:paraId="40E7D5B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6D89B0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C1-253695</w:t>
      </w:r>
      <w:r>
        <w:rPr>
          <w:color w:val="993300"/>
          <w:u w:val="single"/>
        </w:rPr>
        <w:t>.</w:t>
      </w:r>
    </w:p>
    <w:p w14:paraId="38E257D5" w14:textId="49324E9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connection trasfer during LMF relocation</w:t>
      </w:r>
    </w:p>
    <w:p w14:paraId="77515E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C6D7D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904BBB" w14:textId="4EBCD06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IEI handling</w:t>
      </w:r>
    </w:p>
    <w:p w14:paraId="6B7379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5C2713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C1-253694</w:t>
      </w:r>
      <w:r>
        <w:rPr>
          <w:color w:val="993300"/>
          <w:u w:val="single"/>
        </w:rPr>
        <w:t>.</w:t>
      </w:r>
    </w:p>
    <w:p w14:paraId="1A70C6FF" w14:textId="09871A2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PLMN selection in satellite access technology</w:t>
      </w:r>
    </w:p>
    <w:p w14:paraId="507DB5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821E5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9A1300" w14:textId="18644F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 in 5G</w:t>
      </w:r>
    </w:p>
    <w:p w14:paraId="7D2E5A8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72F5A29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C1-251873)</w:t>
      </w:r>
    </w:p>
    <w:p w14:paraId="38CCC79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C1-253549</w:t>
      </w:r>
      <w:r>
        <w:rPr>
          <w:color w:val="993300"/>
          <w:u w:val="single"/>
        </w:rPr>
        <w:t>.</w:t>
      </w:r>
    </w:p>
    <w:p w14:paraId="1DD85D3D" w14:textId="25C3E5C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in case of emergency call in limited service state</w:t>
      </w:r>
    </w:p>
    <w:p w14:paraId="2AB154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BFDB3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C1-253684</w:t>
      </w:r>
      <w:r>
        <w:rPr>
          <w:color w:val="993300"/>
          <w:u w:val="single"/>
        </w:rPr>
        <w:t>.</w:t>
      </w:r>
    </w:p>
    <w:p w14:paraId="0E068476" w14:textId="4B39AA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 other than 5G</w:t>
      </w:r>
    </w:p>
    <w:p w14:paraId="180105C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1F298B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79CCF9B" w14:textId="3E40F2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AT command CGATT</w:t>
      </w:r>
    </w:p>
    <w:p w14:paraId="3C2ABE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CR-0901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09CE4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C1-253685</w:t>
      </w:r>
      <w:r>
        <w:rPr>
          <w:color w:val="993300"/>
          <w:u w:val="single"/>
        </w:rPr>
        <w:t>.</w:t>
      </w:r>
    </w:p>
    <w:p w14:paraId="7287E490" w14:textId="467376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Tsor timer expiry when MRU ongoing</w:t>
      </w:r>
    </w:p>
    <w:p w14:paraId="735A97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ED484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C1-253686</w:t>
      </w:r>
      <w:r>
        <w:rPr>
          <w:color w:val="993300"/>
          <w:u w:val="single"/>
        </w:rPr>
        <w:t>.</w:t>
      </w:r>
    </w:p>
    <w:p w14:paraId="79A5116E" w14:textId="5FED2B3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real-time text</w:t>
      </w:r>
    </w:p>
    <w:p w14:paraId="45E8435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78C6FCA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C1-251894)</w:t>
      </w:r>
    </w:p>
    <w:p w14:paraId="166B573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C1-253687</w:t>
      </w:r>
      <w:r>
        <w:rPr>
          <w:color w:val="993300"/>
          <w:u w:val="single"/>
        </w:rPr>
        <w:t>.</w:t>
      </w:r>
    </w:p>
    <w:p w14:paraId="75E6CDFD" w14:textId="51C1F55D" w:rsidR="00297EAF" w:rsidRDefault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Eees_EASInformationProvisioning API: cardinality of arrays</w:t>
      </w:r>
    </w:p>
    <w:p w14:paraId="12DD88B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8D9F41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C5328A0" w14:textId="42A7015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RLF recovery while RAI bits are set</w:t>
      </w:r>
    </w:p>
    <w:p w14:paraId="46E273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2CEFE9B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C1-253688</w:t>
      </w:r>
      <w:r>
        <w:rPr>
          <w:color w:val="993300"/>
          <w:u w:val="single"/>
        </w:rPr>
        <w:t>.</w:t>
      </w:r>
    </w:p>
    <w:p w14:paraId="04DE3F30" w14:textId="519BA8B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5GSM sublayer operation upon receiving an indication that the CIoT user data was not forwarded due to congestion control and a timer value from the 5GMM sublayer</w:t>
      </w:r>
    </w:p>
    <w:p w14:paraId="394EB56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8D416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C1-250615)</w:t>
      </w:r>
    </w:p>
    <w:p w14:paraId="564045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C1-253689</w:t>
      </w:r>
      <w:r>
        <w:rPr>
          <w:color w:val="993300"/>
          <w:u w:val="single"/>
        </w:rPr>
        <w:t>.</w:t>
      </w:r>
    </w:p>
    <w:p w14:paraId="4E5C97E9" w14:textId="557701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LCS-UPP connections per UE</w:t>
      </w:r>
    </w:p>
    <w:p w14:paraId="37CAC8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B2A12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4BE21C" w14:textId="35BB796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LCS-UPP connections per UE</w:t>
      </w:r>
    </w:p>
    <w:p w14:paraId="25ECEE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ABF8D4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C1-253672</w:t>
      </w:r>
      <w:r>
        <w:rPr>
          <w:color w:val="993300"/>
          <w:u w:val="single"/>
        </w:rPr>
        <w:t>.</w:t>
      </w:r>
    </w:p>
    <w:p w14:paraId="633634B4" w14:textId="75E3F8A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Capability for multiple user plane connections per UE</w:t>
      </w:r>
    </w:p>
    <w:p w14:paraId="76A1B84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03D7B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C1-253670</w:t>
      </w:r>
      <w:r>
        <w:rPr>
          <w:color w:val="993300"/>
          <w:u w:val="single"/>
        </w:rPr>
        <w:t>.</w:t>
      </w:r>
    </w:p>
    <w:p w14:paraId="7EB0F41A" w14:textId="2EE981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relocation on new user plane connection</w:t>
      </w:r>
    </w:p>
    <w:p w14:paraId="2106C2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44EB713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C1-253674</w:t>
      </w:r>
      <w:r>
        <w:rPr>
          <w:color w:val="993300"/>
          <w:u w:val="single"/>
        </w:rPr>
        <w:t>.</w:t>
      </w:r>
    </w:p>
    <w:p w14:paraId="2351AD48" w14:textId="6CE2A2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Alt1 - Modify LCS-UPP connection for LMF relocation via CP</w:t>
      </w:r>
    </w:p>
    <w:p w14:paraId="2AD01F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BF970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C1-253675</w:t>
      </w:r>
      <w:r>
        <w:rPr>
          <w:color w:val="993300"/>
          <w:u w:val="single"/>
        </w:rPr>
        <w:t>.</w:t>
      </w:r>
    </w:p>
    <w:p w14:paraId="532231B7" w14:textId="277C6C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Alt2 - Modify LCS-UPP connection for LMF relocation via UP</w:t>
      </w:r>
    </w:p>
    <w:p w14:paraId="135CD76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776E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C1-253676</w:t>
      </w:r>
      <w:r>
        <w:rPr>
          <w:color w:val="993300"/>
          <w:u w:val="single"/>
        </w:rPr>
        <w:t>.</w:t>
      </w:r>
    </w:p>
    <w:p w14:paraId="1770CB09" w14:textId="393454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VPLMN controlled D2C configuration</w:t>
      </w:r>
    </w:p>
    <w:p w14:paraId="14035B1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848E45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C1-253198)</w:t>
      </w:r>
    </w:p>
    <w:p w14:paraId="179CD5E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C1-253542</w:t>
      </w:r>
      <w:r>
        <w:rPr>
          <w:color w:val="993300"/>
          <w:u w:val="single"/>
        </w:rPr>
        <w:t>.</w:t>
      </w:r>
    </w:p>
    <w:p w14:paraId="7409FB48" w14:textId="17BA8A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Inactive EPS bearer context in ESM DATA TRANSPORT</w:t>
      </w:r>
    </w:p>
    <w:p w14:paraId="38BF40D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702CE2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827DD64" w14:textId="5632B74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Inactive PDU session in UL NAS DATA TRANSPORT</w:t>
      </w:r>
    </w:p>
    <w:p w14:paraId="25C65D6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0FF65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37F91D1" w14:textId="59CA29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T3440 timer handling with control plane data back-off timer T3448</w:t>
      </w:r>
    </w:p>
    <w:p w14:paraId="1F13B2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94937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C1-253690</w:t>
      </w:r>
      <w:r>
        <w:rPr>
          <w:color w:val="993300"/>
          <w:u w:val="single"/>
        </w:rPr>
        <w:t>.</w:t>
      </w:r>
    </w:p>
    <w:p w14:paraId="668A4C1A" w14:textId="1D250D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T3540 timer handling with control plane data back-off timer T3448</w:t>
      </w:r>
    </w:p>
    <w:p w14:paraId="51284B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43024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C1-253546</w:t>
      </w:r>
      <w:r>
        <w:rPr>
          <w:color w:val="993300"/>
          <w:u w:val="single"/>
        </w:rPr>
        <w:t>.</w:t>
      </w:r>
    </w:p>
    <w:p w14:paraId="250F0C71" w14:textId="0F28DD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VPLMN controlled D2C configuration</w:t>
      </w:r>
    </w:p>
    <w:p w14:paraId="5666C9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6E7AA8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C1-253512)</w:t>
      </w:r>
    </w:p>
    <w:p w14:paraId="5610792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EE62D5A" w14:textId="422D51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T3540 timer handling with control plane data back-off timer T3448</w:t>
      </w:r>
    </w:p>
    <w:p w14:paraId="6ABCF2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02E035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C1-253522)</w:t>
      </w:r>
    </w:p>
    <w:p w14:paraId="150ADE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C1-253691</w:t>
      </w:r>
      <w:r>
        <w:rPr>
          <w:color w:val="993300"/>
          <w:u w:val="single"/>
        </w:rPr>
        <w:t>.</w:t>
      </w:r>
    </w:p>
    <w:p w14:paraId="126568BA" w14:textId="753678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 in 5G</w:t>
      </w:r>
    </w:p>
    <w:p w14:paraId="5CED4C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72BE300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C1-253326)</w:t>
      </w:r>
    </w:p>
    <w:p w14:paraId="08C116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C1-253692</w:t>
      </w:r>
      <w:r>
        <w:rPr>
          <w:color w:val="993300"/>
          <w:u w:val="single"/>
        </w:rPr>
        <w:t>.</w:t>
      </w:r>
    </w:p>
    <w:p w14:paraId="08F45DEA" w14:textId="7815EE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 IETF RFC3810 and RFC3376</w:t>
      </w:r>
    </w:p>
    <w:p w14:paraId="0F3F1A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E7073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C1-253137)</w:t>
      </w:r>
    </w:p>
    <w:p w14:paraId="2E3A08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DC366C" w14:textId="39CB06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discovery of the UE UDP port of the PMF</w:t>
      </w:r>
    </w:p>
    <w:p w14:paraId="1BEE4E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CFA5F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C1-253226)</w:t>
      </w:r>
    </w:p>
    <w:p w14:paraId="166933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7C790A" w14:textId="4E4A38F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+CLOGSIMAPDU for nrUSIM logging</w:t>
      </w:r>
    </w:p>
    <w:p w14:paraId="6E1A1C7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CR-0900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FC309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C1-253231)</w:t>
      </w:r>
    </w:p>
    <w:p w14:paraId="6B8B54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D9BF5" w14:textId="0CBF33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handling of positioning capabilities</w:t>
      </w:r>
    </w:p>
    <w:p w14:paraId="46B92F0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OPPO</w:t>
      </w:r>
    </w:p>
    <w:p w14:paraId="702E7C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C1-253239)</w:t>
      </w:r>
    </w:p>
    <w:p w14:paraId="01B82D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C1-253753</w:t>
      </w:r>
      <w:r>
        <w:rPr>
          <w:color w:val="993300"/>
          <w:u w:val="single"/>
        </w:rPr>
        <w:t>.</w:t>
      </w:r>
    </w:p>
    <w:p w14:paraId="5E1E6AFA" w14:textId="0AF1C0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handling of positioning capabilities</w:t>
      </w:r>
    </w:p>
    <w:p w14:paraId="760D54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D11E9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C1-253682)</w:t>
      </w:r>
    </w:p>
    <w:p w14:paraId="56F814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826FE1" w14:textId="6B6EB2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Default handling for the spare values</w:t>
      </w:r>
    </w:p>
    <w:p w14:paraId="2FE0A2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EABC1D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C1-253240)</w:t>
      </w:r>
    </w:p>
    <w:p w14:paraId="7229C15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CBA6C3" w14:textId="4ABD51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IEI handling</w:t>
      </w:r>
    </w:p>
    <w:p w14:paraId="7836C56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5EF78E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C1-253260)</w:t>
      </w:r>
    </w:p>
    <w:p w14:paraId="07ACDA9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3D56F4" w14:textId="5C94A9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IEI handling</w:t>
      </w:r>
    </w:p>
    <w:p w14:paraId="7CC649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15334D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C1-253263)</w:t>
      </w:r>
    </w:p>
    <w:p w14:paraId="04B194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2D2490" w14:textId="1C0D773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maximum number of LCS secured user plane connection per UE</w:t>
      </w:r>
    </w:p>
    <w:p w14:paraId="7825F3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BB4E8D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C1-253273)</w:t>
      </w:r>
    </w:p>
    <w:p w14:paraId="7C2498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B05274" w14:textId="4CE55D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indication support of multiple LCS secured user plane connections</w:t>
      </w:r>
    </w:p>
    <w:p w14:paraId="574C0A4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3ED0BA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C1-253726)</w:t>
      </w:r>
    </w:p>
    <w:p w14:paraId="24DA85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8A3237" w14:textId="4ABF327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in case of emergency call in limited service state</w:t>
      </w:r>
    </w:p>
    <w:p w14:paraId="70E37A4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AAEC69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C1-253327)</w:t>
      </w:r>
    </w:p>
    <w:p w14:paraId="35E3029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EA3E275" w14:textId="1141D6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AT command CGATT</w:t>
      </w:r>
    </w:p>
    <w:p w14:paraId="353DE5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CR-0901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9A3B8C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C1-253339)</w:t>
      </w:r>
    </w:p>
    <w:p w14:paraId="4A76CC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36D93B" w14:textId="263C7D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Tsor timer expiry when MRU ongoing</w:t>
      </w:r>
    </w:p>
    <w:p w14:paraId="4EEBBE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B44F4C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C1-253352)</w:t>
      </w:r>
    </w:p>
    <w:p w14:paraId="3340C8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C1-254113</w:t>
      </w:r>
      <w:r>
        <w:rPr>
          <w:color w:val="993300"/>
          <w:u w:val="single"/>
        </w:rPr>
        <w:t>.</w:t>
      </w:r>
    </w:p>
    <w:p w14:paraId="22AD5FE7" w14:textId="2643F0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Tsor timer expiry when MRU ongoing</w:t>
      </w:r>
    </w:p>
    <w:p w14:paraId="16EEED4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E9848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C1-253686)</w:t>
      </w:r>
    </w:p>
    <w:p w14:paraId="6A555C0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C1-254132</w:t>
      </w:r>
      <w:r>
        <w:rPr>
          <w:color w:val="993300"/>
          <w:u w:val="single"/>
        </w:rPr>
        <w:t>.</w:t>
      </w:r>
    </w:p>
    <w:p w14:paraId="3C0F16A0" w14:textId="582C00A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handling for Tsor timer expiry when MRU ongoing</w:t>
      </w:r>
    </w:p>
    <w:p w14:paraId="7F96D1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0034A2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C1-254113)</w:t>
      </w:r>
    </w:p>
    <w:p w14:paraId="427B27F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167F43" w14:textId="42B4AC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real-time text</w:t>
      </w:r>
    </w:p>
    <w:p w14:paraId="42C9A80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2B12FB7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C1-253366)</w:t>
      </w:r>
    </w:p>
    <w:p w14:paraId="781851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31F1BC0" w14:textId="28795E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RLF recovery while RAI bits are set</w:t>
      </w:r>
    </w:p>
    <w:p w14:paraId="6FAAA3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321731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C1-253405)</w:t>
      </w:r>
    </w:p>
    <w:p w14:paraId="6C46EA0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C1-254121</w:t>
      </w:r>
      <w:r>
        <w:rPr>
          <w:color w:val="993300"/>
          <w:u w:val="single"/>
        </w:rPr>
        <w:t>.</w:t>
      </w:r>
    </w:p>
    <w:p w14:paraId="2DB9413F" w14:textId="610F805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RLF recovery while RAI bits are set</w:t>
      </w:r>
    </w:p>
    <w:p w14:paraId="10C759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0171500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C1-253688)</w:t>
      </w:r>
    </w:p>
    <w:p w14:paraId="18A85F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86342E" w14:textId="73F33B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5GSM sublayer operation upon receiving an indication that the CIoT user data was not forwarded due to congestion control and a timer value from the 5GMM sublayer</w:t>
      </w:r>
    </w:p>
    <w:p w14:paraId="586BA54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7A5EF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C1-253409)</w:t>
      </w:r>
    </w:p>
    <w:p w14:paraId="2178AD0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1EC53A" w14:textId="79FA25B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GPRS timers for CIoT upon congestion control being resolved</w:t>
      </w:r>
    </w:p>
    <w:p w14:paraId="23C7DC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7DE109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C1-253412)</w:t>
      </w:r>
    </w:p>
    <w:p w14:paraId="1D1EBC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3E8CBD" w14:textId="2E4AC94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LCS-UPP connections per UE</w:t>
      </w:r>
    </w:p>
    <w:p w14:paraId="109615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795A35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C1-253428)</w:t>
      </w:r>
    </w:p>
    <w:p w14:paraId="30EA3AA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4CA3BC" w14:textId="4856F3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Capability for multiple user plane connections per UE</w:t>
      </w:r>
    </w:p>
    <w:p w14:paraId="4C9B31A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66A61C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C1-253432)</w:t>
      </w:r>
    </w:p>
    <w:p w14:paraId="61F564A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D0BE14" w14:textId="542740B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relocation on new user plane connection</w:t>
      </w:r>
    </w:p>
    <w:p w14:paraId="10FF299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642A86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C1-253446)</w:t>
      </w:r>
    </w:p>
    <w:p w14:paraId="67D3D10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A6A243A" w14:textId="6FFD70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Alt1 - Modify LCS-UPP connection for LMF relocation via CP</w:t>
      </w:r>
    </w:p>
    <w:p w14:paraId="5475A8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4F46C5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C1-253447)</w:t>
      </w:r>
    </w:p>
    <w:p w14:paraId="0E2CF4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43D95A9" w14:textId="3D60DED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Alt2 - Modify LCS-UPP connection for LMF relocation via UP</w:t>
      </w:r>
    </w:p>
    <w:p w14:paraId="112B8A2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ECAD6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C1-253449)</w:t>
      </w:r>
    </w:p>
    <w:p w14:paraId="20B1CBB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DCE5E1" w14:textId="2DB1037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T3440 timer handling with control plane data back-off timer T3448</w:t>
      </w:r>
    </w:p>
    <w:p w14:paraId="197140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FA20A8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C1-253521)</w:t>
      </w:r>
    </w:p>
    <w:p w14:paraId="46446A2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363BA" w14:textId="267210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T3540 timer handling with control plane data back-off timer T3448</w:t>
      </w:r>
    </w:p>
    <w:p w14:paraId="6D0652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5DBAF4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C1-253546)</w:t>
      </w:r>
    </w:p>
    <w:p w14:paraId="4210BAE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D85BE1" w14:textId="69AD755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 in 5G</w:t>
      </w:r>
    </w:p>
    <w:p w14:paraId="32FA9A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57C454B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C1-253549)</w:t>
      </w:r>
    </w:p>
    <w:p w14:paraId="085F680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71B49F" w14:textId="77777777" w:rsidR="006E7AF6" w:rsidRPr="00297EAF" w:rsidRDefault="006E7AF6" w:rsidP="006E7AF6">
      <w:pPr>
        <w:pStyle w:val="Heading3"/>
        <w:rPr>
          <w:lang w:val="sv-SE"/>
        </w:rPr>
      </w:pPr>
      <w:bookmarkStart w:id="186" w:name="_Toc204680768"/>
      <w:r w:rsidRPr="00297EAF">
        <w:rPr>
          <w:lang w:val="sv-SE"/>
        </w:rPr>
        <w:t>19.5</w:t>
      </w:r>
      <w:r w:rsidRPr="00297EAF">
        <w:rPr>
          <w:lang w:val="sv-SE"/>
        </w:rPr>
        <w:tab/>
        <w:t>TEI_19_MINPA</w:t>
      </w:r>
      <w:bookmarkEnd w:id="186"/>
    </w:p>
    <w:p w14:paraId="3123C90C" w14:textId="77777777" w:rsidR="006E7AF6" w:rsidRPr="00297EAF" w:rsidRDefault="006E7AF6" w:rsidP="006E7AF6">
      <w:pPr>
        <w:pStyle w:val="Heading3"/>
        <w:rPr>
          <w:lang w:val="sv-SE"/>
        </w:rPr>
      </w:pPr>
      <w:bookmarkStart w:id="187" w:name="_Toc204680769"/>
      <w:r w:rsidRPr="00297EAF">
        <w:rPr>
          <w:lang w:val="sv-SE"/>
        </w:rPr>
        <w:t>19.6</w:t>
      </w:r>
      <w:r w:rsidRPr="00297EAF">
        <w:rPr>
          <w:lang w:val="sv-SE"/>
        </w:rPr>
        <w:tab/>
        <w:t>TEI19_IP_SP_EXP</w:t>
      </w:r>
      <w:bookmarkEnd w:id="187"/>
    </w:p>
    <w:p w14:paraId="13C2129E" w14:textId="77777777" w:rsidR="006E7AF6" w:rsidRDefault="006E7AF6" w:rsidP="006E7AF6">
      <w:pPr>
        <w:pStyle w:val="Heading3"/>
      </w:pPr>
      <w:bookmarkStart w:id="188" w:name="_Toc204680770"/>
      <w:r>
        <w:t>19.7</w:t>
      </w:r>
      <w:r>
        <w:tab/>
        <w:t>TEI19_VLANSUB</w:t>
      </w:r>
      <w:bookmarkEnd w:id="188"/>
    </w:p>
    <w:p w14:paraId="1563AFA8" w14:textId="77777777" w:rsidR="006E7AF6" w:rsidRDefault="006E7AF6" w:rsidP="006E7AF6">
      <w:pPr>
        <w:pStyle w:val="Heading3"/>
      </w:pPr>
      <w:bookmarkStart w:id="189" w:name="_Toc204680771"/>
      <w:r>
        <w:t>19.8</w:t>
      </w:r>
      <w:r>
        <w:tab/>
        <w:t>UASAPP_Ph3</w:t>
      </w:r>
      <w:bookmarkEnd w:id="189"/>
    </w:p>
    <w:p w14:paraId="1FDA4ECD" w14:textId="0A6F215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and adding the information elements of NTZ configuration procedure</w:t>
      </w:r>
    </w:p>
    <w:p w14:paraId="1372676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F03BA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40780D" w14:textId="50C13BE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data structure to support NTZ enforcement procedures</w:t>
      </w:r>
    </w:p>
    <w:p w14:paraId="4A43522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551D8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C1-253962</w:t>
      </w:r>
      <w:r>
        <w:rPr>
          <w:color w:val="993300"/>
          <w:u w:val="single"/>
        </w:rPr>
        <w:t>.</w:t>
      </w:r>
    </w:p>
    <w:p w14:paraId="02B31988" w14:textId="6477EF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data semantics to support NTZ enforcement procedures</w:t>
      </w:r>
    </w:p>
    <w:p w14:paraId="1B7F7B4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2C973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2CC0D5" w14:textId="5DD47C6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XML schema to support NTZ enforcement procedures</w:t>
      </w:r>
    </w:p>
    <w:p w14:paraId="0E3FF0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FD178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C1-253963</w:t>
      </w:r>
      <w:r>
        <w:rPr>
          <w:color w:val="993300"/>
          <w:u w:val="single"/>
        </w:rPr>
        <w:t>.</w:t>
      </w:r>
    </w:p>
    <w:p w14:paraId="5CB93F54" w14:textId="7CD911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the CT1 part of UASAPP_Ph3</w:t>
      </w:r>
    </w:p>
    <w:p w14:paraId="3A8D78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812724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C1-251856)</w:t>
      </w:r>
    </w:p>
    <w:p w14:paraId="2718C8A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674713" w14:textId="466643C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data structure to support NTZ enforcement procedures</w:t>
      </w:r>
    </w:p>
    <w:p w14:paraId="071EFC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7946B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C1-253310)</w:t>
      </w:r>
    </w:p>
    <w:p w14:paraId="454AFA6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525A74" w14:textId="6F1C6A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XML schema to support NTZ enforcement procedures</w:t>
      </w:r>
    </w:p>
    <w:p w14:paraId="784F6FC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008D03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C1-253313)</w:t>
      </w:r>
    </w:p>
    <w:p w14:paraId="2A7DB8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BA5EBC" w14:textId="77777777" w:rsidR="006E7AF6" w:rsidRDefault="006E7AF6" w:rsidP="006E7AF6">
      <w:pPr>
        <w:pStyle w:val="Heading3"/>
      </w:pPr>
      <w:bookmarkStart w:id="190" w:name="_Toc204680772"/>
      <w:r>
        <w:t>19.9</w:t>
      </w:r>
      <w:r>
        <w:tab/>
        <w:t>EDGEAPP_Ph3</w:t>
      </w:r>
      <w:bookmarkEnd w:id="190"/>
    </w:p>
    <w:p w14:paraId="52259A82" w14:textId="62F9760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EAS Information provisioning request from leading EES to partner EES</w:t>
      </w:r>
    </w:p>
    <w:p w14:paraId="7FAA473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30EBE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C1-253945</w:t>
      </w:r>
      <w:r>
        <w:rPr>
          <w:color w:val="993300"/>
          <w:u w:val="single"/>
        </w:rPr>
        <w:t>.</w:t>
      </w:r>
    </w:p>
    <w:p w14:paraId="6E9A8EFE" w14:textId="6CDA277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Traffic influence indication in EAS discovery procedure.</w:t>
      </w:r>
    </w:p>
    <w:p w14:paraId="35C8F1E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E5C5C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BE24F2A" w14:textId="084DA9B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Identifier in ACR Initiation request</w:t>
      </w:r>
    </w:p>
    <w:p w14:paraId="093B5D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5DBE1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C1-253946</w:t>
      </w:r>
      <w:r>
        <w:rPr>
          <w:color w:val="993300"/>
          <w:u w:val="single"/>
        </w:rPr>
        <w:t>.</w:t>
      </w:r>
    </w:p>
    <w:p w14:paraId="492F9940" w14:textId="2821C38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EAS Information provisioning request from leading EES to partner EES</w:t>
      </w:r>
    </w:p>
    <w:p w14:paraId="77D5DA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B6B51E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C1-253380)</w:t>
      </w:r>
    </w:p>
    <w:p w14:paraId="408820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C1-254043</w:t>
      </w:r>
      <w:r>
        <w:rPr>
          <w:color w:val="993300"/>
          <w:u w:val="single"/>
        </w:rPr>
        <w:t>.</w:t>
      </w:r>
    </w:p>
    <w:p w14:paraId="6C67D566" w14:textId="68A478D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EAS Information provisioning request from leading EES to partner EES</w:t>
      </w:r>
    </w:p>
    <w:p w14:paraId="7772274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EE4DDD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C1-253945)</w:t>
      </w:r>
    </w:p>
    <w:p w14:paraId="43C0B8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ACC7C4" w14:textId="1D7B8F0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Identifier in ACR Initiation request</w:t>
      </w:r>
    </w:p>
    <w:p w14:paraId="4C58AF0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62D467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C1-253425)</w:t>
      </w:r>
    </w:p>
    <w:p w14:paraId="353904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C1-254037</w:t>
      </w:r>
      <w:r>
        <w:rPr>
          <w:color w:val="993300"/>
          <w:u w:val="single"/>
        </w:rPr>
        <w:t>.</w:t>
      </w:r>
    </w:p>
    <w:p w14:paraId="6989C469" w14:textId="1A53015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Identifier in ACR Initiation request</w:t>
      </w:r>
    </w:p>
    <w:p w14:paraId="6C9919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9DF447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C1-253946)</w:t>
      </w:r>
    </w:p>
    <w:p w14:paraId="7AA0E58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C1-254044</w:t>
      </w:r>
      <w:r>
        <w:rPr>
          <w:color w:val="993300"/>
          <w:u w:val="single"/>
        </w:rPr>
        <w:t>.</w:t>
      </w:r>
    </w:p>
    <w:p w14:paraId="7A5FE6C4" w14:textId="2556F9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Identifier in ACR Initiation request</w:t>
      </w:r>
    </w:p>
    <w:p w14:paraId="55588B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70E427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C1-254037)</w:t>
      </w:r>
    </w:p>
    <w:p w14:paraId="76C2600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C2FDC4" w14:textId="77777777" w:rsidR="006E7AF6" w:rsidRDefault="006E7AF6" w:rsidP="006E7AF6">
      <w:pPr>
        <w:pStyle w:val="Heading3"/>
      </w:pPr>
      <w:bookmarkStart w:id="191" w:name="_Toc204680773"/>
      <w:r>
        <w:t>19.10</w:t>
      </w:r>
      <w:r>
        <w:tab/>
        <w:t>SBIProtoc19</w:t>
      </w:r>
      <w:bookmarkEnd w:id="191"/>
    </w:p>
    <w:p w14:paraId="5CA55052" w14:textId="77777777" w:rsidR="006E7AF6" w:rsidRDefault="006E7AF6" w:rsidP="006E7AF6">
      <w:pPr>
        <w:pStyle w:val="Heading3"/>
      </w:pPr>
      <w:bookmarkStart w:id="192" w:name="_Toc204680774"/>
      <w:r>
        <w:t>19.11</w:t>
      </w:r>
      <w:r>
        <w:tab/>
        <w:t>SUBDMIG</w:t>
      </w:r>
      <w:bookmarkEnd w:id="192"/>
    </w:p>
    <w:p w14:paraId="2B5F761D" w14:textId="77777777" w:rsidR="006E7AF6" w:rsidRDefault="006E7AF6" w:rsidP="006E7AF6">
      <w:pPr>
        <w:pStyle w:val="Heading3"/>
      </w:pPr>
      <w:bookmarkStart w:id="193" w:name="_Toc204680775"/>
      <w:r>
        <w:t>19.12</w:t>
      </w:r>
      <w:r>
        <w:tab/>
        <w:t>NBI19</w:t>
      </w:r>
      <w:bookmarkEnd w:id="193"/>
    </w:p>
    <w:p w14:paraId="117320B1" w14:textId="0F22ECB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NBI19</w:t>
      </w:r>
    </w:p>
    <w:p w14:paraId="2F7257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11A0886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9FD0B4" w14:textId="62EC33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Eecs_ServiceProvisioning service</w:t>
      </w:r>
    </w:p>
    <w:p w14:paraId="38E39F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A9638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C1-253949</w:t>
      </w:r>
      <w:r>
        <w:rPr>
          <w:color w:val="993300"/>
          <w:u w:val="single"/>
        </w:rPr>
        <w:t>.</w:t>
      </w:r>
    </w:p>
    <w:p w14:paraId="32414572" w14:textId="1BB294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Eees_ACREvents service</w:t>
      </w:r>
    </w:p>
    <w:p w14:paraId="2450F0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CC2D6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C1-253950</w:t>
      </w:r>
      <w:r>
        <w:rPr>
          <w:color w:val="993300"/>
          <w:u w:val="single"/>
        </w:rPr>
        <w:t>.</w:t>
      </w:r>
    </w:p>
    <w:p w14:paraId="3B901C22" w14:textId="0EDC8A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Eees_EASDiscovery service</w:t>
      </w:r>
    </w:p>
    <w:p w14:paraId="197DD2A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4433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C1-253951</w:t>
      </w:r>
      <w:r>
        <w:rPr>
          <w:color w:val="993300"/>
          <w:u w:val="single"/>
        </w:rPr>
        <w:t>.</w:t>
      </w:r>
    </w:p>
    <w:p w14:paraId="6543B6CE" w14:textId="3A537D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Eees_EASInformationProvisioning service</w:t>
      </w:r>
    </w:p>
    <w:p w14:paraId="4DC743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64D074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C1-253952</w:t>
      </w:r>
      <w:r>
        <w:rPr>
          <w:color w:val="993300"/>
          <w:u w:val="single"/>
        </w:rPr>
        <w:t>.</w:t>
      </w:r>
    </w:p>
    <w:p w14:paraId="4F348E9F" w14:textId="0845781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Eees_EECRegistration service</w:t>
      </w:r>
    </w:p>
    <w:p w14:paraId="6B137AC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F70E8C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C1-253953</w:t>
      </w:r>
      <w:r>
        <w:rPr>
          <w:color w:val="993300"/>
          <w:u w:val="single"/>
        </w:rPr>
        <w:t>.</w:t>
      </w:r>
    </w:p>
    <w:p w14:paraId="255529EF" w14:textId="3283D90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Eecs_ServiceProvisioning service</w:t>
      </w:r>
    </w:p>
    <w:p w14:paraId="685785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DA074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C1-253493)</w:t>
      </w:r>
    </w:p>
    <w:p w14:paraId="17DF8D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452718" w14:textId="791BC0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Eees_ACREvents service</w:t>
      </w:r>
    </w:p>
    <w:p w14:paraId="4346DC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3533F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C1-253494)</w:t>
      </w:r>
    </w:p>
    <w:p w14:paraId="29BCA59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49B4A4" w14:textId="7511F7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Eees_EASDiscovery service</w:t>
      </w:r>
    </w:p>
    <w:p w14:paraId="6BE2B3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E956A8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C1-253495)</w:t>
      </w:r>
    </w:p>
    <w:p w14:paraId="2292E9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C1-254042</w:t>
      </w:r>
      <w:r>
        <w:rPr>
          <w:color w:val="993300"/>
          <w:u w:val="single"/>
        </w:rPr>
        <w:t>.</w:t>
      </w:r>
    </w:p>
    <w:p w14:paraId="16730F14" w14:textId="2A352B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Eees_EASDiscovery service</w:t>
      </w:r>
    </w:p>
    <w:p w14:paraId="0930D0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DFD0C2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C1-253951)</w:t>
      </w:r>
    </w:p>
    <w:p w14:paraId="41B36DB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D3BF63" w14:textId="33668F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Eees_EASInformationProvisioning service</w:t>
      </w:r>
    </w:p>
    <w:p w14:paraId="34BF57B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114B9F9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C1-253496)</w:t>
      </w:r>
    </w:p>
    <w:p w14:paraId="18C005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C1-254041</w:t>
      </w:r>
      <w:r>
        <w:rPr>
          <w:color w:val="993300"/>
          <w:u w:val="single"/>
        </w:rPr>
        <w:t>.</w:t>
      </w:r>
    </w:p>
    <w:p w14:paraId="4B74E51A" w14:textId="0478C45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Eees_EASInformationProvisioning service</w:t>
      </w:r>
    </w:p>
    <w:p w14:paraId="43D726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8925D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C1-253952)</w:t>
      </w:r>
    </w:p>
    <w:p w14:paraId="43E376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40532B" w14:textId="015FD73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Eees_EECRegistration service</w:t>
      </w:r>
    </w:p>
    <w:p w14:paraId="4625625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E32B6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C1-253497)</w:t>
      </w:r>
    </w:p>
    <w:p w14:paraId="2840F25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B449A0" w14:textId="77777777" w:rsidR="006E7AF6" w:rsidRDefault="006E7AF6" w:rsidP="006E7AF6">
      <w:pPr>
        <w:pStyle w:val="Heading3"/>
      </w:pPr>
      <w:bookmarkStart w:id="194" w:name="_Toc204680776"/>
      <w:r>
        <w:t>19.13</w:t>
      </w:r>
      <w:r>
        <w:tab/>
        <w:t>IMSProtoc19</w:t>
      </w:r>
      <w:bookmarkEnd w:id="194"/>
    </w:p>
    <w:p w14:paraId="3FA529FF" w14:textId="709BF5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71DB892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796D9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C1-253491)</w:t>
      </w:r>
    </w:p>
    <w:p w14:paraId="033450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9D8812" w14:textId="77777777" w:rsidR="006E7AF6" w:rsidRDefault="006E7AF6" w:rsidP="006E7AF6">
      <w:pPr>
        <w:pStyle w:val="Heading3"/>
      </w:pPr>
      <w:bookmarkStart w:id="195" w:name="_Toc204680777"/>
      <w:r>
        <w:t>19.14</w:t>
      </w:r>
      <w:r>
        <w:tab/>
        <w:t>MCProtoc19</w:t>
      </w:r>
      <w:bookmarkEnd w:id="195"/>
    </w:p>
    <w:p w14:paraId="5641933E" w14:textId="648746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to floor control release message</w:t>
      </w:r>
    </w:p>
    <w:p w14:paraId="7D7A08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v18.6.0</w:t>
      </w:r>
      <w:r>
        <w:rPr>
          <w:i/>
        </w:rPr>
        <w:tab/>
        <w:t xml:space="preserve">  CR-0371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8F1006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F5B7F0" w14:textId="77777777" w:rsidR="006E7AF6" w:rsidRDefault="006E7AF6" w:rsidP="006E7AF6">
      <w:r>
        <w:t>Introduce the option to use SIP based notification for the location management server/client</w:t>
      </w:r>
    </w:p>
    <w:p w14:paraId="1484283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C1-253763</w:t>
      </w:r>
      <w:r>
        <w:rPr>
          <w:color w:val="993300"/>
          <w:u w:val="single"/>
        </w:rPr>
        <w:t>.</w:t>
      </w:r>
    </w:p>
    <w:p w14:paraId="7C8804AD" w14:textId="7335667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Idm client id MO</w:t>
      </w:r>
    </w:p>
    <w:p w14:paraId="2444E5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v19.0.0</w:t>
      </w:r>
      <w:r>
        <w:rPr>
          <w:i/>
        </w:rPr>
        <w:tab/>
        <w:t xml:space="preserve">  CR-0189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Motorola Solutions</w:t>
      </w:r>
    </w:p>
    <w:p w14:paraId="0E903C17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6D0ED03" w14:textId="77777777" w:rsidR="006E7AF6" w:rsidRDefault="006E7AF6" w:rsidP="006E7AF6">
      <w:r>
        <w:t>This adds a missing MO for IDM client ID</w:t>
      </w:r>
    </w:p>
    <w:p w14:paraId="5F584A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5036C3" w14:textId="1D44157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Idm client id</w:t>
      </w:r>
    </w:p>
    <w:p w14:paraId="434A56C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BB698D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06667C" w14:textId="77777777" w:rsidR="006E7AF6" w:rsidRDefault="006E7AF6" w:rsidP="006E7AF6">
      <w:r>
        <w:t>This adds a missing element for IDM client ID</w:t>
      </w:r>
    </w:p>
    <w:p w14:paraId="10A433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C1-253764</w:t>
      </w:r>
      <w:r>
        <w:rPr>
          <w:color w:val="993300"/>
          <w:u w:val="single"/>
        </w:rPr>
        <w:t>.</w:t>
      </w:r>
    </w:p>
    <w:p w14:paraId="43DDC41A" w14:textId="55BAC0A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of sending a SIP BYE request on receipt of a SIP REFER request</w:t>
      </w:r>
    </w:p>
    <w:p w14:paraId="264F53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2FD667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0E403F" w14:textId="529291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private call transfer</w:t>
      </w:r>
    </w:p>
    <w:p w14:paraId="6529AE0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444E8B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258BF5" w14:textId="1E711B0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related to P-Asserted-Service header</w:t>
      </w:r>
    </w:p>
    <w:p w14:paraId="5FED9D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3F71151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469D05" w14:textId="69A29F3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RFC7230</w:t>
      </w:r>
    </w:p>
    <w:p w14:paraId="780247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24.482 v18.0.1</w:t>
      </w:r>
      <w:r>
        <w:rPr>
          <w:i/>
        </w:rPr>
        <w:tab/>
        <w:t xml:space="preserve">  CR-0022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2D9E1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4C6E10" w14:textId="0E1223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6BE364E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82AC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C1-253765</w:t>
      </w:r>
      <w:r>
        <w:rPr>
          <w:color w:val="993300"/>
          <w:u w:val="single"/>
        </w:rPr>
        <w:t>.</w:t>
      </w:r>
    </w:p>
    <w:p w14:paraId="3026AE3E" w14:textId="60CDE2A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039E9E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0BDE5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476D27" w14:textId="62115B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to floor control release message</w:t>
      </w:r>
    </w:p>
    <w:p w14:paraId="20C705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v18.6.0</w:t>
      </w:r>
      <w:r>
        <w:rPr>
          <w:i/>
        </w:rPr>
        <w:tab/>
        <w:t xml:space="preserve">  CR-0371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203E3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C1-253163)</w:t>
      </w:r>
    </w:p>
    <w:p w14:paraId="6C505D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686A32" w14:textId="6F08E9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IDM client ID element</w:t>
      </w:r>
    </w:p>
    <w:p w14:paraId="6051BA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6E78C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C1-253165)</w:t>
      </w:r>
    </w:p>
    <w:p w14:paraId="775BC4E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F0685F" w14:textId="77777777" w:rsidR="006E7AF6" w:rsidRDefault="006E7AF6" w:rsidP="006E7AF6">
      <w:pPr>
        <w:pStyle w:val="Heading3"/>
      </w:pPr>
      <w:bookmarkStart w:id="196" w:name="_Toc204680778"/>
      <w:r>
        <w:t>19.15</w:t>
      </w:r>
      <w:r>
        <w:tab/>
        <w:t>ECRATU</w:t>
      </w:r>
      <w:bookmarkEnd w:id="196"/>
    </w:p>
    <w:p w14:paraId="6CC603D1" w14:textId="1A1DD0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15068E6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</w:t>
      </w:r>
    </w:p>
    <w:p w14:paraId="7CF91C5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C1-252544)</w:t>
      </w:r>
    </w:p>
    <w:p w14:paraId="7632FDD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C1-253528</w:t>
      </w:r>
      <w:r>
        <w:rPr>
          <w:color w:val="993300"/>
          <w:u w:val="single"/>
        </w:rPr>
        <w:t>.</w:t>
      </w:r>
    </w:p>
    <w:p w14:paraId="1D4C3A0D" w14:textId="02E7E01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5BA6457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InterDigital, Vodafone, Ericsson</w:t>
      </w:r>
    </w:p>
    <w:p w14:paraId="2CBBFFA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C1-252545)</w:t>
      </w:r>
    </w:p>
    <w:p w14:paraId="14F9EC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C1-253612</w:t>
      </w:r>
      <w:r>
        <w:rPr>
          <w:color w:val="993300"/>
          <w:u w:val="single"/>
        </w:rPr>
        <w:t>.</w:t>
      </w:r>
    </w:p>
    <w:p w14:paraId="4AE04232" w14:textId="5400F9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5E9C2F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CR-1285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5D23E9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C1-250065)</w:t>
      </w:r>
    </w:p>
    <w:p w14:paraId="36576C8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C1-253614</w:t>
      </w:r>
      <w:r>
        <w:rPr>
          <w:color w:val="993300"/>
          <w:u w:val="single"/>
        </w:rPr>
        <w:t>.</w:t>
      </w:r>
    </w:p>
    <w:p w14:paraId="0EEDC8D9" w14:textId="55A5984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RAT utilization control information</w:t>
      </w:r>
    </w:p>
    <w:p w14:paraId="0F5384D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B6E13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B2DE87" w14:textId="0B73D2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RAT utilization control information</w:t>
      </w:r>
    </w:p>
    <w:p w14:paraId="739E02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C474E0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DCA412" w14:textId="5A1AAA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EPS</w:t>
      </w:r>
    </w:p>
    <w:p w14:paraId="1C108A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0BFDD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C1-253616</w:t>
      </w:r>
      <w:r>
        <w:rPr>
          <w:color w:val="993300"/>
          <w:u w:val="single"/>
        </w:rPr>
        <w:t>.</w:t>
      </w:r>
    </w:p>
    <w:p w14:paraId="50108DC6" w14:textId="55DD695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5GS</w:t>
      </w:r>
    </w:p>
    <w:p w14:paraId="30C39F4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398187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C1-253617</w:t>
      </w:r>
      <w:r>
        <w:rPr>
          <w:color w:val="993300"/>
          <w:u w:val="single"/>
        </w:rPr>
        <w:t>.</w:t>
      </w:r>
    </w:p>
    <w:p w14:paraId="2BFFFD84" w14:textId="2D375A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type of access technology utilization control in detach procedure</w:t>
      </w:r>
    </w:p>
    <w:p w14:paraId="4D49262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868A0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4E8B29" w14:textId="6B9AC7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type of access technology utilization control in deregistration procedure</w:t>
      </w:r>
    </w:p>
    <w:p w14:paraId="0376E4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B9A19B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F41F01" w14:textId="1C6BEC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limitation on access technology utilization control only in 3GPP access</w:t>
      </w:r>
    </w:p>
    <w:p w14:paraId="1CEE863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5204C1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2F8260" w14:textId="04A6F12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corrections</w:t>
      </w:r>
    </w:p>
    <w:p w14:paraId="29AFB0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4D2BC9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C1-253615</w:t>
      </w:r>
      <w:r>
        <w:rPr>
          <w:color w:val="993300"/>
          <w:u w:val="single"/>
        </w:rPr>
        <w:t>.</w:t>
      </w:r>
    </w:p>
    <w:p w14:paraId="05234573" w14:textId="0EAADEC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terminology</w:t>
      </w:r>
    </w:p>
    <w:p w14:paraId="0A7ECC3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8243F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262EFA" w14:textId="156619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TA handling during RAT utilization control</w:t>
      </w:r>
    </w:p>
    <w:p w14:paraId="735103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CR-6903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23F51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C1-253618</w:t>
      </w:r>
      <w:r>
        <w:rPr>
          <w:color w:val="993300"/>
          <w:u w:val="single"/>
        </w:rPr>
        <w:t>.</w:t>
      </w:r>
    </w:p>
    <w:p w14:paraId="18A9AD3B" w14:textId="62D140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TA handling during RAT utilization control</w:t>
      </w:r>
    </w:p>
    <w:p w14:paraId="4D2EE58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CR-4408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AF941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C1-253619</w:t>
      </w:r>
      <w:r>
        <w:rPr>
          <w:color w:val="993300"/>
          <w:u w:val="single"/>
        </w:rPr>
        <w:t>.</w:t>
      </w:r>
    </w:p>
    <w:p w14:paraId="0C3705E9" w14:textId="3CDAE8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2G/3G handling in RAT utilization control</w:t>
      </w:r>
    </w:p>
    <w:p w14:paraId="14B57C3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79E5D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35BB36D" w14:textId="31CE9F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2G and 3G handling for RAT utilization control</w:t>
      </w:r>
    </w:p>
    <w:p w14:paraId="5FB979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94F6B3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E38D35" w14:textId="251EE34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that the PLMN with RAT restriction will be indicated as available for manual selection.</w:t>
      </w:r>
    </w:p>
    <w:p w14:paraId="6C891F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204512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058DBE" w14:textId="763C93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2G and 3G handling for RAT utilization control</w:t>
      </w:r>
    </w:p>
    <w:p w14:paraId="431DE9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C87C2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B0F7A5" w14:textId="6B79DD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4620280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F02DE6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C1-253620</w:t>
      </w:r>
      <w:r>
        <w:rPr>
          <w:color w:val="993300"/>
          <w:u w:val="single"/>
        </w:rPr>
        <w:t>.</w:t>
      </w:r>
    </w:p>
    <w:p w14:paraId="5D926CA6" w14:textId="4D65DA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registration</w:t>
      </w:r>
    </w:p>
    <w:p w14:paraId="642E7C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285621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C1-253622</w:t>
      </w:r>
      <w:r>
        <w:rPr>
          <w:color w:val="993300"/>
          <w:u w:val="single"/>
        </w:rPr>
        <w:t>.</w:t>
      </w:r>
    </w:p>
    <w:p w14:paraId="6D36D450" w14:textId="30DFE4C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UCU</w:t>
      </w:r>
    </w:p>
    <w:p w14:paraId="1D03F2E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4FD68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7749BCD" w14:textId="49F1458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deregi</w:t>
      </w:r>
    </w:p>
    <w:p w14:paraId="2FE8D1B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7794C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EE0CF3" w14:textId="1DDB81E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service request</w:t>
      </w:r>
    </w:p>
    <w:p w14:paraId="1AEFBA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F947F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29C1BC7" w14:textId="7AD2C6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AMF requirement in applying access technology utilization control</w:t>
      </w:r>
    </w:p>
    <w:p w14:paraId="1FE92A4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5A37D1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C1-253621</w:t>
      </w:r>
      <w:r>
        <w:rPr>
          <w:color w:val="993300"/>
          <w:u w:val="single"/>
        </w:rPr>
        <w:t>.</w:t>
      </w:r>
    </w:p>
    <w:p w14:paraId="4E63AD74" w14:textId="486543D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attach</w:t>
      </w:r>
    </w:p>
    <w:p w14:paraId="33C267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9E34E3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C1-253623</w:t>
      </w:r>
      <w:r>
        <w:rPr>
          <w:color w:val="993300"/>
          <w:u w:val="single"/>
        </w:rPr>
        <w:t>.</w:t>
      </w:r>
    </w:p>
    <w:p w14:paraId="1C4ED062" w14:textId="32EFBCD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detach</w:t>
      </w:r>
    </w:p>
    <w:p w14:paraId="0FB570A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FB6384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3A5CBB9" w14:textId="0FA95A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service request</w:t>
      </w:r>
    </w:p>
    <w:p w14:paraId="41B5DC4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FDA61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0A4EAE" w14:textId="71DD095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received access technology utilization control information based on UE configuration</w:t>
      </w:r>
    </w:p>
    <w:p w14:paraId="0CA307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B3E50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1D8ABE" w14:textId="44AAE5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received access technology utilization control information based on UE configuration</w:t>
      </w:r>
    </w:p>
    <w:p w14:paraId="4D9FE5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5B7E0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74F8934" w14:textId="4E50E6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configuration parameter for ECRATU</w:t>
      </w:r>
    </w:p>
    <w:p w14:paraId="6D16F5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AD0E63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C124D0B" w14:textId="41015A5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3F3B49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</w:t>
      </w:r>
    </w:p>
    <w:p w14:paraId="1F60281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C1-253043)</w:t>
      </w:r>
    </w:p>
    <w:p w14:paraId="58B0D4B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C1-253613</w:t>
      </w:r>
      <w:r>
        <w:rPr>
          <w:color w:val="993300"/>
          <w:u w:val="single"/>
        </w:rPr>
        <w:t>.</w:t>
      </w:r>
    </w:p>
    <w:p w14:paraId="11E03D6B" w14:textId="5F1A1D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82364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InterDigital, Vodafone, Ericsson</w:t>
      </w:r>
    </w:p>
    <w:p w14:paraId="279ABFF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C1-253044)</w:t>
      </w:r>
    </w:p>
    <w:p w14:paraId="65D2DC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A1BB80" w14:textId="651C534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7F68E70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CR-1285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668246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C1-253052)</w:t>
      </w:r>
    </w:p>
    <w:p w14:paraId="0265DB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4102E8" w14:textId="3E7F0F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EPS</w:t>
      </w:r>
    </w:p>
    <w:p w14:paraId="5BAD79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AF7FDE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C1-253282)</w:t>
      </w:r>
    </w:p>
    <w:p w14:paraId="0C9CEAF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C1-253761</w:t>
      </w:r>
      <w:r>
        <w:rPr>
          <w:color w:val="993300"/>
          <w:u w:val="single"/>
        </w:rPr>
        <w:t>.</w:t>
      </w:r>
    </w:p>
    <w:p w14:paraId="39C4123C" w14:textId="021229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EPS</w:t>
      </w:r>
    </w:p>
    <w:p w14:paraId="058C410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InterDigital</w:t>
      </w:r>
    </w:p>
    <w:p w14:paraId="7C99FBC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C1-253616)</w:t>
      </w:r>
    </w:p>
    <w:p w14:paraId="353EC50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C1-254091</w:t>
      </w:r>
      <w:r>
        <w:rPr>
          <w:color w:val="993300"/>
          <w:u w:val="single"/>
        </w:rPr>
        <w:t>.</w:t>
      </w:r>
    </w:p>
    <w:p w14:paraId="08B3C63C" w14:textId="5D595DD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EPS</w:t>
      </w:r>
    </w:p>
    <w:p w14:paraId="7A7190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F0B38C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C1-253761)</w:t>
      </w:r>
    </w:p>
    <w:p w14:paraId="1FE5A1E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EDAB3F" w14:textId="1452A3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5GS</w:t>
      </w:r>
    </w:p>
    <w:p w14:paraId="09EB645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35D593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C1-253283)</w:t>
      </w:r>
    </w:p>
    <w:p w14:paraId="3C2584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C1-253762</w:t>
      </w:r>
      <w:r>
        <w:rPr>
          <w:color w:val="993300"/>
          <w:u w:val="single"/>
        </w:rPr>
        <w:t>.</w:t>
      </w:r>
    </w:p>
    <w:p w14:paraId="6B89CFFC" w14:textId="129AF0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5GS</w:t>
      </w:r>
    </w:p>
    <w:p w14:paraId="5C922D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InterDigital</w:t>
      </w:r>
    </w:p>
    <w:p w14:paraId="524B4EF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C1-253617)</w:t>
      </w:r>
    </w:p>
    <w:p w14:paraId="6F5A4A6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C1-254092</w:t>
      </w:r>
      <w:r>
        <w:rPr>
          <w:color w:val="993300"/>
          <w:u w:val="single"/>
        </w:rPr>
        <w:t>.</w:t>
      </w:r>
    </w:p>
    <w:p w14:paraId="62A87405" w14:textId="0ABCFB4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5GS</w:t>
      </w:r>
    </w:p>
    <w:p w14:paraId="211DE7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CR-6893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1E914C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C1-253762)</w:t>
      </w:r>
    </w:p>
    <w:p w14:paraId="6AD292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FAC9A1" w14:textId="798229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corrections</w:t>
      </w:r>
    </w:p>
    <w:p w14:paraId="599F9E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CR-6901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1C90369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C1-253334)</w:t>
      </w:r>
    </w:p>
    <w:p w14:paraId="3C6097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E91144" w14:textId="5B0E6D8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TA handling during RAT utilization control</w:t>
      </w:r>
    </w:p>
    <w:p w14:paraId="1EDE787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CR-6903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21CDB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C1-253340)</w:t>
      </w:r>
    </w:p>
    <w:p w14:paraId="2FA6294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15D2DF" w14:textId="17680C8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TA handling during RAT utilization control</w:t>
      </w:r>
    </w:p>
    <w:p w14:paraId="7C51E87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2D823D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C1-253341)</w:t>
      </w:r>
    </w:p>
    <w:p w14:paraId="6CCF99F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E635FE" w14:textId="524A2BB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6BC1C7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Vodafone, InterDigital</w:t>
      </w:r>
    </w:p>
    <w:p w14:paraId="1FE8495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C1-253433)</w:t>
      </w:r>
    </w:p>
    <w:p w14:paraId="3EE034C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C1-254084</w:t>
      </w:r>
      <w:r>
        <w:rPr>
          <w:color w:val="993300"/>
          <w:u w:val="single"/>
        </w:rPr>
        <w:t>.</w:t>
      </w:r>
    </w:p>
    <w:p w14:paraId="12794D5E" w14:textId="7D261C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6F1309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FFB72C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C1-253620)</w:t>
      </w:r>
    </w:p>
    <w:p w14:paraId="3619499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74FAF7" w14:textId="243094E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registration</w:t>
      </w:r>
    </w:p>
    <w:p w14:paraId="71FC7F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4CFD38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C1-253434)</w:t>
      </w:r>
    </w:p>
    <w:p w14:paraId="738B71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47A223" w14:textId="3EB541E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AMF requirement in applying access technology utilization control</w:t>
      </w:r>
    </w:p>
    <w:p w14:paraId="36FE10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Vodafone, InterDigital</w:t>
      </w:r>
    </w:p>
    <w:p w14:paraId="7385BA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C1-253438)</w:t>
      </w:r>
    </w:p>
    <w:p w14:paraId="54E38B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C1-254085</w:t>
      </w:r>
      <w:r>
        <w:rPr>
          <w:color w:val="993300"/>
          <w:u w:val="single"/>
        </w:rPr>
        <w:t>.</w:t>
      </w:r>
    </w:p>
    <w:p w14:paraId="1769F998" w14:textId="087134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AMF requirement in applying access technology utilization control</w:t>
      </w:r>
    </w:p>
    <w:p w14:paraId="6BF6F5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5F0887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C1-253621)</w:t>
      </w:r>
    </w:p>
    <w:p w14:paraId="46510D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E12A8E" w14:textId="2E30BB28" w:rsidR="00297EAF" w:rsidRDefault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attach</w:t>
      </w:r>
    </w:p>
    <w:p w14:paraId="7436907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E616FF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C1-253439)</w:t>
      </w:r>
    </w:p>
    <w:p w14:paraId="5001CDE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E97CD3A" w14:textId="77E1A04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7FF65B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China Mobile, InterDigital</w:t>
      </w:r>
    </w:p>
    <w:p w14:paraId="227D8F5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C1-253528)</w:t>
      </w:r>
    </w:p>
    <w:p w14:paraId="02698D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759FFF" w14:textId="77777777" w:rsidR="006E7AF6" w:rsidRDefault="006E7AF6" w:rsidP="006E7AF6">
      <w:pPr>
        <w:pStyle w:val="Heading3"/>
      </w:pPr>
      <w:bookmarkStart w:id="197" w:name="_Toc204680779"/>
      <w:r>
        <w:t>19.16</w:t>
      </w:r>
      <w:r>
        <w:tab/>
        <w:t>enhMCLoc</w:t>
      </w:r>
      <w:bookmarkEnd w:id="197"/>
    </w:p>
    <w:p w14:paraId="14E0CE06" w14:textId="69F436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Large scale deployment issues for LMS and proposed solution.</w:t>
      </w:r>
    </w:p>
    <w:p w14:paraId="315A67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00C10E7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057BCE" w14:textId="0B42DA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LMS services reorganization Clause 6</w:t>
      </w:r>
    </w:p>
    <w:p w14:paraId="1E7FB66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00EF43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C1-253773</w:t>
      </w:r>
      <w:r>
        <w:rPr>
          <w:color w:val="993300"/>
          <w:u w:val="single"/>
        </w:rPr>
        <w:t>.</w:t>
      </w:r>
    </w:p>
    <w:p w14:paraId="62BFD185" w14:textId="114C29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LMS services reorganization Clause 7</w:t>
      </w:r>
    </w:p>
    <w:p w14:paraId="25A7F92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34F7D7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C1-253774</w:t>
      </w:r>
      <w:r>
        <w:rPr>
          <w:color w:val="993300"/>
          <w:u w:val="single"/>
        </w:rPr>
        <w:t>.</w:t>
      </w:r>
    </w:p>
    <w:p w14:paraId="6AF2B92E" w14:textId="20D13A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LMS services reorganization Annex A</w:t>
      </w:r>
    </w:p>
    <w:p w14:paraId="7B995A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58AB8A0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C1-253775</w:t>
      </w:r>
      <w:r>
        <w:rPr>
          <w:color w:val="993300"/>
          <w:u w:val="single"/>
        </w:rPr>
        <w:t>.</w:t>
      </w:r>
    </w:p>
    <w:p w14:paraId="6CFCEB70" w14:textId="42D3169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LMS authorizations</w:t>
      </w:r>
    </w:p>
    <w:p w14:paraId="2C4533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2529B3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30D95E" w14:textId="1C6715A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LMC in network entities</w:t>
      </w:r>
    </w:p>
    <w:p w14:paraId="08D0ACD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19446D5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31F29EE" w14:textId="77777777" w:rsidR="006E7AF6" w:rsidRDefault="006E7AF6" w:rsidP="006E7AF6">
      <w:r>
        <w:t>Access and security aspects related to access the LMS from other network entities (e.g. IWF, MC service server, LMS)</w:t>
      </w:r>
    </w:p>
    <w:p w14:paraId="19F879A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C1-253776</w:t>
      </w:r>
      <w:r>
        <w:rPr>
          <w:color w:val="993300"/>
          <w:u w:val="single"/>
        </w:rPr>
        <w:t>.</w:t>
      </w:r>
    </w:p>
    <w:p w14:paraId="7CD44D42" w14:textId="0BE5F6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HTTP/2 support in identity management specification</w:t>
      </w:r>
    </w:p>
    <w:p w14:paraId="0CFD42C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24.482 v18.0.1</w:t>
      </w:r>
      <w:r>
        <w:rPr>
          <w:i/>
        </w:rPr>
        <w:tab/>
        <w:t xml:space="preserve">  CR-0021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958B05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896D091" w14:textId="77777777" w:rsidR="006E7AF6" w:rsidRDefault="006E7AF6" w:rsidP="006E7AF6">
      <w:r>
        <w:t>Introduction of HTTP/2 in the specification</w:t>
      </w:r>
    </w:p>
    <w:p w14:paraId="1C3AD1C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232AB5" w14:textId="3B9F7E8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cleanup</w:t>
      </w:r>
    </w:p>
    <w:p w14:paraId="327E0FF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B5743E7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DE936B7" w14:textId="77777777" w:rsidR="006E7AF6" w:rsidRDefault="006E7AF6" w:rsidP="006E7AF6">
      <w:r>
        <w:t>cleanup pCR to remove template clauses</w:t>
      </w:r>
    </w:p>
    <w:p w14:paraId="3118ECC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F25683" w14:textId="758925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obsolete RFC4122</w:t>
      </w:r>
    </w:p>
    <w:p w14:paraId="5B23E8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0C4EEB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4F8D01" w14:textId="77777777" w:rsidR="006E7AF6" w:rsidRDefault="006E7AF6" w:rsidP="006E7AF6">
      <w:r>
        <w:t>Change a reference due to obsolete RFC4122</w:t>
      </w:r>
    </w:p>
    <w:p w14:paraId="4DD45B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8E5F9C" w14:textId="0F8EF1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Enhancements for Subscription APIs</w:t>
      </w:r>
    </w:p>
    <w:p w14:paraId="3566E73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38FF100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5612A66" w14:textId="77777777" w:rsidR="006E7AF6" w:rsidRDefault="006E7AF6" w:rsidP="006E7AF6">
      <w:r>
        <w:t>The pCR propose to add the procedures and necessary API changes for subscription of location information functionality defined in stage-2 in 3GPP TS 23.280.</w:t>
      </w:r>
    </w:p>
    <w:p w14:paraId="6B6588A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C1-253777</w:t>
      </w:r>
      <w:r>
        <w:rPr>
          <w:color w:val="993300"/>
          <w:u w:val="single"/>
        </w:rPr>
        <w:t>.</w:t>
      </w:r>
    </w:p>
    <w:p w14:paraId="1B3AE518" w14:textId="3D07A31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Additional attributes in LMS Registration</w:t>
      </w:r>
    </w:p>
    <w:p w14:paraId="745CFDA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BFA287A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93A1BF" w14:textId="77777777" w:rsidR="006E7AF6" w:rsidRDefault="006E7AF6" w:rsidP="006E7AF6">
      <w:r>
        <w:t>Proposal to add additional identities of the MC UE and subscription in the registration API</w:t>
      </w:r>
    </w:p>
    <w:p w14:paraId="2407AB4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FCC65D" w14:textId="7FD4A4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 user configuration data</w:t>
      </w:r>
    </w:p>
    <w:p w14:paraId="1C56AE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0A052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C1-251682)</w:t>
      </w:r>
    </w:p>
    <w:p w14:paraId="5DFF700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C1EF0F5" w14:textId="77777777" w:rsidR="006E7AF6" w:rsidRDefault="006E7AF6" w:rsidP="006E7AF6">
      <w:r>
        <w:t>A new location user profile configuration data document is added to the CMS</w:t>
      </w:r>
    </w:p>
    <w:p w14:paraId="10893B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8F514B" w14:textId="40CD3F6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workplan</w:t>
      </w:r>
    </w:p>
    <w:p w14:paraId="441A7C6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Presentation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065146C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E29F53" w14:textId="77777777" w:rsidR="006E7AF6" w:rsidRDefault="006E7AF6" w:rsidP="006E7AF6">
      <w:r>
        <w:t>enhMCLoc workplan</w:t>
      </w:r>
    </w:p>
    <w:p w14:paraId="0A780B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ADAADC" w14:textId="42F311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SIP/HTTP/NAT handling discussion paper</w:t>
      </w:r>
    </w:p>
    <w:p w14:paraId="27E8D6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1EBB95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3582916" w14:textId="77777777" w:rsidR="006E7AF6" w:rsidRDefault="006E7AF6" w:rsidP="006E7AF6">
      <w:r>
        <w:t>Discussion paper of using HTTP for request from LMS to LMC as alternative to SIP. NAT traversal handling. Alternative protocols.</w:t>
      </w:r>
    </w:p>
    <w:p w14:paraId="0BB5322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097ED7" w14:textId="1265AD9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LMS services reorganization Clause 6</w:t>
      </w:r>
    </w:p>
    <w:p w14:paraId="21D5F4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4EED285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C1-253121)</w:t>
      </w:r>
    </w:p>
    <w:p w14:paraId="7E886B2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16940D" w14:textId="25BEFF9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LMS services reorganization Clause 7</w:t>
      </w:r>
    </w:p>
    <w:p w14:paraId="235849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0320CB4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C1-253122)</w:t>
      </w:r>
    </w:p>
    <w:p w14:paraId="09A9ED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7250DBA" w14:textId="795638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LMS services reorganization Annex A</w:t>
      </w:r>
    </w:p>
    <w:p w14:paraId="5D8D6F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0F94DA7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C1-253123)</w:t>
      </w:r>
    </w:p>
    <w:p w14:paraId="534871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211854F" w14:textId="0464D7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LMC in network entities</w:t>
      </w:r>
    </w:p>
    <w:p w14:paraId="368D4C5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EB8357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C1-253156)</w:t>
      </w:r>
    </w:p>
    <w:p w14:paraId="242A80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D3C9A5" w14:textId="026BC6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Enhancements for Subscription APIs</w:t>
      </w:r>
    </w:p>
    <w:p w14:paraId="586BE1C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88D63D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C1-253160)</w:t>
      </w:r>
    </w:p>
    <w:p w14:paraId="2AA267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7407A3" w14:textId="77777777" w:rsidR="006E7AF6" w:rsidRDefault="006E7AF6" w:rsidP="006E7AF6">
      <w:pPr>
        <w:pStyle w:val="Heading3"/>
      </w:pPr>
      <w:bookmarkStart w:id="198" w:name="_Toc204680780"/>
      <w:r>
        <w:t>19.17</w:t>
      </w:r>
      <w:r>
        <w:tab/>
        <w:t>5GProtoc19</w:t>
      </w:r>
      <w:bookmarkEnd w:id="198"/>
    </w:p>
    <w:p w14:paraId="33371404" w14:textId="56C4DEA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Background Traffic Condition for Delay Tolerant Access Category</w:t>
      </w:r>
    </w:p>
    <w:p w14:paraId="23E2E3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CR-6862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SK Telecom, LG Electronics, LG Uplus, China Unicom</w:t>
      </w:r>
    </w:p>
    <w:p w14:paraId="1A86337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C1-253693</w:t>
      </w:r>
      <w:r>
        <w:rPr>
          <w:color w:val="993300"/>
          <w:u w:val="single"/>
        </w:rPr>
        <w:t>.</w:t>
      </w:r>
    </w:p>
    <w:p w14:paraId="3BE9C42E" w14:textId="07092BD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Additional Background Traffic Condition for Delay Tolerant Access Category</w:t>
      </w:r>
    </w:p>
    <w:p w14:paraId="0B7449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SK Telecom, LG Electronics, LG Uplus, China Unicom, vivo, Huawei, HiSilicon</w:t>
      </w:r>
    </w:p>
    <w:p w14:paraId="17F912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C917DB" w14:textId="537049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Access Category for Background Traffic</w:t>
      </w:r>
    </w:p>
    <w:p w14:paraId="0405B46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SK Telecom, LG Electronics, LG Uplus, China Unicom, vivo, Huawei, HiSilicon</w:t>
      </w:r>
    </w:p>
    <w:p w14:paraId="6B0253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D61BCF" w14:textId="6EBBBB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2BC471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Lenovo</w:t>
      </w:r>
    </w:p>
    <w:p w14:paraId="5C385F8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C1-252248)</w:t>
      </w:r>
    </w:p>
    <w:p w14:paraId="6332A45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C1-253696</w:t>
      </w:r>
      <w:r>
        <w:rPr>
          <w:color w:val="993300"/>
          <w:u w:val="single"/>
        </w:rPr>
        <w:t>.</w:t>
      </w:r>
    </w:p>
    <w:p w14:paraId="45CF71B5" w14:textId="797393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DREI capability indication</w:t>
      </w:r>
    </w:p>
    <w:p w14:paraId="6CED4D1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75511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C380C1" w14:textId="6B8A1E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5F4A550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86531B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C1-252226)</w:t>
      </w:r>
    </w:p>
    <w:p w14:paraId="62123C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C1-253697</w:t>
      </w:r>
      <w:r>
        <w:rPr>
          <w:color w:val="993300"/>
          <w:u w:val="single"/>
        </w:rPr>
        <w:t>.</w:t>
      </w:r>
    </w:p>
    <w:p w14:paraId="43B5AFE4" w14:textId="3EFEEC3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 IETF RFC4122 and RFC7049</w:t>
      </w:r>
    </w:p>
    <w:p w14:paraId="5FAE092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24.250 v18.0.0</w:t>
      </w:r>
      <w:r>
        <w:rPr>
          <w:i/>
        </w:rPr>
        <w:tab/>
        <w:t xml:space="preserve">  CR-0027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52763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6B1FB" w14:textId="2483B6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Added UE behavior when MRU is ongoing and an ESFB request is pending</w:t>
      </w:r>
    </w:p>
    <w:p w14:paraId="028E98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0D9D24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C1-253698</w:t>
      </w:r>
      <w:r>
        <w:rPr>
          <w:color w:val="993300"/>
          <w:u w:val="single"/>
        </w:rPr>
        <w:t>.</w:t>
      </w:r>
    </w:p>
    <w:p w14:paraId="0D60EE6A" w14:textId="4324095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NW handling of positioning capabilities</w:t>
      </w:r>
    </w:p>
    <w:p w14:paraId="671A32E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4816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C1-253699</w:t>
      </w:r>
      <w:r>
        <w:rPr>
          <w:color w:val="993300"/>
          <w:u w:val="single"/>
        </w:rPr>
        <w:t>.</w:t>
      </w:r>
    </w:p>
    <w:p w14:paraId="573DEB85" w14:textId="0C3EC29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UAS</w:t>
      </w:r>
    </w:p>
    <w:p w14:paraId="7B4A9E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3FCCF6E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C1-253700</w:t>
      </w:r>
      <w:r>
        <w:rPr>
          <w:color w:val="993300"/>
          <w:u w:val="single"/>
        </w:rPr>
        <w:t>.</w:t>
      </w:r>
    </w:p>
    <w:p w14:paraId="4AD7DC3A" w14:textId="0365200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the term regarding end of unavailability period report</w:t>
      </w:r>
    </w:p>
    <w:p w14:paraId="73E2F3A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6508B72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C1-253701</w:t>
      </w:r>
      <w:r>
        <w:rPr>
          <w:color w:val="993300"/>
          <w:u w:val="single"/>
        </w:rPr>
        <w:t>.</w:t>
      </w:r>
    </w:p>
    <w:p w14:paraId="20FBF6F4" w14:textId="65ABABA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indication support of multiple LCS secured user plane connections</w:t>
      </w:r>
    </w:p>
    <w:p w14:paraId="1E24E9D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6972F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C1-253671</w:t>
      </w:r>
      <w:r>
        <w:rPr>
          <w:color w:val="993300"/>
          <w:u w:val="single"/>
        </w:rPr>
        <w:t>.</w:t>
      </w:r>
    </w:p>
    <w:p w14:paraId="40B46729" w14:textId="2497D90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allowed NSSAI after de-registration with cause #62</w:t>
      </w:r>
    </w:p>
    <w:p w14:paraId="2D9F03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ABB10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C1-253715</w:t>
      </w:r>
      <w:r>
        <w:rPr>
          <w:color w:val="993300"/>
          <w:u w:val="single"/>
        </w:rPr>
        <w:t>.</w:t>
      </w:r>
    </w:p>
    <w:p w14:paraId="3434B26F" w14:textId="3983EF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standard value for S-NSSAI applicable to equivalent PLMNs</w:t>
      </w:r>
    </w:p>
    <w:p w14:paraId="3E19BC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5F5A65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58428F" w14:textId="123CB2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definition of camped PLMN</w:t>
      </w:r>
    </w:p>
    <w:p w14:paraId="065E37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A4C7CE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DAF4A8" w14:textId="0855B6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emergency restriction for WUS assistance in 5GS</w:t>
      </w:r>
    </w:p>
    <w:p w14:paraId="5FA37B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63723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F562B00" w14:textId="096168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emergency restriction for WUS assistance in EPS</w:t>
      </w:r>
    </w:p>
    <w:p w14:paraId="2F65BE3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DF3E29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C5BB2AD" w14:textId="330B542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service reject</w:t>
      </w:r>
    </w:p>
    <w:p w14:paraId="77BC7CC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CR-6899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512D1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C1-253702</w:t>
      </w:r>
      <w:r>
        <w:rPr>
          <w:color w:val="993300"/>
          <w:u w:val="single"/>
        </w:rPr>
        <w:t>.</w:t>
      </w:r>
    </w:p>
    <w:p w14:paraId="6AB8B8B6" w14:textId="21C138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T3525 handling on access change</w:t>
      </w:r>
    </w:p>
    <w:p w14:paraId="017C5C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A50C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C1-253704</w:t>
      </w:r>
      <w:r>
        <w:rPr>
          <w:color w:val="993300"/>
          <w:u w:val="single"/>
        </w:rPr>
        <w:t>.</w:t>
      </w:r>
    </w:p>
    <w:p w14:paraId="40BB3269" w14:textId="0CA9F4D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Requested NSSAI includeds S-NSSAI from partially allowed NSSAI</w:t>
      </w:r>
    </w:p>
    <w:p w14:paraId="26FF72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DECF83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C1-253705</w:t>
      </w:r>
      <w:r>
        <w:rPr>
          <w:color w:val="993300"/>
          <w:u w:val="single"/>
        </w:rPr>
        <w:t>.</w:t>
      </w:r>
    </w:p>
    <w:p w14:paraId="470C080F" w14:textId="789814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LP-WUSPS paging subgroup ID values</w:t>
      </w:r>
    </w:p>
    <w:p w14:paraId="0E7859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87BA4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F123FF" w14:textId="63827A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to WUS, PEIPS and LP-WUSPS assistance information</w:t>
      </w:r>
    </w:p>
    <w:p w14:paraId="418391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DED7F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2EF907" w14:textId="1CB6FF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to be removed is the only S-NSSAI in the configured NSSAI, allowed NSSAI and partially allowed NSSAI</w:t>
      </w:r>
    </w:p>
    <w:p w14:paraId="6971F5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42FA44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C1-253706</w:t>
      </w:r>
      <w:r>
        <w:rPr>
          <w:color w:val="993300"/>
          <w:u w:val="single"/>
        </w:rPr>
        <w:t>.</w:t>
      </w:r>
    </w:p>
    <w:p w14:paraId="20A817E4" w14:textId="3C0E33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Name correction for Disaster roaming information update data</w:t>
      </w:r>
    </w:p>
    <w:p w14:paraId="2F394AE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CR-6911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414F04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DAFC5AD" w14:textId="08A410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1E5FF9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CR-6735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93933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C1-250809)</w:t>
      </w:r>
    </w:p>
    <w:p w14:paraId="48B11AC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C1-253707</w:t>
      </w:r>
      <w:r>
        <w:rPr>
          <w:color w:val="993300"/>
          <w:u w:val="single"/>
        </w:rPr>
        <w:t>.</w:t>
      </w:r>
    </w:p>
    <w:p w14:paraId="7CD8DF6A" w14:textId="6CFCAB3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14:paraId="489E62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05CF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17E420" w14:textId="5CF90C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5GS timers for CIoT upon congestion control being resolved</w:t>
      </w:r>
    </w:p>
    <w:p w14:paraId="65E339B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DFF0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C1-250616)</w:t>
      </w:r>
    </w:p>
    <w:p w14:paraId="192D95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C1-253708</w:t>
      </w:r>
      <w:r>
        <w:rPr>
          <w:color w:val="993300"/>
          <w:u w:val="single"/>
        </w:rPr>
        <w:t>.</w:t>
      </w:r>
    </w:p>
    <w:p w14:paraId="166FF809" w14:textId="172BE9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PEIPS when an Emergency PDU session is established</w:t>
      </w:r>
    </w:p>
    <w:p w14:paraId="3FD8835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6D31C2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C1-253735</w:t>
      </w:r>
      <w:r>
        <w:rPr>
          <w:color w:val="993300"/>
          <w:u w:val="single"/>
        </w:rPr>
        <w:t>.</w:t>
      </w:r>
    </w:p>
    <w:p w14:paraId="180F0E8B" w14:textId="7D5432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PEIPS and emergency</w:t>
      </w:r>
    </w:p>
    <w:p w14:paraId="642AB7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D7F2F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C1-252227)</w:t>
      </w:r>
    </w:p>
    <w:p w14:paraId="5E4B4F9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C1-253709</w:t>
      </w:r>
      <w:r>
        <w:rPr>
          <w:color w:val="993300"/>
          <w:u w:val="single"/>
        </w:rPr>
        <w:t>.</w:t>
      </w:r>
    </w:p>
    <w:p w14:paraId="322ED02A" w14:textId="68DE48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backward compatability issue for using PEIPS during emergency PDU session.</w:t>
      </w:r>
    </w:p>
    <w:p w14:paraId="673E4B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384F89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F4FA59" w14:textId="250EBE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75B04B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B2B2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BBD78D" w14:textId="63399A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satellite NG-RAN capability</w:t>
      </w:r>
    </w:p>
    <w:p w14:paraId="2586A66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89EF51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C1-253710</w:t>
      </w:r>
      <w:r>
        <w:rPr>
          <w:color w:val="993300"/>
          <w:u w:val="single"/>
        </w:rPr>
        <w:t>.</w:t>
      </w:r>
    </w:p>
    <w:p w14:paraId="120D0814" w14:textId="47C68B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Exemptions where service area restriction applies</w:t>
      </w:r>
    </w:p>
    <w:p w14:paraId="2D9EDF6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90607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C1-253711</w:t>
      </w:r>
      <w:r>
        <w:rPr>
          <w:color w:val="993300"/>
          <w:u w:val="single"/>
        </w:rPr>
        <w:t>.</w:t>
      </w:r>
    </w:p>
    <w:p w14:paraId="52F2910C" w14:textId="21053F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 exception reporting while T3447 or T3346 running</w:t>
      </w:r>
    </w:p>
    <w:p w14:paraId="69ACAE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A79554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C1-253736</w:t>
      </w:r>
      <w:r>
        <w:rPr>
          <w:color w:val="993300"/>
          <w:u w:val="single"/>
        </w:rPr>
        <w:t>.</w:t>
      </w:r>
    </w:p>
    <w:p w14:paraId="43BA8731" w14:textId="3C9E18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Unexpected MM cause for CIOT user data container</w:t>
      </w:r>
    </w:p>
    <w:p w14:paraId="57E7BFC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5AB08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C1-253712</w:t>
      </w:r>
      <w:r>
        <w:rPr>
          <w:color w:val="993300"/>
          <w:u w:val="single"/>
        </w:rPr>
        <w:t>.</w:t>
      </w:r>
    </w:p>
    <w:p w14:paraId="4743F4BF" w14:textId="66E782D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when UE in 5GMM-CONNECTED mode with RRC inactive indication</w:t>
      </w:r>
    </w:p>
    <w:p w14:paraId="5D65F84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45F804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C1-253713</w:t>
      </w:r>
      <w:r>
        <w:rPr>
          <w:color w:val="993300"/>
          <w:u w:val="single"/>
        </w:rPr>
        <w:t>.</w:t>
      </w:r>
    </w:p>
    <w:p w14:paraId="394650B1" w14:textId="679EF5E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Background Traffic Condition for Delay Tolerant Access Category</w:t>
      </w:r>
    </w:p>
    <w:p w14:paraId="5D2D503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CR-6862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SK Telecom, LG Electronics, LG Uplus, China Unicom</w:t>
      </w:r>
    </w:p>
    <w:p w14:paraId="62087C4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C1-253009)</w:t>
      </w:r>
    </w:p>
    <w:p w14:paraId="0F80532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383066" w14:textId="02FD2A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3D5E30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Lenovo</w:t>
      </w:r>
    </w:p>
    <w:p w14:paraId="6BA072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C1-253047)</w:t>
      </w:r>
    </w:p>
    <w:p w14:paraId="40AA8B5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C36E81" w14:textId="0E69D56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519B78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FF4D2D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C1-253072)</w:t>
      </w:r>
    </w:p>
    <w:p w14:paraId="45B9819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C1-253758</w:t>
      </w:r>
      <w:r>
        <w:rPr>
          <w:color w:val="993300"/>
          <w:u w:val="single"/>
        </w:rPr>
        <w:t>.</w:t>
      </w:r>
    </w:p>
    <w:p w14:paraId="18444011" w14:textId="178F30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3766101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C58BE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C1-253697)</w:t>
      </w:r>
    </w:p>
    <w:p w14:paraId="223718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888E0F" w14:textId="51F2F97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Added UE behavior when MRU is ongoing and an ESFB request is pending</w:t>
      </w:r>
    </w:p>
    <w:p w14:paraId="2018315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6366BC0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C1-253144)</w:t>
      </w:r>
    </w:p>
    <w:p w14:paraId="687DDCB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C1-254098</w:t>
      </w:r>
      <w:r>
        <w:rPr>
          <w:color w:val="993300"/>
          <w:u w:val="single"/>
        </w:rPr>
        <w:t>.</w:t>
      </w:r>
    </w:p>
    <w:p w14:paraId="7E37D85A" w14:textId="6873CE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Added UE behavior when MRU is ongoing and an ESFB request is pending</w:t>
      </w:r>
    </w:p>
    <w:p w14:paraId="2550600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40003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C1-253698)</w:t>
      </w:r>
    </w:p>
    <w:p w14:paraId="48C506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BE77CB6" w14:textId="239E9AD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NW handling of positioning capabilities</w:t>
      </w:r>
    </w:p>
    <w:p w14:paraId="6F22273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67C113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C1-253237)</w:t>
      </w:r>
    </w:p>
    <w:p w14:paraId="0CA7414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CA4C19" w14:textId="771DCA5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UAS</w:t>
      </w:r>
    </w:p>
    <w:p w14:paraId="0C922F0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CR-6884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5091375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C1-253265)</w:t>
      </w:r>
    </w:p>
    <w:p w14:paraId="126EBC7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BB68E6" w14:textId="69A01F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the term regarding end of unavailability period report</w:t>
      </w:r>
    </w:p>
    <w:p w14:paraId="57D387E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60F1913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C1-253266)</w:t>
      </w:r>
    </w:p>
    <w:p w14:paraId="43AB7CC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E01E36" w14:textId="1CAA48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indication support of multiple LCS secured user plane connections</w:t>
      </w:r>
    </w:p>
    <w:p w14:paraId="514A37F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7DD91E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C1-253274)</w:t>
      </w:r>
    </w:p>
    <w:p w14:paraId="385374C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C1-253726</w:t>
      </w:r>
      <w:r>
        <w:rPr>
          <w:color w:val="993300"/>
          <w:u w:val="single"/>
        </w:rPr>
        <w:t>.</w:t>
      </w:r>
    </w:p>
    <w:p w14:paraId="427085C2" w14:textId="373DC0B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indication support of multiple LCS secured user plane connections</w:t>
      </w:r>
    </w:p>
    <w:p w14:paraId="1F1867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40912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C1-253671)</w:t>
      </w:r>
    </w:p>
    <w:p w14:paraId="0338D9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C1-253742</w:t>
      </w:r>
      <w:r>
        <w:rPr>
          <w:color w:val="993300"/>
          <w:u w:val="single"/>
        </w:rPr>
        <w:t>.</w:t>
      </w:r>
    </w:p>
    <w:p w14:paraId="7EFFB146" w14:textId="09F091A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allowed NSSAI after de-registration with cause #62</w:t>
      </w:r>
    </w:p>
    <w:p w14:paraId="550EA0D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9D516A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C1-253278)</w:t>
      </w:r>
    </w:p>
    <w:p w14:paraId="565B3A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0A3AC4" w14:textId="163199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service reject</w:t>
      </w:r>
    </w:p>
    <w:p w14:paraId="3336A3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04D288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C1-253299)</w:t>
      </w:r>
    </w:p>
    <w:p w14:paraId="6E910B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A18977" w14:textId="04BF319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T3525 handling on access change</w:t>
      </w:r>
    </w:p>
    <w:p w14:paraId="4BC8E80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DCAFC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C1-253336)</w:t>
      </w:r>
    </w:p>
    <w:p w14:paraId="43405F6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2403D9" w14:textId="6685D7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Requested NSSAI includeds S-NSSAI from partially allowed NSSAI</w:t>
      </w:r>
    </w:p>
    <w:p w14:paraId="42A59F7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44A6CC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C1-253355)</w:t>
      </w:r>
    </w:p>
    <w:p w14:paraId="43A54DD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BBC91C" w14:textId="19C2E66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to be removed is the only S-NSSAI in the configured NSSAI, allowed NSSAI or partially allowed NSSAI</w:t>
      </w:r>
    </w:p>
    <w:p w14:paraId="686DA1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262FB0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C1-253368)</w:t>
      </w:r>
    </w:p>
    <w:p w14:paraId="168D2F3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C1-254093</w:t>
      </w:r>
      <w:r>
        <w:rPr>
          <w:color w:val="993300"/>
          <w:u w:val="single"/>
        </w:rPr>
        <w:t>.</w:t>
      </w:r>
    </w:p>
    <w:p w14:paraId="47F1DA8B" w14:textId="3A4D5C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to be removed is the only S-NSSAI in the configured NSSAI, allowed NSSAI and partially allowed NSSAI</w:t>
      </w:r>
    </w:p>
    <w:p w14:paraId="6618741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D6197C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C1-253706)</w:t>
      </w:r>
    </w:p>
    <w:p w14:paraId="69C44B4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1B86F0" w14:textId="689764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5CF3D13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CR-6735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A6FBA0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C1-253375)</w:t>
      </w:r>
    </w:p>
    <w:p w14:paraId="7083BE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4652D" w14:textId="6CB296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5GS timers for CIoT upon congestion control being resolved</w:t>
      </w:r>
    </w:p>
    <w:p w14:paraId="77A9120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B91ED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C1-253410)</w:t>
      </w:r>
    </w:p>
    <w:p w14:paraId="6F32A4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DD3D63" w14:textId="047D76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PEIPS when an Emergency PDU session is established</w:t>
      </w:r>
    </w:p>
    <w:p w14:paraId="4F9451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6299688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C1-253416)</w:t>
      </w:r>
    </w:p>
    <w:p w14:paraId="5061126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F465D46" w14:textId="74FAD98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PEIPS and emergency</w:t>
      </w:r>
    </w:p>
    <w:p w14:paraId="447736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0CDD1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C1-253418)</w:t>
      </w:r>
    </w:p>
    <w:p w14:paraId="11D1553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DDF2451" w14:textId="06344F4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satellite NG-RAN capability</w:t>
      </w:r>
    </w:p>
    <w:p w14:paraId="7292B6C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75FC01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C1-253514)</w:t>
      </w:r>
    </w:p>
    <w:p w14:paraId="70395E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C1-254122</w:t>
      </w:r>
      <w:r>
        <w:rPr>
          <w:color w:val="993300"/>
          <w:u w:val="single"/>
        </w:rPr>
        <w:t>.</w:t>
      </w:r>
    </w:p>
    <w:p w14:paraId="63ADE2D1" w14:textId="0BE1A19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satellite NG-RAN capability</w:t>
      </w:r>
    </w:p>
    <w:p w14:paraId="5CCB79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A00742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C1-253710)</w:t>
      </w:r>
    </w:p>
    <w:p w14:paraId="6932DBC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347F63" w14:textId="3F0F208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Exemptions where service area restriction applies</w:t>
      </w:r>
    </w:p>
    <w:p w14:paraId="05A209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A5DABD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C1-253515)</w:t>
      </w:r>
    </w:p>
    <w:p w14:paraId="7C7495A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FD13F1" w14:textId="7ECB9E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 exception reporting while T3447 running</w:t>
      </w:r>
    </w:p>
    <w:p w14:paraId="6FF8B1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92974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C1-253516)</w:t>
      </w:r>
    </w:p>
    <w:p w14:paraId="387D092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AB7AB7" w14:textId="117D85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Unexpected MM cause for CIOT user data container</w:t>
      </w:r>
    </w:p>
    <w:p w14:paraId="3B6A957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BC38DA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C1-253517)</w:t>
      </w:r>
    </w:p>
    <w:p w14:paraId="797506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4F9B79E" w14:textId="31C144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when UE in 5GMM-CONNECTED mode with RRC inactive indication</w:t>
      </w:r>
    </w:p>
    <w:p w14:paraId="57EF6F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A5FD94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C1-253518)</w:t>
      </w:r>
    </w:p>
    <w:p w14:paraId="7C81BE6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983157" w14:textId="77777777" w:rsidR="006E7AF6" w:rsidRDefault="006E7AF6" w:rsidP="006E7AF6">
      <w:pPr>
        <w:pStyle w:val="Heading3"/>
      </w:pPr>
      <w:bookmarkStart w:id="199" w:name="_Toc204680781"/>
      <w:r>
        <w:t>19.18</w:t>
      </w:r>
      <w:r>
        <w:tab/>
        <w:t>5GProtoc19-non3GPP</w:t>
      </w:r>
      <w:bookmarkEnd w:id="199"/>
    </w:p>
    <w:p w14:paraId="5BBCCABA" w14:textId="77777777" w:rsidR="006E7AF6" w:rsidRDefault="006E7AF6" w:rsidP="006E7AF6">
      <w:pPr>
        <w:pStyle w:val="Heading3"/>
      </w:pPr>
      <w:bookmarkStart w:id="200" w:name="_Toc204680782"/>
      <w:r>
        <w:t>19.19</w:t>
      </w:r>
      <w:r>
        <w:tab/>
        <w:t>SAES19</w:t>
      </w:r>
      <w:bookmarkEnd w:id="200"/>
    </w:p>
    <w:p w14:paraId="27B23EF5" w14:textId="238C336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MM state</w:t>
      </w:r>
    </w:p>
    <w:p w14:paraId="43ECFA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01ED50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C1-253668</w:t>
      </w:r>
      <w:r>
        <w:rPr>
          <w:color w:val="993300"/>
          <w:u w:val="single"/>
        </w:rPr>
        <w:t>.</w:t>
      </w:r>
    </w:p>
    <w:p w14:paraId="778A8B52" w14:textId="5292407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WUS assistance information</w:t>
      </w:r>
    </w:p>
    <w:p w14:paraId="1A705C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4A269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4682B4" w14:textId="0EEEE34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T3448 on ESM DATA TRANSPORT</w:t>
      </w:r>
    </w:p>
    <w:p w14:paraId="1358C57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32F65A1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C1-253555</w:t>
      </w:r>
      <w:r>
        <w:rPr>
          <w:color w:val="993300"/>
          <w:u w:val="single"/>
        </w:rPr>
        <w:t>.</w:t>
      </w:r>
    </w:p>
    <w:p w14:paraId="5104101A" w14:textId="67F535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texts</w:t>
      </w:r>
    </w:p>
    <w:p w14:paraId="58D393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CR-4404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D72A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179544" w14:textId="394631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Using CustomLLFailureRetry leaf in an equivalent PLMN</w:t>
      </w:r>
    </w:p>
    <w:p w14:paraId="5BF5B6D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6EA4C7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54A334D" w14:textId="43E985D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GPRS timers for CIoT upon congestion control being resolved</w:t>
      </w:r>
    </w:p>
    <w:p w14:paraId="584B460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EC8F93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C1-250619)</w:t>
      </w:r>
    </w:p>
    <w:p w14:paraId="6565D0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C1-253669</w:t>
      </w:r>
      <w:r>
        <w:rPr>
          <w:color w:val="993300"/>
          <w:u w:val="single"/>
        </w:rPr>
        <w:t>.</w:t>
      </w:r>
    </w:p>
    <w:p w14:paraId="112A5629" w14:textId="4AE794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4282</w:t>
      </w:r>
    </w:p>
    <w:p w14:paraId="0D19D2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8386C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1A31C5" w14:textId="74D671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T3448 on ESM DATA TRANSPORT</w:t>
      </w:r>
    </w:p>
    <w:p w14:paraId="1ED0C8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60E5B1D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C1-253322)</w:t>
      </w:r>
    </w:p>
    <w:p w14:paraId="1CA072C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FFD437" w14:textId="7786E9F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MM state</w:t>
      </w:r>
    </w:p>
    <w:p w14:paraId="04CB508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A19A39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C1-253169)</w:t>
      </w:r>
    </w:p>
    <w:p w14:paraId="30FE674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C1-254094</w:t>
      </w:r>
      <w:r>
        <w:rPr>
          <w:color w:val="993300"/>
          <w:u w:val="single"/>
        </w:rPr>
        <w:t>.</w:t>
      </w:r>
    </w:p>
    <w:p w14:paraId="2911DA0D" w14:textId="04835C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MM state</w:t>
      </w:r>
    </w:p>
    <w:p w14:paraId="12505F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</w:t>
      </w:r>
    </w:p>
    <w:p w14:paraId="0F795EA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C1-253668)</w:t>
      </w:r>
    </w:p>
    <w:p w14:paraId="6B0305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ACB0FE" w14:textId="77777777" w:rsidR="006E7AF6" w:rsidRDefault="006E7AF6" w:rsidP="006E7AF6">
      <w:pPr>
        <w:pStyle w:val="Heading3"/>
      </w:pPr>
      <w:bookmarkStart w:id="201" w:name="_Toc204680783"/>
      <w:r>
        <w:t>19.20</w:t>
      </w:r>
      <w:r>
        <w:tab/>
        <w:t>SAES19-non3GPP</w:t>
      </w:r>
      <w:bookmarkEnd w:id="201"/>
    </w:p>
    <w:p w14:paraId="4629F468" w14:textId="77777777" w:rsidR="006E7AF6" w:rsidRDefault="006E7AF6" w:rsidP="006E7AF6">
      <w:pPr>
        <w:pStyle w:val="Heading3"/>
      </w:pPr>
      <w:bookmarkStart w:id="202" w:name="_Toc204680784"/>
      <w:r>
        <w:t>19.21</w:t>
      </w:r>
      <w:r>
        <w:tab/>
        <w:t>TEI19_NetShare</w:t>
      </w:r>
      <w:bookmarkEnd w:id="202"/>
    </w:p>
    <w:p w14:paraId="17D572D7" w14:textId="4A777BE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Slicing corrections</w:t>
      </w:r>
    </w:p>
    <w:p w14:paraId="2B9613D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3AAD66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C1-253662</w:t>
      </w:r>
      <w:r>
        <w:rPr>
          <w:color w:val="993300"/>
          <w:u w:val="single"/>
        </w:rPr>
        <w:t>.</w:t>
      </w:r>
    </w:p>
    <w:p w14:paraId="5890EFA9" w14:textId="0D1AEC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Slicing corrections</w:t>
      </w:r>
    </w:p>
    <w:p w14:paraId="6B4E53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D353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C1-253365)</w:t>
      </w:r>
    </w:p>
    <w:p w14:paraId="4DF6E3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C1-253728</w:t>
      </w:r>
      <w:r>
        <w:rPr>
          <w:color w:val="993300"/>
          <w:u w:val="single"/>
        </w:rPr>
        <w:t>.</w:t>
      </w:r>
    </w:p>
    <w:p w14:paraId="44E9035C" w14:textId="38DCC0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Slicing corrections</w:t>
      </w:r>
    </w:p>
    <w:p w14:paraId="03D08C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58260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C1-253662)</w:t>
      </w:r>
    </w:p>
    <w:p w14:paraId="055C54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D8F788" w14:textId="77777777" w:rsidR="006E7AF6" w:rsidRDefault="006E7AF6" w:rsidP="006E7AF6">
      <w:pPr>
        <w:pStyle w:val="Heading3"/>
      </w:pPr>
      <w:bookmarkStart w:id="203" w:name="_Toc204680785"/>
      <w:r>
        <w:t>19.22</w:t>
      </w:r>
      <w:r>
        <w:tab/>
        <w:t>FRMCS_Ph5</w:t>
      </w:r>
      <w:bookmarkEnd w:id="203"/>
    </w:p>
    <w:p w14:paraId="7D31C0F4" w14:textId="34D07E5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work plan</w:t>
      </w:r>
    </w:p>
    <w:p w14:paraId="165607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43E7A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9D9647" w14:textId="5A1E74A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207850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Kontron Transportation France, UIC</w:t>
      </w:r>
    </w:p>
    <w:p w14:paraId="4338374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C1-252304)</w:t>
      </w:r>
    </w:p>
    <w:p w14:paraId="7F86CE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C1-253766</w:t>
      </w:r>
      <w:r>
        <w:rPr>
          <w:color w:val="993300"/>
          <w:u w:val="single"/>
        </w:rPr>
        <w:t>.</w:t>
      </w:r>
    </w:p>
    <w:p w14:paraId="6B718500" w14:textId="475EDB3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 mixing is performed in the UE or in the network to support multi-talker control</w:t>
      </w:r>
    </w:p>
    <w:p w14:paraId="176D56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24.481 v18.2.0</w:t>
      </w:r>
      <w:r>
        <w:rPr>
          <w:i/>
        </w:rPr>
        <w:tab/>
        <w:t xml:space="preserve">  CR-0093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4F1B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C1-253767</w:t>
      </w:r>
      <w:r>
        <w:rPr>
          <w:color w:val="993300"/>
          <w:u w:val="single"/>
        </w:rPr>
        <w:t>.</w:t>
      </w:r>
    </w:p>
    <w:p w14:paraId="18016FD7" w14:textId="51C46F2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option to apply automatic commencement for adhoc group calls</w:t>
      </w:r>
    </w:p>
    <w:p w14:paraId="4B9B36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0D1BA43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1C6152" w14:textId="4360A8D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call release by an authorized user (MCPTT)</w:t>
      </w:r>
    </w:p>
    <w:p w14:paraId="14BDEC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0FB10B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C1-253768</w:t>
      </w:r>
      <w:r>
        <w:rPr>
          <w:color w:val="993300"/>
          <w:u w:val="single"/>
        </w:rPr>
        <w:t>.</w:t>
      </w:r>
    </w:p>
    <w:p w14:paraId="683020EA" w14:textId="0ED8F3B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Interworking of adhoc group call</w:t>
      </w:r>
    </w:p>
    <w:p w14:paraId="2D28A1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29.379 v18.0.0</w:t>
      </w:r>
      <w:r>
        <w:rPr>
          <w:i/>
        </w:rPr>
        <w:tab/>
        <w:t xml:space="preserve">  CR-0028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0299B07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C1-253769</w:t>
      </w:r>
      <w:r>
        <w:rPr>
          <w:color w:val="993300"/>
          <w:u w:val="single"/>
        </w:rPr>
        <w:t>.</w:t>
      </w:r>
    </w:p>
    <w:p w14:paraId="79B88187" w14:textId="2AD44A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6F6CB9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8A25F8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C1-253770</w:t>
      </w:r>
      <w:r>
        <w:rPr>
          <w:color w:val="993300"/>
          <w:u w:val="single"/>
        </w:rPr>
        <w:t>.</w:t>
      </w:r>
    </w:p>
    <w:p w14:paraId="4E1F1983" w14:textId="3B4E1A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251223E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2B1612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C1-253771</w:t>
      </w:r>
      <w:r>
        <w:rPr>
          <w:color w:val="993300"/>
          <w:u w:val="single"/>
        </w:rPr>
        <w:t>.</w:t>
      </w:r>
    </w:p>
    <w:p w14:paraId="51B5618A" w14:textId="2679CC7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SDS using signalling CP – AHG determination</w:t>
      </w:r>
    </w:p>
    <w:p w14:paraId="59BF1BC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UIC</w:t>
      </w:r>
    </w:p>
    <w:p w14:paraId="622F287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C1-252288)</w:t>
      </w:r>
    </w:p>
    <w:p w14:paraId="54939A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C1-253778</w:t>
      </w:r>
      <w:r>
        <w:rPr>
          <w:color w:val="993300"/>
          <w:u w:val="single"/>
        </w:rPr>
        <w:t>.</w:t>
      </w:r>
    </w:p>
    <w:p w14:paraId="47BFA342" w14:textId="282DC1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2CFC01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Kontron Transportation France, UIC</w:t>
      </w:r>
    </w:p>
    <w:p w14:paraId="55FC3B7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C1-253046)</w:t>
      </w:r>
    </w:p>
    <w:p w14:paraId="777231D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4399CF" w14:textId="35499A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 mixing is performed in the UE or in the network to support multi-talker control</w:t>
      </w:r>
    </w:p>
    <w:p w14:paraId="129F8B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24.481 v18.2.0</w:t>
      </w:r>
      <w:r>
        <w:rPr>
          <w:i/>
        </w:rPr>
        <w:tab/>
        <w:t xml:space="preserve">  CR-0093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7DC980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C1-253053)</w:t>
      </w:r>
    </w:p>
    <w:p w14:paraId="5F720EB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6B56F8" w14:textId="09692E5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call release by an authorized user (MCPTT)</w:t>
      </w:r>
    </w:p>
    <w:p w14:paraId="603344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15C97A7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C1-253184)</w:t>
      </w:r>
    </w:p>
    <w:p w14:paraId="13843CF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C1-253793</w:t>
      </w:r>
      <w:r>
        <w:rPr>
          <w:color w:val="993300"/>
          <w:u w:val="single"/>
        </w:rPr>
        <w:t>.</w:t>
      </w:r>
    </w:p>
    <w:p w14:paraId="036F7E76" w14:textId="6BFB6B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Adhoc group call release by an authorized user (MCPTT)</w:t>
      </w:r>
    </w:p>
    <w:p w14:paraId="1F2FB6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6E090A4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C1-253768)</w:t>
      </w:r>
    </w:p>
    <w:p w14:paraId="145FF9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4EB958" w14:textId="45C84E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Interworking of adhoc group call</w:t>
      </w:r>
    </w:p>
    <w:p w14:paraId="3680D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29.379 v18.0.0</w:t>
      </w:r>
      <w:r>
        <w:rPr>
          <w:i/>
        </w:rPr>
        <w:tab/>
        <w:t xml:space="preserve">  CR-0028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3FE4370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C1-253185)</w:t>
      </w:r>
    </w:p>
    <w:p w14:paraId="1EA698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C5D921" w14:textId="3F1701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0755F6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7AD69B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C1-253227)</w:t>
      </w:r>
    </w:p>
    <w:p w14:paraId="3CF2C1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5CB584" w14:textId="499ADC6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439778D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82A0D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C1-253228)</w:t>
      </w:r>
    </w:p>
    <w:p w14:paraId="54F9AD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5F06CB" w14:textId="02D369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SDS using signalling CP – AHG determination</w:t>
      </w:r>
    </w:p>
    <w:p w14:paraId="648BDA2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UIC</w:t>
      </w:r>
    </w:p>
    <w:p w14:paraId="7AF059A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C1-253229)</w:t>
      </w:r>
    </w:p>
    <w:p w14:paraId="48B5925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9BF572" w14:textId="77777777" w:rsidR="006E7AF6" w:rsidRDefault="006E7AF6" w:rsidP="006E7AF6">
      <w:pPr>
        <w:pStyle w:val="Heading3"/>
      </w:pPr>
      <w:bookmarkStart w:id="204" w:name="_Toc204680786"/>
      <w:r>
        <w:t>19.23</w:t>
      </w:r>
      <w:r>
        <w:tab/>
        <w:t>TEI19_RVAS</w:t>
      </w:r>
      <w:bookmarkEnd w:id="204"/>
    </w:p>
    <w:p w14:paraId="10C05BA1" w14:textId="77777777" w:rsidR="006E7AF6" w:rsidRDefault="006E7AF6" w:rsidP="006E7AF6">
      <w:pPr>
        <w:pStyle w:val="Heading3"/>
      </w:pPr>
      <w:bookmarkStart w:id="205" w:name="_Toc204680787"/>
      <w:r>
        <w:t>19.24</w:t>
      </w:r>
      <w:r>
        <w:tab/>
        <w:t>TEI19_OBGAD</w:t>
      </w:r>
      <w:bookmarkEnd w:id="205"/>
    </w:p>
    <w:p w14:paraId="7E06D04E" w14:textId="77777777" w:rsidR="006E7AF6" w:rsidRDefault="006E7AF6" w:rsidP="006E7AF6">
      <w:pPr>
        <w:pStyle w:val="Heading3"/>
      </w:pPr>
      <w:bookmarkStart w:id="206" w:name="_Toc204680788"/>
      <w:r>
        <w:t>19.25</w:t>
      </w:r>
      <w:r>
        <w:tab/>
        <w:t>TEI19_NFsel_by_tPLMN</w:t>
      </w:r>
      <w:bookmarkEnd w:id="206"/>
    </w:p>
    <w:p w14:paraId="46A47128" w14:textId="77777777" w:rsidR="006E7AF6" w:rsidRDefault="006E7AF6" w:rsidP="006E7AF6">
      <w:pPr>
        <w:pStyle w:val="Heading3"/>
      </w:pPr>
      <w:bookmarkStart w:id="207" w:name="_Toc204680789"/>
      <w:r>
        <w:t>19.26</w:t>
      </w:r>
      <w:r>
        <w:tab/>
        <w:t>eEDGE_5GC_Ph3</w:t>
      </w:r>
      <w:bookmarkEnd w:id="207"/>
    </w:p>
    <w:p w14:paraId="6879771B" w14:textId="77777777" w:rsidR="006E7AF6" w:rsidRDefault="006E7AF6" w:rsidP="006E7AF6">
      <w:pPr>
        <w:pStyle w:val="Heading3"/>
      </w:pPr>
      <w:bookmarkStart w:id="208" w:name="_Toc204680790"/>
      <w:r>
        <w:t>19.27</w:t>
      </w:r>
      <w:r>
        <w:tab/>
        <w:t>MPS4msg</w:t>
      </w:r>
      <w:bookmarkEnd w:id="208"/>
    </w:p>
    <w:p w14:paraId="453AEAC3" w14:textId="7473F8F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MPS in restricted area</w:t>
      </w:r>
    </w:p>
    <w:p w14:paraId="2925B9C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</w:t>
      </w:r>
    </w:p>
    <w:p w14:paraId="063DD42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93EB869" w14:textId="0F8FE9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Paging Priority</w:t>
      </w:r>
    </w:p>
    <w:p w14:paraId="4DA5277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</w:t>
      </w:r>
    </w:p>
    <w:p w14:paraId="3854F9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DFCFC8" w14:textId="27B178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MPS in restricted area</w:t>
      </w:r>
    </w:p>
    <w:p w14:paraId="6080D27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</w:t>
      </w:r>
    </w:p>
    <w:p w14:paraId="71DD37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D2E5BC9" w14:textId="50DD3C2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Paging Priority</w:t>
      </w:r>
    </w:p>
    <w:p w14:paraId="13FF8E0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</w:t>
      </w:r>
    </w:p>
    <w:p w14:paraId="569864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C7113A9" w14:textId="77777777" w:rsidR="006E7AF6" w:rsidRDefault="006E7AF6" w:rsidP="006E7AF6">
      <w:pPr>
        <w:pStyle w:val="Heading3"/>
      </w:pPr>
      <w:bookmarkStart w:id="209" w:name="_Toc204680791"/>
      <w:r>
        <w:t>19.28</w:t>
      </w:r>
      <w:r>
        <w:tab/>
        <w:t>UIA_ARC</w:t>
      </w:r>
      <w:bookmarkEnd w:id="209"/>
    </w:p>
    <w:p w14:paraId="3BD6D89F" w14:textId="430A7C1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UIA_ARC</w:t>
      </w:r>
    </w:p>
    <w:p w14:paraId="6628E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3671C5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C1-251581)</w:t>
      </w:r>
    </w:p>
    <w:p w14:paraId="520874C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D0B4EC" w14:textId="5EDBAB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Non-3GPP device identifiers for QoS differentiation per PDU session modification procedure</w:t>
      </w:r>
    </w:p>
    <w:p w14:paraId="0C21114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2573C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C1-253655</w:t>
      </w:r>
      <w:r>
        <w:rPr>
          <w:color w:val="993300"/>
          <w:u w:val="single"/>
        </w:rPr>
        <w:t>.</w:t>
      </w:r>
    </w:p>
    <w:p w14:paraId="0669172E" w14:textId="27257A4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multiple non-3GPP device identifiers per PDU session modification procedure</w:t>
      </w:r>
    </w:p>
    <w:p w14:paraId="7522A3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8CAB15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6FE21B" w14:textId="6465D42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PDU session selection for QoS differentiation</w:t>
      </w:r>
    </w:p>
    <w:p w14:paraId="665E07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C9C9F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C1-253657</w:t>
      </w:r>
      <w:r>
        <w:rPr>
          <w:color w:val="993300"/>
          <w:u w:val="single"/>
        </w:rPr>
        <w:t>.</w:t>
      </w:r>
    </w:p>
    <w:p w14:paraId="70EFCFD2" w14:textId="1BF70A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Modification exclusively for QoS differentiation</w:t>
      </w:r>
    </w:p>
    <w:p w14:paraId="20CB7F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Apple</w:t>
      </w:r>
    </w:p>
    <w:p w14:paraId="444332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B08512" w14:textId="72AC52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Differentiation not available</w:t>
      </w:r>
    </w:p>
    <w:p w14:paraId="23B6153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Apple</w:t>
      </w:r>
    </w:p>
    <w:p w14:paraId="08D4C4D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B61CDF6" w14:textId="79271B6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reject with QoS Differentiation not available</w:t>
      </w:r>
    </w:p>
    <w:p w14:paraId="6C17BC6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EFF616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C1-253660</w:t>
      </w:r>
      <w:r>
        <w:rPr>
          <w:color w:val="993300"/>
          <w:u w:val="single"/>
        </w:rPr>
        <w:t>.</w:t>
      </w:r>
    </w:p>
    <w:p w14:paraId="28ACB029" w14:textId="2DB5F1B9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C1-253230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>Handling multiple non-3GPP device identifiers</w:t>
      </w:r>
    </w:p>
    <w:p w14:paraId="45ECAC35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94525D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020EF2E" w14:textId="64F9ED27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C1-253244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>Non-3GPP device identifier rejection</w:t>
      </w:r>
    </w:p>
    <w:p w14:paraId="4B0B4D96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4857A4E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4C114C" w14:textId="6D6FCE9F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C1-253245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>Non-3GPP device identifier support</w:t>
      </w:r>
    </w:p>
    <w:p w14:paraId="1CD57A97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CR-6575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44BD87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C1-250741)</w:t>
      </w:r>
    </w:p>
    <w:p w14:paraId="68690D7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C1-253656</w:t>
      </w:r>
      <w:r>
        <w:rPr>
          <w:color w:val="993300"/>
          <w:u w:val="single"/>
        </w:rPr>
        <w:t>.</w:t>
      </w:r>
    </w:p>
    <w:p w14:paraId="17088E65" w14:textId="37F109A5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C1-253246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>Non-3GPP device identifier rejection</w:t>
      </w:r>
    </w:p>
    <w:p w14:paraId="0284BA99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CR-6705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08A24C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C1-250742)</w:t>
      </w:r>
    </w:p>
    <w:p w14:paraId="6240B49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0F30BE" w14:textId="1F58F3FB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C1-253275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>Support multiple non-3GPP devices per PDU session modification procedure</w:t>
      </w:r>
    </w:p>
    <w:p w14:paraId="50424223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EA94FB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EC0DA2" w14:textId="20C663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request only for non-3GPP device(s)</w:t>
      </w:r>
    </w:p>
    <w:p w14:paraId="7A5843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1D2D51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C1-253659</w:t>
      </w:r>
      <w:r>
        <w:rPr>
          <w:color w:val="993300"/>
          <w:u w:val="single"/>
        </w:rPr>
        <w:t>.</w:t>
      </w:r>
    </w:p>
    <w:p w14:paraId="77266CA3" w14:textId="292AD0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identifier(s) not available</w:t>
      </w:r>
    </w:p>
    <w:p w14:paraId="4E247D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332822C" w14:textId="77777777" w:rsidR="006E7AF6" w:rsidRDefault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C1-253661</w:t>
      </w:r>
      <w:r>
        <w:rPr>
          <w:color w:val="993300"/>
          <w:u w:val="single"/>
        </w:rPr>
        <w:t>.</w:t>
      </w:r>
    </w:p>
    <w:p w14:paraId="4553CD7B" w14:textId="4DB31A30" w:rsidR="00297EAF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identifiers connected through the UE</w:t>
      </w:r>
    </w:p>
    <w:p w14:paraId="6235BF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B2ECB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C1-251984)</w:t>
      </w:r>
    </w:p>
    <w:p w14:paraId="111423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CE41DB1" w14:textId="691271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unavailability of non-3GPP device identifier by the network</w:t>
      </w:r>
    </w:p>
    <w:p w14:paraId="786D284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B5ADB7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C1-251980)</w:t>
      </w:r>
    </w:p>
    <w:p w14:paraId="7F8228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E8E8B7" w14:textId="0E093DF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Runtime handling of unavailability of non-3GPP devices by the network</w:t>
      </w:r>
    </w:p>
    <w:p w14:paraId="5821D24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88B82F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C1-251988)</w:t>
      </w:r>
    </w:p>
    <w:p w14:paraId="40E836F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CC6321" w14:textId="734C88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the PDU session modification for non-3GPP device</w:t>
      </w:r>
    </w:p>
    <w:p w14:paraId="0A769F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726E5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C1-253658</w:t>
      </w:r>
      <w:r>
        <w:rPr>
          <w:color w:val="993300"/>
          <w:u w:val="single"/>
        </w:rPr>
        <w:t>.</w:t>
      </w:r>
    </w:p>
    <w:p w14:paraId="0D3E6118" w14:textId="59DB024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multiple Non-3GPP device identifiers for QoS differentiation</w:t>
      </w:r>
    </w:p>
    <w:p w14:paraId="1122D23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EFE61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C1-253654</w:t>
      </w:r>
      <w:r>
        <w:rPr>
          <w:color w:val="993300"/>
          <w:u w:val="single"/>
        </w:rPr>
        <w:t>.</w:t>
      </w:r>
    </w:p>
    <w:p w14:paraId="05B05D66" w14:textId="69E9913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non-3GPP device identifier(s)</w:t>
      </w:r>
    </w:p>
    <w:p w14:paraId="2707D4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DF8743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C1-253737</w:t>
      </w:r>
      <w:r>
        <w:rPr>
          <w:color w:val="993300"/>
          <w:u w:val="single"/>
        </w:rPr>
        <w:t>.</w:t>
      </w:r>
    </w:p>
    <w:p w14:paraId="0DD1F104" w14:textId="16FC712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VLAN tag not allowed</w:t>
      </w:r>
    </w:p>
    <w:p w14:paraId="3A532B7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CD8A4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4F26FA" w14:textId="06BA1A8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Non-3GPP device identifiers for QoS differentiation per PDU session modification procedure</w:t>
      </w:r>
    </w:p>
    <w:p w14:paraId="021761B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8DC55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C1-253102)</w:t>
      </w:r>
    </w:p>
    <w:p w14:paraId="6815E0E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C1-253746</w:t>
      </w:r>
      <w:r>
        <w:rPr>
          <w:color w:val="993300"/>
          <w:u w:val="single"/>
        </w:rPr>
        <w:t>.</w:t>
      </w:r>
    </w:p>
    <w:p w14:paraId="113F7B6C" w14:textId="61D0671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Non-3GPP device identifiers for QoS differentiation per PDU session modification procedure</w:t>
      </w:r>
    </w:p>
    <w:p w14:paraId="5FFC912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Qualcomm, Apple, Nokia, InterDigital</w:t>
      </w:r>
    </w:p>
    <w:p w14:paraId="5ECF209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C1-253655)</w:t>
      </w:r>
    </w:p>
    <w:p w14:paraId="565CAC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C1-254105</w:t>
      </w:r>
      <w:r>
        <w:rPr>
          <w:color w:val="993300"/>
          <w:u w:val="single"/>
        </w:rPr>
        <w:t>.</w:t>
      </w:r>
    </w:p>
    <w:p w14:paraId="4C6109B8" w14:textId="13AA45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Non-3GPP device identifiers for QoS differentiation per PDU session modification procedure</w:t>
      </w:r>
    </w:p>
    <w:p w14:paraId="65200B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Qualcomm, Apple, Nokia, InterDigital, ZTE</w:t>
      </w:r>
    </w:p>
    <w:p w14:paraId="335E0F6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C1-253746)</w:t>
      </w:r>
    </w:p>
    <w:p w14:paraId="4BA4A36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BA80CE5" w14:textId="4FB57FC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PDU session selection for QoS differentiation</w:t>
      </w:r>
    </w:p>
    <w:p w14:paraId="3DCBFA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EDE3A0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C1-253194)</w:t>
      </w:r>
    </w:p>
    <w:p w14:paraId="53905A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C1-253745</w:t>
      </w:r>
      <w:r>
        <w:rPr>
          <w:color w:val="993300"/>
          <w:u w:val="single"/>
        </w:rPr>
        <w:t>.</w:t>
      </w:r>
    </w:p>
    <w:p w14:paraId="2D98F2B8" w14:textId="27716DD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PDU session selection for QoS differentiation</w:t>
      </w:r>
    </w:p>
    <w:p w14:paraId="7B7A0FC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7E4C2E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C1-253657)</w:t>
      </w:r>
    </w:p>
    <w:p w14:paraId="650A4A1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63AC22" w14:textId="13D515C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reject with QoS Differentiation not available</w:t>
      </w:r>
    </w:p>
    <w:p w14:paraId="2AABBC4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6D6D63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C1-253197)</w:t>
      </w:r>
    </w:p>
    <w:p w14:paraId="77827B3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C1-254107</w:t>
      </w:r>
      <w:r>
        <w:rPr>
          <w:color w:val="993300"/>
          <w:u w:val="single"/>
        </w:rPr>
        <w:t>.</w:t>
      </w:r>
    </w:p>
    <w:p w14:paraId="08ADAAEA" w14:textId="6A8B0C0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reject with QoS Differentiation not available</w:t>
      </w:r>
    </w:p>
    <w:p w14:paraId="11D4A5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9F7EF4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C1-253660)</w:t>
      </w:r>
    </w:p>
    <w:p w14:paraId="54B4902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C1-254127</w:t>
      </w:r>
      <w:r>
        <w:rPr>
          <w:color w:val="993300"/>
          <w:u w:val="single"/>
        </w:rPr>
        <w:t>.</w:t>
      </w:r>
    </w:p>
    <w:p w14:paraId="336E06E4" w14:textId="23E117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reject with QoS Differentiation not available</w:t>
      </w:r>
    </w:p>
    <w:p w14:paraId="6B914F6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9D914E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C1-254107)</w:t>
      </w:r>
    </w:p>
    <w:p w14:paraId="367A2E4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DE59D0" w14:textId="1DE55029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C1-253656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>Non-3GPP device identifier support</w:t>
      </w:r>
    </w:p>
    <w:p w14:paraId="54B99880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CR-6575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C91DC1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C1-253245)</w:t>
      </w:r>
    </w:p>
    <w:p w14:paraId="7CC591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9D4DF7" w14:textId="042547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request only for non-3GPP device(s)</w:t>
      </w:r>
    </w:p>
    <w:p w14:paraId="07245F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InterDigital, Apple, Ericsson</w:t>
      </w:r>
    </w:p>
    <w:p w14:paraId="1F73E61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C1-253276)</w:t>
      </w:r>
    </w:p>
    <w:p w14:paraId="4DFDFA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C1-253730</w:t>
      </w:r>
      <w:r>
        <w:rPr>
          <w:color w:val="993300"/>
          <w:u w:val="single"/>
        </w:rPr>
        <w:t>.</w:t>
      </w:r>
    </w:p>
    <w:p w14:paraId="0C642E34" w14:textId="4F8D3C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request only for non-3GPP device(s)</w:t>
      </w:r>
    </w:p>
    <w:p w14:paraId="1D7E217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B81C75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C1-253659)</w:t>
      </w:r>
    </w:p>
    <w:p w14:paraId="61225DC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5A974A" w14:textId="6D24B1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identifier(s) not available</w:t>
      </w:r>
    </w:p>
    <w:p w14:paraId="504663F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530C0E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C1-253277)</w:t>
      </w:r>
    </w:p>
    <w:p w14:paraId="615EEB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C3BDD2" w14:textId="33EE4C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the PDU session modification for non-3GPP device</w:t>
      </w:r>
    </w:p>
    <w:p w14:paraId="6F8D29D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</w:t>
      </w:r>
    </w:p>
    <w:p w14:paraId="31B1C62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C1-253499)</w:t>
      </w:r>
    </w:p>
    <w:p w14:paraId="42B5DD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C1-253729</w:t>
      </w:r>
      <w:r>
        <w:rPr>
          <w:color w:val="993300"/>
          <w:u w:val="single"/>
        </w:rPr>
        <w:t>.</w:t>
      </w:r>
    </w:p>
    <w:p w14:paraId="628E247D" w14:textId="5AF019C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the PDU session modification for non-3GPP device</w:t>
      </w:r>
    </w:p>
    <w:p w14:paraId="0471DF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</w:t>
      </w:r>
    </w:p>
    <w:p w14:paraId="6561147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C1-253658)</w:t>
      </w:r>
    </w:p>
    <w:p w14:paraId="5D8FAB4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D66BA4C" w14:textId="0EB47D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multiple Non-3GPP device identifiers for QoS differentiation</w:t>
      </w:r>
    </w:p>
    <w:p w14:paraId="430E10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DE6A3C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C1-253500)</w:t>
      </w:r>
    </w:p>
    <w:p w14:paraId="6FBF87D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55487A" w14:textId="7B6974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non-3GPP device identifier(s)</w:t>
      </w:r>
    </w:p>
    <w:p w14:paraId="54A1D6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InterDigital, Nokia</w:t>
      </w:r>
    </w:p>
    <w:p w14:paraId="4D43341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C1-253501)</w:t>
      </w:r>
    </w:p>
    <w:p w14:paraId="12AF85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C1-254106</w:t>
      </w:r>
      <w:r>
        <w:rPr>
          <w:color w:val="993300"/>
          <w:u w:val="single"/>
        </w:rPr>
        <w:t>.</w:t>
      </w:r>
    </w:p>
    <w:p w14:paraId="2505BA87" w14:textId="6BC736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non-3GPP device identifier(s)</w:t>
      </w:r>
    </w:p>
    <w:p w14:paraId="0BE527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InterDigital, Nokia</w:t>
      </w:r>
    </w:p>
    <w:p w14:paraId="7436EB4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C1-253737)</w:t>
      </w:r>
    </w:p>
    <w:p w14:paraId="41EAA6A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C1-254126</w:t>
      </w:r>
      <w:r>
        <w:rPr>
          <w:color w:val="993300"/>
          <w:u w:val="single"/>
        </w:rPr>
        <w:t>.</w:t>
      </w:r>
    </w:p>
    <w:p w14:paraId="63270A21" w14:textId="02FADB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non-3GPP device identifier(s)</w:t>
      </w:r>
    </w:p>
    <w:p w14:paraId="627562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2EF683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C1-254106)</w:t>
      </w:r>
    </w:p>
    <w:p w14:paraId="27B34CD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914B88" w14:textId="77777777" w:rsidR="006E7AF6" w:rsidRPr="00297EAF" w:rsidRDefault="006E7AF6" w:rsidP="006E7AF6">
      <w:pPr>
        <w:pStyle w:val="Heading3"/>
        <w:rPr>
          <w:lang w:val="fr-FR"/>
        </w:rPr>
      </w:pPr>
      <w:bookmarkStart w:id="210" w:name="_Toc204680792"/>
      <w:r w:rsidRPr="00297EAF">
        <w:rPr>
          <w:lang w:val="fr-FR"/>
        </w:rPr>
        <w:t>19.29</w:t>
      </w:r>
      <w:r w:rsidRPr="00297EAF">
        <w:rPr>
          <w:lang w:val="fr-FR"/>
        </w:rPr>
        <w:tab/>
        <w:t>TEI19_SLUPiR</w:t>
      </w:r>
      <w:bookmarkEnd w:id="210"/>
    </w:p>
    <w:p w14:paraId="70F8F915" w14:textId="77777777" w:rsidR="006E7AF6" w:rsidRPr="00297EAF" w:rsidRDefault="006E7AF6" w:rsidP="006E7AF6">
      <w:pPr>
        <w:pStyle w:val="Heading3"/>
        <w:rPr>
          <w:lang w:val="fr-FR"/>
        </w:rPr>
      </w:pPr>
      <w:bookmarkStart w:id="211" w:name="_Toc204680793"/>
      <w:r w:rsidRPr="00297EAF">
        <w:rPr>
          <w:lang w:val="fr-FR"/>
        </w:rPr>
        <w:t>19.30</w:t>
      </w:r>
      <w:r w:rsidRPr="00297EAF">
        <w:rPr>
          <w:lang w:val="fr-FR"/>
        </w:rPr>
        <w:tab/>
        <w:t>TEI19_QME</w:t>
      </w:r>
      <w:bookmarkEnd w:id="211"/>
    </w:p>
    <w:p w14:paraId="1E65DFE3" w14:textId="77777777" w:rsidR="006E7AF6" w:rsidRPr="00297EAF" w:rsidRDefault="006E7AF6" w:rsidP="006E7AF6">
      <w:pPr>
        <w:pStyle w:val="Heading3"/>
        <w:rPr>
          <w:lang w:val="fr-FR"/>
        </w:rPr>
      </w:pPr>
      <w:bookmarkStart w:id="212" w:name="_Toc204680794"/>
      <w:r w:rsidRPr="00297EAF">
        <w:rPr>
          <w:lang w:val="fr-FR"/>
        </w:rPr>
        <w:t>19.31</w:t>
      </w:r>
      <w:r w:rsidRPr="00297EAF">
        <w:rPr>
          <w:lang w:val="fr-FR"/>
        </w:rPr>
        <w:tab/>
        <w:t>UAS_Ph3</w:t>
      </w:r>
      <w:bookmarkEnd w:id="212"/>
    </w:p>
    <w:p w14:paraId="14393E49" w14:textId="6026136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Plan: CT Aspects of Phase3 for UAS, UAV and UAM</w:t>
      </w:r>
    </w:p>
    <w:p w14:paraId="44E46A6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7E0CAB0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480B0F2" w14:textId="77777777" w:rsidR="006E7AF6" w:rsidRDefault="006E7AF6" w:rsidP="006E7AF6">
      <w:pPr>
        <w:pStyle w:val="Heading3"/>
      </w:pPr>
      <w:bookmarkStart w:id="213" w:name="_Toc204680795"/>
      <w:r>
        <w:t>19.32</w:t>
      </w:r>
      <w:r>
        <w:tab/>
        <w:t>eLSAPP</w:t>
      </w:r>
      <w:bookmarkEnd w:id="213"/>
    </w:p>
    <w:p w14:paraId="5437B001" w14:textId="17A74D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wrong element name, data semantics, and table numbering</w:t>
      </w:r>
    </w:p>
    <w:p w14:paraId="3C4139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53F2A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E6BF1E" w14:textId="2FC859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configuration procedure for HTTP</w:t>
      </w:r>
    </w:p>
    <w:p w14:paraId="7BC6B37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A5F6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C1-253965</w:t>
      </w:r>
      <w:r>
        <w:rPr>
          <w:color w:val="993300"/>
          <w:u w:val="single"/>
        </w:rPr>
        <w:t>.</w:t>
      </w:r>
    </w:p>
    <w:p w14:paraId="6347E191" w14:textId="510EB6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configuration procedure for CoAP</w:t>
      </w:r>
    </w:p>
    <w:p w14:paraId="2E8DD36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5966A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C1-253966</w:t>
      </w:r>
      <w:r>
        <w:rPr>
          <w:color w:val="993300"/>
          <w:u w:val="single"/>
        </w:rPr>
        <w:t>.</w:t>
      </w:r>
    </w:p>
    <w:p w14:paraId="66824ADF" w14:textId="60D271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HTTP</w:t>
      </w:r>
    </w:p>
    <w:p w14:paraId="053925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58D1D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C1-253967</w:t>
      </w:r>
      <w:r>
        <w:rPr>
          <w:color w:val="993300"/>
          <w:u w:val="single"/>
        </w:rPr>
        <w:t>.</w:t>
      </w:r>
    </w:p>
    <w:p w14:paraId="302D8162" w14:textId="2D42E6B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CoAP</w:t>
      </w:r>
    </w:p>
    <w:p w14:paraId="2062A9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641DB0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C1-253968</w:t>
      </w:r>
      <w:r>
        <w:rPr>
          <w:color w:val="993300"/>
          <w:u w:val="single"/>
        </w:rPr>
        <w:t>.</w:t>
      </w:r>
    </w:p>
    <w:p w14:paraId="59E31681" w14:textId="189F98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velocity information</w:t>
      </w:r>
    </w:p>
    <w:p w14:paraId="4FC2DEB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8C976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C1-254015</w:t>
      </w:r>
      <w:r>
        <w:rPr>
          <w:color w:val="993300"/>
          <w:u w:val="single"/>
        </w:rPr>
        <w:t>.</w:t>
      </w:r>
    </w:p>
    <w:p w14:paraId="00F71E0F" w14:textId="67D03C2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data type for location positioning configuration procedure for CoAP</w:t>
      </w:r>
    </w:p>
    <w:p w14:paraId="5D4041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866DD7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C1-253969</w:t>
      </w:r>
      <w:r>
        <w:rPr>
          <w:color w:val="993300"/>
          <w:u w:val="single"/>
        </w:rPr>
        <w:t>.</w:t>
      </w:r>
    </w:p>
    <w:p w14:paraId="51F6B110" w14:textId="50BF9C8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eLSAPP CT1 Work plan</w:t>
      </w:r>
    </w:p>
    <w:p w14:paraId="112E46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3F6824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107074" w14:textId="3247F1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3528B7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BD2284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C1-252404)</w:t>
      </w:r>
    </w:p>
    <w:p w14:paraId="5B8C15B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C1-253964</w:t>
      </w:r>
      <w:r>
        <w:rPr>
          <w:color w:val="993300"/>
          <w:u w:val="single"/>
        </w:rPr>
        <w:t>.</w:t>
      </w:r>
    </w:p>
    <w:p w14:paraId="0BE4A770" w14:textId="47711B8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configuration procedure for HTTP</w:t>
      </w:r>
    </w:p>
    <w:p w14:paraId="60353BB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63AFB6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C1-253148)</w:t>
      </w:r>
    </w:p>
    <w:p w14:paraId="58926B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A79524" w14:textId="61E11D6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configuration procedure for CoAP</w:t>
      </w:r>
    </w:p>
    <w:p w14:paraId="55D85B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B2129C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C1-253149)</w:t>
      </w:r>
    </w:p>
    <w:p w14:paraId="6C47E8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C14CF6" w14:textId="30A6DE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HTTP</w:t>
      </w:r>
    </w:p>
    <w:p w14:paraId="0915B06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0F0631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C1-253150)</w:t>
      </w:r>
    </w:p>
    <w:p w14:paraId="76F379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D97C19" w14:textId="5B1D42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CoAP</w:t>
      </w:r>
    </w:p>
    <w:p w14:paraId="5BEF6F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275903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C1-253151)</w:t>
      </w:r>
    </w:p>
    <w:p w14:paraId="316BC0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C1-254023</w:t>
      </w:r>
      <w:r>
        <w:rPr>
          <w:color w:val="993300"/>
          <w:u w:val="single"/>
        </w:rPr>
        <w:t>.</w:t>
      </w:r>
    </w:p>
    <w:p w14:paraId="5F565DC8" w14:textId="25C16D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CoAP</w:t>
      </w:r>
    </w:p>
    <w:p w14:paraId="71E6C5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5EB7DF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C1-253968)</w:t>
      </w:r>
    </w:p>
    <w:p w14:paraId="05A64C4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D8D0A8" w14:textId="358A84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velocity information</w:t>
      </w:r>
    </w:p>
    <w:p w14:paraId="55E8815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8CA5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C1-253152)</w:t>
      </w:r>
    </w:p>
    <w:p w14:paraId="5B6D5B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A46D0D" w14:textId="4C2DB9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data type for location positioning configuration procedure for CoAP</w:t>
      </w:r>
    </w:p>
    <w:p w14:paraId="543891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7713CA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C1-253187)</w:t>
      </w:r>
    </w:p>
    <w:p w14:paraId="5CBF4E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0939D3" w14:textId="61A9E3C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1EFBD0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E58822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C1-253465)</w:t>
      </w:r>
    </w:p>
    <w:p w14:paraId="5C204A6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C1-254045</w:t>
      </w:r>
      <w:r>
        <w:rPr>
          <w:color w:val="993300"/>
          <w:u w:val="single"/>
        </w:rPr>
        <w:t>.</w:t>
      </w:r>
    </w:p>
    <w:p w14:paraId="41C4FE32" w14:textId="2E70E78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65777A2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F12FC2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C1-253964)</w:t>
      </w:r>
    </w:p>
    <w:p w14:paraId="77B627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9624AC" w14:textId="73E15EE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sidelink positioning management</w:t>
      </w:r>
    </w:p>
    <w:p w14:paraId="2E27E3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CR-0159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E661E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C1-254026)</w:t>
      </w:r>
    </w:p>
    <w:p w14:paraId="6C91EA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A8A2DE" w14:textId="67F502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short-Range based positioning information procedure</w:t>
      </w:r>
    </w:p>
    <w:p w14:paraId="7E4D1A6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F7F874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C1-254014)</w:t>
      </w:r>
    </w:p>
    <w:p w14:paraId="072B0A1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C00C9B" w14:textId="77777777" w:rsidR="006E7AF6" w:rsidRDefault="006E7AF6" w:rsidP="006E7AF6">
      <w:pPr>
        <w:pStyle w:val="Heading3"/>
      </w:pPr>
      <w:bookmarkStart w:id="214" w:name="_Toc204680796"/>
      <w:r>
        <w:t>19.33</w:t>
      </w:r>
      <w:r>
        <w:tab/>
        <w:t>SEALDD_Ph2</w:t>
      </w:r>
      <w:bookmarkEnd w:id="214"/>
    </w:p>
    <w:p w14:paraId="13C1CF55" w14:textId="0BE8CB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Implementation of CRs 0014 and 0031</w:t>
      </w:r>
    </w:p>
    <w:p w14:paraId="030A54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307CEB7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C1-252382)</w:t>
      </w:r>
    </w:p>
    <w:p w14:paraId="3DD96E9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E2D424" w14:textId="671660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SEALDD_Ph2</w:t>
      </w:r>
    </w:p>
    <w:p w14:paraId="0C2CA0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0A2881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A05776" w14:textId="62E1D9E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&lt;bat-period-adapt-cap&gt; element</w:t>
      </w:r>
    </w:p>
    <w:p w14:paraId="01E372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91E59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C1-254031</w:t>
      </w:r>
      <w:r>
        <w:rPr>
          <w:color w:val="993300"/>
          <w:u w:val="single"/>
        </w:rPr>
        <w:t>.</w:t>
      </w:r>
    </w:p>
    <w:p w14:paraId="3CE28C3A" w14:textId="3BB5885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&lt;transmission-assist-info&gt; element</w:t>
      </w:r>
    </w:p>
    <w:p w14:paraId="6ADE36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2BC02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C1-254032</w:t>
      </w:r>
      <w:r>
        <w:rPr>
          <w:color w:val="993300"/>
          <w:u w:val="single"/>
        </w:rPr>
        <w:t>.</w:t>
      </w:r>
    </w:p>
    <w:p w14:paraId="2FF5433A" w14:textId="72F3B2D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Sdd_RegularTransmissionConnection API provided by the SDDM-S</w:t>
      </w:r>
    </w:p>
    <w:p w14:paraId="65C6F72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296DC2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E05E3D0" w14:textId="64EF73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CR0059r1 on "Implementation of CRs 0014 and 0031"</w:t>
      </w:r>
    </w:p>
    <w:p w14:paraId="2C8987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CBA48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F3CCDA5" w14:textId="414EB3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use of "and/or" term</w:t>
      </w:r>
    </w:p>
    <w:p w14:paraId="5BDC8F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FD7A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C1-254033</w:t>
      </w:r>
      <w:r>
        <w:rPr>
          <w:color w:val="993300"/>
          <w:u w:val="single"/>
        </w:rPr>
        <w:t>.</w:t>
      </w:r>
    </w:p>
    <w:p w14:paraId="52250DD6" w14:textId="68A4012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A.3.1.5.2 introduced by CR#0037</w:t>
      </w:r>
    </w:p>
    <w:p w14:paraId="76F55C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8698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464524" w14:textId="67FC056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CR#0030</w:t>
      </w:r>
    </w:p>
    <w:p w14:paraId="1CF2970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56318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C1-254034</w:t>
      </w:r>
      <w:r>
        <w:rPr>
          <w:color w:val="993300"/>
          <w:u w:val="single"/>
        </w:rPr>
        <w:t>.</w:t>
      </w:r>
    </w:p>
    <w:p w14:paraId="1F8362E8" w14:textId="467AA1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CR#0023</w:t>
      </w:r>
    </w:p>
    <w:p w14:paraId="3822D77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7F74D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C1-253948</w:t>
      </w:r>
      <w:r>
        <w:rPr>
          <w:color w:val="993300"/>
          <w:u w:val="single"/>
        </w:rPr>
        <w:t>.</w:t>
      </w:r>
    </w:p>
    <w:p w14:paraId="2BA9CD57" w14:textId="22685A5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SEALDD regular transmission connection establishment</w:t>
      </w:r>
    </w:p>
    <w:p w14:paraId="513228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1C95A9E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C1-254035</w:t>
      </w:r>
      <w:r>
        <w:rPr>
          <w:color w:val="993300"/>
          <w:u w:val="single"/>
        </w:rPr>
        <w:t>.</w:t>
      </w:r>
    </w:p>
    <w:p w14:paraId="017AF25D" w14:textId="26A50CC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Sdd_RegularTransmissionConnection API provided by the SDDM-S</w:t>
      </w:r>
    </w:p>
    <w:p w14:paraId="61E27B1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22042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C1-254036</w:t>
      </w:r>
      <w:r>
        <w:rPr>
          <w:color w:val="993300"/>
          <w:u w:val="single"/>
        </w:rPr>
        <w:t>.</w:t>
      </w:r>
    </w:p>
    <w:p w14:paraId="745BF438" w14:textId="697A936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&lt;bat-period-adapt-cap&gt; element</w:t>
      </w:r>
    </w:p>
    <w:p w14:paraId="505558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2C0CF6D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C1-253138)</w:t>
      </w:r>
    </w:p>
    <w:p w14:paraId="3C22E9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C1-254039</w:t>
      </w:r>
      <w:r>
        <w:rPr>
          <w:color w:val="993300"/>
          <w:u w:val="single"/>
        </w:rPr>
        <w:t>.</w:t>
      </w:r>
    </w:p>
    <w:p w14:paraId="7F9368CA" w14:textId="097627D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&lt;bat-period-adapt-cap&gt; element</w:t>
      </w:r>
    </w:p>
    <w:p w14:paraId="6AD54E3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3440C8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C1-254031)</w:t>
      </w:r>
    </w:p>
    <w:p w14:paraId="33693F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382B92" w14:textId="7D14E33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&lt;transmission-assist-info&gt; element</w:t>
      </w:r>
    </w:p>
    <w:p w14:paraId="269ECA4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8BE818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C1-253139)</w:t>
      </w:r>
    </w:p>
    <w:p w14:paraId="4B6769A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16F797" w14:textId="5C0F408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use of "and/or" term</w:t>
      </w:r>
    </w:p>
    <w:p w14:paraId="2019FD1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7AEA44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C1-253142)</w:t>
      </w:r>
    </w:p>
    <w:p w14:paraId="52AE2DC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BEDB28" w14:textId="68B7E5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CR#0030</w:t>
      </w:r>
    </w:p>
    <w:p w14:paraId="10E1AB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87DCF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C1-253145)</w:t>
      </w:r>
    </w:p>
    <w:p w14:paraId="2548FD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F128E1" w14:textId="63B2485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CR#0023</w:t>
      </w:r>
    </w:p>
    <w:p w14:paraId="73CA6C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6BB9D6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C1-253146)</w:t>
      </w:r>
    </w:p>
    <w:p w14:paraId="2B7104F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C1-254024</w:t>
      </w:r>
      <w:r>
        <w:rPr>
          <w:color w:val="993300"/>
          <w:u w:val="single"/>
        </w:rPr>
        <w:t>.</w:t>
      </w:r>
    </w:p>
    <w:p w14:paraId="08BEFC7F" w14:textId="053DEE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CR#0023</w:t>
      </w:r>
    </w:p>
    <w:p w14:paraId="281879B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67984F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C1-253948)</w:t>
      </w:r>
    </w:p>
    <w:p w14:paraId="5581E8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FA41FC" w14:textId="3EFC89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SEALDD regular transmission connection establishment</w:t>
      </w:r>
    </w:p>
    <w:p w14:paraId="4618ABF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9B0CF2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C1-253381)</w:t>
      </w:r>
    </w:p>
    <w:p w14:paraId="52760A6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7D7ACA" w14:textId="082245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Sdd_RegularTransmissionConnection API provided by the SDDM-S</w:t>
      </w:r>
    </w:p>
    <w:p w14:paraId="678B07E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2DFE79D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C1-253505)</w:t>
      </w:r>
    </w:p>
    <w:p w14:paraId="4A06B7C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C1-254040</w:t>
      </w:r>
      <w:r>
        <w:rPr>
          <w:color w:val="993300"/>
          <w:u w:val="single"/>
        </w:rPr>
        <w:t>.</w:t>
      </w:r>
    </w:p>
    <w:p w14:paraId="63301FFB" w14:textId="6A2AEFA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Sdd_RegularTransmissionConnection API provided by the SDDM-S</w:t>
      </w:r>
    </w:p>
    <w:p w14:paraId="7A9618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164AAD8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C1-254036)</w:t>
      </w:r>
    </w:p>
    <w:p w14:paraId="64D888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C1-254047</w:t>
      </w:r>
      <w:r>
        <w:rPr>
          <w:color w:val="993300"/>
          <w:u w:val="single"/>
        </w:rPr>
        <w:t>.</w:t>
      </w:r>
    </w:p>
    <w:p w14:paraId="08370580" w14:textId="2AD4AF7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Sdd_RegularTransmissionConnection API provided by the SDDM-S</w:t>
      </w:r>
    </w:p>
    <w:p w14:paraId="188477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BD9D5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C1-254040)</w:t>
      </w:r>
    </w:p>
    <w:p w14:paraId="65A3D5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3486AD" w14:textId="77777777" w:rsidR="006E7AF6" w:rsidRDefault="006E7AF6" w:rsidP="006E7AF6">
      <w:pPr>
        <w:pStyle w:val="Heading3"/>
      </w:pPr>
      <w:bookmarkStart w:id="215" w:name="_Toc204680797"/>
      <w:r>
        <w:t>19.34</w:t>
      </w:r>
      <w:r>
        <w:tab/>
        <w:t>5GSAT_Ph3_ARCH</w:t>
      </w:r>
      <w:bookmarkEnd w:id="215"/>
    </w:p>
    <w:p w14:paraId="2F643CB1" w14:textId="41D8DA2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applicability at procedure accept</w:t>
      </w:r>
    </w:p>
    <w:p w14:paraId="6EB618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91BEAC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C1-253602</w:t>
      </w:r>
      <w:r>
        <w:rPr>
          <w:color w:val="993300"/>
          <w:u w:val="single"/>
        </w:rPr>
        <w:t>.</w:t>
      </w:r>
    </w:p>
    <w:p w14:paraId="2905F793" w14:textId="0822F4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normal stop conditions</w:t>
      </w:r>
    </w:p>
    <w:p w14:paraId="2A1E5C7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7BDC4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C1-253607</w:t>
      </w:r>
      <w:r>
        <w:rPr>
          <w:color w:val="993300"/>
          <w:u w:val="single"/>
        </w:rPr>
        <w:t>.</w:t>
      </w:r>
    </w:p>
    <w:p w14:paraId="71BF9B97" w14:textId="28FCC26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S&amp;F mode indications from the lower layers</w:t>
      </w:r>
    </w:p>
    <w:p w14:paraId="144A8D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50761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C1-253211</w:t>
      </w:r>
      <w:r>
        <w:rPr>
          <w:color w:val="993300"/>
          <w:u w:val="single"/>
        </w:rPr>
        <w:t>.</w:t>
      </w:r>
    </w:p>
    <w:p w14:paraId="563F873B" w14:textId="556E40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6D20AB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EB93BB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C1-253210)</w:t>
      </w:r>
    </w:p>
    <w:p w14:paraId="5464C0F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C1-253213</w:t>
      </w:r>
      <w:r>
        <w:rPr>
          <w:color w:val="993300"/>
          <w:u w:val="single"/>
        </w:rPr>
        <w:t>.</w:t>
      </w:r>
    </w:p>
    <w:p w14:paraId="1F5A1CA0" w14:textId="63965C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11C8C08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9B248F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C1-253211)</w:t>
      </w:r>
    </w:p>
    <w:p w14:paraId="33DC59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BE7A345" w14:textId="6A18F3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S&amp;F mode indications from the lower layers</w:t>
      </w:r>
    </w:p>
    <w:p w14:paraId="55E8F90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BA4DB1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D7CB43" w14:textId="174DAA3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attach procedure</w:t>
      </w:r>
    </w:p>
    <w:p w14:paraId="5B2735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92D88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C1-253603</w:t>
      </w:r>
      <w:r>
        <w:rPr>
          <w:color w:val="993300"/>
          <w:u w:val="single"/>
        </w:rPr>
        <w:t>.</w:t>
      </w:r>
    </w:p>
    <w:p w14:paraId="31766C6D" w14:textId="1049134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service request procedure</w:t>
      </w:r>
    </w:p>
    <w:p w14:paraId="784108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2C9D49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C1-253604</w:t>
      </w:r>
      <w:r>
        <w:rPr>
          <w:color w:val="993300"/>
          <w:u w:val="single"/>
        </w:rPr>
        <w:t>.</w:t>
      </w:r>
    </w:p>
    <w:p w14:paraId="7CE9EAAB" w14:textId="5EB9EBA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stop conditions for timer T3451-option 1</w:t>
      </w:r>
    </w:p>
    <w:p w14:paraId="37B8A43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402693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C1-253608</w:t>
      </w:r>
      <w:r>
        <w:rPr>
          <w:color w:val="993300"/>
          <w:u w:val="single"/>
        </w:rPr>
        <w:t>.</w:t>
      </w:r>
    </w:p>
    <w:p w14:paraId="7FC03AFE" w14:textId="370B24C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stop conditions for timer T3451-option 2</w:t>
      </w:r>
    </w:p>
    <w:p w14:paraId="70728F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C3129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C1-253609</w:t>
      </w:r>
      <w:r>
        <w:rPr>
          <w:color w:val="993300"/>
          <w:u w:val="single"/>
        </w:rPr>
        <w:t>.</w:t>
      </w:r>
    </w:p>
    <w:p w14:paraId="26E4B17E" w14:textId="7A3D94A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messages-option1</w:t>
      </w:r>
    </w:p>
    <w:p w14:paraId="2AB3FB2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MediaTek Inc.</w:t>
      </w:r>
    </w:p>
    <w:p w14:paraId="5D8DA4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C1-251781)</w:t>
      </w:r>
    </w:p>
    <w:p w14:paraId="45D7480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C1-253611</w:t>
      </w:r>
      <w:r>
        <w:rPr>
          <w:color w:val="993300"/>
          <w:u w:val="single"/>
        </w:rPr>
        <w:t>.</w:t>
      </w:r>
    </w:p>
    <w:p w14:paraId="70A0C4EC" w14:textId="6AA430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messages-option2</w:t>
      </w:r>
    </w:p>
    <w:p w14:paraId="264B17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MediaTek Inc.</w:t>
      </w:r>
    </w:p>
    <w:p w14:paraId="26A8AE6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C1-251782)</w:t>
      </w:r>
    </w:p>
    <w:p w14:paraId="62092B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8B95F46" w14:textId="08766D7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attach and service request procedures with the term “S&amp;F satellite E-UTRA cell”</w:t>
      </w:r>
    </w:p>
    <w:p w14:paraId="5B9AD7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ABB626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41CCB2" w14:textId="6DE64B7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procedure triggered by the UE being out of the TAI list overrides timer T3451 - attach procedure</w:t>
      </w:r>
    </w:p>
    <w:p w14:paraId="23B7AB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1393D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C1-253738</w:t>
      </w:r>
      <w:r>
        <w:rPr>
          <w:color w:val="993300"/>
          <w:u w:val="single"/>
        </w:rPr>
        <w:t>.</w:t>
      </w:r>
    </w:p>
    <w:p w14:paraId="276FEA17" w14:textId="72C460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procedure triggered by the UE being out of the TAI list overrides timer T3451 - service request procedure</w:t>
      </w:r>
    </w:p>
    <w:p w14:paraId="2F1F7A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818FA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C1-253739</w:t>
      </w:r>
      <w:r>
        <w:rPr>
          <w:color w:val="993300"/>
          <w:u w:val="single"/>
        </w:rPr>
        <w:t>.</w:t>
      </w:r>
    </w:p>
    <w:p w14:paraId="31921D71" w14:textId="1994DC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Triggering TAU procedure for “case a” (due to UE moving out of TAI list) overrides timer T3451</w:t>
      </w:r>
    </w:p>
    <w:p w14:paraId="77B1E3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05EBA5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68B3A8" w14:textId="19CCD4E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condition for stopping timer T3451</w:t>
      </w:r>
    </w:p>
    <w:p w14:paraId="77EB1E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4D0459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C1-253610</w:t>
      </w:r>
      <w:r>
        <w:rPr>
          <w:color w:val="993300"/>
          <w:u w:val="single"/>
        </w:rPr>
        <w:t>.</w:t>
      </w:r>
    </w:p>
    <w:p w14:paraId="19FE92C1" w14:textId="3E7E665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transition time information between S&amp;F mode and normal mode</w:t>
      </w:r>
    </w:p>
    <w:p w14:paraId="6B80373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6074571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4EEDDE" w14:textId="769FF2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the transition from normal mode to S&amp;F mode</w:t>
      </w:r>
    </w:p>
    <w:p w14:paraId="03E2E82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AFA3A3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C20AF86" w14:textId="614AB3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UE behaviour on S&amp;F wait timer received in NAS accept message</w:t>
      </w:r>
    </w:p>
    <w:p w14:paraId="4E9EEA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ABBF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C1-253605</w:t>
      </w:r>
      <w:r>
        <w:rPr>
          <w:color w:val="993300"/>
          <w:u w:val="single"/>
        </w:rPr>
        <w:t>.</w:t>
      </w:r>
    </w:p>
    <w:p w14:paraId="36FCFF7B" w14:textId="1A50478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S&amp;F wait timer in NAS reject message</w:t>
      </w:r>
    </w:p>
    <w:p w14:paraId="75C42C3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72323AB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C1-253606</w:t>
      </w:r>
      <w:r>
        <w:rPr>
          <w:color w:val="993300"/>
          <w:u w:val="single"/>
        </w:rPr>
        <w:t>.</w:t>
      </w:r>
    </w:p>
    <w:p w14:paraId="4BD06B63" w14:textId="6D7305D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the transition time information between S&amp;F mode and normal mode</w:t>
      </w:r>
    </w:p>
    <w:p w14:paraId="79D8578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1DFD3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D957BFF" w14:textId="709F81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of timer T3451 in UE</w:t>
      </w:r>
    </w:p>
    <w:p w14:paraId="3667C5A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70B68C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4A6AC6" w14:textId="7AC30ED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handling in the UE</w:t>
      </w:r>
    </w:p>
    <w:p w14:paraId="388B54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6E292F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C1-253544</w:t>
      </w:r>
      <w:r>
        <w:rPr>
          <w:color w:val="993300"/>
          <w:u w:val="single"/>
        </w:rPr>
        <w:t>.</w:t>
      </w:r>
    </w:p>
    <w:p w14:paraId="1A65C2CD" w14:textId="1F422A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deletion due to number of satellites 0</w:t>
      </w:r>
    </w:p>
    <w:p w14:paraId="3A80DB8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E0DBF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C1-253714</w:t>
      </w:r>
      <w:r>
        <w:rPr>
          <w:color w:val="993300"/>
          <w:u w:val="single"/>
        </w:rPr>
        <w:t>.</w:t>
      </w:r>
    </w:p>
    <w:p w14:paraId="4F0E209F" w14:textId="5DFE39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Periodic timer and DRX parameter due to S&amp;F satellite operation</w:t>
      </w:r>
    </w:p>
    <w:p w14:paraId="1649CF9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4D72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FED50A" w14:textId="252FC9B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Determination of mobile reachable timer, periodic timer or the implicit detach timer</w:t>
      </w:r>
    </w:p>
    <w:p w14:paraId="27B65B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94B48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A4C7A01" w14:textId="4FCB6F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signalling connection release after EMM cause 83</w:t>
      </w:r>
    </w:p>
    <w:p w14:paraId="2D32E1B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B2CEF4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C1-253727</w:t>
      </w:r>
      <w:r>
        <w:rPr>
          <w:color w:val="993300"/>
          <w:u w:val="single"/>
        </w:rPr>
        <w:t>.</w:t>
      </w:r>
    </w:p>
    <w:p w14:paraId="3B7CB101" w14:textId="21F95B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S&amp;F timer when PSM is activated</w:t>
      </w:r>
    </w:p>
    <w:p w14:paraId="4A1051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AC58F1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B63DDE" w14:textId="668940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general clause for Store and Forward (S&amp;F) Satellite operation</w:t>
      </w:r>
    </w:p>
    <w:p w14:paraId="5CDB4D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BABDC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FA23137" w14:textId="2DB132C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handling of transition time indication for S&amp;F</w:t>
      </w:r>
    </w:p>
    <w:p w14:paraId="115298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D760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2386C4C" w14:textId="60EAD0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transition time information from lower layers</w:t>
      </w:r>
    </w:p>
    <w:p w14:paraId="5DB31C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201E86D0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86AC564" w14:textId="77777777" w:rsidR="006E7AF6" w:rsidRDefault="006E7AF6" w:rsidP="006E7AF6">
      <w:r>
        <w:t>Related to the incoming LS in C1-253033</w:t>
      </w:r>
    </w:p>
    <w:p w14:paraId="000247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6D4CE0" w14:textId="08422B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622E4E6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HiSilicon, CATT, Samsung, Nokia, LG Electronics</w:t>
      </w:r>
    </w:p>
    <w:p w14:paraId="1167926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C1-252557)</w:t>
      </w:r>
    </w:p>
    <w:p w14:paraId="3F52E0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C1-253716</w:t>
      </w:r>
      <w:r>
        <w:rPr>
          <w:color w:val="993300"/>
          <w:u w:val="single"/>
        </w:rPr>
        <w:t>.</w:t>
      </w:r>
    </w:p>
    <w:p w14:paraId="24A72EAD" w14:textId="71CC9BF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Alignments in S&amp;F in Satellite</w:t>
      </w:r>
    </w:p>
    <w:p w14:paraId="4B75F5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</w:t>
      </w:r>
    </w:p>
    <w:p w14:paraId="47E1D6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64A04C" w14:textId="263BE0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79968B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</w:t>
      </w:r>
    </w:p>
    <w:p w14:paraId="299ABE3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C1-252538)</w:t>
      </w:r>
    </w:p>
    <w:p w14:paraId="6E6CAF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C1-253601</w:t>
      </w:r>
      <w:r>
        <w:rPr>
          <w:color w:val="993300"/>
          <w:u w:val="single"/>
        </w:rPr>
        <w:t>.</w:t>
      </w:r>
    </w:p>
    <w:p w14:paraId="1C92215F" w14:textId="6D386A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 on UE action on expiry of S&amp;F wait timer in S&amp;F mode</w:t>
      </w:r>
    </w:p>
    <w:p w14:paraId="6BD9D4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</w:t>
      </w:r>
    </w:p>
    <w:p w14:paraId="417F7D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7B3907" w14:textId="1EF7C0F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5GSAT_Ph3_ARCH CT1 Work plan</w:t>
      </w:r>
    </w:p>
    <w:p w14:paraId="550D00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58ACDA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0F6CDB" w14:textId="5F6572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579A096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SHARP, ZTE, Nokia, vivo, MediaTek Inc., Samsung, Huawei, HiSilicon</w:t>
      </w:r>
    </w:p>
    <w:p w14:paraId="6ABBC20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C1-252521)</w:t>
      </w:r>
    </w:p>
    <w:p w14:paraId="3B0E312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6F7607" w14:textId="4BCCD8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sidelink positioning management</w:t>
      </w:r>
    </w:p>
    <w:p w14:paraId="1D6CEF3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EA686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C1-253970</w:t>
      </w:r>
      <w:r>
        <w:rPr>
          <w:color w:val="993300"/>
          <w:u w:val="single"/>
        </w:rPr>
        <w:t>.</w:t>
      </w:r>
    </w:p>
    <w:p w14:paraId="3600E72E" w14:textId="2989DD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short-Range based positioning information procedure</w:t>
      </w:r>
    </w:p>
    <w:p w14:paraId="775830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CR-0160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8765B1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C1-254014</w:t>
      </w:r>
      <w:r>
        <w:rPr>
          <w:color w:val="993300"/>
          <w:u w:val="single"/>
        </w:rPr>
        <w:t>.</w:t>
      </w:r>
    </w:p>
    <w:p w14:paraId="71B36E47" w14:textId="75FCE37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ATTACH REJECT and SERVICE REJECT with no S&amp;F wait timer</w:t>
      </w:r>
    </w:p>
    <w:p w14:paraId="1AE3BDE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2E948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EBDCC5A" w14:textId="2A61848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when not supporting S&amp;F operation</w:t>
      </w:r>
    </w:p>
    <w:p w14:paraId="5D9C29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303190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C1-253740</w:t>
      </w:r>
      <w:r>
        <w:rPr>
          <w:color w:val="993300"/>
          <w:u w:val="single"/>
        </w:rPr>
        <w:t>.</w:t>
      </w:r>
    </w:p>
    <w:p w14:paraId="0E46C60D" w14:textId="5F74562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information as trigger for service accept</w:t>
      </w:r>
    </w:p>
    <w:p w14:paraId="5463EA2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F1C9D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C1-253717</w:t>
      </w:r>
      <w:r>
        <w:rPr>
          <w:color w:val="993300"/>
          <w:u w:val="single"/>
        </w:rPr>
        <w:t>.</w:t>
      </w:r>
    </w:p>
    <w:p w14:paraId="3302FD79" w14:textId="1264DE6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RAN2 LS on S&amp;F mode indications to NAS</w:t>
      </w:r>
    </w:p>
    <w:p w14:paraId="6445B8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07579DA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38BE09" w14:textId="04C5BF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(Opt.1) Reusing T3451 considering transition time indication from lower layers</w:t>
      </w:r>
    </w:p>
    <w:p w14:paraId="148390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1F13D3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8A87AA" w14:textId="03EBB1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(Opt.2) Introducing T3451A to handle transition time indication from lower layers</w:t>
      </w:r>
    </w:p>
    <w:p w14:paraId="0D0001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0A8C5C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EF9E91" w14:textId="7F00EBD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handling in the UE</w:t>
      </w:r>
    </w:p>
    <w:p w14:paraId="58E2BA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6859E8E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C1-253312)</w:t>
      </w:r>
    </w:p>
    <w:p w14:paraId="2119BEB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B59806" w14:textId="0970FD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</w:t>
      </w:r>
    </w:p>
    <w:p w14:paraId="5350A4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F9319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3993FAF" w14:textId="4F9463B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applicability at procedure accept</w:t>
      </w:r>
    </w:p>
    <w:p w14:paraId="6FD3EAF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D9F46A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C1-253100)</w:t>
      </w:r>
    </w:p>
    <w:p w14:paraId="2BC8136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808140F" w14:textId="0127DE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normal stop conditions</w:t>
      </w:r>
    </w:p>
    <w:p w14:paraId="3D7DF5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EA209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C1-253101)</w:t>
      </w:r>
    </w:p>
    <w:p w14:paraId="48EFD2D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C1-253747</w:t>
      </w:r>
      <w:r>
        <w:rPr>
          <w:color w:val="993300"/>
          <w:u w:val="single"/>
        </w:rPr>
        <w:t>.</w:t>
      </w:r>
    </w:p>
    <w:p w14:paraId="42ADF951" w14:textId="1302FD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normal stop conditions</w:t>
      </w:r>
    </w:p>
    <w:p w14:paraId="251892E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22E00E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C1-253607)</w:t>
      </w:r>
    </w:p>
    <w:p w14:paraId="0FBC1AF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C0FE82" w14:textId="37601E8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attach procedure</w:t>
      </w:r>
    </w:p>
    <w:p w14:paraId="03E0ED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LG Electronics, Ericsson, Samsung, Huawei, HiSilicon</w:t>
      </w:r>
    </w:p>
    <w:p w14:paraId="7A25B46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C1-253248)</w:t>
      </w:r>
    </w:p>
    <w:p w14:paraId="5D2EB32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C1-253759</w:t>
      </w:r>
      <w:r>
        <w:rPr>
          <w:color w:val="993300"/>
          <w:u w:val="single"/>
        </w:rPr>
        <w:t>.</w:t>
      </w:r>
    </w:p>
    <w:p w14:paraId="4CE66973" w14:textId="4D25D89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attach procedure</w:t>
      </w:r>
    </w:p>
    <w:p w14:paraId="1158E2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LG Electronics, Ericsson, Samsung, Huawei, HiSilicon, ZTE, vivo</w:t>
      </w:r>
    </w:p>
    <w:p w14:paraId="5C9F78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C1-253603)</w:t>
      </w:r>
    </w:p>
    <w:p w14:paraId="7B6BE5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93CBF0" w14:textId="14B1D2D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service request procedure</w:t>
      </w:r>
    </w:p>
    <w:p w14:paraId="230828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Huawei, HiSilicon, Ericsson, Samsung</w:t>
      </w:r>
    </w:p>
    <w:p w14:paraId="436BA78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C1-253249)</w:t>
      </w:r>
    </w:p>
    <w:p w14:paraId="494D7D7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C1-253760</w:t>
      </w:r>
      <w:r>
        <w:rPr>
          <w:color w:val="993300"/>
          <w:u w:val="single"/>
        </w:rPr>
        <w:t>.</w:t>
      </w:r>
    </w:p>
    <w:p w14:paraId="0CE33825" w14:textId="3C65C1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service request procedure</w:t>
      </w:r>
    </w:p>
    <w:p w14:paraId="6F1B044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Huawei, HiSilicon, Ericsson, Samsung, ZTE, vivo</w:t>
      </w:r>
    </w:p>
    <w:p w14:paraId="7D0C45E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C1-253604)</w:t>
      </w:r>
    </w:p>
    <w:p w14:paraId="1006AC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AAB7AD" w14:textId="03D7EEE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stop conditions for timer T3451-option 1</w:t>
      </w:r>
    </w:p>
    <w:p w14:paraId="5554D5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399C6C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C1-253250)</w:t>
      </w:r>
    </w:p>
    <w:p w14:paraId="753D980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C3D084D" w14:textId="299695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stop conditions for timer T3451-option 2</w:t>
      </w:r>
    </w:p>
    <w:p w14:paraId="06F0E9F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22DC7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C1-253251)</w:t>
      </w:r>
    </w:p>
    <w:p w14:paraId="45138D5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733FDD2" w14:textId="2F926AC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messages-option1</w:t>
      </w:r>
    </w:p>
    <w:p w14:paraId="4C9D73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MediaTek Inc.</w:t>
      </w:r>
    </w:p>
    <w:p w14:paraId="413A5D1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C1-253252)</w:t>
      </w:r>
    </w:p>
    <w:p w14:paraId="1156289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3D98FB2" w14:textId="535B15C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procedure triggered by the UE being out of the TAI list overrides timer T3451 - attach procedure</w:t>
      </w:r>
    </w:p>
    <w:p w14:paraId="210B02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Samsung, Ericsson, ZTE, vivo, Huawei, HiSilicon</w:t>
      </w:r>
    </w:p>
    <w:p w14:paraId="2D71C5C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C1-253255)</w:t>
      </w:r>
    </w:p>
    <w:p w14:paraId="2AC91F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C1-254108</w:t>
      </w:r>
      <w:r>
        <w:rPr>
          <w:color w:val="993300"/>
          <w:u w:val="single"/>
        </w:rPr>
        <w:t>.</w:t>
      </w:r>
    </w:p>
    <w:p w14:paraId="26115D39" w14:textId="51966B1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reject for S&amp;F satellite operation</w:t>
      </w:r>
    </w:p>
    <w:p w14:paraId="0777EA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812DE8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C1-253738)</w:t>
      </w:r>
    </w:p>
    <w:p w14:paraId="0DBCCDA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144FC9" w14:textId="4064D6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procedure triggered by the UE being out of the TAI list overrides timer T3451 - service request procedure</w:t>
      </w:r>
    </w:p>
    <w:p w14:paraId="19A952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79CD7D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C1-253256)</w:t>
      </w:r>
    </w:p>
    <w:p w14:paraId="1B751D2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884209" w14:textId="32531D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condition for stopping timer T3451</w:t>
      </w:r>
    </w:p>
    <w:p w14:paraId="4BEE01F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5FDDB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C1-253258)</w:t>
      </w:r>
    </w:p>
    <w:p w14:paraId="5300782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25CE7C6" w14:textId="655B3B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UE behaviour on S&amp;F wait timer received in NAS accept message</w:t>
      </w:r>
    </w:p>
    <w:p w14:paraId="74A37D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F5E4CF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C1-253290)</w:t>
      </w:r>
    </w:p>
    <w:p w14:paraId="7F0F5E9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B8C458" w14:textId="3E59191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S&amp;F wait timer in NAS reject message</w:t>
      </w:r>
    </w:p>
    <w:p w14:paraId="73D2C21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56AC802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C1-253291)</w:t>
      </w:r>
    </w:p>
    <w:p w14:paraId="531D321D" w14:textId="77777777" w:rsidR="006E7AF6" w:rsidRDefault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5BF35B" w14:textId="1BDBDDB4" w:rsidR="00297EAF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deletion due to number of satellites 0</w:t>
      </w:r>
    </w:p>
    <w:p w14:paraId="7ED281C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191AF8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C1-253314)</w:t>
      </w:r>
    </w:p>
    <w:p w14:paraId="37F405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80EDEF" w14:textId="27D5E6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signalling connection release after EMM cause 83</w:t>
      </w:r>
    </w:p>
    <w:p w14:paraId="7EC233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C1D8B8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C1-253321)</w:t>
      </w:r>
    </w:p>
    <w:p w14:paraId="7006E36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AC75F5" w14:textId="084AA53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267BAF9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7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HiSilicon, CATT, Samsung, Nokia, LG Electronics, SHARP</w:t>
      </w:r>
    </w:p>
    <w:p w14:paraId="6E0D051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C1-253426)</w:t>
      </w:r>
    </w:p>
    <w:p w14:paraId="201A6B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FBE031" w14:textId="3FA7A1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6FB9A56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CATT, Huawei, HiSilicon, Samsung, Nokia</w:t>
      </w:r>
    </w:p>
    <w:p w14:paraId="1B36DEC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C1-253431)</w:t>
      </w:r>
    </w:p>
    <w:p w14:paraId="1EEE588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C1-254123</w:t>
      </w:r>
      <w:r>
        <w:rPr>
          <w:color w:val="993300"/>
          <w:u w:val="single"/>
        </w:rPr>
        <w:t>.</w:t>
      </w:r>
    </w:p>
    <w:p w14:paraId="06EDE523" w14:textId="677738F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7545319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</w:t>
      </w:r>
    </w:p>
    <w:p w14:paraId="55337C8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C1-253601)</w:t>
      </w:r>
    </w:p>
    <w:p w14:paraId="22478A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0D4159" w14:textId="362E940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101350C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B94CF5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C1-253791)</w:t>
      </w:r>
    </w:p>
    <w:p w14:paraId="2E050D1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90DA70" w14:textId="4451BC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sidelink positioning management</w:t>
      </w:r>
    </w:p>
    <w:p w14:paraId="1ACCA0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8EAD48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C1-253466)</w:t>
      </w:r>
    </w:p>
    <w:p w14:paraId="2A3DAF2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C1-254026</w:t>
      </w:r>
      <w:r>
        <w:rPr>
          <w:color w:val="993300"/>
          <w:u w:val="single"/>
        </w:rPr>
        <w:t>.</w:t>
      </w:r>
    </w:p>
    <w:p w14:paraId="44CF7DE3" w14:textId="0AEB6DE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sidelink positioning management</w:t>
      </w:r>
    </w:p>
    <w:p w14:paraId="3DF4A7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B45C60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C1-253970)</w:t>
      </w:r>
    </w:p>
    <w:p w14:paraId="613FA0D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C1-254038</w:t>
      </w:r>
      <w:r>
        <w:rPr>
          <w:color w:val="993300"/>
          <w:u w:val="single"/>
        </w:rPr>
        <w:t>.</w:t>
      </w:r>
    </w:p>
    <w:p w14:paraId="0D5A71E6" w14:textId="7C3CF3C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short-Range based positioning information procedure</w:t>
      </w:r>
    </w:p>
    <w:p w14:paraId="1AB657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3A110B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C1-253467)</w:t>
      </w:r>
    </w:p>
    <w:p w14:paraId="4A0D05D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C1-254046</w:t>
      </w:r>
      <w:r>
        <w:rPr>
          <w:color w:val="993300"/>
          <w:u w:val="single"/>
        </w:rPr>
        <w:t>.</w:t>
      </w:r>
    </w:p>
    <w:p w14:paraId="0FA26271" w14:textId="3A9B0DC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when not supporting S&amp;F operation</w:t>
      </w:r>
    </w:p>
    <w:p w14:paraId="70DACA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930449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C1-253524)</w:t>
      </w:r>
    </w:p>
    <w:p w14:paraId="2D10689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A8BC5C" w14:textId="6E612F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information as trigger for service accept</w:t>
      </w:r>
    </w:p>
    <w:p w14:paraId="06E5B65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511891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C1-253525)</w:t>
      </w:r>
    </w:p>
    <w:p w14:paraId="312314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541811" w14:textId="77777777" w:rsidR="006E7AF6" w:rsidRDefault="006E7AF6" w:rsidP="006E7AF6">
      <w:pPr>
        <w:pStyle w:val="Heading3"/>
      </w:pPr>
      <w:bookmarkStart w:id="216" w:name="_Toc204680798"/>
      <w:r>
        <w:t>19.35</w:t>
      </w:r>
      <w:r>
        <w:tab/>
        <w:t>TEI19_ProSe_NPN</w:t>
      </w:r>
      <w:bookmarkEnd w:id="216"/>
    </w:p>
    <w:p w14:paraId="39099CFD" w14:textId="2566AC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SNPN in the 5G ProSe additional parameters announcement procedure</w:t>
      </w:r>
    </w:p>
    <w:p w14:paraId="3037A3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C67C8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8DC504" w14:textId="65B0606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ProSe support in NPN</w:t>
      </w:r>
    </w:p>
    <w:p w14:paraId="15408B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6AEB235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C1-253567</w:t>
      </w:r>
      <w:r>
        <w:rPr>
          <w:color w:val="993300"/>
          <w:u w:val="single"/>
        </w:rPr>
        <w:t>.</w:t>
      </w:r>
    </w:p>
    <w:p w14:paraId="04BB34CB" w14:textId="77777777" w:rsidR="006E7AF6" w:rsidRDefault="006E7AF6" w:rsidP="006E7AF6">
      <w:pPr>
        <w:pStyle w:val="Heading3"/>
      </w:pPr>
      <w:bookmarkStart w:id="217" w:name="_Toc204680799"/>
      <w:r>
        <w:t>19.36</w:t>
      </w:r>
      <w:r>
        <w:tab/>
        <w:t>5G_ProSe_Ph3</w:t>
      </w:r>
      <w:bookmarkEnd w:id="217"/>
    </w:p>
    <w:p w14:paraId="001450E5" w14:textId="19BF079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IP Address allocation in 5G ProSe multi-hop UE to Network relay procedure</w:t>
      </w:r>
    </w:p>
    <w:p w14:paraId="7193C7D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Inc</w:t>
      </w:r>
    </w:p>
    <w:p w14:paraId="4CC5AC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C1-253975</w:t>
      </w:r>
      <w:r>
        <w:rPr>
          <w:color w:val="993300"/>
          <w:u w:val="single"/>
        </w:rPr>
        <w:t>.</w:t>
      </w:r>
    </w:p>
    <w:p w14:paraId="5146562A" w14:textId="5E25A3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for ProSe multi-hop U2N relay</w:t>
      </w:r>
    </w:p>
    <w:p w14:paraId="139BA5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3161B1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AB915A" w14:textId="44238F4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configuration parameters of the 5G ProSe multi-hop layer-2 UE-to-network relay UE – the procedural part</w:t>
      </w:r>
    </w:p>
    <w:p w14:paraId="1496DD0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7EDB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6B5643" w14:textId="570D2BB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configuration parameters of the 5G ProSe multi-hop layer-2 UE-to-network relay UE – the encoding part</w:t>
      </w:r>
    </w:p>
    <w:p w14:paraId="1DB3387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5ABEF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C1-253976</w:t>
      </w:r>
      <w:r>
        <w:rPr>
          <w:color w:val="993300"/>
          <w:u w:val="single"/>
        </w:rPr>
        <w:t>.</w:t>
      </w:r>
    </w:p>
    <w:p w14:paraId="384BF1DE" w14:textId="6B072D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PC5 QoS flow in the List of multi-hop remote UE parameters</w:t>
      </w:r>
    </w:p>
    <w:p w14:paraId="5947135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EBEE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88A660" w14:textId="4CC3A2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6B4797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4BDBF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C1-252457)</w:t>
      </w:r>
    </w:p>
    <w:p w14:paraId="7E11102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6101351" w14:textId="48D8DE8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ProSe additional parameters announcement request message for multi-hop UE-to-network relay</w:t>
      </w:r>
    </w:p>
    <w:p w14:paraId="31128E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DDF1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C1-253972</w:t>
      </w:r>
      <w:r>
        <w:rPr>
          <w:color w:val="993300"/>
          <w:u w:val="single"/>
        </w:rPr>
        <w:t>.</w:t>
      </w:r>
    </w:p>
    <w:p w14:paraId="46392AC9" w14:textId="76EDDBD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identifiers used in 5G ProSe multi-hop UE-to-UE relay discovery for IP data unit type with model B</w:t>
      </w:r>
    </w:p>
    <w:p w14:paraId="4C1241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2E1023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EB207B" w14:textId="1E50ED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related to the Root relay info in the PC5 discovery procedures</w:t>
      </w:r>
    </w:p>
    <w:p w14:paraId="5E8D2B2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60FE8C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C1-253973</w:t>
      </w:r>
      <w:r>
        <w:rPr>
          <w:color w:val="993300"/>
          <w:u w:val="single"/>
        </w:rPr>
        <w:t>.</w:t>
      </w:r>
    </w:p>
    <w:p w14:paraId="425E1C0A" w14:textId="4359994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path information in the direct link establishment request/Accept messages for the multi-hop UE-to-UE relay for Ethernet and Unstructured data unit type</w:t>
      </w:r>
    </w:p>
    <w:p w14:paraId="09B98A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51029D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C1-254005</w:t>
      </w:r>
      <w:r>
        <w:rPr>
          <w:color w:val="993300"/>
          <w:u w:val="single"/>
        </w:rPr>
        <w:t>.</w:t>
      </w:r>
    </w:p>
    <w:p w14:paraId="1814A161" w14:textId="1E8C477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path information in the direct link modification request/Accept messages for the multi-hop UE-to-UE relay for Ethernet and Unstructured data unit type</w:t>
      </w:r>
    </w:p>
    <w:p w14:paraId="40C34E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68C0E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C1-254006</w:t>
      </w:r>
      <w:r>
        <w:rPr>
          <w:color w:val="993300"/>
          <w:u w:val="single"/>
        </w:rPr>
        <w:t>.</w:t>
      </w:r>
    </w:p>
    <w:p w14:paraId="5F8E3094" w14:textId="1C5DFC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ENs related to the List of multi-hop remote UE parameters</w:t>
      </w:r>
    </w:p>
    <w:p w14:paraId="6170F0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1C5D5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C1-253977</w:t>
      </w:r>
      <w:r>
        <w:rPr>
          <w:color w:val="993300"/>
          <w:u w:val="single"/>
        </w:rPr>
        <w:t>.</w:t>
      </w:r>
    </w:p>
    <w:p w14:paraId="56A6AB03" w14:textId="4D5D38C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MH discovery additional information procedure to consider the Announcer info of the intermediate relay UE connected to the U2N relay UE</w:t>
      </w:r>
    </w:p>
    <w:p w14:paraId="3B9CFFF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3E7E1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36C961" w14:textId="7383828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encoding of the configuration parameters of 5G ProSe intermediate U2N relay UE related to the indication of PDU session parameters</w:t>
      </w:r>
    </w:p>
    <w:p w14:paraId="641C10F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9D0B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96E787" w14:textId="2BA865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Routing information for 5G ProSe multi-hop end UE</w:t>
      </w:r>
    </w:p>
    <w:p w14:paraId="2F8AD08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C186B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7AB7F6" w14:textId="0E1DDF6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security procedures over PC3a interface for multi-hop UE-to-network relay</w:t>
      </w:r>
    </w:p>
    <w:p w14:paraId="79E242A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6999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C1-253974</w:t>
      </w:r>
      <w:r>
        <w:rPr>
          <w:color w:val="993300"/>
          <w:u w:val="single"/>
        </w:rPr>
        <w:t>.</w:t>
      </w:r>
    </w:p>
    <w:p w14:paraId="0E38407A" w14:textId="778B229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security procedures over PC3a interface for multi-hop UE-to-UE relay</w:t>
      </w:r>
    </w:p>
    <w:p w14:paraId="52CDF9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AD2B72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6E73D5" w14:textId="382B92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Hop limit in the PC5 signalling messages for multi-hop UE-to-UE relay communication</w:t>
      </w:r>
    </w:p>
    <w:p w14:paraId="2F0C87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3F68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C1-253982</w:t>
      </w:r>
      <w:r>
        <w:rPr>
          <w:color w:val="993300"/>
          <w:u w:val="single"/>
        </w:rPr>
        <w:t>.</w:t>
      </w:r>
    </w:p>
    <w:p w14:paraId="2DC0C356" w14:textId="0A843D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PWS via Multi-hop U2N relay</w:t>
      </w:r>
    </w:p>
    <w:p w14:paraId="468BF1E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C0C63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C1-251629)</w:t>
      </w:r>
    </w:p>
    <w:p w14:paraId="3EAB95E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BC40054" w14:textId="77777777" w:rsidR="006E7AF6" w:rsidRDefault="006E7AF6" w:rsidP="006E7AF6">
      <w:r>
        <w:t>5G ProSe multi-hop U2N relay public warning notification procedure. In r2, adding message definition</w:t>
      </w:r>
    </w:p>
    <w:p w14:paraId="57E42AB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C1-253978</w:t>
      </w:r>
      <w:r>
        <w:rPr>
          <w:color w:val="993300"/>
          <w:u w:val="single"/>
        </w:rPr>
        <w:t>.</w:t>
      </w:r>
    </w:p>
    <w:p w14:paraId="36A32312" w14:textId="4AA534F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A</w:t>
      </w:r>
    </w:p>
    <w:p w14:paraId="6FDF8F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9B286E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C1-252451)</w:t>
      </w:r>
    </w:p>
    <w:p w14:paraId="3FF533C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2A34A7" w14:textId="0F39F04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43D2C4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LG Electronics</w:t>
      </w:r>
    </w:p>
    <w:p w14:paraId="60A8DCF2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60EAFC" w14:textId="77777777" w:rsidR="006E7AF6" w:rsidRDefault="006E7AF6" w:rsidP="006E7AF6">
      <w:r>
        <w:t>Introducing the 5G ProSe additional parameters announcement procedure for multi-hop UE-to-network relay</w:t>
      </w:r>
    </w:p>
    <w:p w14:paraId="405DAA7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C1-253971</w:t>
      </w:r>
      <w:r>
        <w:rPr>
          <w:color w:val="993300"/>
          <w:u w:val="single"/>
        </w:rPr>
        <w:t>.</w:t>
      </w:r>
    </w:p>
    <w:p w14:paraId="3DE283BE" w14:textId="7EF5730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multi-hop UE-to-network relay discovery additional information</w:t>
      </w:r>
    </w:p>
    <w:p w14:paraId="4B3051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67F6D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9320C5" w14:textId="1D1038E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Hop limit IE to ProSe direct link establishment request message</w:t>
      </w:r>
    </w:p>
    <w:p w14:paraId="5FF997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132D9D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C1-250472)</w:t>
      </w:r>
    </w:p>
    <w:p w14:paraId="3834D5F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761100" w14:textId="070E58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PROSE PC5 DISCOVERY message for multi-hop L3 U2U relay discovery</w:t>
      </w:r>
    </w:p>
    <w:p w14:paraId="6781E31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19DE4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C1-253984</w:t>
      </w:r>
      <w:r>
        <w:rPr>
          <w:color w:val="993300"/>
          <w:u w:val="single"/>
        </w:rPr>
        <w:t>.</w:t>
      </w:r>
    </w:p>
    <w:p w14:paraId="1B8CC68A" w14:textId="35AF25D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PROSE PC5 DISCOVERY message for multi-hop U2U relay discovery response</w:t>
      </w:r>
    </w:p>
    <w:p w14:paraId="3264209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503DD5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A212F0" w14:textId="25A5C2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multi-hop L3 U2U relay discovery for IP data unit type with model A</w:t>
      </w:r>
    </w:p>
    <w:p w14:paraId="7FEABF3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2209C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1317F3" w14:textId="0EE84F5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signal strength measurement and related timer in multi-hop U2U relay discovery</w:t>
      </w:r>
    </w:p>
    <w:p w14:paraId="721056B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AE533F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C1-253985</w:t>
      </w:r>
      <w:r>
        <w:rPr>
          <w:color w:val="993300"/>
          <w:u w:val="single"/>
        </w:rPr>
        <w:t>.</w:t>
      </w:r>
    </w:p>
    <w:p w14:paraId="7F80F45E" w14:textId="39C574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on ROSE PC5 DISCOVERY messages for multi-hop U2U relay discovery for non-IP</w:t>
      </w:r>
    </w:p>
    <w:p w14:paraId="1311B8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F6D87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C1-253986</w:t>
      </w:r>
      <w:r>
        <w:rPr>
          <w:color w:val="993300"/>
          <w:u w:val="single"/>
        </w:rPr>
        <w:t>.</w:t>
      </w:r>
    </w:p>
    <w:p w14:paraId="407D7BE2" w14:textId="2CB2357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updating the parameters in the procedure of multi-hop L3 U2U relay discovery for non-IP with model A</w:t>
      </w:r>
    </w:p>
    <w:p w14:paraId="569AAB5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C26F6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C1-253987</w:t>
      </w:r>
      <w:r>
        <w:rPr>
          <w:color w:val="993300"/>
          <w:u w:val="single"/>
        </w:rPr>
        <w:t>.</w:t>
      </w:r>
    </w:p>
    <w:p w14:paraId="260ADA36" w14:textId="4270B8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Complete the defnition on List of multi-hop UE-to-UE relay paths IE</w:t>
      </w:r>
    </w:p>
    <w:p w14:paraId="3D1759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0215B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262946" w14:textId="3243A36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5G_ProSe_Ph3 work plan</w:t>
      </w:r>
    </w:p>
    <w:p w14:paraId="3E3127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63EC1E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5A1E31" w14:textId="022AFD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4A969C9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InterDigital, NIST</w:t>
      </w:r>
    </w:p>
    <w:p w14:paraId="3CCA48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C1-252458)</w:t>
      </w:r>
    </w:p>
    <w:p w14:paraId="25E886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C1-253979</w:t>
      </w:r>
      <w:r>
        <w:rPr>
          <w:color w:val="993300"/>
          <w:u w:val="single"/>
        </w:rPr>
        <w:t>.</w:t>
      </w:r>
    </w:p>
    <w:p w14:paraId="37A3FCED" w14:textId="30F85A7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124D86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4640A3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C1-252471)</w:t>
      </w:r>
    </w:p>
    <w:p w14:paraId="7C1317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AAA6AF1" w14:textId="78A5910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IM relay</w:t>
      </w:r>
    </w:p>
    <w:p w14:paraId="216B9A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CATT/Xiaoxue</w:t>
      </w:r>
    </w:p>
    <w:p w14:paraId="7875C92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C3CAD82" w14:textId="39402CB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01075A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InterDigital, NIST</w:t>
      </w:r>
    </w:p>
    <w:p w14:paraId="460B136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C1-252453)</w:t>
      </w:r>
    </w:p>
    <w:p w14:paraId="5FF8F24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C1-253980</w:t>
      </w:r>
      <w:r>
        <w:rPr>
          <w:color w:val="993300"/>
          <w:u w:val="single"/>
        </w:rPr>
        <w:t>.</w:t>
      </w:r>
    </w:p>
    <w:p w14:paraId="475A367F" w14:textId="0809B2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IM relay</w:t>
      </w:r>
    </w:p>
    <w:p w14:paraId="7AE875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CEA891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C1-253981</w:t>
      </w:r>
      <w:r>
        <w:rPr>
          <w:color w:val="993300"/>
          <w:u w:val="single"/>
        </w:rPr>
        <w:t>.</w:t>
      </w:r>
    </w:p>
    <w:p w14:paraId="6D323638" w14:textId="7046EE3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Policy/Parameter provisioning to support PWS for 5G ProSe multi-hop U2N Relay</w:t>
      </w:r>
    </w:p>
    <w:p w14:paraId="3B54E2A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CR-0091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B1856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C1-253988</w:t>
      </w:r>
      <w:r>
        <w:rPr>
          <w:color w:val="993300"/>
          <w:u w:val="single"/>
        </w:rPr>
        <w:t>.</w:t>
      </w:r>
    </w:p>
    <w:p w14:paraId="5A17408F" w14:textId="237C2E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IP Address allocation in 5G ProSe multi-hop UE to Network relay procedure</w:t>
      </w:r>
    </w:p>
    <w:p w14:paraId="55AE74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Inc</w:t>
      </w:r>
    </w:p>
    <w:p w14:paraId="50F5553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C1-253085)</w:t>
      </w:r>
    </w:p>
    <w:p w14:paraId="3C8AE91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C0FB9B" w14:textId="60E9ADA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configuration parameters of the 5G ProSe multi-hop layer-2 UE-to-network relay UE – the encoding part</w:t>
      </w:r>
    </w:p>
    <w:p w14:paraId="41D08A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EB48A5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C1-253104)</w:t>
      </w:r>
    </w:p>
    <w:p w14:paraId="408EDDF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7FFAC7" w14:textId="7167E96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ProSe additional parameters announcement request message for multi-hop UE-to-network relay</w:t>
      </w:r>
    </w:p>
    <w:p w14:paraId="2BDA6AF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E718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C1-253107)</w:t>
      </w:r>
    </w:p>
    <w:p w14:paraId="3DD62C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CC7106" w14:textId="38A3D9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related to the Root relay info in the PC5 discovery procedures</w:t>
      </w:r>
    </w:p>
    <w:p w14:paraId="2CD8FB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94295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C1-253109)</w:t>
      </w:r>
    </w:p>
    <w:p w14:paraId="78E93C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66B747" w14:textId="360775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path information in the direct link establishment request/Accept messages for the multi-hop UE-to-UE relay for Ethernet and Unstructured data unit type</w:t>
      </w:r>
    </w:p>
    <w:p w14:paraId="7B7364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27DBA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C1-253110)</w:t>
      </w:r>
    </w:p>
    <w:p w14:paraId="0917AF2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6DA737" w14:textId="4049B97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path information in the direct link modification request/Accept messages for the multi-hop UE-to-UE relay for Ethernet and Unstructured data unit type</w:t>
      </w:r>
    </w:p>
    <w:p w14:paraId="1DC6209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E2E5C6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C1-253111)</w:t>
      </w:r>
    </w:p>
    <w:p w14:paraId="564FF4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237670" w14:textId="10A3A71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ENs related to the List of multi-hop remote UE parameters</w:t>
      </w:r>
    </w:p>
    <w:p w14:paraId="2C3582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B2EB0B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C1-253112)</w:t>
      </w:r>
    </w:p>
    <w:p w14:paraId="38E731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CFF2DF" w14:textId="45C874D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security procedures over PC3a interface for multi-hop UE-to-network relay</w:t>
      </w:r>
    </w:p>
    <w:p w14:paraId="30BCEE8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04436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C1-253116)</w:t>
      </w:r>
    </w:p>
    <w:p w14:paraId="18B5BA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C50C8C" w14:textId="570A6C3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Hop limit in the PC5 signalling messages for multi-hop UE-to-UE relay communication</w:t>
      </w:r>
    </w:p>
    <w:p w14:paraId="75CA29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2488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C1-253118)</w:t>
      </w:r>
    </w:p>
    <w:p w14:paraId="41BC94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6F91C5" w14:textId="18DFFFC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PWS via Multi-hop U2N relay</w:t>
      </w:r>
    </w:p>
    <w:p w14:paraId="3BB749A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42F0BB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C1-253215)</w:t>
      </w:r>
    </w:p>
    <w:p w14:paraId="095D3B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027191" w14:textId="0B1FF55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5G ProSe additional parameters announcement procedure for multi-hop UE-to-network relay</w:t>
      </w:r>
    </w:p>
    <w:p w14:paraId="0FA13FB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LG Electronics</w:t>
      </w:r>
    </w:p>
    <w:p w14:paraId="32F732E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C1-253217)</w:t>
      </w:r>
    </w:p>
    <w:p w14:paraId="3A4875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1EA75F" w14:textId="5BF177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PROSE PC5 DISCOVERY message for multi-hop L3 U2U relay discovery</w:t>
      </w:r>
    </w:p>
    <w:p w14:paraId="20E58AC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80BD65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C1-253343)</w:t>
      </w:r>
    </w:p>
    <w:p w14:paraId="278219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C1-254027</w:t>
      </w:r>
      <w:r>
        <w:rPr>
          <w:color w:val="993300"/>
          <w:u w:val="single"/>
        </w:rPr>
        <w:t>.</w:t>
      </w:r>
    </w:p>
    <w:p w14:paraId="6A4C6679" w14:textId="7D0E4F4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PROSE PC5 DISCOVERY message for multi-hop L3 U2U relay discovery</w:t>
      </w:r>
    </w:p>
    <w:p w14:paraId="7DAB1D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367FCB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C1-253984)</w:t>
      </w:r>
    </w:p>
    <w:p w14:paraId="55025F9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D3044C" w14:textId="7F92A4F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signal strength measurement and related timer in multi-hop U2U relay discovery</w:t>
      </w:r>
    </w:p>
    <w:p w14:paraId="78509E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C912B8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C1-253346)</w:t>
      </w:r>
    </w:p>
    <w:p w14:paraId="30DBF2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76CE29" w14:textId="6300724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on PROSE PC5 DISCOVERY messages for multi-hop U2U relay discovery for non-IP</w:t>
      </w:r>
    </w:p>
    <w:p w14:paraId="4803AD4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80AB5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C1-253347)</w:t>
      </w:r>
    </w:p>
    <w:p w14:paraId="6C5406C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C1-254030</w:t>
      </w:r>
      <w:r>
        <w:rPr>
          <w:color w:val="993300"/>
          <w:u w:val="single"/>
        </w:rPr>
        <w:t>.</w:t>
      </w:r>
    </w:p>
    <w:p w14:paraId="079A8A39" w14:textId="6374EE9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on ROSE PC5 DISCOVERY messages for multi-hop U2U relay discovery for non-IP</w:t>
      </w:r>
    </w:p>
    <w:p w14:paraId="65C45B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2097CE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C1-253986)</w:t>
      </w:r>
    </w:p>
    <w:p w14:paraId="6A91A6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BD9F67" w14:textId="1906469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updating the parameters in the procedure of multi-hop L3 U2U relay discovery for non-IP with model A</w:t>
      </w:r>
    </w:p>
    <w:p w14:paraId="66727A7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0DD5D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C1-253348)</w:t>
      </w:r>
    </w:p>
    <w:p w14:paraId="04DF92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993120" w14:textId="5D3ACB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3625CA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InterDigital, NIST</w:t>
      </w:r>
    </w:p>
    <w:p w14:paraId="3F545F7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C1-253453)</w:t>
      </w:r>
    </w:p>
    <w:p w14:paraId="758A9C7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7AB102" w14:textId="0C6DCB6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453CA6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InterDigital, NIST</w:t>
      </w:r>
    </w:p>
    <w:p w14:paraId="6A02659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C1-253530)</w:t>
      </w:r>
    </w:p>
    <w:p w14:paraId="082E46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C1-254025</w:t>
      </w:r>
      <w:r>
        <w:rPr>
          <w:color w:val="993300"/>
          <w:u w:val="single"/>
        </w:rPr>
        <w:t>.</w:t>
      </w:r>
    </w:p>
    <w:p w14:paraId="4D54AD94" w14:textId="50BC898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392E780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InterDigital, NIST</w:t>
      </w:r>
    </w:p>
    <w:p w14:paraId="6644D93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C1-253980)</w:t>
      </w:r>
    </w:p>
    <w:p w14:paraId="05C34D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0E206B" w14:textId="5762F3C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IM relay</w:t>
      </w:r>
    </w:p>
    <w:p w14:paraId="5D35604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BC0C5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C1-253537)</w:t>
      </w:r>
    </w:p>
    <w:p w14:paraId="0BE535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894A7F" w14:textId="5D52D28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Policy/Parameter provisioning to support PWS for 5G ProSe multi-hop U2N Relay</w:t>
      </w:r>
    </w:p>
    <w:p w14:paraId="24E2CC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4E1096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C1-253561)</w:t>
      </w:r>
    </w:p>
    <w:p w14:paraId="67ACA07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A5A3C7" w14:textId="77777777" w:rsidR="006E7AF6" w:rsidRDefault="006E7AF6" w:rsidP="006E7AF6">
      <w:pPr>
        <w:pStyle w:val="Heading3"/>
      </w:pPr>
      <w:bookmarkStart w:id="218" w:name="_Toc204680800"/>
      <w:r>
        <w:t>19.37</w:t>
      </w:r>
      <w:r>
        <w:tab/>
        <w:t>UPEAS_Ph2</w:t>
      </w:r>
      <w:bookmarkEnd w:id="218"/>
    </w:p>
    <w:p w14:paraId="42867E1B" w14:textId="77777777" w:rsidR="006E7AF6" w:rsidRDefault="006E7AF6" w:rsidP="006E7AF6">
      <w:pPr>
        <w:pStyle w:val="Heading3"/>
      </w:pPr>
      <w:bookmarkStart w:id="219" w:name="_Toc204680801"/>
      <w:r>
        <w:t>19.38</w:t>
      </w:r>
      <w:r>
        <w:tab/>
        <w:t>eNetAE19</w:t>
      </w:r>
      <w:bookmarkEnd w:id="219"/>
    </w:p>
    <w:p w14:paraId="7ACED202" w14:textId="77777777" w:rsidR="006E7AF6" w:rsidRDefault="006E7AF6" w:rsidP="006E7AF6">
      <w:pPr>
        <w:pStyle w:val="Heading3"/>
      </w:pPr>
      <w:bookmarkStart w:id="220" w:name="_Toc204680802"/>
      <w:r>
        <w:t>19.39</w:t>
      </w:r>
      <w:r>
        <w:tab/>
        <w:t>AIML_CN</w:t>
      </w:r>
      <w:bookmarkEnd w:id="220"/>
    </w:p>
    <w:p w14:paraId="32D9C44C" w14:textId="77777777" w:rsidR="006E7AF6" w:rsidRDefault="006E7AF6" w:rsidP="006E7AF6">
      <w:pPr>
        <w:pStyle w:val="Heading3"/>
      </w:pPr>
      <w:bookmarkStart w:id="221" w:name="_Toc204680803"/>
      <w:r>
        <w:t>19.40</w:t>
      </w:r>
      <w:r>
        <w:tab/>
        <w:t>NG_RTC_Ph2</w:t>
      </w:r>
      <w:bookmarkEnd w:id="221"/>
    </w:p>
    <w:p w14:paraId="0536C047" w14:textId="7813F83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NG_RTC_Ph2</w:t>
      </w:r>
    </w:p>
    <w:p w14:paraId="61DE50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2C025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863C4A" w14:textId="64E131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5118247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CR-6704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42089A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C1-250029)</w:t>
      </w:r>
    </w:p>
    <w:p w14:paraId="79577F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C1-253783</w:t>
      </w:r>
      <w:r>
        <w:rPr>
          <w:color w:val="993300"/>
          <w:u w:val="single"/>
        </w:rPr>
        <w:t>.</w:t>
      </w:r>
    </w:p>
    <w:p w14:paraId="2C7D5028" w14:textId="77F5AC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setup configuration is inapplicable for standalone DC session</w:t>
      </w:r>
    </w:p>
    <w:p w14:paraId="402B00D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CAD765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C1-253784</w:t>
      </w:r>
      <w:r>
        <w:rPr>
          <w:color w:val="993300"/>
          <w:u w:val="single"/>
        </w:rPr>
        <w:t>.</w:t>
      </w:r>
    </w:p>
    <w:p w14:paraId="412E39E4" w14:textId="09FFE65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support of standalone DC session procedures</w:t>
      </w:r>
    </w:p>
    <w:p w14:paraId="1195FC8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A224A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C1-253785</w:t>
      </w:r>
      <w:r>
        <w:rPr>
          <w:color w:val="993300"/>
          <w:u w:val="single"/>
        </w:rPr>
        <w:t>.</w:t>
      </w:r>
    </w:p>
    <w:p w14:paraId="50BCAC49" w14:textId="6DB7C23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requirement of the UE related to DC application in 8.1</w:t>
      </w:r>
    </w:p>
    <w:p w14:paraId="6543E8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37AC0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C1-253786</w:t>
      </w:r>
      <w:r>
        <w:rPr>
          <w:color w:val="993300"/>
          <w:u w:val="single"/>
        </w:rPr>
        <w:t>.</w:t>
      </w:r>
    </w:p>
    <w:p w14:paraId="497AC20C" w14:textId="329F2E6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to indicate DC is initiated by the DC AS</w:t>
      </w:r>
    </w:p>
    <w:p w14:paraId="6C84614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BDEC8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3F271FD" w14:textId="39D66D4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requirement of the IMS AS in KI#2</w:t>
      </w:r>
    </w:p>
    <w:p w14:paraId="70B97B6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2126B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C1-253787</w:t>
      </w:r>
      <w:r>
        <w:rPr>
          <w:color w:val="993300"/>
          <w:u w:val="single"/>
        </w:rPr>
        <w:t>.</w:t>
      </w:r>
    </w:p>
    <w:p w14:paraId="514DABFA" w14:textId="71DF8BA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interaction of standalone DC with OIP</w:t>
      </w:r>
    </w:p>
    <w:p w14:paraId="4503C5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CR-0090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E18649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5534E2D" w14:textId="1ECFAE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interaction for network initiated data channel setup</w:t>
      </w:r>
    </w:p>
    <w:p w14:paraId="0882AFB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CR-0091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B43A1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C1-253790</w:t>
      </w:r>
      <w:r>
        <w:rPr>
          <w:color w:val="993300"/>
          <w:u w:val="single"/>
        </w:rPr>
        <w:t>.</w:t>
      </w:r>
    </w:p>
    <w:p w14:paraId="584F17BF" w14:textId="5CAB12F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Procedures for signing and verification of third-party user identity</w:t>
      </w:r>
    </w:p>
    <w:p w14:paraId="1BBBC5A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A82D7FE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8BE031" w14:textId="77777777" w:rsidR="006E7AF6" w:rsidRDefault="006E7AF6" w:rsidP="006E7AF6">
      <w:r>
        <w:t>It is specified in TS 23.228[AF.3] that the terminating IMS network (i.e., S-CSCF, IMS AS or IBCF) may reject the call if the signature verification is unsuccessful. The originating or the terminating IMS network may reject the call in other scenarios as</w:t>
      </w:r>
    </w:p>
    <w:p w14:paraId="6250C5A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C1-253788</w:t>
      </w:r>
      <w:r>
        <w:rPr>
          <w:color w:val="993300"/>
          <w:u w:val="single"/>
        </w:rPr>
        <w:t>.</w:t>
      </w:r>
    </w:p>
    <w:p w14:paraId="7A1D6D04" w14:textId="7BCF53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info and role of S-CSCF</w:t>
      </w:r>
    </w:p>
    <w:p w14:paraId="212242F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82B13A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43CBAF" w14:textId="77777777" w:rsidR="006E7AF6" w:rsidRDefault="006E7AF6" w:rsidP="006E7AF6">
      <w:r>
        <w:t>Based on TS 23.228, S-CSCF can invoke the signing/verification AS for signing/verification of RCD info</w:t>
      </w:r>
    </w:p>
    <w:p w14:paraId="601B6A1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C1-253789</w:t>
      </w:r>
      <w:r>
        <w:rPr>
          <w:color w:val="993300"/>
          <w:u w:val="single"/>
        </w:rPr>
        <w:t>.</w:t>
      </w:r>
    </w:p>
    <w:p w14:paraId="29669F3D" w14:textId="427B27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draft-ietf-sipcore-callinfo-rcd</w:t>
      </w:r>
    </w:p>
    <w:p w14:paraId="593AB6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EDE2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D007DE" w14:textId="4D0739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the resource structure for signing and verification of RCD info</w:t>
      </w:r>
    </w:p>
    <w:p w14:paraId="2C371D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B9C23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B5E5BF" w14:textId="308A17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HTTP signing requests with RCD info</w:t>
      </w:r>
    </w:p>
    <w:p w14:paraId="0B98639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2189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C1-253792</w:t>
      </w:r>
      <w:r>
        <w:rPr>
          <w:color w:val="993300"/>
          <w:u w:val="single"/>
        </w:rPr>
        <w:t>.</w:t>
      </w:r>
    </w:p>
    <w:p w14:paraId="4110726A" w14:textId="1F939C9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3AD3D93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CR-6704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6E18011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C1-253064)</w:t>
      </w:r>
    </w:p>
    <w:p w14:paraId="02BA085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C1-253794</w:t>
      </w:r>
      <w:r>
        <w:rPr>
          <w:color w:val="993300"/>
          <w:u w:val="single"/>
        </w:rPr>
        <w:t>.</w:t>
      </w:r>
    </w:p>
    <w:p w14:paraId="460F67B5" w14:textId="103A82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 multiplexing capability negotiation and indication in IMS network-24.229</w:t>
      </w:r>
    </w:p>
    <w:p w14:paraId="58F106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CR-6704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75595B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C1-253783)</w:t>
      </w:r>
    </w:p>
    <w:p w14:paraId="0727B6B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3A8D28" w14:textId="7CD7F6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allowed configuration is applicable for standalone DC session</w:t>
      </w:r>
    </w:p>
    <w:p w14:paraId="5C2123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6E2685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C1-253065)</w:t>
      </w:r>
    </w:p>
    <w:p w14:paraId="70C9A20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C1-253795</w:t>
      </w:r>
      <w:r>
        <w:rPr>
          <w:color w:val="993300"/>
          <w:u w:val="single"/>
        </w:rPr>
        <w:t>.</w:t>
      </w:r>
    </w:p>
    <w:p w14:paraId="5587F1C5" w14:textId="7BC30FA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allowed configuration is applicable for standalone DC session</w:t>
      </w:r>
    </w:p>
    <w:p w14:paraId="5E684B8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5EE01A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C1-253784)</w:t>
      </w:r>
    </w:p>
    <w:p w14:paraId="12E6BDF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C1-253799</w:t>
      </w:r>
      <w:r>
        <w:rPr>
          <w:color w:val="993300"/>
          <w:u w:val="single"/>
        </w:rPr>
        <w:t>.</w:t>
      </w:r>
    </w:p>
    <w:p w14:paraId="2B1FCB47" w14:textId="106669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allowed configuration is applicable for standalone DC session</w:t>
      </w:r>
    </w:p>
    <w:p w14:paraId="470EE8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FC39F3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C1-253795)</w:t>
      </w:r>
    </w:p>
    <w:p w14:paraId="4C5E8B8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4899AF" w14:textId="47190E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support of standalone DC session procedures</w:t>
      </w:r>
    </w:p>
    <w:p w14:paraId="184FA6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F6AF9F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C1-253066)</w:t>
      </w:r>
    </w:p>
    <w:p w14:paraId="39EF3C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C1-253798</w:t>
      </w:r>
      <w:r>
        <w:rPr>
          <w:color w:val="993300"/>
          <w:u w:val="single"/>
        </w:rPr>
        <w:t>.</w:t>
      </w:r>
    </w:p>
    <w:p w14:paraId="02D16F7F" w14:textId="317A8EF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support of standalone DC session procedures</w:t>
      </w:r>
    </w:p>
    <w:p w14:paraId="23B84A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675400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C1-253785)</w:t>
      </w:r>
    </w:p>
    <w:p w14:paraId="1BB3EC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E78669" w14:textId="0AD4547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requirement of the UE related to DC application in 8.1</w:t>
      </w:r>
    </w:p>
    <w:p w14:paraId="67923CC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D54116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C1-253067)</w:t>
      </w:r>
    </w:p>
    <w:p w14:paraId="64F50D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C1-253801</w:t>
      </w:r>
      <w:r>
        <w:rPr>
          <w:color w:val="993300"/>
          <w:u w:val="single"/>
        </w:rPr>
        <w:t>.</w:t>
      </w:r>
    </w:p>
    <w:p w14:paraId="536CCA54" w14:textId="7C65456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requirement of the UE related to DC application in 8.1</w:t>
      </w:r>
    </w:p>
    <w:p w14:paraId="39FEEF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A5EDFA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C1-253786)</w:t>
      </w:r>
    </w:p>
    <w:p w14:paraId="6D908F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7E2847" w14:textId="6F0B5C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requirement of the IMS AS in KI#2</w:t>
      </w:r>
    </w:p>
    <w:p w14:paraId="01A290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8ED0C1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C1-253069)</w:t>
      </w:r>
    </w:p>
    <w:p w14:paraId="6FBB6E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91FA60" w14:textId="0B3823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indication for network initiated data channel setup</w:t>
      </w:r>
    </w:p>
    <w:p w14:paraId="77DB8E0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China Mobile</w:t>
      </w:r>
    </w:p>
    <w:p w14:paraId="3E24263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C1-253264)</w:t>
      </w:r>
    </w:p>
    <w:p w14:paraId="2F6DA5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C1-253800</w:t>
      </w:r>
      <w:r>
        <w:rPr>
          <w:color w:val="993300"/>
          <w:u w:val="single"/>
        </w:rPr>
        <w:t>.</w:t>
      </w:r>
    </w:p>
    <w:p w14:paraId="48411969" w14:textId="522A89F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indication for network initiated data channel setup</w:t>
      </w:r>
    </w:p>
    <w:p w14:paraId="1AA048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CR-0091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E5F61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C1-253790)</w:t>
      </w:r>
    </w:p>
    <w:p w14:paraId="79CA79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882AD5" w14:textId="04D498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Procedures for signing and verification of third-party user identity</w:t>
      </w:r>
    </w:p>
    <w:p w14:paraId="3220C9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C1B9F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C1-253356)</w:t>
      </w:r>
    </w:p>
    <w:p w14:paraId="6EFDD2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A76822" w14:textId="220131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info and role of S-CSCF</w:t>
      </w:r>
    </w:p>
    <w:p w14:paraId="28C9A9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782E33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C1-253367)</w:t>
      </w:r>
    </w:p>
    <w:p w14:paraId="0C527A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ACC5DA" w14:textId="2D2E6D7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HTTP signing requests with RCD info</w:t>
      </w:r>
    </w:p>
    <w:p w14:paraId="667091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726CF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C1-253384)</w:t>
      </w:r>
    </w:p>
    <w:p w14:paraId="7FBEA0A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107468" w14:textId="77777777" w:rsidR="006E7AF6" w:rsidRDefault="006E7AF6" w:rsidP="006E7AF6">
      <w:pPr>
        <w:pStyle w:val="Heading3"/>
      </w:pPr>
      <w:bookmarkStart w:id="222" w:name="_Toc204680804"/>
      <w:r>
        <w:t>19.41</w:t>
      </w:r>
      <w:r>
        <w:tab/>
        <w:t>AIML_App</w:t>
      </w:r>
      <w:bookmarkEnd w:id="222"/>
    </w:p>
    <w:p w14:paraId="03F39D56" w14:textId="7660BE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AIML_App</w:t>
      </w:r>
    </w:p>
    <w:p w14:paraId="750801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1B8F1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3EDD53" w14:textId="1ABA61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 API</w:t>
      </w:r>
    </w:p>
    <w:p w14:paraId="265EC54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C262C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C1-254011</w:t>
      </w:r>
      <w:r>
        <w:rPr>
          <w:color w:val="993300"/>
          <w:u w:val="single"/>
        </w:rPr>
        <w:t>.</w:t>
      </w:r>
    </w:p>
    <w:p w14:paraId="2CF08B4F" w14:textId="62BE17F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API</w:t>
      </w:r>
    </w:p>
    <w:p w14:paraId="3D1179F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E6532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C1-254012</w:t>
      </w:r>
      <w:r>
        <w:rPr>
          <w:color w:val="993300"/>
          <w:u w:val="single"/>
        </w:rPr>
        <w:t>.</w:t>
      </w:r>
    </w:p>
    <w:p w14:paraId="44667F0E" w14:textId="4463766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Aimles_AIMLEClientRegistration API: DataSetAvailability definition</w:t>
      </w:r>
    </w:p>
    <w:p w14:paraId="6F16FAD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95DC0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A8CFA5" w14:textId="7924E8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file for Aimles_AIMLEClientRegistration API</w:t>
      </w:r>
    </w:p>
    <w:p w14:paraId="6D0E5D4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FCDBD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AF49CA" w14:textId="6931DD7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file for Aimlec_AIMLEClientServiceOperations API</w:t>
      </w:r>
    </w:p>
    <w:p w14:paraId="39C0D9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6AAE5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923C93" w14:textId="104362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Aimlec_AimlTaskTransfer API: support of 204 response</w:t>
      </w:r>
    </w:p>
    <w:p w14:paraId="3AC3C30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15A271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C1-254013</w:t>
      </w:r>
      <w:r>
        <w:rPr>
          <w:color w:val="993300"/>
          <w:u w:val="single"/>
        </w:rPr>
        <w:t>.</w:t>
      </w:r>
    </w:p>
    <w:p w14:paraId="360FBE7E" w14:textId="7F1CAA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file for Aimlec_AimlTaskTransfer API</w:t>
      </w:r>
    </w:p>
    <w:p w14:paraId="7B508C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842B91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5BA896" w14:textId="60FE0FC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file for Aimles_AimlTaskTransfer API</w:t>
      </w:r>
    </w:p>
    <w:p w14:paraId="1CD0754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4F4D03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489CE9" w14:textId="629A10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OpenAPI file for Aimlec_MLModelTrainingCapabilityEva API</w:t>
      </w:r>
    </w:p>
    <w:p w14:paraId="5D74EE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399455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72E6E8" w14:textId="183FC9A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AimlModelInfo data type not listed in data model introduction</w:t>
      </w:r>
    </w:p>
    <w:p w14:paraId="14317DF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F26966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249915" w14:textId="3F5D4D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OpenAPI file for Aimlec_FLGroupIndication API</w:t>
      </w:r>
    </w:p>
    <w:p w14:paraId="705CBA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D6DE4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5E99EF" w14:textId="3CFDC1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 deletion flag in Aimlec_FLGroupIndication API</w:t>
      </w:r>
    </w:p>
    <w:p w14:paraId="6D40EF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Sree</w:t>
      </w:r>
    </w:p>
    <w:p w14:paraId="1D0D03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53088B" w14:textId="0EC1D3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 API</w:t>
      </w:r>
    </w:p>
    <w:p w14:paraId="5441507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27B67B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C1-253304)</w:t>
      </w:r>
    </w:p>
    <w:p w14:paraId="312630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A1E2E3" w14:textId="56D341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API</w:t>
      </w:r>
    </w:p>
    <w:p w14:paraId="73C535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452048A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C1-253305)</w:t>
      </w:r>
    </w:p>
    <w:p w14:paraId="16167D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B17579" w14:textId="3EB8697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Aimlec_AimlTaskTransfer API: support of 204 response</w:t>
      </w:r>
    </w:p>
    <w:p w14:paraId="1B5D47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38A69E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C1-253388)</w:t>
      </w:r>
    </w:p>
    <w:p w14:paraId="6779BF3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9C35D1" w14:textId="77777777" w:rsidR="006E7AF6" w:rsidRDefault="006E7AF6" w:rsidP="006E7AF6">
      <w:pPr>
        <w:pStyle w:val="Heading3"/>
      </w:pPr>
      <w:bookmarkStart w:id="223" w:name="_Toc204680805"/>
      <w:r>
        <w:t>19.42</w:t>
      </w:r>
      <w:r>
        <w:tab/>
        <w:t>Metaverse_App</w:t>
      </w:r>
      <w:bookmarkEnd w:id="223"/>
    </w:p>
    <w:p w14:paraId="56B3F162" w14:textId="45C5BC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registration service operation</w:t>
      </w:r>
    </w:p>
    <w:p w14:paraId="0184946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A31C6D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C1-253993</w:t>
      </w:r>
      <w:r>
        <w:rPr>
          <w:color w:val="993300"/>
          <w:u w:val="single"/>
        </w:rPr>
        <w:t>.</w:t>
      </w:r>
    </w:p>
    <w:p w14:paraId="72E4A4C5" w14:textId="030563F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registration update service operation</w:t>
      </w:r>
    </w:p>
    <w:p w14:paraId="4F0A7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90A06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C1-253994</w:t>
      </w:r>
      <w:r>
        <w:rPr>
          <w:color w:val="993300"/>
          <w:u w:val="single"/>
        </w:rPr>
        <w:t>.</w:t>
      </w:r>
    </w:p>
    <w:p w14:paraId="6D8C8F78" w14:textId="4F437F3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deregistration service operation</w:t>
      </w:r>
    </w:p>
    <w:p w14:paraId="5E790A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7C9381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C1-253995</w:t>
      </w:r>
      <w:r>
        <w:rPr>
          <w:color w:val="993300"/>
          <w:u w:val="single"/>
        </w:rPr>
        <w:t>.</w:t>
      </w:r>
    </w:p>
    <w:p w14:paraId="5BB2672C" w14:textId="5DC601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and data model for data source registration management</w:t>
      </w:r>
    </w:p>
    <w:p w14:paraId="1A0FC6A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951ED2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C1-253996</w:t>
      </w:r>
      <w:r>
        <w:rPr>
          <w:color w:val="993300"/>
          <w:u w:val="single"/>
        </w:rPr>
        <w:t>.</w:t>
      </w:r>
    </w:p>
    <w:p w14:paraId="0964B0FB" w14:textId="6963C2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Metaverse_APP</w:t>
      </w:r>
    </w:p>
    <w:p w14:paraId="3A813F6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11B1BF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C1-252035)</w:t>
      </w:r>
    </w:p>
    <w:p w14:paraId="31529EE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DFF667" w14:textId="45CBCB0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subscribe service operation</w:t>
      </w:r>
    </w:p>
    <w:p w14:paraId="325B58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1487C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C1-253997</w:t>
      </w:r>
      <w:r>
        <w:rPr>
          <w:color w:val="993300"/>
          <w:u w:val="single"/>
        </w:rPr>
        <w:t>.</w:t>
      </w:r>
    </w:p>
    <w:p w14:paraId="4BB0FA7C" w14:textId="4BED5CC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subscription update service operation</w:t>
      </w:r>
    </w:p>
    <w:p w14:paraId="1C243D0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43A741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C1-253998</w:t>
      </w:r>
      <w:r>
        <w:rPr>
          <w:color w:val="993300"/>
          <w:u w:val="single"/>
        </w:rPr>
        <w:t>.</w:t>
      </w:r>
    </w:p>
    <w:p w14:paraId="665102EB" w14:textId="0232BBF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unsubscribe service operation</w:t>
      </w:r>
    </w:p>
    <w:p w14:paraId="1C1739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47BA3F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C1-253999</w:t>
      </w:r>
      <w:r>
        <w:rPr>
          <w:color w:val="993300"/>
          <w:u w:val="single"/>
        </w:rPr>
        <w:t>.</w:t>
      </w:r>
    </w:p>
    <w:p w14:paraId="3A788A04" w14:textId="7CEACAE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management service operation definition</w:t>
      </w:r>
    </w:p>
    <w:p w14:paraId="0A6C05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C92E1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C1-253989</w:t>
      </w:r>
      <w:r>
        <w:rPr>
          <w:color w:val="993300"/>
          <w:u w:val="single"/>
        </w:rPr>
        <w:t>.</w:t>
      </w:r>
    </w:p>
    <w:p w14:paraId="06928091" w14:textId="602B69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create service</w:t>
      </w:r>
    </w:p>
    <w:p w14:paraId="291880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645B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C1-253990</w:t>
      </w:r>
      <w:r>
        <w:rPr>
          <w:color w:val="993300"/>
          <w:u w:val="single"/>
        </w:rPr>
        <w:t>.</w:t>
      </w:r>
    </w:p>
    <w:p w14:paraId="4B9483E7" w14:textId="6B56918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UPDATE service</w:t>
      </w:r>
    </w:p>
    <w:p w14:paraId="05B5F9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C3868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C1-253991</w:t>
      </w:r>
      <w:r>
        <w:rPr>
          <w:color w:val="993300"/>
          <w:u w:val="single"/>
        </w:rPr>
        <w:t>.</w:t>
      </w:r>
    </w:p>
    <w:p w14:paraId="50FBB45B" w14:textId="5B79FE7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DELETE service</w:t>
      </w:r>
    </w:p>
    <w:p w14:paraId="26EF8A7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F6CFE0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C1-253992</w:t>
      </w:r>
      <w:r>
        <w:rPr>
          <w:color w:val="993300"/>
          <w:u w:val="single"/>
        </w:rPr>
        <w:t>.</w:t>
      </w:r>
    </w:p>
    <w:p w14:paraId="7544B209" w14:textId="65F363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registration service operation</w:t>
      </w:r>
    </w:p>
    <w:p w14:paraId="06EAA22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868D3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C1-253073)</w:t>
      </w:r>
    </w:p>
    <w:p w14:paraId="74EC26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55C456" w14:textId="0427D4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registration update service operation</w:t>
      </w:r>
    </w:p>
    <w:p w14:paraId="4FD0624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18EFA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C1-253074)</w:t>
      </w:r>
    </w:p>
    <w:p w14:paraId="2AB308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422152" w14:textId="13928C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deregistration service operation</w:t>
      </w:r>
    </w:p>
    <w:p w14:paraId="3006A7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F9E81D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C1-253075)</w:t>
      </w:r>
    </w:p>
    <w:p w14:paraId="541CD1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709546" w14:textId="0CA4EE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and data model for data source registration management</w:t>
      </w:r>
    </w:p>
    <w:p w14:paraId="3B85594A" w14:textId="77777777" w:rsidR="006E7AF6" w:rsidRDefault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766AA6C" w14:textId="77777777" w:rsidR="006E7AF6" w:rsidRDefault="006E7AF6">
      <w:pPr>
        <w:rPr>
          <w:color w:val="808080"/>
        </w:rPr>
      </w:pPr>
      <w:r>
        <w:rPr>
          <w:color w:val="808080"/>
        </w:rPr>
        <w:t>(Replaces C1-253076)</w:t>
      </w:r>
    </w:p>
    <w:p w14:paraId="31357C2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7F856F" w14:textId="6B77E47A" w:rsidR="00297EAF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subscribe service operation</w:t>
      </w:r>
    </w:p>
    <w:p w14:paraId="1EB735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DACA51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C1-253306)</w:t>
      </w:r>
    </w:p>
    <w:p w14:paraId="2A27173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372E5D" w14:textId="099938D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subscription update service operation</w:t>
      </w:r>
    </w:p>
    <w:p w14:paraId="14A3E4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9F5919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C1-253307)</w:t>
      </w:r>
    </w:p>
    <w:p w14:paraId="533A16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82639D" w14:textId="5AA071F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unsubscribe service operation</w:t>
      </w:r>
    </w:p>
    <w:p w14:paraId="06A424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19D2FB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C1-253308)</w:t>
      </w:r>
    </w:p>
    <w:p w14:paraId="332622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41FD5C" w14:textId="629547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management service operation definition</w:t>
      </w:r>
    </w:p>
    <w:p w14:paraId="1B0727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0E28DD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C1-253331)</w:t>
      </w:r>
    </w:p>
    <w:p w14:paraId="55385AC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59320E" w14:textId="28138F6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create service</w:t>
      </w:r>
    </w:p>
    <w:p w14:paraId="75C9F97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58A05D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C1-253332)</w:t>
      </w:r>
    </w:p>
    <w:p w14:paraId="773E69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C1-254028</w:t>
      </w:r>
      <w:r>
        <w:rPr>
          <w:color w:val="993300"/>
          <w:u w:val="single"/>
        </w:rPr>
        <w:t>.</w:t>
      </w:r>
    </w:p>
    <w:p w14:paraId="6C08C7FB" w14:textId="5C1B7F0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create service</w:t>
      </w:r>
    </w:p>
    <w:p w14:paraId="052BAA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58C54C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C1-253990)</w:t>
      </w:r>
    </w:p>
    <w:p w14:paraId="2A285EE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82C918" w14:textId="1B110F9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UPDATE service</w:t>
      </w:r>
    </w:p>
    <w:p w14:paraId="6788583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2A53F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C1-253337)</w:t>
      </w:r>
    </w:p>
    <w:p w14:paraId="5A39E8F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C1-254029</w:t>
      </w:r>
      <w:r>
        <w:rPr>
          <w:color w:val="993300"/>
          <w:u w:val="single"/>
        </w:rPr>
        <w:t>.</w:t>
      </w:r>
    </w:p>
    <w:p w14:paraId="2BCB1547" w14:textId="7CDC606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UPDATE service</w:t>
      </w:r>
    </w:p>
    <w:p w14:paraId="62BCB53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0AF51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C1-253991)</w:t>
      </w:r>
    </w:p>
    <w:p w14:paraId="6CA60A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B8DB53" w14:textId="1903F8C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DELETE service</w:t>
      </w:r>
    </w:p>
    <w:p w14:paraId="11A3FD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DA1F34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C1-253338)</w:t>
      </w:r>
    </w:p>
    <w:p w14:paraId="323701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E2CABB" w14:textId="77777777" w:rsidR="006E7AF6" w:rsidRDefault="006E7AF6" w:rsidP="006E7AF6">
      <w:pPr>
        <w:pStyle w:val="Heading3"/>
      </w:pPr>
      <w:bookmarkStart w:id="224" w:name="_Toc204680806"/>
      <w:r>
        <w:t>19.43</w:t>
      </w:r>
      <w:r>
        <w:tab/>
        <w:t>VMR_Ph2</w:t>
      </w:r>
      <w:bookmarkEnd w:id="224"/>
    </w:p>
    <w:p w14:paraId="1163F9AF" w14:textId="77777777" w:rsidR="006E7AF6" w:rsidRDefault="006E7AF6" w:rsidP="006E7AF6">
      <w:pPr>
        <w:pStyle w:val="Heading3"/>
      </w:pPr>
      <w:bookmarkStart w:id="225" w:name="_Toc204680807"/>
      <w:r>
        <w:t>19.44</w:t>
      </w:r>
      <w:r>
        <w:tab/>
        <w:t>eCallCEN</w:t>
      </w:r>
      <w:bookmarkEnd w:id="225"/>
    </w:p>
    <w:p w14:paraId="53B876B7" w14:textId="7C02266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eCall setup, in-band MSD transmission and retry</w:t>
      </w:r>
    </w:p>
    <w:p w14:paraId="671C2F6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6BD11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C1-253772</w:t>
      </w:r>
      <w:r>
        <w:rPr>
          <w:color w:val="993300"/>
          <w:u w:val="single"/>
        </w:rPr>
        <w:t>.</w:t>
      </w:r>
    </w:p>
    <w:p w14:paraId="042AE15D" w14:textId="6995ABB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eCall setup, in-band MSD transmission and retry</w:t>
      </w:r>
    </w:p>
    <w:p w14:paraId="1C57AA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5F322F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C1-253189)</w:t>
      </w:r>
    </w:p>
    <w:p w14:paraId="71DC84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ED60F9" w14:textId="77777777" w:rsidR="006E7AF6" w:rsidRDefault="006E7AF6" w:rsidP="006E7AF6">
      <w:pPr>
        <w:pStyle w:val="Heading3"/>
      </w:pPr>
      <w:bookmarkStart w:id="226" w:name="_Toc204680808"/>
      <w:r>
        <w:t>19.45</w:t>
      </w:r>
      <w:r>
        <w:tab/>
        <w:t>MASSS</w:t>
      </w:r>
      <w:bookmarkEnd w:id="226"/>
    </w:p>
    <w:p w14:paraId="531C00C6" w14:textId="3307D73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 in 5GS</w:t>
      </w:r>
    </w:p>
    <w:p w14:paraId="0BC7E2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759E69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C1-253591</w:t>
      </w:r>
      <w:r>
        <w:rPr>
          <w:color w:val="993300"/>
          <w:u w:val="single"/>
        </w:rPr>
        <w:t>.</w:t>
      </w:r>
    </w:p>
    <w:p w14:paraId="65A16D00" w14:textId="3D33CB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 in EPS</w:t>
      </w:r>
    </w:p>
    <w:p w14:paraId="452B82F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1A8102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C1-253592</w:t>
      </w:r>
      <w:r>
        <w:rPr>
          <w:color w:val="993300"/>
          <w:u w:val="single"/>
        </w:rPr>
        <w:t>.</w:t>
      </w:r>
    </w:p>
    <w:p w14:paraId="05217B11" w14:textId="0D6E831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MASSS</w:t>
      </w:r>
    </w:p>
    <w:p w14:paraId="6A83906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C43FDE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EAB459" w14:textId="7C6E1CE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versions for "link-specific multipath" IP addresses and proxy information when MPQUIC-E functionality is enabled</w:t>
      </w:r>
    </w:p>
    <w:p w14:paraId="10120F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DB2E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C1-253597</w:t>
      </w:r>
      <w:r>
        <w:rPr>
          <w:color w:val="993300"/>
          <w:u w:val="single"/>
        </w:rPr>
        <w:t>.</w:t>
      </w:r>
    </w:p>
    <w:p w14:paraId="48FB02C0" w14:textId="55927C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of multi-access PDU connectivity service failure</w:t>
      </w:r>
    </w:p>
    <w:p w14:paraId="2500B51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058AF0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2562B6" w14:textId="6799DA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multi-access PDU connectivity service failure</w:t>
      </w:r>
    </w:p>
    <w:p w14:paraId="4EE32B8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EA089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C1-253589</w:t>
      </w:r>
      <w:r>
        <w:rPr>
          <w:color w:val="993300"/>
          <w:u w:val="single"/>
        </w:rPr>
        <w:t>.</w:t>
      </w:r>
    </w:p>
    <w:p w14:paraId="326C0B4F" w14:textId="737E37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Inclusion of ATSSS status in related session management messages</w:t>
      </w:r>
    </w:p>
    <w:p w14:paraId="6F05EB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B3BF0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C1-253590</w:t>
      </w:r>
      <w:r>
        <w:rPr>
          <w:color w:val="993300"/>
          <w:u w:val="single"/>
        </w:rPr>
        <w:t>.</w:t>
      </w:r>
    </w:p>
    <w:p w14:paraId="285C66B5" w14:textId="25F3C4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steering functionality included in ATSSS rule</w:t>
      </w:r>
    </w:p>
    <w:p w14:paraId="1F21CC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E4CBE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C1-253595</w:t>
      </w:r>
      <w:r>
        <w:rPr>
          <w:color w:val="993300"/>
          <w:u w:val="single"/>
        </w:rPr>
        <w:t>.</w:t>
      </w:r>
    </w:p>
    <w:p w14:paraId="5167152D" w14:textId="331BEB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only MPQUIC-IP functionality case in PDU session establishment and modification procedures</w:t>
      </w:r>
    </w:p>
    <w:p w14:paraId="311FAE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053B7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C1-253596</w:t>
      </w:r>
      <w:r>
        <w:rPr>
          <w:color w:val="993300"/>
          <w:u w:val="single"/>
        </w:rPr>
        <w:t>.</w:t>
      </w:r>
    </w:p>
    <w:p w14:paraId="3C9E78CE" w14:textId="2AD6DEC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3D2FF7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CR-6636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D4528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C1-252114)</w:t>
      </w:r>
    </w:p>
    <w:p w14:paraId="19C0DD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C1-253593</w:t>
      </w:r>
      <w:r>
        <w:rPr>
          <w:color w:val="993300"/>
          <w:u w:val="single"/>
        </w:rPr>
        <w:t>.</w:t>
      </w:r>
    </w:p>
    <w:p w14:paraId="4245434F" w14:textId="25C7B8F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ATSSS capabilities for EPC and non-3GPP</w:t>
      </w:r>
    </w:p>
    <w:p w14:paraId="7126BAE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87AB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C1-253594</w:t>
      </w:r>
      <w:r>
        <w:rPr>
          <w:color w:val="993300"/>
          <w:u w:val="single"/>
        </w:rPr>
        <w:t>.</w:t>
      </w:r>
    </w:p>
    <w:p w14:paraId="441D9D18" w14:textId="719E1EF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 in EPC</w:t>
      </w:r>
    </w:p>
    <w:p w14:paraId="377EA8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4876AD7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579A34B" w14:textId="45F187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-Alternative1</w:t>
      </w:r>
    </w:p>
    <w:p w14:paraId="0295E14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9B79AF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AC88E00" w14:textId="0F7313E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–Alternative 2</w:t>
      </w:r>
    </w:p>
    <w:p w14:paraId="4758B08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8C2A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C1-253598</w:t>
      </w:r>
      <w:r>
        <w:rPr>
          <w:color w:val="993300"/>
          <w:u w:val="single"/>
        </w:rPr>
        <w:t>.</w:t>
      </w:r>
    </w:p>
    <w:p w14:paraId="1EB6E1E0" w14:textId="03A4E4C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 in 5GS</w:t>
      </w:r>
    </w:p>
    <w:p w14:paraId="495C80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065C28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C1-253040)</w:t>
      </w:r>
    </w:p>
    <w:p w14:paraId="6E546E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D95CAFE" w14:textId="062C5DF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 in EPS</w:t>
      </w:r>
    </w:p>
    <w:p w14:paraId="07CB232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B34F75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C1-253041)</w:t>
      </w:r>
    </w:p>
    <w:p w14:paraId="50F5DC3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0C029C" w14:textId="6D2B5F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versions for "link-specific multipath" IP addresses and proxy information when MPQUIC-E functionality is enabled</w:t>
      </w:r>
    </w:p>
    <w:p w14:paraId="4655459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7DC8D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C1-253058)</w:t>
      </w:r>
    </w:p>
    <w:p w14:paraId="2E31F44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DB11F3" w14:textId="37357C9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multi-access PDU connectivity service failure</w:t>
      </w:r>
    </w:p>
    <w:p w14:paraId="3B84102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Apple, Huawei</w:t>
      </w:r>
    </w:p>
    <w:p w14:paraId="7B5E318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C1-253220)</w:t>
      </w:r>
    </w:p>
    <w:p w14:paraId="2032659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C1-254124</w:t>
      </w:r>
      <w:r>
        <w:rPr>
          <w:color w:val="993300"/>
          <w:u w:val="single"/>
        </w:rPr>
        <w:t>.</w:t>
      </w:r>
    </w:p>
    <w:p w14:paraId="791A8A16" w14:textId="368DBB9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multi-access PDU connectivity service failure</w:t>
      </w:r>
    </w:p>
    <w:p w14:paraId="2C6F8C1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Apple, Huawei, Ericsson</w:t>
      </w:r>
    </w:p>
    <w:p w14:paraId="23FB71B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C1-253589)</w:t>
      </w:r>
    </w:p>
    <w:p w14:paraId="1D1C6B7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131503" w14:textId="08FA6A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Inclusion of ATSSS status in related session management messages</w:t>
      </w:r>
    </w:p>
    <w:p w14:paraId="66BD74C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F28EFB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C1-253221)</w:t>
      </w:r>
    </w:p>
    <w:p w14:paraId="6AD7D61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B05C83" w14:textId="4CD7D1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steering functionality included in ATSSS rule</w:t>
      </w:r>
    </w:p>
    <w:p w14:paraId="367414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23812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C1-253377)</w:t>
      </w:r>
    </w:p>
    <w:p w14:paraId="68989E1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6036FC" w14:textId="3BF2F7C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only MPQUIC-IP functionality case in PDU session establishment and modification procedures</w:t>
      </w:r>
    </w:p>
    <w:p w14:paraId="0389CA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733E0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C1-253378)</w:t>
      </w:r>
    </w:p>
    <w:p w14:paraId="4A1E634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E730F1" w14:textId="60E2AA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296076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CR-6636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386018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C1-253420)</w:t>
      </w:r>
    </w:p>
    <w:p w14:paraId="7CDCA6E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D8804BC" w14:textId="3A0A9C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ATSSS capabilities for EPC and non-3GPP</w:t>
      </w:r>
    </w:p>
    <w:p w14:paraId="5FD2740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A5DA64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C1-253424)</w:t>
      </w:r>
    </w:p>
    <w:p w14:paraId="5BDE73C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018FF2" w14:textId="010A108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–Alternative 2</w:t>
      </w:r>
    </w:p>
    <w:p w14:paraId="285CF58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7C28F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C1-253532)</w:t>
      </w:r>
    </w:p>
    <w:p w14:paraId="3FC577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C1-253757</w:t>
      </w:r>
      <w:r>
        <w:rPr>
          <w:color w:val="993300"/>
          <w:u w:val="single"/>
        </w:rPr>
        <w:t>.</w:t>
      </w:r>
    </w:p>
    <w:p w14:paraId="29C5D02F" w14:textId="68EF86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-Alternative2</w:t>
      </w:r>
    </w:p>
    <w:p w14:paraId="634BE4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44C83F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C1-253598)</w:t>
      </w:r>
    </w:p>
    <w:p w14:paraId="4116423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6A8054" w14:textId="77777777" w:rsidR="006E7AF6" w:rsidRDefault="006E7AF6" w:rsidP="006E7AF6">
      <w:pPr>
        <w:pStyle w:val="Heading3"/>
      </w:pPr>
      <w:bookmarkStart w:id="227" w:name="_Toc204680809"/>
      <w:r>
        <w:t>19.46</w:t>
      </w:r>
      <w:r>
        <w:tab/>
        <w:t>TEI19_TIME_SUB_EPS</w:t>
      </w:r>
      <w:bookmarkEnd w:id="227"/>
    </w:p>
    <w:p w14:paraId="6B2D782F" w14:textId="77777777" w:rsidR="006E7AF6" w:rsidRDefault="006E7AF6" w:rsidP="006E7AF6">
      <w:pPr>
        <w:pStyle w:val="Heading3"/>
      </w:pPr>
      <w:bookmarkStart w:id="228" w:name="_Toc204680810"/>
      <w:r>
        <w:t>19.47</w:t>
      </w:r>
      <w:r>
        <w:tab/>
        <w:t>5G_Femto</w:t>
      </w:r>
      <w:bookmarkEnd w:id="228"/>
    </w:p>
    <w:p w14:paraId="28D448FE" w14:textId="77777777" w:rsidR="006E7AF6" w:rsidRDefault="006E7AF6" w:rsidP="006E7AF6">
      <w:pPr>
        <w:pStyle w:val="Heading3"/>
      </w:pPr>
      <w:bookmarkStart w:id="229" w:name="_Toc204680811"/>
      <w:r>
        <w:t>19.48</w:t>
      </w:r>
      <w:r>
        <w:tab/>
        <w:t>XRM_Ph2</w:t>
      </w:r>
      <w:bookmarkEnd w:id="229"/>
    </w:p>
    <w:p w14:paraId="2B444F9D" w14:textId="09FE614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09978D0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D0C607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C1-252216)</w:t>
      </w:r>
    </w:p>
    <w:p w14:paraId="0D5C2B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C1-254128</w:t>
      </w:r>
      <w:r>
        <w:rPr>
          <w:color w:val="993300"/>
          <w:u w:val="single"/>
        </w:rPr>
        <w:t>.</w:t>
      </w:r>
    </w:p>
    <w:p w14:paraId="6827798E" w14:textId="36B583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(S)RTP multiplexed media identification information component</w:t>
      </w:r>
    </w:p>
    <w:p w14:paraId="665A8D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AF165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6844A0" w14:textId="1F22FE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MID in (S)RTP multiplexed media identification information component</w:t>
      </w:r>
    </w:p>
    <w:p w14:paraId="1B2EDFD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FA275C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C1-253663</w:t>
      </w:r>
      <w:r>
        <w:rPr>
          <w:color w:val="993300"/>
          <w:u w:val="single"/>
        </w:rPr>
        <w:t>.</w:t>
      </w:r>
    </w:p>
    <w:p w14:paraId="50E09F2A" w14:textId="3E350B5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(S)RTP multiplexed media identification information</w:t>
      </w:r>
    </w:p>
    <w:p w14:paraId="15323E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94781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9E32B1B" w14:textId="2FC7627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coding of (S)RTP Multiplexed Media Identification Information</w:t>
      </w:r>
    </w:p>
    <w:p w14:paraId="3CC974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066769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35CCF7" w14:textId="1C83123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coding of (S)RTP multiplexed media identification information and introducing the identification tag</w:t>
      </w:r>
    </w:p>
    <w:p w14:paraId="7A8AA7F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D0B019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C1-253664</w:t>
      </w:r>
      <w:r>
        <w:rPr>
          <w:color w:val="993300"/>
          <w:u w:val="single"/>
        </w:rPr>
        <w:t>.</w:t>
      </w:r>
    </w:p>
    <w:p w14:paraId="35D52CCE" w14:textId="44EC8F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529980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B277D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C1-253744)</w:t>
      </w:r>
    </w:p>
    <w:p w14:paraId="002E13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E241F6" w14:textId="7933115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MID in (S)RTP multiplexed media identification information component</w:t>
      </w:r>
    </w:p>
    <w:p w14:paraId="49444E3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923D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C1-253242)</w:t>
      </w:r>
    </w:p>
    <w:p w14:paraId="1186F8C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22A0FF" w14:textId="1523E2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matching of (S)RTP multiplexed media identification information</w:t>
      </w:r>
    </w:p>
    <w:p w14:paraId="49D629B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E4D88B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C1-253474)</w:t>
      </w:r>
    </w:p>
    <w:p w14:paraId="6F7CBB9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C1-254095</w:t>
      </w:r>
      <w:r>
        <w:rPr>
          <w:color w:val="993300"/>
          <w:u w:val="single"/>
        </w:rPr>
        <w:t>.</w:t>
      </w:r>
    </w:p>
    <w:p w14:paraId="10B31051" w14:textId="60DF4F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matching of (S)RTP multiplexed media identification information</w:t>
      </w:r>
    </w:p>
    <w:p w14:paraId="71ACAA5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9E6B79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C1-253664)</w:t>
      </w:r>
    </w:p>
    <w:p w14:paraId="72D3DE1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C1-254099</w:t>
      </w:r>
      <w:r>
        <w:rPr>
          <w:color w:val="993300"/>
          <w:u w:val="single"/>
        </w:rPr>
        <w:t>.</w:t>
      </w:r>
    </w:p>
    <w:p w14:paraId="0CB00532" w14:textId="7785B9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matching of (S)RTP multiplexed media identification information</w:t>
      </w:r>
    </w:p>
    <w:p w14:paraId="2870CF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CR-6922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C2AA8D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C1-254095)</w:t>
      </w:r>
    </w:p>
    <w:p w14:paraId="00619A6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561789" w14:textId="77777777" w:rsidR="006E7AF6" w:rsidRDefault="006E7AF6" w:rsidP="006E7AF6">
      <w:pPr>
        <w:pStyle w:val="Heading3"/>
      </w:pPr>
      <w:bookmarkStart w:id="230" w:name="_Toc204680812"/>
      <w:r>
        <w:t>19.49</w:t>
      </w:r>
      <w:r>
        <w:tab/>
        <w:t>5GSAT_Ph3_App</w:t>
      </w:r>
      <w:bookmarkEnd w:id="230"/>
    </w:p>
    <w:p w14:paraId="4AA8532A" w14:textId="35F1BC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Satellite Coverage Availability Information</w:t>
      </w:r>
    </w:p>
    <w:p w14:paraId="172CC4D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14:paraId="5A9A4ED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E95B8C" w14:textId="45D1565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182623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4905E5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C1-252303)</w:t>
      </w:r>
    </w:p>
    <w:p w14:paraId="51C5DB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C1-253791</w:t>
      </w:r>
      <w:r>
        <w:rPr>
          <w:color w:val="993300"/>
          <w:u w:val="single"/>
        </w:rPr>
        <w:t>.</w:t>
      </w:r>
    </w:p>
    <w:p w14:paraId="67D7B4D5" w14:textId="36AF08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50C74BB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F4BD55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C1-252407)</w:t>
      </w:r>
    </w:p>
    <w:p w14:paraId="6D39F1C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C1-254007</w:t>
      </w:r>
      <w:r>
        <w:rPr>
          <w:color w:val="993300"/>
          <w:u w:val="single"/>
        </w:rPr>
        <w:t>.</w:t>
      </w:r>
    </w:p>
    <w:p w14:paraId="1A4CDE13" w14:textId="551C12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651F95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3FFA95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C1-252408)</w:t>
      </w:r>
    </w:p>
    <w:p w14:paraId="7B3F022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C1-254008</w:t>
      </w:r>
      <w:r>
        <w:rPr>
          <w:color w:val="993300"/>
          <w:u w:val="single"/>
        </w:rPr>
        <w:t>.</w:t>
      </w:r>
    </w:p>
    <w:p w14:paraId="05564A64" w14:textId="119D7B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6F11DC8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163E81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C1-252409)</w:t>
      </w:r>
    </w:p>
    <w:p w14:paraId="3A9967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C1-254009</w:t>
      </w:r>
      <w:r>
        <w:rPr>
          <w:color w:val="993300"/>
          <w:u w:val="single"/>
        </w:rPr>
        <w:t>.</w:t>
      </w:r>
    </w:p>
    <w:p w14:paraId="31E4AFE9" w14:textId="5EC5D66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NRM Server exposing the S&amp;F events to the VAL server procedure</w:t>
      </w:r>
    </w:p>
    <w:p w14:paraId="563EA8A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03EE89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416FF3E" w14:textId="799E157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VAL UE reports the UE satellite information procedure</w:t>
      </w:r>
    </w:p>
    <w:p w14:paraId="6606AAF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0D8275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888ABC" w14:textId="7722AA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2176A9E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4F707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C1-253458)</w:t>
      </w:r>
    </w:p>
    <w:p w14:paraId="2988755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C1-253796</w:t>
      </w:r>
      <w:r>
        <w:rPr>
          <w:color w:val="993300"/>
          <w:u w:val="single"/>
        </w:rPr>
        <w:t>.</w:t>
      </w:r>
    </w:p>
    <w:p w14:paraId="4EA5B3AA" w14:textId="7BC2FC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19BA7A4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131038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C1-253459)</w:t>
      </w:r>
    </w:p>
    <w:p w14:paraId="3751AE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C8BE904" w14:textId="3587E27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2E56A0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A77FCA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C1-253460)</w:t>
      </w:r>
    </w:p>
    <w:p w14:paraId="67B446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83CCD1" w14:textId="2046A88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2294B1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E7288D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C1-253461)</w:t>
      </w:r>
    </w:p>
    <w:p w14:paraId="3CE8C6C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C1-254048</w:t>
      </w:r>
      <w:r>
        <w:rPr>
          <w:color w:val="993300"/>
          <w:u w:val="single"/>
        </w:rPr>
        <w:t>.</w:t>
      </w:r>
    </w:p>
    <w:p w14:paraId="465CDE20" w14:textId="1B0D92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7472D9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BA1C58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C1-254009)</w:t>
      </w:r>
    </w:p>
    <w:p w14:paraId="62AF43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C1-254109</w:t>
      </w:r>
      <w:r>
        <w:rPr>
          <w:color w:val="993300"/>
          <w:u w:val="single"/>
        </w:rPr>
        <w:t>.</w:t>
      </w:r>
    </w:p>
    <w:p w14:paraId="5595A6D0" w14:textId="2D04FBD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7EC1E1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59308F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C1-254048)</w:t>
      </w:r>
    </w:p>
    <w:p w14:paraId="42EAC8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C1-254129</w:t>
      </w:r>
      <w:r>
        <w:rPr>
          <w:color w:val="993300"/>
          <w:u w:val="single"/>
        </w:rPr>
        <w:t>.</w:t>
      </w:r>
    </w:p>
    <w:p w14:paraId="5F945B57" w14:textId="4E9C8C9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2B5DB9B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CB097C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C1-254109)</w:t>
      </w:r>
    </w:p>
    <w:p w14:paraId="5F0ECF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D02C3E" w14:textId="77777777" w:rsidR="006E7AF6" w:rsidRDefault="006E7AF6" w:rsidP="006E7AF6">
      <w:pPr>
        <w:pStyle w:val="Heading3"/>
      </w:pPr>
      <w:bookmarkStart w:id="231" w:name="_Toc204680813"/>
      <w:r>
        <w:t>19.50</w:t>
      </w:r>
      <w:r>
        <w:tab/>
        <w:t>XRM_Ph2_App</w:t>
      </w:r>
      <w:bookmarkEnd w:id="231"/>
    </w:p>
    <w:p w14:paraId="72266728" w14:textId="5CD9710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service for XR application-HTTP</w:t>
      </w:r>
    </w:p>
    <w:p w14:paraId="5625421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EE28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C1-254003</w:t>
      </w:r>
      <w:r>
        <w:rPr>
          <w:color w:val="993300"/>
          <w:u w:val="single"/>
        </w:rPr>
        <w:t>.</w:t>
      </w:r>
    </w:p>
    <w:p w14:paraId="452F4F2B" w14:textId="7254A3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for XR application-CoAP</w:t>
      </w:r>
    </w:p>
    <w:p w14:paraId="49EEE5C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CF05B0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C1-254004</w:t>
      </w:r>
      <w:r>
        <w:rPr>
          <w:color w:val="993300"/>
          <w:u w:val="single"/>
        </w:rPr>
        <w:t>.</w:t>
      </w:r>
    </w:p>
    <w:p w14:paraId="7B476116" w14:textId="11CDB7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service for XR application-HTTP</w:t>
      </w:r>
    </w:p>
    <w:p w14:paraId="2C251F2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4E52A6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C1-253396)</w:t>
      </w:r>
    </w:p>
    <w:p w14:paraId="7FED26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7D9432" w14:textId="247E5B6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for XR application-CoAP</w:t>
      </w:r>
    </w:p>
    <w:p w14:paraId="1DC8CA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7DD893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C1-253397)</w:t>
      </w:r>
    </w:p>
    <w:p w14:paraId="0830E02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697EC" w14:textId="77777777" w:rsidR="006E7AF6" w:rsidRDefault="006E7AF6" w:rsidP="006E7AF6">
      <w:pPr>
        <w:pStyle w:val="Heading3"/>
      </w:pPr>
      <w:bookmarkStart w:id="232" w:name="_Toc204680814"/>
      <w:r>
        <w:t>19.51</w:t>
      </w:r>
      <w:r>
        <w:tab/>
        <w:t>UEP19</w:t>
      </w:r>
      <w:bookmarkEnd w:id="232"/>
    </w:p>
    <w:p w14:paraId="15573A8F" w14:textId="77777777" w:rsidR="006E7AF6" w:rsidRDefault="006E7AF6" w:rsidP="006E7AF6">
      <w:pPr>
        <w:pStyle w:val="Heading3"/>
      </w:pPr>
      <w:bookmarkStart w:id="233" w:name="_Toc204680815"/>
      <w:r>
        <w:t>19.52</w:t>
      </w:r>
      <w:r>
        <w:tab/>
        <w:t>CAPIF_Ph3</w:t>
      </w:r>
      <w:bookmarkEnd w:id="233"/>
    </w:p>
    <w:p w14:paraId="7522097B" w14:textId="77777777" w:rsidR="006E7AF6" w:rsidRDefault="006E7AF6" w:rsidP="006E7AF6">
      <w:pPr>
        <w:pStyle w:val="Heading3"/>
      </w:pPr>
      <w:bookmarkStart w:id="234" w:name="_Toc204680816"/>
      <w:r>
        <w:t>19.53</w:t>
      </w:r>
      <w:r>
        <w:tab/>
        <w:t>5GMARCH_Ph3</w:t>
      </w:r>
      <w:bookmarkEnd w:id="234"/>
    </w:p>
    <w:p w14:paraId="73D2B2A6" w14:textId="6F5FFC6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the behavior of the MSGin5G Server for deferred message</w:t>
      </w:r>
    </w:p>
    <w:p w14:paraId="6BD9D6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CB04A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C1-254000</w:t>
      </w:r>
      <w:r>
        <w:rPr>
          <w:color w:val="993300"/>
          <w:u w:val="single"/>
        </w:rPr>
        <w:t>.</w:t>
      </w:r>
    </w:p>
    <w:p w14:paraId="5B901C62" w14:textId="11EB11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the interaction between the SEAL Client and Server</w:t>
      </w:r>
    </w:p>
    <w:p w14:paraId="0AB24C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29CD2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B1A3A9" w14:textId="37EA0D3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the behavior of the MSGin5G Server for deferred message</w:t>
      </w:r>
    </w:p>
    <w:p w14:paraId="6B0AC9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CF41C8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C1-253300)</w:t>
      </w:r>
    </w:p>
    <w:p w14:paraId="5AD6EC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6D177A" w14:textId="77777777" w:rsidR="006E7AF6" w:rsidRDefault="006E7AF6" w:rsidP="006E7AF6">
      <w:pPr>
        <w:pStyle w:val="Heading3"/>
      </w:pPr>
      <w:bookmarkStart w:id="235" w:name="_Toc204680817"/>
      <w:r>
        <w:t>19.54</w:t>
      </w:r>
      <w:r>
        <w:tab/>
        <w:t>Non3GPPMob_Sec</w:t>
      </w:r>
      <w:bookmarkEnd w:id="235"/>
    </w:p>
    <w:p w14:paraId="60C36CA6" w14:textId="5A77187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impact of the WID Non3GPPMob_Sec</w:t>
      </w:r>
    </w:p>
    <w:p w14:paraId="70FD1AB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6F9D4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88629A" w14:textId="77777777" w:rsidR="006E7AF6" w:rsidRDefault="006E7AF6" w:rsidP="006E7AF6">
      <w:pPr>
        <w:pStyle w:val="Heading3"/>
      </w:pPr>
      <w:bookmarkStart w:id="236" w:name="_Toc204680818"/>
      <w:r>
        <w:t>19.55</w:t>
      </w:r>
      <w:r>
        <w:tab/>
        <w:t>NORDAT_CP</w:t>
      </w:r>
      <w:bookmarkEnd w:id="236"/>
    </w:p>
    <w:p w14:paraId="38AECD42" w14:textId="2FA1950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23C054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Skylo</w:t>
      </w:r>
    </w:p>
    <w:p w14:paraId="1EB01D3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C1-254110)</w:t>
      </w:r>
    </w:p>
    <w:p w14:paraId="0194B81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CP-251257</w:t>
      </w:r>
      <w:r>
        <w:rPr>
          <w:color w:val="993300"/>
          <w:u w:val="single"/>
        </w:rPr>
        <w:t>.</w:t>
      </w:r>
    </w:p>
    <w:p w14:paraId="6CA982C8" w14:textId="00FD1D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paper: Optimization of message definitions for "Control plane CIoT EPS optimization"</w:t>
      </w:r>
    </w:p>
    <w:p w14:paraId="38B2966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70763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C1-251520)</w:t>
      </w:r>
    </w:p>
    <w:p w14:paraId="2F94EF9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D4D3FA" w14:textId="3A6420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0688C71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CR-4109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081EB3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C1-251521)</w:t>
      </w:r>
    </w:p>
    <w:p w14:paraId="3D77B1E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C1-253624</w:t>
      </w:r>
      <w:r>
        <w:rPr>
          <w:color w:val="993300"/>
          <w:u w:val="single"/>
        </w:rPr>
        <w:t>.</w:t>
      </w:r>
    </w:p>
    <w:p w14:paraId="05ADF757" w14:textId="188793E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EPD definition</w:t>
      </w:r>
    </w:p>
    <w:p w14:paraId="15F679E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CR-0160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C35D02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C1-251523)</w:t>
      </w:r>
    </w:p>
    <w:p w14:paraId="1FF171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E83227" w14:textId="0B2570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procedure definition</w:t>
      </w:r>
    </w:p>
    <w:p w14:paraId="003C9E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CR-4110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D3E42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C1-251522)</w:t>
      </w:r>
    </w:p>
    <w:p w14:paraId="05FF74A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C1-253627</w:t>
      </w:r>
      <w:r>
        <w:rPr>
          <w:color w:val="993300"/>
          <w:u w:val="single"/>
        </w:rPr>
        <w:t>.</w:t>
      </w:r>
    </w:p>
    <w:p w14:paraId="05F0352F" w14:textId="04F67EF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2600A3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Thales, Skylo</w:t>
      </w:r>
    </w:p>
    <w:p w14:paraId="112F815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C1-253625</w:t>
      </w:r>
      <w:r>
        <w:rPr>
          <w:color w:val="993300"/>
          <w:u w:val="single"/>
        </w:rPr>
        <w:t>.</w:t>
      </w:r>
    </w:p>
    <w:p w14:paraId="4777345F" w14:textId="1D27CB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1D87F4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Skylo</w:t>
      </w:r>
    </w:p>
    <w:p w14:paraId="4601F9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C1-253628</w:t>
      </w:r>
      <w:r>
        <w:rPr>
          <w:color w:val="993300"/>
          <w:u w:val="single"/>
        </w:rPr>
        <w:t>.</w:t>
      </w:r>
    </w:p>
    <w:p w14:paraId="6CD01937" w14:textId="30B0C7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3B9DAEE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Thales, Skylo</w:t>
      </w:r>
    </w:p>
    <w:p w14:paraId="24E426D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C1-253632</w:t>
      </w:r>
      <w:r>
        <w:rPr>
          <w:color w:val="993300"/>
          <w:u w:val="single"/>
        </w:rPr>
        <w:t>.</w:t>
      </w:r>
    </w:p>
    <w:p w14:paraId="7F3D209F" w14:textId="456F37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225C547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Skylo</w:t>
      </w:r>
    </w:p>
    <w:p w14:paraId="744A78C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C1-253634</w:t>
      </w:r>
      <w:r>
        <w:rPr>
          <w:color w:val="993300"/>
          <w:u w:val="single"/>
        </w:rPr>
        <w:t>.</w:t>
      </w:r>
    </w:p>
    <w:p w14:paraId="4FF6FDF5" w14:textId="2706FA8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protocol discriminator for transferring data over control plane</w:t>
      </w:r>
    </w:p>
    <w:p w14:paraId="7F269A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Immarsat, Viasat, Novamint, Sateliot, EchoStar, Deutsche Telekom, T-Mobile USA, Vodafone, vivo, CATT, Skylo</w:t>
      </w:r>
    </w:p>
    <w:p w14:paraId="68E2EC6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C1-251731)</w:t>
      </w:r>
    </w:p>
    <w:p w14:paraId="2B6808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163F51" w14:textId="19F7EE6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transport, message format</w:t>
      </w:r>
    </w:p>
    <w:p w14:paraId="299147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CR-4165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32FF06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C1-251732)</w:t>
      </w:r>
    </w:p>
    <w:p w14:paraId="69D248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4A0F1D" w14:textId="5BA4F64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transport, procedure</w:t>
      </w:r>
    </w:p>
    <w:p w14:paraId="2283933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10E96B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C1-251733)</w:t>
      </w:r>
    </w:p>
    <w:p w14:paraId="41EF48D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C1-253629</w:t>
      </w:r>
      <w:r>
        <w:rPr>
          <w:color w:val="993300"/>
          <w:u w:val="single"/>
        </w:rPr>
        <w:t>.</w:t>
      </w:r>
    </w:p>
    <w:p w14:paraId="5913E349" w14:textId="45DA80C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transport, message format</w:t>
      </w:r>
    </w:p>
    <w:p w14:paraId="77B79BB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CR-6566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6966EA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C1-251734)</w:t>
      </w:r>
    </w:p>
    <w:p w14:paraId="29C1D8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C1-253633</w:t>
      </w:r>
      <w:r>
        <w:rPr>
          <w:color w:val="993300"/>
          <w:u w:val="single"/>
        </w:rPr>
        <w:t>.</w:t>
      </w:r>
    </w:p>
    <w:p w14:paraId="0A651400" w14:textId="613B68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transport, procedure</w:t>
      </w:r>
    </w:p>
    <w:p w14:paraId="0AE1AD6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F0C4D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C1-251735)</w:t>
      </w:r>
    </w:p>
    <w:p w14:paraId="42495E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C1-253635</w:t>
      </w:r>
      <w:r>
        <w:rPr>
          <w:color w:val="993300"/>
          <w:u w:val="single"/>
        </w:rPr>
        <w:t>.</w:t>
      </w:r>
    </w:p>
    <w:p w14:paraId="3D58684D" w14:textId="7DA8982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S&amp;F wait timer in non-integrity protected reject messages</w:t>
      </w:r>
    </w:p>
    <w:p w14:paraId="096C7E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2A9506C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444384" w14:textId="62AEF0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message format on NAS overhead reduction for CP CIoT data transfe</w:t>
      </w:r>
    </w:p>
    <w:p w14:paraId="0EEF15B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674F1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B36D04" w14:textId="253B4F2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message format for control plane CIoT EPS optimization with optimized header</w:t>
      </w:r>
    </w:p>
    <w:p w14:paraId="7D9BC8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522A69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C1-251689)</w:t>
      </w:r>
    </w:p>
    <w:p w14:paraId="66779A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DB103E" w14:textId="6CC5D92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Alternative-1 for control plane CIoT EPS optimization with optimized header - message definition</w:t>
      </w:r>
    </w:p>
    <w:p w14:paraId="50B449C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E08A6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C1-252140)</w:t>
      </w:r>
    </w:p>
    <w:p w14:paraId="15FF5D8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CD49AE" w14:textId="3392D75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Alternative-1 for control plane CIoT EPS optimization with optimized header - EPD definition</w:t>
      </w:r>
    </w:p>
    <w:p w14:paraId="6A4D51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E9190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C1-251691)</w:t>
      </w:r>
    </w:p>
    <w:p w14:paraId="72B1A9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927B0B" w14:textId="03C47BA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Alternative-2 for control plane CIoT EPS optimization with optimized header - message definition</w:t>
      </w:r>
    </w:p>
    <w:p w14:paraId="1998DB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A979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C1-252141)</w:t>
      </w:r>
    </w:p>
    <w:p w14:paraId="7158A5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C1-253626</w:t>
      </w:r>
      <w:r>
        <w:rPr>
          <w:color w:val="993300"/>
          <w:u w:val="single"/>
        </w:rPr>
        <w:t>.</w:t>
      </w:r>
    </w:p>
    <w:p w14:paraId="577CC462" w14:textId="16E1C72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plane CIoT EPS optimization with optimized header - procedures</w:t>
      </w:r>
    </w:p>
    <w:p w14:paraId="76C1D0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2478C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C1-251693)</w:t>
      </w:r>
    </w:p>
    <w:p w14:paraId="2A7B37B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C1-253630</w:t>
      </w:r>
      <w:r>
        <w:rPr>
          <w:color w:val="993300"/>
          <w:u w:val="single"/>
        </w:rPr>
        <w:t>.</w:t>
      </w:r>
    </w:p>
    <w:p w14:paraId="601963D1" w14:textId="4252F4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052B07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CR-4109  rev 7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9757F7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C1-253014)</w:t>
      </w:r>
    </w:p>
    <w:p w14:paraId="1913F35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5522ED9" w14:textId="64A0CA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procedure definition</w:t>
      </w:r>
    </w:p>
    <w:p w14:paraId="29F921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CR-4110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2D65FE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C1-253016)</w:t>
      </w:r>
    </w:p>
    <w:p w14:paraId="618A6BB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A94D647" w14:textId="23E1D9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5978743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Huawei, MediaTek, vivo, European Space Agency, Eutelsat Group, Inmarsat, Viasat, Novamint, Sateliot, EchoStar, Deutsche Telekom, T-Mobile USA, Vodafone, CATT, Thales, Skylo</w:t>
      </w:r>
    </w:p>
    <w:p w14:paraId="7A9725B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C1-253017)</w:t>
      </w:r>
    </w:p>
    <w:p w14:paraId="719E20E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C1-253748</w:t>
      </w:r>
      <w:r>
        <w:rPr>
          <w:color w:val="993300"/>
          <w:u w:val="single"/>
        </w:rPr>
        <w:t>.</w:t>
      </w:r>
    </w:p>
    <w:p w14:paraId="075F6300" w14:textId="77E285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09FB715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Huawei, MediaTek, vivo, European Space Agency, Eutelsat Group, Inmarsat, Viasat, Novamint, Sateliot, EchoStar, Deutsche Telekom, T-Mobile USA, Vodafone, CATT, Thales, Skylo</w:t>
      </w:r>
    </w:p>
    <w:p w14:paraId="6B44E16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C1-253625)</w:t>
      </w:r>
    </w:p>
    <w:p w14:paraId="285BE4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C1-254086</w:t>
      </w:r>
      <w:r>
        <w:rPr>
          <w:color w:val="993300"/>
          <w:u w:val="single"/>
        </w:rPr>
        <w:t>.</w:t>
      </w:r>
    </w:p>
    <w:p w14:paraId="747F24B8" w14:textId="7622C7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0706BA9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Thales, Skylo</w:t>
      </w:r>
    </w:p>
    <w:p w14:paraId="27E1C99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C1-253748)</w:t>
      </w:r>
    </w:p>
    <w:p w14:paraId="5A12AB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C1-254096</w:t>
      </w:r>
      <w:r>
        <w:rPr>
          <w:color w:val="993300"/>
          <w:u w:val="single"/>
        </w:rPr>
        <w:t>.</w:t>
      </w:r>
    </w:p>
    <w:p w14:paraId="16155636" w14:textId="259825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2CBFF6C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Huawei, HiSilicon, MediaTek, vivo, ZTE, Ericsson, European Space Agency, Eutelsat Group, Inmarsat, Viasat, Novamint, Sateliot, EchoStar, Deutsche Telekom, T-Mobile USA, Vodafone, CATT, Thales, Skylo</w:t>
      </w:r>
    </w:p>
    <w:p w14:paraId="1FAD9B2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C1-254086)</w:t>
      </w:r>
    </w:p>
    <w:p w14:paraId="744CC80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DD12B4" w14:textId="58097D8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5DEF9A6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Skylo</w:t>
      </w:r>
    </w:p>
    <w:p w14:paraId="0BEF06D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C1-253018)</w:t>
      </w:r>
    </w:p>
    <w:p w14:paraId="11E9C89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C1-253732</w:t>
      </w:r>
      <w:r>
        <w:rPr>
          <w:color w:val="993300"/>
          <w:u w:val="single"/>
        </w:rPr>
        <w:t>.</w:t>
      </w:r>
    </w:p>
    <w:p w14:paraId="2D1BB3CC" w14:textId="1D7F2B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51A587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MediaTek, European Space Agency, Eutelsat Group, Inmarsat, Viasat, Novamint, Sateliot, EchoStar, Deutsche Telekom, T-Mobile USA, Vodafone, CATT, Skylo</w:t>
      </w:r>
    </w:p>
    <w:p w14:paraId="41C43FC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C1-253628)</w:t>
      </w:r>
    </w:p>
    <w:p w14:paraId="545515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C1-254110</w:t>
      </w:r>
      <w:r>
        <w:rPr>
          <w:color w:val="993300"/>
          <w:u w:val="single"/>
        </w:rPr>
        <w:t>.</w:t>
      </w:r>
    </w:p>
    <w:p w14:paraId="0ADF9D8F" w14:textId="5F110C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43176C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MediaTek, Ericsson, European Space Agency, Eutelsat Group, Inmarsat, Viasat, Novamint, Sateliot, EchoStar, Deutsche Telekom, T-Mobile USA, Vodafone, CATT, Skylo</w:t>
      </w:r>
    </w:p>
    <w:p w14:paraId="787F9C5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C1-253732)</w:t>
      </w:r>
    </w:p>
    <w:p w14:paraId="07B5D1E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C1-254130</w:t>
      </w:r>
      <w:r>
        <w:rPr>
          <w:color w:val="993300"/>
          <w:u w:val="single"/>
        </w:rPr>
        <w:t>.</w:t>
      </w:r>
    </w:p>
    <w:p w14:paraId="56DD788A" w14:textId="63A133B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276044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Thales, Skylo</w:t>
      </w:r>
    </w:p>
    <w:p w14:paraId="428F6AC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C1-253081)</w:t>
      </w:r>
    </w:p>
    <w:p w14:paraId="21E5F1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354695" w14:textId="5009A6C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4527043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European Space Agency, Eutelsat Group, Inmarsat, Viasat, Novamint, Sateliot, EchoStar, Deutsche Telekom, T-Mobile USA, Vodafone, CATT, Skylo</w:t>
      </w:r>
    </w:p>
    <w:p w14:paraId="2CE37A4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C1-253082)</w:t>
      </w:r>
    </w:p>
    <w:p w14:paraId="7309478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7DDCDA" w14:textId="6DD6F09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transport, procedure</w:t>
      </w:r>
    </w:p>
    <w:p w14:paraId="53292EC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CR-4166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7EDCAF6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C1-253097)</w:t>
      </w:r>
    </w:p>
    <w:p w14:paraId="230F64E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F4E714" w14:textId="322DD1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transport, message format</w:t>
      </w:r>
    </w:p>
    <w:p w14:paraId="1731ED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CR-6566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B57D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C1-253098)</w:t>
      </w:r>
    </w:p>
    <w:p w14:paraId="636BE9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26026F" w14:textId="500EBA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transport, procedure</w:t>
      </w:r>
    </w:p>
    <w:p w14:paraId="27CF89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CR-6567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D03D8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C1-253099)</w:t>
      </w:r>
    </w:p>
    <w:p w14:paraId="5CA6C6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15F7A97" w14:textId="095723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Alternative-2 for control plane CIoT EPS optimization with optimized header - message definition</w:t>
      </w:r>
    </w:p>
    <w:p w14:paraId="556C70D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92CAA6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C1-253360)</w:t>
      </w:r>
    </w:p>
    <w:p w14:paraId="02AF437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C1-253731</w:t>
      </w:r>
      <w:r>
        <w:rPr>
          <w:color w:val="993300"/>
          <w:u w:val="single"/>
        </w:rPr>
        <w:t>.</w:t>
      </w:r>
    </w:p>
    <w:p w14:paraId="6F11F559" w14:textId="05C7F2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Alternative-2 for control plane CIoT EPS optimization with optimized header - message definition</w:t>
      </w:r>
    </w:p>
    <w:p w14:paraId="614ADF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BF704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C1-253626)</w:t>
      </w:r>
    </w:p>
    <w:p w14:paraId="56736C7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98A0602" w14:textId="477B23F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plane CIoT EPS optimization with optimized header - procedures</w:t>
      </w:r>
    </w:p>
    <w:p w14:paraId="7890CE9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222AB89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C1-253361)</w:t>
      </w:r>
    </w:p>
    <w:p w14:paraId="4CA9313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9032E1" w14:textId="77777777" w:rsidR="006E7AF6" w:rsidRDefault="006E7AF6" w:rsidP="006E7AF6">
      <w:pPr>
        <w:pStyle w:val="Heading3"/>
      </w:pPr>
      <w:bookmarkStart w:id="237" w:name="_Toc204680819"/>
      <w:r>
        <w:t>19.56</w:t>
      </w:r>
      <w:r>
        <w:tab/>
        <w:t>TEI19_DLPMR</w:t>
      </w:r>
      <w:bookmarkEnd w:id="237"/>
    </w:p>
    <w:p w14:paraId="45F42B98" w14:textId="77777777" w:rsidR="006E7AF6" w:rsidRDefault="006E7AF6" w:rsidP="006E7AF6">
      <w:pPr>
        <w:pStyle w:val="Heading3"/>
      </w:pPr>
      <w:bookmarkStart w:id="238" w:name="_Toc204680820"/>
      <w:r>
        <w:t>19.57</w:t>
      </w:r>
      <w:r>
        <w:tab/>
        <w:t>RedInfExp_SBI</w:t>
      </w:r>
      <w:bookmarkEnd w:id="238"/>
    </w:p>
    <w:p w14:paraId="043369F5" w14:textId="77777777" w:rsidR="006E7AF6" w:rsidRDefault="006E7AF6" w:rsidP="006E7AF6">
      <w:pPr>
        <w:pStyle w:val="Heading3"/>
      </w:pPr>
      <w:bookmarkStart w:id="239" w:name="_Toc204680821"/>
      <w:r>
        <w:t>19.58</w:t>
      </w:r>
      <w:r>
        <w:tab/>
        <w:t>TEI19_SliceSel</w:t>
      </w:r>
      <w:bookmarkEnd w:id="239"/>
    </w:p>
    <w:p w14:paraId="67780CF6" w14:textId="77777777" w:rsidR="006E7AF6" w:rsidRDefault="006E7AF6" w:rsidP="006E7AF6">
      <w:pPr>
        <w:pStyle w:val="Heading3"/>
      </w:pPr>
      <w:bookmarkStart w:id="240" w:name="_Toc204680822"/>
      <w:r>
        <w:t>19.59</w:t>
      </w:r>
      <w:r>
        <w:tab/>
        <w:t>TEI19_PRUE</w:t>
      </w:r>
      <w:bookmarkEnd w:id="240"/>
    </w:p>
    <w:p w14:paraId="30E718DB" w14:textId="77777777" w:rsidR="006E7AF6" w:rsidRDefault="006E7AF6" w:rsidP="006E7AF6">
      <w:pPr>
        <w:pStyle w:val="Heading3"/>
      </w:pPr>
      <w:bookmarkStart w:id="241" w:name="_Toc204680823"/>
      <w:r>
        <w:t>19.60</w:t>
      </w:r>
      <w:r>
        <w:tab/>
        <w:t>EnergySys</w:t>
      </w:r>
      <w:bookmarkEnd w:id="241"/>
    </w:p>
    <w:p w14:paraId="2B255E67" w14:textId="77777777" w:rsidR="006E7AF6" w:rsidRDefault="006E7AF6" w:rsidP="006E7AF6">
      <w:pPr>
        <w:pStyle w:val="Heading3"/>
      </w:pPr>
      <w:bookmarkStart w:id="242" w:name="_Toc204680824"/>
      <w:r>
        <w:t>19.61</w:t>
      </w:r>
      <w:r>
        <w:tab/>
        <w:t>PWS_NTN</w:t>
      </w:r>
      <w:bookmarkEnd w:id="242"/>
    </w:p>
    <w:p w14:paraId="1C25B54C" w14:textId="3D2728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maximum size of the PWS warning message content</w:t>
      </w:r>
    </w:p>
    <w:p w14:paraId="4A5E5F8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2736D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C2459A" w14:textId="2BAF5FA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maximum warning message content size for PWS</w:t>
      </w:r>
    </w:p>
    <w:p w14:paraId="33F0611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A0FCD6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C1-253734</w:t>
      </w:r>
      <w:r>
        <w:rPr>
          <w:color w:val="993300"/>
          <w:u w:val="single"/>
        </w:rPr>
        <w:t>.</w:t>
      </w:r>
    </w:p>
    <w:p w14:paraId="3AE96713" w14:textId="3396351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73180B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CR-0263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3AD83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C1-253599</w:t>
      </w:r>
      <w:r>
        <w:rPr>
          <w:color w:val="993300"/>
          <w:u w:val="single"/>
        </w:rPr>
        <w:t>.</w:t>
      </w:r>
    </w:p>
    <w:p w14:paraId="279B2FFE" w14:textId="7A432B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maximum warning message size in NB-IoT</w:t>
      </w:r>
    </w:p>
    <w:p w14:paraId="44DF47D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0F7DB4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4EDA42" w14:textId="12673B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void</w:t>
      </w:r>
    </w:p>
    <w:p w14:paraId="0853783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69F5B5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E227E87" w14:textId="263F251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32A666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Inc., NTT DOCOMO</w:t>
      </w:r>
    </w:p>
    <w:p w14:paraId="4E295B2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C1-252179)</w:t>
      </w:r>
    </w:p>
    <w:p w14:paraId="2CD8ED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C1-253600</w:t>
      </w:r>
      <w:r>
        <w:rPr>
          <w:color w:val="993300"/>
          <w:u w:val="single"/>
        </w:rPr>
        <w:t>.</w:t>
      </w:r>
    </w:p>
    <w:p w14:paraId="18F3FDF5" w14:textId="02E8CE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geofencing in ETWS</w:t>
      </w:r>
    </w:p>
    <w:p w14:paraId="4B4C96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316603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A0739A" w14:textId="0BD18A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maximum warning message content size for PWS</w:t>
      </w:r>
    </w:p>
    <w:p w14:paraId="097D90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1D6B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C1-253206)</w:t>
      </w:r>
    </w:p>
    <w:p w14:paraId="5214D46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C1-254087</w:t>
      </w:r>
      <w:r>
        <w:rPr>
          <w:color w:val="993300"/>
          <w:u w:val="single"/>
        </w:rPr>
        <w:t>.</w:t>
      </w:r>
    </w:p>
    <w:p w14:paraId="314F15A0" w14:textId="2A1100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maximum warning message content size for PWS</w:t>
      </w:r>
    </w:p>
    <w:p w14:paraId="7CD6EB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Ericsson</w:t>
      </w:r>
    </w:p>
    <w:p w14:paraId="2C76F22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C1-253734)</w:t>
      </w:r>
    </w:p>
    <w:p w14:paraId="1132BD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C8D612" w14:textId="615270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1BF43A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CR-0263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3D47EA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C1-253207)</w:t>
      </w:r>
    </w:p>
    <w:p w14:paraId="51E0B3B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C1-253733</w:t>
      </w:r>
      <w:r>
        <w:rPr>
          <w:color w:val="993300"/>
          <w:u w:val="single"/>
        </w:rPr>
        <w:t>.</w:t>
      </w:r>
    </w:p>
    <w:p w14:paraId="5C6AEB40" w14:textId="2D186D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599A45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CR-0263  rev 2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F5E9D7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C1-253599)</w:t>
      </w:r>
    </w:p>
    <w:p w14:paraId="3E6F8E7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D7891C" w14:textId="4AAA99F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and secondary notification</w:t>
      </w:r>
    </w:p>
    <w:p w14:paraId="01227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Inc., NTT DOCOMO, Qualcomm Incorporated</w:t>
      </w:r>
    </w:p>
    <w:p w14:paraId="73ED8A1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C1-253407)</w:t>
      </w:r>
    </w:p>
    <w:p w14:paraId="789D711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C1-253741</w:t>
      </w:r>
      <w:r>
        <w:rPr>
          <w:color w:val="993300"/>
          <w:u w:val="single"/>
        </w:rPr>
        <w:t>.</w:t>
      </w:r>
    </w:p>
    <w:p w14:paraId="004A86E2" w14:textId="08FB86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and secondary notification</w:t>
      </w:r>
    </w:p>
    <w:p w14:paraId="2BCF207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7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Inc., NTT DOCOMO, Qualcomm Incorporated</w:t>
      </w:r>
    </w:p>
    <w:p w14:paraId="23B44D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C1-253600)</w:t>
      </w:r>
    </w:p>
    <w:p w14:paraId="7FBC2E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C1-254131</w:t>
      </w:r>
      <w:r>
        <w:rPr>
          <w:color w:val="993300"/>
          <w:u w:val="single"/>
        </w:rPr>
        <w:t>.</w:t>
      </w:r>
    </w:p>
    <w:p w14:paraId="70B85061" w14:textId="7CDAC02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18861E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8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Inc., NTT DOCOMO, Qualcomm Incorporated</w:t>
      </w:r>
    </w:p>
    <w:p w14:paraId="6902743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C1-253741)</w:t>
      </w:r>
    </w:p>
    <w:p w14:paraId="544DCB3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05B366" w14:textId="77777777" w:rsidR="006E7AF6" w:rsidRDefault="006E7AF6" w:rsidP="006E7AF6">
      <w:pPr>
        <w:pStyle w:val="Heading3"/>
      </w:pPr>
      <w:bookmarkStart w:id="243" w:name="_Toc204680825"/>
      <w:r>
        <w:t>19.62</w:t>
      </w:r>
      <w:r>
        <w:tab/>
        <w:t>MMTel_App</w:t>
      </w:r>
      <w:bookmarkEnd w:id="243"/>
    </w:p>
    <w:p w14:paraId="007C549E" w14:textId="681B3E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6.2.1.2 Update and Code Additions</w:t>
      </w:r>
    </w:p>
    <w:p w14:paraId="00FE8C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56575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C1-254001</w:t>
      </w:r>
      <w:r>
        <w:rPr>
          <w:color w:val="993300"/>
          <w:u w:val="single"/>
        </w:rPr>
        <w:t>.</w:t>
      </w:r>
    </w:p>
    <w:p w14:paraId="2DBC3D3B" w14:textId="6208D43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MMTel Enabler Client request DC application profiles based on notification</w:t>
      </w:r>
    </w:p>
    <w:p w14:paraId="6A8BE3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2BBB2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C1-254002</w:t>
      </w:r>
      <w:r>
        <w:rPr>
          <w:color w:val="993300"/>
          <w:u w:val="single"/>
        </w:rPr>
        <w:t>.</w:t>
      </w:r>
    </w:p>
    <w:p w14:paraId="2DBA655B" w14:textId="4FA3435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6.2.1.2 Update and Code Additions</w:t>
      </w:r>
    </w:p>
    <w:p w14:paraId="742361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B4B19A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C1-253506)</w:t>
      </w:r>
    </w:p>
    <w:p w14:paraId="3217FEF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DC4D96" w14:textId="06ACFB8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on MMTel Enabler Client request DC application profiles based on notification</w:t>
      </w:r>
    </w:p>
    <w:p w14:paraId="6F4D6A7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58ADD3E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C1-253507)</w:t>
      </w:r>
    </w:p>
    <w:p w14:paraId="490BAF5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69D3E" w14:textId="77777777" w:rsidR="006E7AF6" w:rsidRDefault="006E7AF6" w:rsidP="006E7AF6">
      <w:pPr>
        <w:pStyle w:val="Heading3"/>
      </w:pPr>
      <w:bookmarkStart w:id="244" w:name="_Toc204680826"/>
      <w:r>
        <w:t>19.63</w:t>
      </w:r>
      <w:r>
        <w:tab/>
        <w:t>TEI19_ADAES</w:t>
      </w:r>
      <w:bookmarkEnd w:id="244"/>
    </w:p>
    <w:p w14:paraId="2CB85443" w14:textId="77777777" w:rsidR="006E7AF6" w:rsidRDefault="006E7AF6" w:rsidP="006E7AF6">
      <w:pPr>
        <w:pStyle w:val="Heading3"/>
      </w:pPr>
      <w:bookmarkStart w:id="245" w:name="_Toc204680827"/>
      <w:r>
        <w:t>19.64</w:t>
      </w:r>
      <w:r>
        <w:tab/>
        <w:t>SMPC19</w:t>
      </w:r>
      <w:bookmarkEnd w:id="245"/>
    </w:p>
    <w:p w14:paraId="3D579E95" w14:textId="77777777" w:rsidR="006E7AF6" w:rsidRDefault="006E7AF6" w:rsidP="006E7AF6">
      <w:pPr>
        <w:pStyle w:val="Heading3"/>
      </w:pPr>
      <w:bookmarkStart w:id="246" w:name="_Toc204680828"/>
      <w:r>
        <w:t>19.65</w:t>
      </w:r>
      <w:r>
        <w:tab/>
        <w:t>IPD</w:t>
      </w:r>
      <w:bookmarkEnd w:id="246"/>
    </w:p>
    <w:p w14:paraId="1E949A90" w14:textId="77777777" w:rsidR="006E7AF6" w:rsidRDefault="006E7AF6" w:rsidP="006E7AF6">
      <w:pPr>
        <w:pStyle w:val="Heading3"/>
      </w:pPr>
      <w:bookmarkStart w:id="247" w:name="_Toc204680829"/>
      <w:r>
        <w:t>19.66</w:t>
      </w:r>
      <w:r>
        <w:tab/>
        <w:t>TEI19_MVOSNS</w:t>
      </w:r>
      <w:bookmarkEnd w:id="247"/>
    </w:p>
    <w:p w14:paraId="5F1E45AB" w14:textId="77777777" w:rsidR="006E7AF6" w:rsidRDefault="006E7AF6" w:rsidP="006E7AF6">
      <w:pPr>
        <w:pStyle w:val="Heading3"/>
      </w:pPr>
      <w:bookmarkStart w:id="248" w:name="_Toc204680830"/>
      <w:r>
        <w:t>19.67</w:t>
      </w:r>
      <w:r>
        <w:tab/>
        <w:t>IMS_RES-CT</w:t>
      </w:r>
      <w:bookmarkEnd w:id="248"/>
    </w:p>
    <w:p w14:paraId="4359F6B8" w14:textId="77777777" w:rsidR="006E7AF6" w:rsidRDefault="006E7AF6" w:rsidP="006E7AF6">
      <w:pPr>
        <w:pStyle w:val="Heading3"/>
      </w:pPr>
      <w:bookmarkStart w:id="249" w:name="_Toc204680831"/>
      <w:r>
        <w:t>19.68</w:t>
      </w:r>
      <w:r>
        <w:tab/>
        <w:t>AMD_PRO-MED-CT</w:t>
      </w:r>
      <w:bookmarkEnd w:id="249"/>
    </w:p>
    <w:p w14:paraId="53C8C3BF" w14:textId="77777777" w:rsidR="006E7AF6" w:rsidRDefault="006E7AF6" w:rsidP="006E7AF6">
      <w:pPr>
        <w:pStyle w:val="Heading3"/>
      </w:pPr>
      <w:bookmarkStart w:id="250" w:name="_Toc204680832"/>
      <w:r>
        <w:t>19.69</w:t>
      </w:r>
      <w:r>
        <w:tab/>
        <w:t>TEI19_ARP3E-CT</w:t>
      </w:r>
      <w:bookmarkEnd w:id="250"/>
    </w:p>
    <w:p w14:paraId="15D73EC3" w14:textId="77777777" w:rsidR="006E7AF6" w:rsidRDefault="006E7AF6" w:rsidP="006E7AF6">
      <w:pPr>
        <w:pStyle w:val="Heading3"/>
      </w:pPr>
      <w:bookmarkStart w:id="251" w:name="_Toc204680833"/>
      <w:r>
        <w:t>19.70</w:t>
      </w:r>
      <w:r>
        <w:tab/>
        <w:t>AmbientIoT-CT</w:t>
      </w:r>
      <w:bookmarkEnd w:id="251"/>
    </w:p>
    <w:p w14:paraId="7240116B" w14:textId="21F7C47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protocol design principles</w:t>
      </w:r>
    </w:p>
    <w:p w14:paraId="1D084EF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1A3213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C8CCD2" w14:textId="3EDFBE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AIoT protocol</w:t>
      </w:r>
    </w:p>
    <w:p w14:paraId="7BB3B51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FE1D8C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FFB6248" w14:textId="6E30431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protocol - error handling</w:t>
      </w:r>
    </w:p>
    <w:p w14:paraId="4D4B75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B324B1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C1-253649</w:t>
      </w:r>
      <w:r>
        <w:rPr>
          <w:color w:val="993300"/>
          <w:u w:val="single"/>
        </w:rPr>
        <w:t>.</w:t>
      </w:r>
    </w:p>
    <w:p w14:paraId="7F165626" w14:textId="0EB7977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AIoT device to AIOTF protocol design</w:t>
      </w:r>
    </w:p>
    <w:p w14:paraId="6979B11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60E7A7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5107FE" w14:textId="052C2DD9" w:rsidR="00297EAF" w:rsidRDefault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naming of AIoT device to AIOTF protocol</w:t>
      </w:r>
    </w:p>
    <w:p w14:paraId="7D4D99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58EA10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C1-253636</w:t>
      </w:r>
      <w:r>
        <w:rPr>
          <w:color w:val="993300"/>
          <w:u w:val="single"/>
        </w:rPr>
        <w:t>.</w:t>
      </w:r>
    </w:p>
    <w:p w14:paraId="73285990" w14:textId="7D89A4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framework</w:t>
      </w:r>
    </w:p>
    <w:p w14:paraId="7CB4487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3B40DEC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C1-253637</w:t>
      </w:r>
      <w:r>
        <w:rPr>
          <w:color w:val="993300"/>
          <w:u w:val="single"/>
        </w:rPr>
        <w:t>.</w:t>
      </w:r>
    </w:p>
    <w:p w14:paraId="2C451B9D" w14:textId="67F23E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AIoT-SP as L3 protocol</w:t>
      </w:r>
    </w:p>
    <w:p w14:paraId="47A71D6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E2483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C1-253638</w:t>
      </w:r>
      <w:r>
        <w:rPr>
          <w:color w:val="993300"/>
          <w:u w:val="single"/>
        </w:rPr>
        <w:t>.</w:t>
      </w:r>
    </w:p>
    <w:p w14:paraId="54498145" w14:textId="2ACA588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overview clause</w:t>
      </w:r>
    </w:p>
    <w:p w14:paraId="5852281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067BC4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C1-253639</w:t>
      </w:r>
      <w:r>
        <w:rPr>
          <w:color w:val="993300"/>
          <w:u w:val="single"/>
        </w:rPr>
        <w:t>.</w:t>
      </w:r>
    </w:p>
    <w:p w14:paraId="1266FA79" w14:textId="031D38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elementary procedures, general clause</w:t>
      </w:r>
    </w:p>
    <w:p w14:paraId="78CC591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241D8D7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C1-253640</w:t>
      </w:r>
      <w:r>
        <w:rPr>
          <w:color w:val="993300"/>
          <w:u w:val="single"/>
        </w:rPr>
        <w:t>.</w:t>
      </w:r>
    </w:p>
    <w:p w14:paraId="49E08F9E" w14:textId="600C1F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messages header information</w:t>
      </w:r>
    </w:p>
    <w:p w14:paraId="1F688CA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14EE06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C1-253647</w:t>
      </w:r>
      <w:r>
        <w:rPr>
          <w:color w:val="993300"/>
          <w:u w:val="single"/>
        </w:rPr>
        <w:t>.</w:t>
      </w:r>
    </w:p>
    <w:p w14:paraId="6CFED462" w14:textId="783969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handling of unknown, unforeseen and erroneous protocol data</w:t>
      </w:r>
    </w:p>
    <w:p w14:paraId="1A14089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646690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C1-253650</w:t>
      </w:r>
      <w:r>
        <w:rPr>
          <w:color w:val="993300"/>
          <w:u w:val="single"/>
        </w:rPr>
        <w:t>.</w:t>
      </w:r>
    </w:p>
    <w:p w14:paraId="242EAC9D" w14:textId="613BD52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command procedures</w:t>
      </w:r>
    </w:p>
    <w:p w14:paraId="50EB85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7655509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C1-253643</w:t>
      </w:r>
      <w:r>
        <w:rPr>
          <w:color w:val="993300"/>
          <w:u w:val="single"/>
        </w:rPr>
        <w:t>.</w:t>
      </w:r>
    </w:p>
    <w:p w14:paraId="11A235B0" w14:textId="729CF3F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definition of command messages</w:t>
      </w:r>
    </w:p>
    <w:p w14:paraId="67332D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6FB48C5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C1-253648</w:t>
      </w:r>
      <w:r>
        <w:rPr>
          <w:color w:val="993300"/>
          <w:u w:val="single"/>
        </w:rPr>
        <w:t>.</w:t>
      </w:r>
    </w:p>
    <w:p w14:paraId="79F23EB4" w14:textId="40D398E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timers for command procedures</w:t>
      </w:r>
    </w:p>
    <w:p w14:paraId="35CFE6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4E204E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C1-253651</w:t>
      </w:r>
      <w:r>
        <w:rPr>
          <w:color w:val="993300"/>
          <w:u w:val="single"/>
        </w:rPr>
        <w:t>.</w:t>
      </w:r>
    </w:p>
    <w:p w14:paraId="73B893AA" w14:textId="5C9497F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read command</w:t>
      </w:r>
    </w:p>
    <w:p w14:paraId="153F474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49AD0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C1-253644</w:t>
      </w:r>
      <w:r>
        <w:rPr>
          <w:color w:val="993300"/>
          <w:u w:val="single"/>
        </w:rPr>
        <w:t>.</w:t>
      </w:r>
    </w:p>
    <w:p w14:paraId="5C7ECDAD" w14:textId="47BFC2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write command</w:t>
      </w:r>
    </w:p>
    <w:p w14:paraId="62870D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BD408F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C1-253645</w:t>
      </w:r>
      <w:r>
        <w:rPr>
          <w:color w:val="993300"/>
          <w:u w:val="single"/>
        </w:rPr>
        <w:t>.</w:t>
      </w:r>
    </w:p>
    <w:p w14:paraId="09060476" w14:textId="04C5A2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disable command</w:t>
      </w:r>
    </w:p>
    <w:p w14:paraId="3BA7E6B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FDA759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C1-253646</w:t>
      </w:r>
      <w:r>
        <w:rPr>
          <w:color w:val="993300"/>
          <w:u w:val="single"/>
        </w:rPr>
        <w:t>.</w:t>
      </w:r>
    </w:p>
    <w:p w14:paraId="21D44AC2" w14:textId="4BBADB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used in the procedures</w:t>
      </w:r>
    </w:p>
    <w:p w14:paraId="420C3B5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756FB9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C1-253652</w:t>
      </w:r>
      <w:r>
        <w:rPr>
          <w:color w:val="993300"/>
          <w:u w:val="single"/>
        </w:rPr>
        <w:t>.</w:t>
      </w:r>
    </w:p>
    <w:p w14:paraId="61FAD414" w14:textId="4BE385B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NAS protocol concepts for AIoT devices</w:t>
      </w:r>
    </w:p>
    <w:p w14:paraId="5885AC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303C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0202271" w14:textId="0BDB4F4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 clause 2 References</w:t>
      </w:r>
    </w:p>
    <w:p w14:paraId="74394B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3396841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01F9C6C" w14:textId="062C2B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 clause 5.1</w:t>
      </w:r>
    </w:p>
    <w:p w14:paraId="4353314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474670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7CF6E17" w14:textId="68DCDB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 adding clause 6</w:t>
      </w:r>
    </w:p>
    <w:p w14:paraId="78FAA1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64C9B6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98A827F" w14:textId="7C5E05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</w:t>
      </w:r>
    </w:p>
    <w:p w14:paraId="00C6484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2113B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C1-253642</w:t>
      </w:r>
      <w:r>
        <w:rPr>
          <w:color w:val="993300"/>
          <w:u w:val="single"/>
        </w:rPr>
        <w:t>.</w:t>
      </w:r>
    </w:p>
    <w:p w14:paraId="1651CB20" w14:textId="230C45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for system parameters</w:t>
      </w:r>
    </w:p>
    <w:p w14:paraId="088ED11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CA36B7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C1-253653</w:t>
      </w:r>
      <w:r>
        <w:rPr>
          <w:color w:val="993300"/>
          <w:u w:val="single"/>
        </w:rPr>
        <w:t>.</w:t>
      </w:r>
    </w:p>
    <w:p w14:paraId="11D6D7FE" w14:textId="0FB8C5A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elemetary procedures for AIoT NAS protocol</w:t>
      </w:r>
    </w:p>
    <w:p w14:paraId="1C7B7D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9EA26A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8E8162" w14:textId="3D9153B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 initiated by network</w:t>
      </w:r>
    </w:p>
    <w:p w14:paraId="705B86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2469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4AC639" w14:textId="545A744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Command procedure initiated by network</w:t>
      </w:r>
    </w:p>
    <w:p w14:paraId="436A1E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F03FD0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7171B07" w14:textId="6BD5C6D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 accepted by  AIoT device</w:t>
      </w:r>
    </w:p>
    <w:p w14:paraId="0C7714A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998B9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6EC05B" w14:textId="1F2306A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command procedure accepted by  AIoT device</w:t>
      </w:r>
    </w:p>
    <w:p w14:paraId="545E7E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18D66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5ECF297" w14:textId="0CF6E8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 not accepted by  AIoT device</w:t>
      </w:r>
    </w:p>
    <w:p w14:paraId="142F9CC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466757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DA052F" w14:textId="6EF260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Command procedure not accepted by AIoT device</w:t>
      </w:r>
    </w:p>
    <w:p w14:paraId="0EBC86B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29705C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ED964A" w14:textId="629A5D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AIoT protocol - error handling</w:t>
      </w:r>
    </w:p>
    <w:p w14:paraId="79DAD57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B74BEB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C1-253056)</w:t>
      </w:r>
    </w:p>
    <w:p w14:paraId="2EAA31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BD142A1" w14:textId="1D6AA3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naming of AIoT device to AIOTF protocol</w:t>
      </w:r>
    </w:p>
    <w:p w14:paraId="01CC889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6DAF267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C1-253089)</w:t>
      </w:r>
    </w:p>
    <w:p w14:paraId="70166A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C1-253749</w:t>
      </w:r>
      <w:r>
        <w:rPr>
          <w:color w:val="993300"/>
          <w:u w:val="single"/>
        </w:rPr>
        <w:t>.</w:t>
      </w:r>
    </w:p>
    <w:p w14:paraId="05B6869B" w14:textId="17B91D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naming of AIoT device to AIOTF protocol</w:t>
      </w:r>
    </w:p>
    <w:p w14:paraId="5C3927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0720B7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C1-253636)</w:t>
      </w:r>
    </w:p>
    <w:p w14:paraId="56AAE5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4A17F08" w14:textId="127691A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framework</w:t>
      </w:r>
    </w:p>
    <w:p w14:paraId="299D7D7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5068C47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C1-253090)</w:t>
      </w:r>
    </w:p>
    <w:p w14:paraId="2E70C58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C1-253750</w:t>
      </w:r>
      <w:r>
        <w:rPr>
          <w:color w:val="993300"/>
          <w:u w:val="single"/>
        </w:rPr>
        <w:t>.</w:t>
      </w:r>
    </w:p>
    <w:p w14:paraId="664EF124" w14:textId="3AB27C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framework</w:t>
      </w:r>
    </w:p>
    <w:p w14:paraId="1925E0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5BDD988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C1-253637)</w:t>
      </w:r>
    </w:p>
    <w:p w14:paraId="058BFD7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C1-254111</w:t>
      </w:r>
      <w:r>
        <w:rPr>
          <w:color w:val="993300"/>
          <w:u w:val="single"/>
        </w:rPr>
        <w:t>.</w:t>
      </w:r>
    </w:p>
    <w:p w14:paraId="27FBC036" w14:textId="4A9C48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framework</w:t>
      </w:r>
    </w:p>
    <w:p w14:paraId="4E82A9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3DE15A9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C1-253750)</w:t>
      </w:r>
    </w:p>
    <w:p w14:paraId="4F9255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F06C43" w14:textId="3A13F1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AIoT-SP as L3 protocol</w:t>
      </w:r>
    </w:p>
    <w:p w14:paraId="73C5371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4901CEB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C1-253091)</w:t>
      </w:r>
    </w:p>
    <w:p w14:paraId="76F8D0A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C1-253751</w:t>
      </w:r>
      <w:r>
        <w:rPr>
          <w:color w:val="993300"/>
          <w:u w:val="single"/>
        </w:rPr>
        <w:t>.</w:t>
      </w:r>
    </w:p>
    <w:p w14:paraId="07D738DC" w14:textId="6951C9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AIoT-SP as L3 protocol</w:t>
      </w:r>
    </w:p>
    <w:p w14:paraId="0CA1263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314166A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C1-253638)</w:t>
      </w:r>
    </w:p>
    <w:p w14:paraId="785D47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B3851D" w14:textId="5A899E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overview clause</w:t>
      </w:r>
    </w:p>
    <w:p w14:paraId="0372122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2503853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C1-253092)</w:t>
      </w:r>
    </w:p>
    <w:p w14:paraId="66D5AB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C1-253752</w:t>
      </w:r>
      <w:r>
        <w:rPr>
          <w:color w:val="993300"/>
          <w:u w:val="single"/>
        </w:rPr>
        <w:t>.</w:t>
      </w:r>
    </w:p>
    <w:p w14:paraId="01F9E380" w14:textId="2FD12C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overview clause</w:t>
      </w:r>
    </w:p>
    <w:p w14:paraId="6FE174C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033B67B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C1-253639)</w:t>
      </w:r>
    </w:p>
    <w:p w14:paraId="0472D1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C1-254125</w:t>
      </w:r>
      <w:r>
        <w:rPr>
          <w:color w:val="993300"/>
          <w:u w:val="single"/>
        </w:rPr>
        <w:t>.</w:t>
      </w:r>
    </w:p>
    <w:p w14:paraId="191063D8" w14:textId="372C47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overview clause</w:t>
      </w:r>
    </w:p>
    <w:p w14:paraId="4EBD6CA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5BFF1AB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C1-253752)</w:t>
      </w:r>
    </w:p>
    <w:p w14:paraId="44088A1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C1-254133</w:t>
      </w:r>
      <w:r>
        <w:rPr>
          <w:color w:val="993300"/>
          <w:u w:val="single"/>
        </w:rPr>
        <w:t>.</w:t>
      </w:r>
    </w:p>
    <w:p w14:paraId="289E2B0F" w14:textId="7F30AF3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overview clause</w:t>
      </w:r>
    </w:p>
    <w:p w14:paraId="4CD1267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4765D97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C1-254125)</w:t>
      </w:r>
    </w:p>
    <w:p w14:paraId="22A0C04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0BECE7" w14:textId="13CC75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elementary procedures, general clause</w:t>
      </w:r>
    </w:p>
    <w:p w14:paraId="6A7507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2501086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C1-253093)</w:t>
      </w:r>
    </w:p>
    <w:p w14:paraId="173774A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C1-253754</w:t>
      </w:r>
      <w:r>
        <w:rPr>
          <w:color w:val="993300"/>
          <w:u w:val="single"/>
        </w:rPr>
        <w:t>.</w:t>
      </w:r>
    </w:p>
    <w:p w14:paraId="621436FD" w14:textId="4B0C468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elementary procedures, general clause</w:t>
      </w:r>
    </w:p>
    <w:p w14:paraId="703BAB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4ED7131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C1-253640)</w:t>
      </w:r>
    </w:p>
    <w:p w14:paraId="25D060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A8B723" w14:textId="31C9BE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messages header information</w:t>
      </w:r>
    </w:p>
    <w:p w14:paraId="269865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334EB28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C1-253094)</w:t>
      </w:r>
    </w:p>
    <w:p w14:paraId="1A16115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C1-253755</w:t>
      </w:r>
      <w:r>
        <w:rPr>
          <w:color w:val="993300"/>
          <w:u w:val="single"/>
        </w:rPr>
        <w:t>.</w:t>
      </w:r>
    </w:p>
    <w:p w14:paraId="72CDFDE9" w14:textId="63737FD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messages header information</w:t>
      </w:r>
    </w:p>
    <w:p w14:paraId="4DAEE9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20B8676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C1-253647)</w:t>
      </w:r>
    </w:p>
    <w:p w14:paraId="4C66840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C1-254112</w:t>
      </w:r>
      <w:r>
        <w:rPr>
          <w:color w:val="993300"/>
          <w:u w:val="single"/>
        </w:rPr>
        <w:t>.</w:t>
      </w:r>
    </w:p>
    <w:p w14:paraId="44E72C57" w14:textId="203924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messages header information</w:t>
      </w:r>
    </w:p>
    <w:p w14:paraId="4DC3DB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FDEC4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C1-253755)</w:t>
      </w:r>
    </w:p>
    <w:p w14:paraId="00B71C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B340C9" w14:textId="265B16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handling of unknown, unforeseen and erroneous protocol data</w:t>
      </w:r>
    </w:p>
    <w:p w14:paraId="0C977C3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7A86DF9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C1-253119)</w:t>
      </w:r>
    </w:p>
    <w:p w14:paraId="529ACD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C1-253756</w:t>
      </w:r>
      <w:r>
        <w:rPr>
          <w:color w:val="993300"/>
          <w:u w:val="single"/>
        </w:rPr>
        <w:t>.</w:t>
      </w:r>
    </w:p>
    <w:p w14:paraId="6EB64A3B" w14:textId="75EA2A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AIoT-SP handling of unknown, unforeseen and erroneous protocol data</w:t>
      </w:r>
    </w:p>
    <w:p w14:paraId="778427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3384EDC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C1-253650)</w:t>
      </w:r>
    </w:p>
    <w:p w14:paraId="650A2B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E6A1B0" w14:textId="1A0720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clause structure for command procedures</w:t>
      </w:r>
    </w:p>
    <w:p w14:paraId="0AD19C0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47F0F6C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C1-253222)</w:t>
      </w:r>
    </w:p>
    <w:p w14:paraId="20A1B56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655A51" w14:textId="387721D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definition of command messages</w:t>
      </w:r>
    </w:p>
    <w:p w14:paraId="177E97B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5522D42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C1-253223)</w:t>
      </w:r>
    </w:p>
    <w:p w14:paraId="1FDA7C1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3C12FC" w14:textId="1674C6D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timers for command procedures</w:t>
      </w:r>
    </w:p>
    <w:p w14:paraId="289FAE6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2D098A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C1-253224)</w:t>
      </w:r>
    </w:p>
    <w:p w14:paraId="7E9D8B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103D2A4" w14:textId="35B8DF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read command</w:t>
      </w:r>
    </w:p>
    <w:p w14:paraId="76CDEF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3FF3BC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C1-253233)</w:t>
      </w:r>
    </w:p>
    <w:p w14:paraId="649462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2C8977" w14:textId="185319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write command</w:t>
      </w:r>
    </w:p>
    <w:p w14:paraId="53EE32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4325BA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C1-253234)</w:t>
      </w:r>
    </w:p>
    <w:p w14:paraId="56AED8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C0A6DFC" w14:textId="395EF9D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disable command</w:t>
      </w:r>
    </w:p>
    <w:p w14:paraId="5680A0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3B97EF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C1-253235)</w:t>
      </w:r>
    </w:p>
    <w:p w14:paraId="4575929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E796130" w14:textId="1ED0A6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used in the procedures</w:t>
      </w:r>
    </w:p>
    <w:p w14:paraId="34018FC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7EAB21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C1-253236)</w:t>
      </w:r>
    </w:p>
    <w:p w14:paraId="7183900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1E8D0F" w14:textId="401950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</w:t>
      </w:r>
    </w:p>
    <w:p w14:paraId="4E2E88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FF52C8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C1-253475)</w:t>
      </w:r>
    </w:p>
    <w:p w14:paraId="05CE9F8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E1BDDC" w14:textId="3687AB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for system parameters</w:t>
      </w:r>
    </w:p>
    <w:p w14:paraId="66BE7B0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849B9E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C1-253476)</w:t>
      </w:r>
    </w:p>
    <w:p w14:paraId="1622C24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C1-254097</w:t>
      </w:r>
      <w:r>
        <w:rPr>
          <w:color w:val="993300"/>
          <w:u w:val="single"/>
        </w:rPr>
        <w:t>.</w:t>
      </w:r>
    </w:p>
    <w:p w14:paraId="19AC280D" w14:textId="3AA572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for system parameters</w:t>
      </w:r>
    </w:p>
    <w:p w14:paraId="368D32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9C031F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C1-253653)</w:t>
      </w:r>
    </w:p>
    <w:p w14:paraId="1B4BEB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1EC186" w14:textId="77777777" w:rsidR="006E7AF6" w:rsidRDefault="006E7AF6" w:rsidP="006E7AF6">
      <w:pPr>
        <w:pStyle w:val="Heading3"/>
      </w:pPr>
      <w:bookmarkStart w:id="252" w:name="_Toc204680834"/>
      <w:r>
        <w:t>19.71</w:t>
      </w:r>
      <w:r>
        <w:tab/>
        <w:t>Any other Rel-19 Work item or Study item</w:t>
      </w:r>
      <w:bookmarkEnd w:id="252"/>
    </w:p>
    <w:p w14:paraId="75551939" w14:textId="77777777" w:rsidR="006E7AF6" w:rsidRDefault="006E7AF6" w:rsidP="006E7AF6">
      <w:pPr>
        <w:pStyle w:val="Heading2"/>
      </w:pPr>
      <w:bookmarkStart w:id="253" w:name="_Toc204680835"/>
      <w:r>
        <w:t>20</w:t>
      </w:r>
      <w:r>
        <w:tab/>
        <w:t>Study items</w:t>
      </w:r>
      <w:bookmarkEnd w:id="253"/>
    </w:p>
    <w:p w14:paraId="3C96D87B" w14:textId="77777777" w:rsidR="006E7AF6" w:rsidRDefault="006E7AF6" w:rsidP="006E7AF6">
      <w:pPr>
        <w:pStyle w:val="Heading3"/>
      </w:pPr>
      <w:bookmarkStart w:id="254" w:name="_Toc204680836"/>
      <w:r>
        <w:t>20.1</w:t>
      </w:r>
      <w:r>
        <w:tab/>
        <w:t>FS_MINT_Ph2</w:t>
      </w:r>
      <w:bookmarkEnd w:id="254"/>
    </w:p>
    <w:p w14:paraId="7DA67613" w14:textId="322405B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KI#1</w:t>
      </w:r>
    </w:p>
    <w:p w14:paraId="189487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4CDFAF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C1-253666</w:t>
      </w:r>
      <w:r>
        <w:rPr>
          <w:color w:val="993300"/>
          <w:u w:val="single"/>
        </w:rPr>
        <w:t>.</w:t>
      </w:r>
    </w:p>
    <w:p w14:paraId="1570563D" w14:textId="58C244D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</w:t>
      </w:r>
    </w:p>
    <w:p w14:paraId="7F193D0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AECFA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C1-253665</w:t>
      </w:r>
      <w:r>
        <w:rPr>
          <w:color w:val="993300"/>
          <w:u w:val="single"/>
        </w:rPr>
        <w:t>.</w:t>
      </w:r>
    </w:p>
    <w:p w14:paraId="0C9C6154" w14:textId="05D9F1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way to determine that disaster condition has ended</w:t>
      </w:r>
    </w:p>
    <w:p w14:paraId="55CA0B2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046C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C1-253667</w:t>
      </w:r>
      <w:r>
        <w:rPr>
          <w:color w:val="993300"/>
          <w:u w:val="single"/>
        </w:rPr>
        <w:t>.</w:t>
      </w:r>
    </w:p>
    <w:p w14:paraId="3D9F0D84" w14:textId="661427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#X: Solving the service discontinuity under mobility in disaster conditions</w:t>
      </w:r>
    </w:p>
    <w:p w14:paraId="4AB8E98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BB0C4D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C1-251970)</w:t>
      </w:r>
    </w:p>
    <w:p w14:paraId="289F91F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FB10AE" w14:textId="4EA74A0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Technology Control for Disaster Roaming Stability</w:t>
      </w:r>
    </w:p>
    <w:p w14:paraId="14E9AA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9D14B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2177BB" w14:textId="0C2B684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NOTE of solution #1</w:t>
      </w:r>
    </w:p>
    <w:p w14:paraId="2D787E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4C5688C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7222CD0" w14:textId="41D99C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 on MINT support in EPS for 5G-only national roaming UE</w:t>
      </w:r>
    </w:p>
    <w:p w14:paraId="59394B4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Deutschland</w:t>
      </w:r>
    </w:p>
    <w:p w14:paraId="179FFA9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C1-253566</w:t>
      </w:r>
      <w:r>
        <w:rPr>
          <w:color w:val="993300"/>
          <w:u w:val="single"/>
        </w:rPr>
        <w:t>.</w:t>
      </w:r>
    </w:p>
    <w:p w14:paraId="2A6F69D2" w14:textId="06C5073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NOTE of solution #1</w:t>
      </w:r>
    </w:p>
    <w:p w14:paraId="177FC7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CR-0029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Telecom, LG Electronics</w:t>
      </w:r>
    </w:p>
    <w:p w14:paraId="0DD846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3E3EBB" w14:textId="0ADDE08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KI#1</w:t>
      </w:r>
    </w:p>
    <w:p w14:paraId="5BCE189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ACA390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C1-253315)</w:t>
      </w:r>
    </w:p>
    <w:p w14:paraId="1FF17BE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9EE0B7" w14:textId="49EAF10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</w:t>
      </w:r>
    </w:p>
    <w:p w14:paraId="6A8E280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2891A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C1-253318)</w:t>
      </w:r>
    </w:p>
    <w:p w14:paraId="2149A8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EF893A" w14:textId="561B717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way to determine that disaster condition has ended</w:t>
      </w:r>
    </w:p>
    <w:p w14:paraId="197B2A7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08248F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C1-253364)</w:t>
      </w:r>
    </w:p>
    <w:p w14:paraId="5EBFA42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08BA64" w14:textId="77777777" w:rsidR="006E7AF6" w:rsidRDefault="006E7AF6" w:rsidP="006E7AF6">
      <w:pPr>
        <w:pStyle w:val="Heading2"/>
      </w:pPr>
      <w:bookmarkStart w:id="255" w:name="_Toc204680837"/>
      <w:r>
        <w:t>21</w:t>
      </w:r>
      <w:r>
        <w:tab/>
        <w:t>Void</w:t>
      </w:r>
      <w:bookmarkEnd w:id="255"/>
    </w:p>
    <w:p w14:paraId="48148BCF" w14:textId="77777777" w:rsidR="006E7AF6" w:rsidRDefault="006E7AF6" w:rsidP="006E7AF6">
      <w:pPr>
        <w:pStyle w:val="Heading2"/>
      </w:pPr>
      <w:bookmarkStart w:id="256" w:name="_Toc204680838"/>
      <w:r>
        <w:t>22</w:t>
      </w:r>
      <w:r>
        <w:tab/>
        <w:t>Review of 3GPP Work Plan</w:t>
      </w:r>
      <w:bookmarkEnd w:id="256"/>
    </w:p>
    <w:p w14:paraId="77455B5E" w14:textId="77777777" w:rsidR="006E7AF6" w:rsidRDefault="006E7AF6" w:rsidP="006E7AF6">
      <w:pPr>
        <w:pStyle w:val="Heading2"/>
      </w:pPr>
      <w:bookmarkStart w:id="257" w:name="_Toc204680839"/>
      <w:r>
        <w:t>23</w:t>
      </w:r>
      <w:r>
        <w:tab/>
        <w:t>Any other business</w:t>
      </w:r>
      <w:bookmarkEnd w:id="257"/>
    </w:p>
    <w:p w14:paraId="369C8DAB" w14:textId="77777777" w:rsidR="006E7AF6" w:rsidRDefault="006E7AF6" w:rsidP="006E7AF6">
      <w:pPr>
        <w:pStyle w:val="Heading2"/>
      </w:pPr>
      <w:bookmarkStart w:id="258" w:name="_Toc204680840"/>
      <w:r>
        <w:t>24</w:t>
      </w:r>
      <w:r>
        <w:tab/>
        <w:t>Close of Meeting</w:t>
      </w:r>
      <w:bookmarkEnd w:id="258"/>
    </w:p>
    <w:p w14:paraId="561139F1" w14:textId="77777777" w:rsidR="006E7AF6" w:rsidRDefault="006E7AF6" w:rsidP="006E7AF6">
      <w:pPr>
        <w:pStyle w:val="FP"/>
      </w:pPr>
    </w:p>
    <w:p w14:paraId="166BB8FD" w14:textId="77777777" w:rsidR="006E7AF6" w:rsidRDefault="006E7AF6" w:rsidP="006E7AF6">
      <w:pPr>
        <w:pStyle w:val="FP"/>
      </w:pPr>
      <w:r>
        <w:t>Report prepared by: MCC</w:t>
      </w:r>
    </w:p>
    <w:p w14:paraId="44A7865F" w14:textId="77777777" w:rsidR="00297EAF" w:rsidRDefault="00297EAF" w:rsidP="006E7AF6">
      <w:pPr>
        <w:pStyle w:val="FP"/>
      </w:pPr>
    </w:p>
    <w:p w14:paraId="43FFF009" w14:textId="77777777" w:rsidR="00297EAF" w:rsidRPr="00297EAF" w:rsidRDefault="00297EAF" w:rsidP="00297EAF">
      <w:pPr>
        <w:pStyle w:val="Heading2"/>
      </w:pPr>
      <w:r w:rsidRPr="00297EAF">
        <w:br w:type="page"/>
        <w:t>Annex A: Contribution documents and status</w:t>
      </w:r>
    </w:p>
    <w:p w14:paraId="4CA861C2" w14:textId="77777777" w:rsidR="00297EAF" w:rsidRPr="00297EAF" w:rsidRDefault="00297EAF" w:rsidP="00297EAF">
      <w:pPr>
        <w:pStyle w:val="Heading3"/>
      </w:pPr>
      <w:r w:rsidRPr="00297EAF">
        <w:t>A1: List of TDocs</w:t>
      </w:r>
    </w:p>
    <w:p w14:paraId="72BB3D2B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"/>
        <w:gridCol w:w="3494"/>
        <w:gridCol w:w="1861"/>
        <w:gridCol w:w="1251"/>
        <w:gridCol w:w="957"/>
        <w:gridCol w:w="989"/>
      </w:tblGrid>
      <w:tr w:rsidR="00297EAF" w:rsidRPr="00297EAF" w14:paraId="222AD3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97D4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6793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37CA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B80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436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A174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Replaced by</w:t>
            </w:r>
          </w:p>
        </w:tc>
      </w:tr>
      <w:tr w:rsidR="00297EAF" w:rsidRPr="00297EAF" w14:paraId="1DC39A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B8F1" w14:textId="77777777" w:rsidR="00297EAF" w:rsidRPr="00297EAF" w:rsidRDefault="00297EAF" w:rsidP="00297EAF">
            <w:pPr>
              <w:pStyle w:val="FP"/>
            </w:pPr>
            <w:r w:rsidRPr="00297EAF">
              <w:t>C1-253000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F023" w14:textId="77777777" w:rsidR="00297EAF" w:rsidRPr="00297EAF" w:rsidRDefault="00297EAF" w:rsidP="00297EAF">
            <w:pPr>
              <w:pStyle w:val="FP"/>
            </w:pPr>
            <w:r w:rsidRPr="00297EAF">
              <w:t>3GPP TSG CT1#155 – agenda for Tdoc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287C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F89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512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F9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D3DD7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8C82" w14:textId="77777777" w:rsidR="00297EAF" w:rsidRPr="00297EAF" w:rsidRDefault="00297EAF" w:rsidP="00297EAF">
            <w:pPr>
              <w:pStyle w:val="FP"/>
            </w:pPr>
            <w:r w:rsidRPr="00297EAF">
              <w:t>C1-253001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3C02" w14:textId="77777777" w:rsidR="00297EAF" w:rsidRPr="00297EAF" w:rsidRDefault="00297EAF" w:rsidP="00297EAF">
            <w:pPr>
              <w:pStyle w:val="FP"/>
            </w:pPr>
            <w:r w:rsidRPr="00297EAF">
              <w:t>3GPP TSG CT1#155 – agenda after Tdoc allocation deadline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D80B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E42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06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8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9C443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7C5E" w14:textId="77777777" w:rsidR="00297EAF" w:rsidRPr="00297EAF" w:rsidRDefault="00297EAF" w:rsidP="00297EAF">
            <w:pPr>
              <w:pStyle w:val="FP"/>
            </w:pPr>
            <w:r w:rsidRPr="00297EAF">
              <w:t>C1-253002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D1BA" w14:textId="77777777" w:rsidR="00297EAF" w:rsidRPr="00297EAF" w:rsidRDefault="00297EAF" w:rsidP="00297EAF">
            <w:pPr>
              <w:pStyle w:val="FP"/>
            </w:pPr>
            <w:r w:rsidRPr="00297EAF">
              <w:t>3GPP TSG CT1#155 – agenda with proposed LS-actions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B385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E556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DC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AE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FCD24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8B94" w14:textId="77777777" w:rsidR="00297EAF" w:rsidRPr="00297EAF" w:rsidRDefault="00297EAF" w:rsidP="00297EAF">
            <w:pPr>
              <w:pStyle w:val="FP"/>
            </w:pPr>
            <w:r w:rsidRPr="00297EAF">
              <w:t>C1-253003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7957" w14:textId="77777777" w:rsidR="00297EAF" w:rsidRPr="00297EAF" w:rsidRDefault="00297EAF" w:rsidP="00297EAF">
            <w:pPr>
              <w:pStyle w:val="FP"/>
            </w:pPr>
            <w:r w:rsidRPr="00297EAF">
              <w:t>3GPP TSG CT1#155 – agenda at start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F0DF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74E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80B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A7E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AE7F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420B" w14:textId="77777777" w:rsidR="00297EAF" w:rsidRPr="00297EAF" w:rsidRDefault="00297EAF" w:rsidP="00297EAF">
            <w:pPr>
              <w:pStyle w:val="FP"/>
            </w:pPr>
            <w:r w:rsidRPr="00297EAF">
              <w:t>C1-253004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7DBB" w14:textId="77777777" w:rsidR="00297EAF" w:rsidRPr="00297EAF" w:rsidRDefault="00297EAF" w:rsidP="00297EAF">
            <w:pPr>
              <w:pStyle w:val="FP"/>
            </w:pPr>
            <w:r w:rsidRPr="00297EAF">
              <w:t>3GPP TSG CT1#155– agenda Thursday evening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51B1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B63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17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F9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5640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B60B" w14:textId="77777777" w:rsidR="00297EAF" w:rsidRPr="00297EAF" w:rsidRDefault="00297EAF" w:rsidP="00297EAF">
            <w:pPr>
              <w:pStyle w:val="FP"/>
            </w:pPr>
            <w:r w:rsidRPr="00297EAF">
              <w:t>C1-253005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C001" w14:textId="77777777" w:rsidR="00297EAF" w:rsidRPr="00297EAF" w:rsidRDefault="00297EAF" w:rsidP="00297EAF">
            <w:pPr>
              <w:pStyle w:val="FP"/>
            </w:pPr>
            <w:r w:rsidRPr="00297EAF">
              <w:t>3GPP TSG CT1#155 – agenda at end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B184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F5E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72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34E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34F4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DB7B" w14:textId="77777777" w:rsidR="00297EAF" w:rsidRPr="00297EAF" w:rsidRDefault="00297EAF" w:rsidP="00297EAF">
            <w:pPr>
              <w:pStyle w:val="FP"/>
            </w:pPr>
            <w:r w:rsidRPr="00297EAF">
              <w:t>C1-253006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EF0C" w14:textId="77777777" w:rsidR="00297EAF" w:rsidRPr="00297EAF" w:rsidRDefault="00297EAF" w:rsidP="00297EAF">
            <w:pPr>
              <w:pStyle w:val="FP"/>
            </w:pPr>
            <w:r w:rsidRPr="00297EAF">
              <w:t>Initial time schedule for CT1#155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98BE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94C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80E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56F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05EB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A4D5" w14:textId="77777777" w:rsidR="00297EAF" w:rsidRPr="00297EAF" w:rsidRDefault="00297EAF" w:rsidP="00297EAF">
            <w:pPr>
              <w:pStyle w:val="FP"/>
            </w:pPr>
            <w:r w:rsidRPr="00297EAF">
              <w:t>C1-253007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4F41" w14:textId="77777777" w:rsidR="00297EAF" w:rsidRPr="00297EAF" w:rsidRDefault="00297EAF" w:rsidP="00297EAF">
            <w:pPr>
              <w:pStyle w:val="FP"/>
            </w:pPr>
            <w:r w:rsidRPr="00297EAF">
              <w:t>Draft CT1#154 meeting report for approval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3C36" w14:textId="77777777" w:rsidR="00297EAF" w:rsidRPr="00297EAF" w:rsidRDefault="00297EAF" w:rsidP="00297EAF">
            <w:pPr>
              <w:pStyle w:val="FP"/>
            </w:pPr>
            <w:r w:rsidRPr="00297EAF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EE63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0EB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C95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7B17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6A2D" w14:textId="77777777" w:rsidR="00297EAF" w:rsidRPr="00297EAF" w:rsidRDefault="00297EAF" w:rsidP="00297EAF">
            <w:pPr>
              <w:pStyle w:val="FP"/>
            </w:pPr>
            <w:r w:rsidRPr="00297EAF">
              <w:t>C1-253008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F03A" w14:textId="77777777" w:rsidR="00297EAF" w:rsidRPr="00297EAF" w:rsidRDefault="00297EAF" w:rsidP="00297EAF">
            <w:pPr>
              <w:pStyle w:val="FP"/>
            </w:pPr>
            <w:r w:rsidRPr="00297EAF">
              <w:t>Latest version of the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BD88" w14:textId="77777777" w:rsidR="00297EAF" w:rsidRPr="00297EAF" w:rsidRDefault="00297EAF" w:rsidP="00297EAF">
            <w:pPr>
              <w:pStyle w:val="FP"/>
            </w:pPr>
            <w:r w:rsidRPr="00297EAF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E9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CF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E13F" w14:textId="77777777" w:rsidR="00297EAF" w:rsidRPr="00297EAF" w:rsidRDefault="00297EAF" w:rsidP="00297EAF">
            <w:pPr>
              <w:pStyle w:val="FP"/>
            </w:pPr>
            <w:r w:rsidRPr="00297EAF">
              <w:t>C1-254114</w:t>
            </w:r>
          </w:p>
        </w:tc>
      </w:tr>
      <w:tr w:rsidR="00297EAF" w:rsidRPr="00297EAF" w14:paraId="7E9470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070" w14:textId="77777777" w:rsidR="00297EAF" w:rsidRPr="00297EAF" w:rsidRDefault="00297EAF" w:rsidP="00297EAF">
            <w:pPr>
              <w:pStyle w:val="FP"/>
            </w:pPr>
            <w:r w:rsidRPr="00297EAF">
              <w:t>C1-253009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DE69" w14:textId="77777777" w:rsidR="00297EAF" w:rsidRPr="00297EAF" w:rsidRDefault="00297EAF" w:rsidP="00297EAF">
            <w:pPr>
              <w:pStyle w:val="FP"/>
            </w:pPr>
            <w:r w:rsidRPr="00297EAF">
              <w:t>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DD4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53E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E5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4A9E" w14:textId="77777777" w:rsidR="00297EAF" w:rsidRPr="00297EAF" w:rsidRDefault="00297EAF" w:rsidP="00297EAF">
            <w:pPr>
              <w:pStyle w:val="FP"/>
            </w:pPr>
            <w:r w:rsidRPr="00297EAF">
              <w:t>C1-253693</w:t>
            </w:r>
          </w:p>
        </w:tc>
      </w:tr>
      <w:tr w:rsidR="00297EAF" w:rsidRPr="00297EAF" w14:paraId="76854D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8EF0" w14:textId="77777777" w:rsidR="00297EAF" w:rsidRPr="00297EAF" w:rsidRDefault="00297EAF" w:rsidP="00297EAF">
            <w:pPr>
              <w:pStyle w:val="FP"/>
            </w:pPr>
            <w:r w:rsidRPr="00297EAF">
              <w:t>C1-253010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44DD" w14:textId="77777777" w:rsidR="00297EAF" w:rsidRPr="00297EAF" w:rsidRDefault="00297EAF" w:rsidP="00297EAF">
            <w:pPr>
              <w:pStyle w:val="FP"/>
            </w:pPr>
            <w:r w:rsidRPr="00297EAF">
              <w:t>CT1#155 guidance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431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FE3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DA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9C2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423A0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817E" w14:textId="77777777" w:rsidR="00297EAF" w:rsidRPr="00297EAF" w:rsidRDefault="00297EAF" w:rsidP="00297EAF">
            <w:pPr>
              <w:pStyle w:val="FP"/>
            </w:pPr>
            <w:r w:rsidRPr="00297EAF">
              <w:t>C1-253011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C51F" w14:textId="77777777" w:rsidR="00297EAF" w:rsidRPr="00297EAF" w:rsidRDefault="00297EAF" w:rsidP="00297EAF">
            <w:pPr>
              <w:pStyle w:val="FP"/>
            </w:pPr>
            <w:r w:rsidRPr="00297EAF">
              <w:t>Guidance for handling of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03F7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DC1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10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1B42" w14:textId="77777777" w:rsidR="00297EAF" w:rsidRPr="00297EAF" w:rsidRDefault="00297EAF" w:rsidP="00297EAF">
            <w:pPr>
              <w:pStyle w:val="FP"/>
            </w:pPr>
            <w:r w:rsidRPr="00297EAF">
              <w:t>C1-253560</w:t>
            </w:r>
          </w:p>
        </w:tc>
      </w:tr>
      <w:tr w:rsidR="00297EAF" w:rsidRPr="00297EAF" w14:paraId="1739DF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9E3B" w14:textId="77777777" w:rsidR="00297EAF" w:rsidRPr="00297EAF" w:rsidRDefault="00297EAF" w:rsidP="00297EAF">
            <w:pPr>
              <w:pStyle w:val="FP"/>
            </w:pPr>
            <w:r w:rsidRPr="00297EAF">
              <w:t>C1-253012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21C2" w14:textId="77777777" w:rsidR="00297EAF" w:rsidRPr="00297EAF" w:rsidRDefault="00297EAF" w:rsidP="00297EAF">
            <w:pPr>
              <w:pStyle w:val="FP"/>
            </w:pPr>
            <w:r w:rsidRPr="00297EAF">
              <w:t>Discussion on 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7FF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69A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C1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46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0050E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A62C" w14:textId="77777777" w:rsidR="00297EAF" w:rsidRPr="00297EAF" w:rsidRDefault="00297EAF" w:rsidP="00297EAF">
            <w:pPr>
              <w:pStyle w:val="FP"/>
            </w:pPr>
            <w:r w:rsidRPr="00297EAF">
              <w:t>C1-253013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B15E" w14:textId="77777777" w:rsidR="00297EAF" w:rsidRPr="00297EAF" w:rsidRDefault="00297EAF" w:rsidP="00297EAF">
            <w:pPr>
              <w:pStyle w:val="FP"/>
            </w:pPr>
            <w:r w:rsidRPr="00297EAF">
              <w:t>Discussion paper: Optimization of message definitions for "Control plane CIoT EPS optimization"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0C49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1BA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5B95" w14:textId="77777777" w:rsidR="00297EAF" w:rsidRPr="00297EAF" w:rsidRDefault="00297EAF" w:rsidP="00297EAF">
            <w:pPr>
              <w:pStyle w:val="FP"/>
            </w:pPr>
            <w:r w:rsidRPr="00297EAF">
              <w:t>C1-251520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70B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58F66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15C8" w14:textId="77777777" w:rsidR="00297EAF" w:rsidRPr="00297EAF" w:rsidRDefault="00297EAF" w:rsidP="00297EAF">
            <w:pPr>
              <w:pStyle w:val="FP"/>
            </w:pPr>
            <w:r w:rsidRPr="00297EAF">
              <w:t>C1-253014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7C56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D18C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CDA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AD15" w14:textId="77777777" w:rsidR="00297EAF" w:rsidRPr="00297EAF" w:rsidRDefault="00297EAF" w:rsidP="00297EAF">
            <w:pPr>
              <w:pStyle w:val="FP"/>
            </w:pPr>
            <w:r w:rsidRPr="00297EAF">
              <w:t>C1-251521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D7CC" w14:textId="77777777" w:rsidR="00297EAF" w:rsidRPr="00297EAF" w:rsidRDefault="00297EAF" w:rsidP="00297EAF">
            <w:pPr>
              <w:pStyle w:val="FP"/>
            </w:pPr>
            <w:r w:rsidRPr="00297EAF">
              <w:t>C1-253624</w:t>
            </w:r>
          </w:p>
        </w:tc>
      </w:tr>
      <w:tr w:rsidR="00297EAF" w:rsidRPr="00297EAF" w14:paraId="57353B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6213" w14:textId="77777777" w:rsidR="00297EAF" w:rsidRPr="00297EAF" w:rsidRDefault="00297EAF" w:rsidP="00297EAF">
            <w:pPr>
              <w:pStyle w:val="FP"/>
            </w:pPr>
            <w:r w:rsidRPr="00297EAF">
              <w:t>C1-253015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641E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BE6C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01E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3457" w14:textId="77777777" w:rsidR="00297EAF" w:rsidRPr="00297EAF" w:rsidRDefault="00297EAF" w:rsidP="00297EAF">
            <w:pPr>
              <w:pStyle w:val="FP"/>
            </w:pPr>
            <w:r w:rsidRPr="00297EAF">
              <w:t>C1-251523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D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2E51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3145" w14:textId="77777777" w:rsidR="00297EAF" w:rsidRPr="00297EAF" w:rsidRDefault="00297EAF" w:rsidP="00297EAF">
            <w:pPr>
              <w:pStyle w:val="FP"/>
            </w:pPr>
            <w:r w:rsidRPr="00297EAF">
              <w:t>C1-253016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DE10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D5E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64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4AF6" w14:textId="77777777" w:rsidR="00297EAF" w:rsidRPr="00297EAF" w:rsidRDefault="00297EAF" w:rsidP="00297EAF">
            <w:pPr>
              <w:pStyle w:val="FP"/>
            </w:pPr>
            <w:r w:rsidRPr="00297EAF">
              <w:t>C1-251522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6548" w14:textId="77777777" w:rsidR="00297EAF" w:rsidRPr="00297EAF" w:rsidRDefault="00297EAF" w:rsidP="00297EAF">
            <w:pPr>
              <w:pStyle w:val="FP"/>
            </w:pPr>
            <w:r w:rsidRPr="00297EAF">
              <w:t>C1-253627</w:t>
            </w:r>
          </w:p>
        </w:tc>
      </w:tr>
      <w:tr w:rsidR="00297EAF" w:rsidRPr="00297EAF" w14:paraId="35479C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5241" w14:textId="77777777" w:rsidR="00297EAF" w:rsidRPr="00297EAF" w:rsidRDefault="00297EAF" w:rsidP="00297EAF">
            <w:pPr>
              <w:pStyle w:val="FP"/>
            </w:pPr>
            <w:r w:rsidRPr="00297EAF">
              <w:t>C1-253017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851E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B354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78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D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4E3F" w14:textId="77777777" w:rsidR="00297EAF" w:rsidRPr="00297EAF" w:rsidRDefault="00297EAF" w:rsidP="00297EAF">
            <w:pPr>
              <w:pStyle w:val="FP"/>
            </w:pPr>
            <w:r w:rsidRPr="00297EAF">
              <w:t>C1-253625</w:t>
            </w:r>
          </w:p>
        </w:tc>
      </w:tr>
      <w:tr w:rsidR="00297EAF" w:rsidRPr="00297EAF" w14:paraId="62BD3B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5901" w14:textId="77777777" w:rsidR="00297EAF" w:rsidRPr="00297EAF" w:rsidRDefault="00297EAF" w:rsidP="00297EAF">
            <w:pPr>
              <w:pStyle w:val="FP"/>
            </w:pPr>
            <w:r w:rsidRPr="00297EAF">
              <w:t>C1-253018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3F79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311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E2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AD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D124" w14:textId="77777777" w:rsidR="00297EAF" w:rsidRPr="00297EAF" w:rsidRDefault="00297EAF" w:rsidP="00297EAF">
            <w:pPr>
              <w:pStyle w:val="FP"/>
            </w:pPr>
            <w:r w:rsidRPr="00297EAF">
              <w:t>C1-253628</w:t>
            </w:r>
          </w:p>
        </w:tc>
      </w:tr>
      <w:tr w:rsidR="00297EAF" w:rsidRPr="00297EAF" w14:paraId="080FC5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ED89" w14:textId="77777777" w:rsidR="00297EAF" w:rsidRPr="00297EAF" w:rsidRDefault="00297EAF" w:rsidP="00297EAF">
            <w:pPr>
              <w:pStyle w:val="FP"/>
            </w:pPr>
            <w:r w:rsidRPr="00297EAF">
              <w:t>C1-253019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52F9" w14:textId="77777777" w:rsidR="00297EAF" w:rsidRPr="00297EAF" w:rsidRDefault="00297EAF" w:rsidP="00297EAF">
            <w:pPr>
              <w:pStyle w:val="FP"/>
            </w:pPr>
            <w:r w:rsidRPr="00297EAF">
              <w:t>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E8C1" w14:textId="77777777" w:rsidR="00297EAF" w:rsidRPr="00297EAF" w:rsidRDefault="00297EAF" w:rsidP="00297EAF">
            <w:pPr>
              <w:pStyle w:val="FP"/>
            </w:pPr>
            <w:r w:rsidRPr="00297EAF">
              <w:t>CEN/TC 278/WG 15 “eSafety”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2D33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56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1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509B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AFC5" w14:textId="77777777" w:rsidR="00297EAF" w:rsidRPr="00297EAF" w:rsidRDefault="00297EAF" w:rsidP="00297EAF">
            <w:pPr>
              <w:pStyle w:val="FP"/>
            </w:pPr>
            <w:r w:rsidRPr="00297EAF">
              <w:t>C1-253020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0BE2" w14:textId="77777777" w:rsidR="00297EAF" w:rsidRPr="00297EAF" w:rsidRDefault="00297EAF" w:rsidP="00297EAF">
            <w:pPr>
              <w:pStyle w:val="FP"/>
            </w:pPr>
            <w:r w:rsidRPr="00297EAF">
              <w:t>LS on SL Ranging and Short-range based positioning management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A57B" w14:textId="77777777" w:rsidR="00297EAF" w:rsidRPr="00297EAF" w:rsidRDefault="00297EAF" w:rsidP="00297EAF">
            <w:pPr>
              <w:pStyle w:val="FP"/>
            </w:pPr>
            <w:r w:rsidRPr="00297EAF"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4B5C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BC9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71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72DF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68EB" w14:textId="77777777" w:rsidR="00297EAF" w:rsidRPr="00297EAF" w:rsidRDefault="00297EAF" w:rsidP="00297EAF">
            <w:pPr>
              <w:pStyle w:val="FP"/>
            </w:pPr>
            <w:r w:rsidRPr="00297EAF">
              <w:t>C1-253021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D1CB" w14:textId="77777777" w:rsidR="00297EAF" w:rsidRPr="00297EAF" w:rsidRDefault="00297EAF" w:rsidP="00297EAF">
            <w:pPr>
              <w:pStyle w:val="FP"/>
            </w:pPr>
            <w:r w:rsidRPr="00297EAF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2B18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031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59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144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9994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9B70" w14:textId="77777777" w:rsidR="00297EAF" w:rsidRPr="00297EAF" w:rsidRDefault="00297EAF" w:rsidP="00297EAF">
            <w:pPr>
              <w:pStyle w:val="FP"/>
            </w:pPr>
            <w:r w:rsidRPr="00297EAF">
              <w:t>C1-253022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12CC" w14:textId="77777777" w:rsidR="00297EAF" w:rsidRPr="00297EAF" w:rsidRDefault="00297EAF" w:rsidP="00297EAF">
            <w:pPr>
              <w:pStyle w:val="FP"/>
            </w:pPr>
            <w:r w:rsidRPr="00297EAF">
              <w:t>Reply LS on request for IMS Data Channel related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E05F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6232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F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A6F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1E06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D5EB" w14:textId="77777777" w:rsidR="00297EAF" w:rsidRPr="00297EAF" w:rsidRDefault="00297EAF" w:rsidP="00297EAF">
            <w:pPr>
              <w:pStyle w:val="FP"/>
            </w:pPr>
            <w:r w:rsidRPr="00297EAF">
              <w:t>C1-253023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507E" w14:textId="77777777" w:rsidR="00297EAF" w:rsidRPr="00297EAF" w:rsidRDefault="00297EAF" w:rsidP="00297EAF">
            <w:pPr>
              <w:pStyle w:val="FP"/>
            </w:pPr>
            <w:r w:rsidRPr="00297EAF">
              <w:t>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CD7B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F47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B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2A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A377B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0442" w14:textId="77777777" w:rsidR="00297EAF" w:rsidRPr="00297EAF" w:rsidRDefault="00297EAF" w:rsidP="00297EAF">
            <w:pPr>
              <w:pStyle w:val="FP"/>
            </w:pPr>
            <w:r w:rsidRPr="00297EAF">
              <w:t>C1-253024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25C1" w14:textId="77777777" w:rsidR="00297EAF" w:rsidRPr="00297EAF" w:rsidRDefault="00297EAF" w:rsidP="00297EAF">
            <w:pPr>
              <w:pStyle w:val="FP"/>
            </w:pPr>
            <w:r w:rsidRPr="00297EAF">
              <w:t>LS on feedback for IMS resiliency study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56C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E9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C0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9EE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C0F3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DCC9" w14:textId="77777777" w:rsidR="00297EAF" w:rsidRPr="00297EAF" w:rsidRDefault="00297EAF" w:rsidP="00297EAF">
            <w:pPr>
              <w:pStyle w:val="FP"/>
            </w:pPr>
            <w:r w:rsidRPr="00297EAF">
              <w:t>C1-253025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01ED" w14:textId="77777777" w:rsidR="00297EAF" w:rsidRPr="00297EAF" w:rsidRDefault="00297EAF" w:rsidP="00297EAF">
            <w:pPr>
              <w:pStyle w:val="FP"/>
            </w:pPr>
            <w:r w:rsidRPr="00297EAF">
              <w:t>LS to CT1 and CT4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EB7D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0722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6C5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F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3490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77F0" w14:textId="77777777" w:rsidR="00297EAF" w:rsidRPr="00297EAF" w:rsidRDefault="00297EAF" w:rsidP="00297EAF">
            <w:pPr>
              <w:pStyle w:val="FP"/>
            </w:pPr>
            <w:r w:rsidRPr="00297EAF">
              <w:t>C1-253026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F0AD" w14:textId="77777777" w:rsidR="00297EAF" w:rsidRPr="00297EAF" w:rsidRDefault="00297EAF" w:rsidP="00297EAF">
            <w:pPr>
              <w:pStyle w:val="FP"/>
            </w:pPr>
            <w:r w:rsidRPr="00297EAF">
              <w:t>Reply LS on paging capability loss issue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096B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2F5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5A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297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231F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420" w14:textId="77777777" w:rsidR="00297EAF" w:rsidRPr="00297EAF" w:rsidRDefault="00297EAF" w:rsidP="00297EAF">
            <w:pPr>
              <w:pStyle w:val="FP"/>
            </w:pPr>
            <w:r w:rsidRPr="00297EAF">
              <w:t>C1-253027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E079" w14:textId="77777777" w:rsidR="00297EAF" w:rsidRPr="00297EAF" w:rsidRDefault="00297EAF" w:rsidP="00297EAF">
            <w:pPr>
              <w:pStyle w:val="FP"/>
            </w:pPr>
            <w:r w:rsidRPr="00297EAF">
              <w:t>Reply LS on emergency call back and 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5B6C" w14:textId="77777777" w:rsidR="00297EAF" w:rsidRPr="00297EAF" w:rsidRDefault="00297EAF" w:rsidP="00297EAF">
            <w:pPr>
              <w:pStyle w:val="FP"/>
            </w:pPr>
            <w:r w:rsidRPr="00297EAF">
              <w:t>RAN3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136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A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D5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1E211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235" w14:textId="77777777" w:rsidR="00297EAF" w:rsidRPr="00297EAF" w:rsidRDefault="00297EAF" w:rsidP="00297EAF">
            <w:pPr>
              <w:pStyle w:val="FP"/>
            </w:pPr>
            <w:r w:rsidRPr="00297EAF">
              <w:t>C1-253028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6849" w14:textId="77777777" w:rsidR="00297EAF" w:rsidRPr="00297EAF" w:rsidRDefault="00297EAF" w:rsidP="00297EAF">
            <w:pPr>
              <w:pStyle w:val="FP"/>
            </w:pPr>
            <w:r w:rsidRPr="00297EAF">
              <w:t>Reply LS on Privacy and security aspects regarding DC management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98BB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FA1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8B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98C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AE74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0F02" w14:textId="77777777" w:rsidR="00297EAF" w:rsidRPr="00297EAF" w:rsidRDefault="00297EAF" w:rsidP="00297EAF">
            <w:pPr>
              <w:pStyle w:val="FP"/>
            </w:pPr>
            <w:r w:rsidRPr="00297EAF">
              <w:t>C1-253029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80D8" w14:textId="77777777" w:rsidR="00297EAF" w:rsidRPr="00297EAF" w:rsidRDefault="00297EAF" w:rsidP="00297EAF">
            <w:pPr>
              <w:pStyle w:val="FP"/>
            </w:pPr>
            <w:r w:rsidRPr="00297EAF">
              <w:t>Reply LS on multiplexing capability negotiation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8C07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ACC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08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55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9CA9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9CBC" w14:textId="77777777" w:rsidR="00297EAF" w:rsidRPr="00297EAF" w:rsidRDefault="00297EAF" w:rsidP="00297EAF">
            <w:pPr>
              <w:pStyle w:val="FP"/>
            </w:pPr>
            <w:r w:rsidRPr="00297EAF">
              <w:t>C1-253030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991D" w14:textId="77777777" w:rsidR="00297EAF" w:rsidRPr="00297EAF" w:rsidRDefault="00297EAF" w:rsidP="00297EAF">
            <w:pPr>
              <w:pStyle w:val="FP"/>
            </w:pPr>
            <w:r w:rsidRPr="00297EAF">
              <w:t>LS on AIoT device identifier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A595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19E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760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A13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ECA3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7145" w14:textId="77777777" w:rsidR="00297EAF" w:rsidRPr="00297EAF" w:rsidRDefault="00297EAF" w:rsidP="00297EAF">
            <w:pPr>
              <w:pStyle w:val="FP"/>
            </w:pPr>
            <w:r w:rsidRPr="00297EAF">
              <w:t>C1-253031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18BD" w14:textId="77777777" w:rsidR="00297EAF" w:rsidRPr="00297EAF" w:rsidRDefault="00297EAF" w:rsidP="00297EAF">
            <w:pPr>
              <w:pStyle w:val="FP"/>
            </w:pPr>
            <w:r w:rsidRPr="00297EAF">
              <w:t>LS reply on support for multiple non-3GPP device identifiers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FF1A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466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C4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BD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F273C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D5E6" w14:textId="77777777" w:rsidR="00297EAF" w:rsidRPr="00297EAF" w:rsidRDefault="00297EAF" w:rsidP="00297EAF">
            <w:pPr>
              <w:pStyle w:val="FP"/>
            </w:pPr>
            <w:r w:rsidRPr="00297EAF">
              <w:t>C1-253032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BF49" w14:textId="77777777" w:rsidR="00297EAF" w:rsidRPr="00297EAF" w:rsidRDefault="00297EAF" w:rsidP="00297EAF">
            <w:pPr>
              <w:pStyle w:val="FP"/>
            </w:pPr>
            <w:r w:rsidRPr="00297EAF">
              <w:t>Reply LS on PWS enhancement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081E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545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27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99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25D11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9EAE" w14:textId="77777777" w:rsidR="00297EAF" w:rsidRPr="00297EAF" w:rsidRDefault="00297EAF" w:rsidP="00297EAF">
            <w:pPr>
              <w:pStyle w:val="FP"/>
            </w:pPr>
            <w:r w:rsidRPr="00297EAF">
              <w:t>C1-253033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2976" w14:textId="77777777" w:rsidR="00297EAF" w:rsidRPr="00297EAF" w:rsidRDefault="00297EAF" w:rsidP="00297EAF">
            <w:pPr>
              <w:pStyle w:val="FP"/>
            </w:pPr>
            <w:r w:rsidRPr="00297EAF">
              <w:t>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932B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C9D6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024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B7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40C5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465C" w14:textId="77777777" w:rsidR="00297EAF" w:rsidRPr="00297EAF" w:rsidRDefault="00297EAF" w:rsidP="00297EAF">
            <w:pPr>
              <w:pStyle w:val="FP"/>
            </w:pPr>
            <w:r w:rsidRPr="00297EAF">
              <w:t>C1-253034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366E" w14:textId="77777777" w:rsidR="00297EAF" w:rsidRPr="00297EAF" w:rsidRDefault="00297EAF" w:rsidP="00297EAF">
            <w:pPr>
              <w:pStyle w:val="FP"/>
            </w:pPr>
            <w:r w:rsidRPr="00297EAF">
              <w:t>LS on byte-alignment of upper layer data SDU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C8DD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BB40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E7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26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C534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7467" w14:textId="77777777" w:rsidR="00297EAF" w:rsidRPr="00297EAF" w:rsidRDefault="00297EAF" w:rsidP="00297EAF">
            <w:pPr>
              <w:pStyle w:val="FP"/>
            </w:pPr>
            <w:r w:rsidRPr="00297EAF">
              <w:t>C1-253035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4EC4" w14:textId="77777777" w:rsidR="00297EAF" w:rsidRPr="00297EAF" w:rsidRDefault="00297EAF" w:rsidP="00297EAF">
            <w:pPr>
              <w:pStyle w:val="FP"/>
            </w:pPr>
            <w:r w:rsidRPr="00297EAF">
              <w:t>FRMCS_Ph5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34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B632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6B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A86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0711F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D4D5" w14:textId="77777777" w:rsidR="00297EAF" w:rsidRPr="00297EAF" w:rsidRDefault="00297EAF" w:rsidP="00297EAF">
            <w:pPr>
              <w:pStyle w:val="FP"/>
            </w:pPr>
            <w:r w:rsidRPr="00297EAF">
              <w:t>C1-253036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961D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338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C8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F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BC4" w14:textId="77777777" w:rsidR="00297EAF" w:rsidRPr="00297EAF" w:rsidRDefault="00297EAF" w:rsidP="00297EAF">
            <w:pPr>
              <w:pStyle w:val="FP"/>
            </w:pPr>
            <w:r w:rsidRPr="00297EAF">
              <w:t>C1-253580</w:t>
            </w:r>
          </w:p>
        </w:tc>
      </w:tr>
      <w:tr w:rsidR="00297EAF" w:rsidRPr="00297EAF" w14:paraId="36F565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4560" w14:textId="77777777" w:rsidR="00297EAF" w:rsidRPr="00297EAF" w:rsidRDefault="00297EAF" w:rsidP="00297EAF">
            <w:pPr>
              <w:pStyle w:val="FP"/>
            </w:pPr>
            <w:r w:rsidRPr="00297EAF">
              <w:t>C1-253037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972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5E86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18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C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6E11" w14:textId="77777777" w:rsidR="00297EAF" w:rsidRPr="00297EAF" w:rsidRDefault="00297EAF" w:rsidP="00297EAF">
            <w:pPr>
              <w:pStyle w:val="FP"/>
            </w:pPr>
            <w:r w:rsidRPr="00297EAF">
              <w:t>C1-253581</w:t>
            </w:r>
          </w:p>
        </w:tc>
      </w:tr>
      <w:tr w:rsidR="00297EAF" w:rsidRPr="00297EAF" w14:paraId="528365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8662" w14:textId="77777777" w:rsidR="00297EAF" w:rsidRPr="00297EAF" w:rsidRDefault="00297EAF" w:rsidP="00297EAF">
            <w:pPr>
              <w:pStyle w:val="FP"/>
            </w:pPr>
            <w:r w:rsidRPr="00297EAF">
              <w:t>C1-253038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65AC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4BEE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8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5E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1BB3" w14:textId="77777777" w:rsidR="00297EAF" w:rsidRPr="00297EAF" w:rsidRDefault="00297EAF" w:rsidP="00297EAF">
            <w:pPr>
              <w:pStyle w:val="FP"/>
            </w:pPr>
            <w:r w:rsidRPr="00297EAF">
              <w:t>C1-253582</w:t>
            </w:r>
          </w:p>
        </w:tc>
      </w:tr>
      <w:tr w:rsidR="00297EAF" w:rsidRPr="00297EAF" w14:paraId="2FE574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CB79" w14:textId="77777777" w:rsidR="00297EAF" w:rsidRPr="00297EAF" w:rsidRDefault="00297EAF" w:rsidP="00297EAF">
            <w:pPr>
              <w:pStyle w:val="FP"/>
            </w:pPr>
            <w:r w:rsidRPr="00297EAF">
              <w:t>C1-253039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AE6E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AB1E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931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902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136F" w14:textId="77777777" w:rsidR="00297EAF" w:rsidRPr="00297EAF" w:rsidRDefault="00297EAF" w:rsidP="00297EAF">
            <w:pPr>
              <w:pStyle w:val="FP"/>
            </w:pPr>
            <w:r w:rsidRPr="00297EAF">
              <w:t>C1-253583</w:t>
            </w:r>
          </w:p>
        </w:tc>
      </w:tr>
      <w:tr w:rsidR="00297EAF" w:rsidRPr="00297EAF" w14:paraId="356608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7686" w14:textId="77777777" w:rsidR="00297EAF" w:rsidRPr="00297EAF" w:rsidRDefault="00297EAF" w:rsidP="00297EAF">
            <w:pPr>
              <w:pStyle w:val="FP"/>
            </w:pPr>
            <w:r w:rsidRPr="00297EAF">
              <w:t>C1-253040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99CB" w14:textId="77777777" w:rsidR="00297EAF" w:rsidRPr="00297EAF" w:rsidRDefault="00297EAF" w:rsidP="00297EAF">
            <w:pPr>
              <w:pStyle w:val="FP"/>
            </w:pPr>
            <w:r w:rsidRPr="00297EAF">
              <w:t>MPQUIC-IP without ATSSS-LL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D38C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4A5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8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3D79" w14:textId="77777777" w:rsidR="00297EAF" w:rsidRPr="00297EAF" w:rsidRDefault="00297EAF" w:rsidP="00297EAF">
            <w:pPr>
              <w:pStyle w:val="FP"/>
            </w:pPr>
            <w:r w:rsidRPr="00297EAF">
              <w:t>C1-253591</w:t>
            </w:r>
          </w:p>
        </w:tc>
      </w:tr>
      <w:tr w:rsidR="00297EAF" w:rsidRPr="00297EAF" w14:paraId="7D86D1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E8AB" w14:textId="77777777" w:rsidR="00297EAF" w:rsidRPr="00297EAF" w:rsidRDefault="00297EAF" w:rsidP="00297EAF">
            <w:pPr>
              <w:pStyle w:val="FP"/>
            </w:pPr>
            <w:r w:rsidRPr="00297EAF">
              <w:t>C1-253041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B260" w14:textId="77777777" w:rsidR="00297EAF" w:rsidRPr="00297EAF" w:rsidRDefault="00297EAF" w:rsidP="00297EAF">
            <w:pPr>
              <w:pStyle w:val="FP"/>
            </w:pPr>
            <w:r w:rsidRPr="00297EAF">
              <w:t>MPQUIC-IP without ATSSS-LL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E6F1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6B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0B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A5C8" w14:textId="77777777" w:rsidR="00297EAF" w:rsidRPr="00297EAF" w:rsidRDefault="00297EAF" w:rsidP="00297EAF">
            <w:pPr>
              <w:pStyle w:val="FP"/>
            </w:pPr>
            <w:r w:rsidRPr="00297EAF">
              <w:t>C1-253592</w:t>
            </w:r>
          </w:p>
        </w:tc>
      </w:tr>
      <w:tr w:rsidR="00297EAF" w:rsidRPr="00297EAF" w14:paraId="436D47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B925" w14:textId="77777777" w:rsidR="00297EAF" w:rsidRPr="00297EAF" w:rsidRDefault="00297EAF" w:rsidP="00297EAF">
            <w:pPr>
              <w:pStyle w:val="FP"/>
            </w:pPr>
            <w:r w:rsidRPr="00297EAF">
              <w:t>C1-253042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0A9" w14:textId="77777777" w:rsidR="00297EAF" w:rsidRPr="00297EAF" w:rsidRDefault="00297EAF" w:rsidP="00297EAF">
            <w:pPr>
              <w:pStyle w:val="FP"/>
            </w:pPr>
            <w:r w:rsidRPr="00297EAF">
              <w:t>New Access Category for Background Traffic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7A10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60C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9A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3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6038A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C453" w14:textId="77777777" w:rsidR="00297EAF" w:rsidRPr="00297EAF" w:rsidRDefault="00297EAF" w:rsidP="00297EAF">
            <w:pPr>
              <w:pStyle w:val="FP"/>
            </w:pPr>
            <w:r w:rsidRPr="00297EAF">
              <w:t>C1-253043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7381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DD0D" w14:textId="77777777" w:rsidR="00297EAF" w:rsidRPr="00297EAF" w:rsidRDefault="00297EAF" w:rsidP="00297EAF">
            <w:pPr>
              <w:pStyle w:val="FP"/>
            </w:pPr>
            <w:r w:rsidRPr="00297EAF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16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452C" w14:textId="77777777" w:rsidR="00297EAF" w:rsidRPr="00297EAF" w:rsidRDefault="00297EAF" w:rsidP="00297EAF">
            <w:pPr>
              <w:pStyle w:val="FP"/>
            </w:pPr>
            <w:r w:rsidRPr="00297EAF">
              <w:t>C1-252544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9569" w14:textId="77777777" w:rsidR="00297EAF" w:rsidRPr="00297EAF" w:rsidRDefault="00297EAF" w:rsidP="00297EAF">
            <w:pPr>
              <w:pStyle w:val="FP"/>
            </w:pPr>
            <w:r w:rsidRPr="00297EAF">
              <w:t>C1-253528</w:t>
            </w:r>
          </w:p>
        </w:tc>
      </w:tr>
      <w:tr w:rsidR="00297EAF" w:rsidRPr="00297EAF" w14:paraId="57375D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804D" w14:textId="77777777" w:rsidR="00297EAF" w:rsidRPr="00297EAF" w:rsidRDefault="00297EAF" w:rsidP="00297EAF">
            <w:pPr>
              <w:pStyle w:val="FP"/>
            </w:pPr>
            <w:r w:rsidRPr="00297EAF">
              <w:t>C1-253044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BDE6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F5AD" w14:textId="77777777" w:rsidR="00297EAF" w:rsidRPr="00297EAF" w:rsidRDefault="00297EAF" w:rsidP="00297EAF">
            <w:pPr>
              <w:pStyle w:val="FP"/>
            </w:pPr>
            <w:r w:rsidRPr="00297EAF">
              <w:t>Apple, China Mobile, InterDigital, Vodafone,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AE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A810" w14:textId="77777777" w:rsidR="00297EAF" w:rsidRPr="00297EAF" w:rsidRDefault="00297EAF" w:rsidP="00297EAF">
            <w:pPr>
              <w:pStyle w:val="FP"/>
            </w:pPr>
            <w:r w:rsidRPr="00297EAF">
              <w:t>C1-252545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4ACC" w14:textId="77777777" w:rsidR="00297EAF" w:rsidRPr="00297EAF" w:rsidRDefault="00297EAF" w:rsidP="00297EAF">
            <w:pPr>
              <w:pStyle w:val="FP"/>
            </w:pPr>
            <w:r w:rsidRPr="00297EAF">
              <w:t>C1-253612</w:t>
            </w:r>
          </w:p>
        </w:tc>
      </w:tr>
      <w:tr w:rsidR="00297EAF" w:rsidRPr="00297EAF" w14:paraId="5F969E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7968" w14:textId="77777777" w:rsidR="00297EAF" w:rsidRPr="00297EAF" w:rsidRDefault="00297EAF" w:rsidP="00297EAF">
            <w:pPr>
              <w:pStyle w:val="FP"/>
            </w:pPr>
            <w:r w:rsidRPr="00297EAF">
              <w:t>C1-253045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4261" w14:textId="77777777" w:rsidR="00297EAF" w:rsidRPr="00297EAF" w:rsidRDefault="00297EAF" w:rsidP="00297EAF">
            <w:pPr>
              <w:pStyle w:val="FP"/>
            </w:pPr>
            <w:r w:rsidRPr="00297EAF">
              <w:t>Guidance for handling of presentation sheets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548A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FFB0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B6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24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FB89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B78" w14:textId="77777777" w:rsidR="00297EAF" w:rsidRPr="00297EAF" w:rsidRDefault="00297EAF" w:rsidP="00297EAF">
            <w:pPr>
              <w:pStyle w:val="FP"/>
            </w:pPr>
            <w:r w:rsidRPr="00297EAF">
              <w:t>C1-253046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09DF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6A3B" w14:textId="77777777" w:rsidR="00297EAF" w:rsidRPr="00297EAF" w:rsidRDefault="00297EAF" w:rsidP="00297EAF">
            <w:pPr>
              <w:pStyle w:val="FP"/>
            </w:pPr>
            <w:r w:rsidRPr="00297EAF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38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2D2D" w14:textId="77777777" w:rsidR="00297EAF" w:rsidRPr="00297EAF" w:rsidRDefault="00297EAF" w:rsidP="00297EAF">
            <w:pPr>
              <w:pStyle w:val="FP"/>
            </w:pPr>
            <w:r w:rsidRPr="00297EAF">
              <w:t>C1-252304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074B" w14:textId="77777777" w:rsidR="00297EAF" w:rsidRPr="00297EAF" w:rsidRDefault="00297EAF" w:rsidP="00297EAF">
            <w:pPr>
              <w:pStyle w:val="FP"/>
            </w:pPr>
            <w:r w:rsidRPr="00297EAF">
              <w:t>C1-253766</w:t>
            </w:r>
          </w:p>
        </w:tc>
      </w:tr>
      <w:tr w:rsidR="00297EAF" w:rsidRPr="00297EAF" w14:paraId="1E282B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614F" w14:textId="77777777" w:rsidR="00297EAF" w:rsidRPr="00297EAF" w:rsidRDefault="00297EAF" w:rsidP="00297EAF">
            <w:pPr>
              <w:pStyle w:val="FP"/>
            </w:pPr>
            <w:r w:rsidRPr="00297EAF">
              <w:t>C1-253047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DD5A" w14:textId="77777777" w:rsidR="00297EAF" w:rsidRPr="00297EAF" w:rsidRDefault="00297EAF" w:rsidP="00297EAF">
            <w:pPr>
              <w:pStyle w:val="FP"/>
            </w:pPr>
            <w:r w:rsidRPr="00297EAF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4BD" w14:textId="77777777" w:rsidR="00297EAF" w:rsidRPr="00297EAF" w:rsidRDefault="00297EAF" w:rsidP="00297EAF">
            <w:pPr>
              <w:pStyle w:val="FP"/>
            </w:pPr>
            <w:r w:rsidRPr="00297EAF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97D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0393" w14:textId="77777777" w:rsidR="00297EAF" w:rsidRPr="00297EAF" w:rsidRDefault="00297EAF" w:rsidP="00297EAF">
            <w:pPr>
              <w:pStyle w:val="FP"/>
            </w:pPr>
            <w:r w:rsidRPr="00297EAF">
              <w:t>C1-252248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EA88" w14:textId="77777777" w:rsidR="00297EAF" w:rsidRPr="00297EAF" w:rsidRDefault="00297EAF" w:rsidP="00297EAF">
            <w:pPr>
              <w:pStyle w:val="FP"/>
            </w:pPr>
            <w:r w:rsidRPr="00297EAF">
              <w:t>C1-253696</w:t>
            </w:r>
          </w:p>
        </w:tc>
      </w:tr>
      <w:tr w:rsidR="00297EAF" w:rsidRPr="00297EAF" w14:paraId="6E6EEE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8991" w14:textId="77777777" w:rsidR="00297EAF" w:rsidRPr="00297EAF" w:rsidRDefault="00297EAF" w:rsidP="00297EAF">
            <w:pPr>
              <w:pStyle w:val="FP"/>
            </w:pPr>
            <w:r w:rsidRPr="00297EAF">
              <w:t>C1-253048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2FB5" w14:textId="77777777" w:rsidR="00297EAF" w:rsidRPr="00297EAF" w:rsidRDefault="00297EAF" w:rsidP="00297EAF">
            <w:pPr>
              <w:pStyle w:val="FP"/>
            </w:pPr>
            <w:r w:rsidRPr="00297EAF">
              <w:t>DREI capability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F6C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7A8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A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0F9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4080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2FF3" w14:textId="77777777" w:rsidR="00297EAF" w:rsidRPr="00297EAF" w:rsidRDefault="00297EAF" w:rsidP="00297EAF">
            <w:pPr>
              <w:pStyle w:val="FP"/>
            </w:pPr>
            <w:r w:rsidRPr="00297EAF">
              <w:t>C1-253049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5637" w14:textId="77777777" w:rsidR="00297EAF" w:rsidRPr="00297EAF" w:rsidRDefault="00297EAF" w:rsidP="00297EAF">
            <w:pPr>
              <w:pStyle w:val="FP"/>
            </w:pPr>
            <w:r w:rsidRPr="00297EAF">
              <w:t>LS on 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6D1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2B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9CC2" w14:textId="77777777" w:rsidR="00297EAF" w:rsidRPr="00297EAF" w:rsidRDefault="00297EAF" w:rsidP="00297EAF">
            <w:pPr>
              <w:pStyle w:val="FP"/>
            </w:pPr>
            <w:r w:rsidRPr="00297EAF">
              <w:t>C1-251838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7C3" w14:textId="77777777" w:rsidR="00297EAF" w:rsidRPr="00297EAF" w:rsidRDefault="00297EAF" w:rsidP="00297EAF">
            <w:pPr>
              <w:pStyle w:val="FP"/>
            </w:pPr>
            <w:r w:rsidRPr="00297EAF">
              <w:t>C1-253719</w:t>
            </w:r>
          </w:p>
        </w:tc>
      </w:tr>
      <w:tr w:rsidR="00297EAF" w:rsidRPr="00297EAF" w14:paraId="4BA53A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E852" w14:textId="77777777" w:rsidR="00297EAF" w:rsidRPr="00297EAF" w:rsidRDefault="00297EAF" w:rsidP="00297EAF">
            <w:pPr>
              <w:pStyle w:val="FP"/>
            </w:pPr>
            <w:r w:rsidRPr="00297EAF">
              <w:t>C1-253050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79CA" w14:textId="77777777" w:rsidR="00297EAF" w:rsidRPr="00297EAF" w:rsidRDefault="00297EAF" w:rsidP="00297EAF">
            <w:pPr>
              <w:pStyle w:val="FP"/>
            </w:pPr>
            <w:r w:rsidRPr="00297EAF">
              <w:t>Revised WID on CT aspects of Multi-Access (ATSSS_Ph4)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18B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189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5411" w14:textId="77777777" w:rsidR="00297EAF" w:rsidRPr="00297EAF" w:rsidRDefault="00297EAF" w:rsidP="00297EAF">
            <w:pPr>
              <w:pStyle w:val="FP"/>
            </w:pPr>
            <w:r w:rsidRPr="00297EAF">
              <w:t>C1-252082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F4E0" w14:textId="77777777" w:rsidR="00297EAF" w:rsidRPr="00297EAF" w:rsidRDefault="00297EAF" w:rsidP="00297EAF">
            <w:pPr>
              <w:pStyle w:val="FP"/>
            </w:pPr>
            <w:r w:rsidRPr="00297EAF">
              <w:t>C1-253631</w:t>
            </w:r>
          </w:p>
        </w:tc>
      </w:tr>
      <w:tr w:rsidR="00297EAF" w:rsidRPr="00297EAF" w14:paraId="470639C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383D" w14:textId="77777777" w:rsidR="00297EAF" w:rsidRPr="00297EAF" w:rsidRDefault="00297EAF" w:rsidP="00297EAF">
            <w:pPr>
              <w:pStyle w:val="FP"/>
            </w:pPr>
            <w:r w:rsidRPr="00297EAF">
              <w:t>C1-253051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3AF4" w14:textId="77777777" w:rsidR="00297EAF" w:rsidRPr="00297EAF" w:rsidRDefault="00297EAF" w:rsidP="00297EAF">
            <w:pPr>
              <w:pStyle w:val="FP"/>
            </w:pPr>
            <w:r w:rsidRPr="00297EAF">
              <w:t>Work Plan for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5E5C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C05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D06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07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B710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767C" w14:textId="77777777" w:rsidR="00297EAF" w:rsidRPr="00297EAF" w:rsidRDefault="00297EAF" w:rsidP="00297EAF">
            <w:pPr>
              <w:pStyle w:val="FP"/>
            </w:pPr>
            <w:r w:rsidRPr="00297EAF">
              <w:t>C1-253052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622B" w14:textId="77777777" w:rsidR="00297EAF" w:rsidRPr="00297EAF" w:rsidRDefault="00297EAF" w:rsidP="00297EAF">
            <w:pPr>
              <w:pStyle w:val="FP"/>
            </w:pPr>
            <w:r w:rsidRPr="00297EAF">
              <w:t>Definition of access technologies for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D69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FB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0D9F" w14:textId="77777777" w:rsidR="00297EAF" w:rsidRPr="00297EAF" w:rsidRDefault="00297EAF" w:rsidP="00297EAF">
            <w:pPr>
              <w:pStyle w:val="FP"/>
            </w:pPr>
            <w:r w:rsidRPr="00297EAF">
              <w:t>C1-250065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55D1" w14:textId="77777777" w:rsidR="00297EAF" w:rsidRPr="00297EAF" w:rsidRDefault="00297EAF" w:rsidP="00297EAF">
            <w:pPr>
              <w:pStyle w:val="FP"/>
            </w:pPr>
            <w:r w:rsidRPr="00297EAF">
              <w:t>C1-253614</w:t>
            </w:r>
          </w:p>
        </w:tc>
      </w:tr>
      <w:tr w:rsidR="00297EAF" w:rsidRPr="00297EAF" w14:paraId="1D0428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2648" w14:textId="77777777" w:rsidR="00297EAF" w:rsidRPr="00297EAF" w:rsidRDefault="00297EAF" w:rsidP="00297EAF">
            <w:pPr>
              <w:pStyle w:val="FP"/>
            </w:pPr>
            <w:r w:rsidRPr="00297EAF">
              <w:t>C1-253053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5F31" w14:textId="77777777" w:rsidR="00297EAF" w:rsidRPr="00297EAF" w:rsidRDefault="00297EAF" w:rsidP="00297EAF">
            <w:pPr>
              <w:pStyle w:val="FP"/>
            </w:pPr>
            <w:r w:rsidRPr="00297EAF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95C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7E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0A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CF43" w14:textId="77777777" w:rsidR="00297EAF" w:rsidRPr="00297EAF" w:rsidRDefault="00297EAF" w:rsidP="00297EAF">
            <w:pPr>
              <w:pStyle w:val="FP"/>
            </w:pPr>
            <w:r w:rsidRPr="00297EAF">
              <w:t>C1-253767</w:t>
            </w:r>
          </w:p>
        </w:tc>
      </w:tr>
      <w:tr w:rsidR="00297EAF" w:rsidRPr="00297EAF" w14:paraId="74B6BC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F374" w14:textId="77777777" w:rsidR="00297EAF" w:rsidRPr="00297EAF" w:rsidRDefault="00297EAF" w:rsidP="00297EAF">
            <w:pPr>
              <w:pStyle w:val="FP"/>
            </w:pPr>
            <w:r w:rsidRPr="00297EAF">
              <w:t>C1-253054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C7F" w14:textId="77777777" w:rsidR="00297EAF" w:rsidRPr="00297EAF" w:rsidRDefault="00297EAF" w:rsidP="00297EAF">
            <w:pPr>
              <w:pStyle w:val="FP"/>
            </w:pPr>
            <w:r w:rsidRPr="00297EAF">
              <w:t>AIoT protocol design principles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B86E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3B10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C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127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1C81F2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1660" w14:textId="77777777" w:rsidR="00297EAF" w:rsidRPr="00297EAF" w:rsidRDefault="00297EAF" w:rsidP="00297EAF">
            <w:pPr>
              <w:pStyle w:val="FP"/>
            </w:pPr>
            <w:r w:rsidRPr="00297EAF">
              <w:t>C1-253055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2A3A" w14:textId="77777777" w:rsidR="00297EAF" w:rsidRPr="00297EAF" w:rsidRDefault="00297EAF" w:rsidP="00297EAF">
            <w:pPr>
              <w:pStyle w:val="FP"/>
            </w:pPr>
            <w:r w:rsidRPr="00297EAF">
              <w:t>Encoding of AIoT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EC9A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C1C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C6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7DA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C6BD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BAF9" w14:textId="77777777" w:rsidR="00297EAF" w:rsidRPr="00297EAF" w:rsidRDefault="00297EAF" w:rsidP="00297EAF">
            <w:pPr>
              <w:pStyle w:val="FP"/>
            </w:pPr>
            <w:r w:rsidRPr="00297EAF">
              <w:t>C1-253056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89B8" w14:textId="77777777" w:rsidR="00297EAF" w:rsidRPr="00297EAF" w:rsidRDefault="00297EAF" w:rsidP="00297EAF">
            <w:pPr>
              <w:pStyle w:val="FP"/>
            </w:pPr>
            <w:r w:rsidRPr="00297EAF">
              <w:t>AIoT protocol - error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3893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4C6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01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28B6" w14:textId="77777777" w:rsidR="00297EAF" w:rsidRPr="00297EAF" w:rsidRDefault="00297EAF" w:rsidP="00297EAF">
            <w:pPr>
              <w:pStyle w:val="FP"/>
            </w:pPr>
            <w:r w:rsidRPr="00297EAF">
              <w:t>C1-253649</w:t>
            </w:r>
          </w:p>
        </w:tc>
      </w:tr>
      <w:tr w:rsidR="00297EAF" w:rsidRPr="00297EAF" w14:paraId="0FDFB5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2EB6" w14:textId="77777777" w:rsidR="00297EAF" w:rsidRPr="00297EAF" w:rsidRDefault="00297EAF" w:rsidP="00297EAF">
            <w:pPr>
              <w:pStyle w:val="FP"/>
            </w:pPr>
            <w:r w:rsidRPr="00297EAF">
              <w:t>C1-253057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C399" w14:textId="77777777" w:rsidR="00297EAF" w:rsidRPr="00297EAF" w:rsidRDefault="00297EAF" w:rsidP="00297EAF">
            <w:pPr>
              <w:pStyle w:val="FP"/>
            </w:pPr>
            <w:r w:rsidRPr="00297EAF">
              <w:t>Work plan for 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A95B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141B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EFA8" w14:textId="77777777" w:rsidR="00297EAF" w:rsidRPr="00297EAF" w:rsidRDefault="00297EAF" w:rsidP="00297EAF">
            <w:pPr>
              <w:pStyle w:val="FP"/>
            </w:pPr>
            <w:r w:rsidRPr="00297EAF">
              <w:t>C1-251581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B1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F1EF8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6E20" w14:textId="77777777" w:rsidR="00297EAF" w:rsidRPr="00297EAF" w:rsidRDefault="00297EAF" w:rsidP="00297EAF">
            <w:pPr>
              <w:pStyle w:val="FP"/>
            </w:pPr>
            <w:r w:rsidRPr="00297EAF">
              <w:t>C1-253058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7A1F" w14:textId="77777777" w:rsidR="00297EAF" w:rsidRPr="00297EAF" w:rsidRDefault="00297EAF" w:rsidP="00297EAF">
            <w:pPr>
              <w:pStyle w:val="FP"/>
            </w:pPr>
            <w:r w:rsidRPr="00297EAF">
              <w:t>IP address versions for "link-specific multipath" IP addresses and proxy information when MPQUIC-E functionality is 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CF7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66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2B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BCA6" w14:textId="77777777" w:rsidR="00297EAF" w:rsidRPr="00297EAF" w:rsidRDefault="00297EAF" w:rsidP="00297EAF">
            <w:pPr>
              <w:pStyle w:val="FP"/>
            </w:pPr>
            <w:r w:rsidRPr="00297EAF">
              <w:t>C1-253597</w:t>
            </w:r>
          </w:p>
        </w:tc>
      </w:tr>
      <w:tr w:rsidR="00297EAF" w:rsidRPr="00297EAF" w14:paraId="0D60A0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A1E0" w14:textId="77777777" w:rsidR="00297EAF" w:rsidRPr="00297EAF" w:rsidRDefault="00297EAF" w:rsidP="00297EAF">
            <w:pPr>
              <w:pStyle w:val="FP"/>
            </w:pPr>
            <w:r w:rsidRPr="00297EAF">
              <w:t>C1-253059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E42A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1EA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24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D1CE" w14:textId="77777777" w:rsidR="00297EAF" w:rsidRPr="00297EAF" w:rsidRDefault="00297EAF" w:rsidP="00297EAF">
            <w:pPr>
              <w:pStyle w:val="FP"/>
            </w:pPr>
            <w:r w:rsidRPr="00297EAF">
              <w:t>C1-252307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768C" w14:textId="77777777" w:rsidR="00297EAF" w:rsidRPr="00297EAF" w:rsidRDefault="00297EAF" w:rsidP="00297EAF">
            <w:pPr>
              <w:pStyle w:val="FP"/>
            </w:pPr>
            <w:r w:rsidRPr="00297EAF">
              <w:t>C1-253779</w:t>
            </w:r>
          </w:p>
        </w:tc>
      </w:tr>
      <w:tr w:rsidR="00297EAF" w:rsidRPr="00297EAF" w14:paraId="155827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38F1" w14:textId="77777777" w:rsidR="00297EAF" w:rsidRPr="00297EAF" w:rsidRDefault="00297EAF" w:rsidP="00297EAF">
            <w:pPr>
              <w:pStyle w:val="FP"/>
            </w:pPr>
            <w:r w:rsidRPr="00297EAF">
              <w:t>C1-253060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5CA8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A1C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ED0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5C71" w14:textId="77777777" w:rsidR="00297EAF" w:rsidRPr="00297EAF" w:rsidRDefault="00297EAF" w:rsidP="00297EAF">
            <w:pPr>
              <w:pStyle w:val="FP"/>
            </w:pPr>
            <w:r w:rsidRPr="00297EAF">
              <w:t>C1-252308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43A6" w14:textId="77777777" w:rsidR="00297EAF" w:rsidRPr="00297EAF" w:rsidRDefault="00297EAF" w:rsidP="00297EAF">
            <w:pPr>
              <w:pStyle w:val="FP"/>
            </w:pPr>
            <w:r w:rsidRPr="00297EAF">
              <w:t>C1-253780</w:t>
            </w:r>
          </w:p>
        </w:tc>
      </w:tr>
      <w:tr w:rsidR="00297EAF" w:rsidRPr="00297EAF" w14:paraId="6B7615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459" w14:textId="77777777" w:rsidR="00297EAF" w:rsidRPr="00297EAF" w:rsidRDefault="00297EAF" w:rsidP="00297EAF">
            <w:pPr>
              <w:pStyle w:val="FP"/>
            </w:pPr>
            <w:r w:rsidRPr="00297EAF">
              <w:t>C1-253061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1BFF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F49B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B8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AD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422A" w14:textId="77777777" w:rsidR="00297EAF" w:rsidRPr="00297EAF" w:rsidRDefault="00297EAF" w:rsidP="00297EAF">
            <w:pPr>
              <w:pStyle w:val="FP"/>
            </w:pPr>
            <w:r w:rsidRPr="00297EAF">
              <w:t>C1-253781</w:t>
            </w:r>
          </w:p>
        </w:tc>
      </w:tr>
      <w:tr w:rsidR="00297EAF" w:rsidRPr="00297EAF" w14:paraId="0DC3A1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2491" w14:textId="77777777" w:rsidR="00297EAF" w:rsidRPr="00297EAF" w:rsidRDefault="00297EAF" w:rsidP="00297EAF">
            <w:pPr>
              <w:pStyle w:val="FP"/>
            </w:pPr>
            <w:r w:rsidRPr="00297EAF">
              <w:t>C1-253062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A6B8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A4BA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632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21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D9C" w14:textId="77777777" w:rsidR="00297EAF" w:rsidRPr="00297EAF" w:rsidRDefault="00297EAF" w:rsidP="00297EAF">
            <w:pPr>
              <w:pStyle w:val="FP"/>
            </w:pPr>
            <w:r w:rsidRPr="00297EAF">
              <w:t>C1-253782</w:t>
            </w:r>
          </w:p>
        </w:tc>
      </w:tr>
      <w:tr w:rsidR="00297EAF" w:rsidRPr="00297EAF" w14:paraId="4EAE5D9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B96E" w14:textId="77777777" w:rsidR="00297EAF" w:rsidRPr="00297EAF" w:rsidRDefault="00297EAF" w:rsidP="00297EAF">
            <w:pPr>
              <w:pStyle w:val="FP"/>
            </w:pPr>
            <w:r w:rsidRPr="00297EAF">
              <w:t>C1-253063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614" w14:textId="77777777" w:rsidR="00297EAF" w:rsidRPr="00297EAF" w:rsidRDefault="00297EAF" w:rsidP="00297EAF">
            <w:pPr>
              <w:pStyle w:val="FP"/>
            </w:pPr>
            <w:r w:rsidRPr="00297EAF">
              <w:t>Work plan for 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944A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D1B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5CF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DA8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CF85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3CAF" w14:textId="77777777" w:rsidR="00297EAF" w:rsidRPr="00297EAF" w:rsidRDefault="00297EAF" w:rsidP="00297EAF">
            <w:pPr>
              <w:pStyle w:val="FP"/>
            </w:pPr>
            <w:r w:rsidRPr="00297EAF">
              <w:t>C1-253064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C796" w14:textId="77777777" w:rsidR="00297EAF" w:rsidRPr="00297EAF" w:rsidRDefault="00297EAF" w:rsidP="00297EAF">
            <w:pPr>
              <w:pStyle w:val="FP"/>
            </w:pPr>
            <w:r w:rsidRPr="00297EAF">
              <w:t>Support of DC multiplexing capability negotiation and indication in IMS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A04E" w14:textId="77777777" w:rsidR="00297EAF" w:rsidRPr="00297EAF" w:rsidRDefault="00297EAF" w:rsidP="00297EAF">
            <w:pPr>
              <w:pStyle w:val="FP"/>
            </w:pPr>
            <w:r w:rsidRPr="00297EAF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AFD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C832" w14:textId="77777777" w:rsidR="00297EAF" w:rsidRPr="00297EAF" w:rsidRDefault="00297EAF" w:rsidP="00297EAF">
            <w:pPr>
              <w:pStyle w:val="FP"/>
            </w:pPr>
            <w:r w:rsidRPr="00297EAF">
              <w:t>C1-250029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D2E6" w14:textId="77777777" w:rsidR="00297EAF" w:rsidRPr="00297EAF" w:rsidRDefault="00297EAF" w:rsidP="00297EAF">
            <w:pPr>
              <w:pStyle w:val="FP"/>
            </w:pPr>
            <w:r w:rsidRPr="00297EAF">
              <w:t>C1-253783</w:t>
            </w:r>
          </w:p>
        </w:tc>
      </w:tr>
      <w:tr w:rsidR="00297EAF" w:rsidRPr="00297EAF" w14:paraId="3DD93A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487B" w14:textId="77777777" w:rsidR="00297EAF" w:rsidRPr="00297EAF" w:rsidRDefault="00297EAF" w:rsidP="00297EAF">
            <w:pPr>
              <w:pStyle w:val="FP"/>
            </w:pPr>
            <w:r w:rsidRPr="00297EAF">
              <w:t>C1-253065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698F" w14:textId="77777777" w:rsidR="00297EAF" w:rsidRPr="00297EAF" w:rsidRDefault="00297EAF" w:rsidP="00297EAF">
            <w:pPr>
              <w:pStyle w:val="FP"/>
            </w:pPr>
            <w:r w:rsidRPr="00297EAF">
              <w:t>DC setup configuration is inapplicable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426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5C4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B5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D8C8" w14:textId="77777777" w:rsidR="00297EAF" w:rsidRPr="00297EAF" w:rsidRDefault="00297EAF" w:rsidP="00297EAF">
            <w:pPr>
              <w:pStyle w:val="FP"/>
            </w:pPr>
            <w:r w:rsidRPr="00297EAF">
              <w:t>C1-253784</w:t>
            </w:r>
          </w:p>
        </w:tc>
      </w:tr>
      <w:tr w:rsidR="00297EAF" w:rsidRPr="00297EAF" w14:paraId="02CA64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D6B5" w14:textId="77777777" w:rsidR="00297EAF" w:rsidRPr="00297EAF" w:rsidRDefault="00297EAF" w:rsidP="00297EAF">
            <w:pPr>
              <w:pStyle w:val="FP"/>
            </w:pPr>
            <w:r w:rsidRPr="00297EAF">
              <w:t>C1-253066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C455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BDE7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3C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D41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E65" w14:textId="77777777" w:rsidR="00297EAF" w:rsidRPr="00297EAF" w:rsidRDefault="00297EAF" w:rsidP="00297EAF">
            <w:pPr>
              <w:pStyle w:val="FP"/>
            </w:pPr>
            <w:r w:rsidRPr="00297EAF">
              <w:t>C1-253785</w:t>
            </w:r>
          </w:p>
        </w:tc>
      </w:tr>
      <w:tr w:rsidR="00297EAF" w:rsidRPr="00297EAF" w14:paraId="5F5B29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608D" w14:textId="77777777" w:rsidR="00297EAF" w:rsidRPr="00297EAF" w:rsidRDefault="00297EAF" w:rsidP="00297EAF">
            <w:pPr>
              <w:pStyle w:val="FP"/>
            </w:pPr>
            <w:r w:rsidRPr="00297EAF">
              <w:t>C1-253067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12D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6E8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3B2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4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B861" w14:textId="77777777" w:rsidR="00297EAF" w:rsidRPr="00297EAF" w:rsidRDefault="00297EAF" w:rsidP="00297EAF">
            <w:pPr>
              <w:pStyle w:val="FP"/>
            </w:pPr>
            <w:r w:rsidRPr="00297EAF">
              <w:t>C1-253786</w:t>
            </w:r>
          </w:p>
        </w:tc>
      </w:tr>
      <w:tr w:rsidR="00297EAF" w:rsidRPr="00297EAF" w14:paraId="17706B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FE96" w14:textId="77777777" w:rsidR="00297EAF" w:rsidRPr="00297EAF" w:rsidRDefault="00297EAF" w:rsidP="00297EAF">
            <w:pPr>
              <w:pStyle w:val="FP"/>
            </w:pPr>
            <w:r w:rsidRPr="00297EAF">
              <w:t>C1-253068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AB7D" w14:textId="77777777" w:rsidR="00297EAF" w:rsidRPr="00297EAF" w:rsidRDefault="00297EAF" w:rsidP="00297EAF">
            <w:pPr>
              <w:pStyle w:val="FP"/>
            </w:pPr>
            <w:r w:rsidRPr="00297EAF">
              <w:t>Additional information to indicate DC is initiated by the DC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C2F0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33A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59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27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023B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E549" w14:textId="77777777" w:rsidR="00297EAF" w:rsidRPr="00297EAF" w:rsidRDefault="00297EAF" w:rsidP="00297EAF">
            <w:pPr>
              <w:pStyle w:val="FP"/>
            </w:pPr>
            <w:r w:rsidRPr="00297EAF">
              <w:t>C1-253069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03AD" w14:textId="77777777" w:rsidR="00297EAF" w:rsidRPr="00297EAF" w:rsidRDefault="00297EAF" w:rsidP="00297EAF">
            <w:pPr>
              <w:pStyle w:val="FP"/>
            </w:pPr>
            <w:r w:rsidRPr="00297EAF">
              <w:t>Additional requirement of the IMS AS in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DBB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BD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CA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AC3" w14:textId="77777777" w:rsidR="00297EAF" w:rsidRPr="00297EAF" w:rsidRDefault="00297EAF" w:rsidP="00297EAF">
            <w:pPr>
              <w:pStyle w:val="FP"/>
            </w:pPr>
            <w:r w:rsidRPr="00297EAF">
              <w:t>C1-253787</w:t>
            </w:r>
          </w:p>
        </w:tc>
      </w:tr>
      <w:tr w:rsidR="00297EAF" w:rsidRPr="00297EAF" w14:paraId="7888EB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A574" w14:textId="77777777" w:rsidR="00297EAF" w:rsidRPr="00297EAF" w:rsidRDefault="00297EAF" w:rsidP="00297EAF">
            <w:pPr>
              <w:pStyle w:val="FP"/>
            </w:pPr>
            <w:r w:rsidRPr="00297EAF">
              <w:t>C1-253070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0A4A" w14:textId="77777777" w:rsidR="00297EAF" w:rsidRPr="00297EAF" w:rsidRDefault="00297EAF" w:rsidP="00297EAF">
            <w:pPr>
              <w:pStyle w:val="FP"/>
            </w:pPr>
            <w:r w:rsidRPr="00297EAF">
              <w:t>Work plan for the CT1 part of 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86BC" w14:textId="77777777" w:rsidR="00297EAF" w:rsidRPr="00297EAF" w:rsidRDefault="00297EAF" w:rsidP="00297EAF">
            <w:pPr>
              <w:pStyle w:val="FP"/>
            </w:pPr>
            <w:r w:rsidRPr="00297EAF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A992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26A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0C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FA163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D552" w14:textId="77777777" w:rsidR="00297EAF" w:rsidRPr="00297EAF" w:rsidRDefault="00297EAF" w:rsidP="00297EAF">
            <w:pPr>
              <w:pStyle w:val="FP"/>
            </w:pPr>
            <w:r w:rsidRPr="00297EAF">
              <w:t>C1-253071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738B" w14:textId="77777777" w:rsidR="00297EAF" w:rsidRPr="00297EAF" w:rsidRDefault="00297EAF" w:rsidP="00297EAF">
            <w:pPr>
              <w:pStyle w:val="FP"/>
            </w:pPr>
            <w:r w:rsidRPr="00297EAF">
              <w:t>Work plan for the CT1 part of 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83A6" w14:textId="77777777" w:rsidR="00297EAF" w:rsidRPr="00297EAF" w:rsidRDefault="00297EAF" w:rsidP="00297EAF">
            <w:pPr>
              <w:pStyle w:val="FP"/>
            </w:pPr>
            <w:r w:rsidRPr="00297EAF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3D3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C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D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79686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8C0" w14:textId="77777777" w:rsidR="00297EAF" w:rsidRPr="00297EAF" w:rsidRDefault="00297EAF" w:rsidP="00297EAF">
            <w:pPr>
              <w:pStyle w:val="FP"/>
            </w:pPr>
            <w:r w:rsidRPr="00297EAF">
              <w:t>C1-253072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BB24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5BC7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92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1E58" w14:textId="77777777" w:rsidR="00297EAF" w:rsidRPr="00297EAF" w:rsidRDefault="00297EAF" w:rsidP="00297EAF">
            <w:pPr>
              <w:pStyle w:val="FP"/>
            </w:pPr>
            <w:r w:rsidRPr="00297EAF">
              <w:t>C1-252226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DF2D" w14:textId="77777777" w:rsidR="00297EAF" w:rsidRPr="00297EAF" w:rsidRDefault="00297EAF" w:rsidP="00297EAF">
            <w:pPr>
              <w:pStyle w:val="FP"/>
            </w:pPr>
            <w:r w:rsidRPr="00297EAF">
              <w:t>C1-253697</w:t>
            </w:r>
          </w:p>
        </w:tc>
      </w:tr>
      <w:tr w:rsidR="00297EAF" w:rsidRPr="00297EAF" w14:paraId="1957F6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D5AD" w14:textId="77777777" w:rsidR="00297EAF" w:rsidRPr="00297EAF" w:rsidRDefault="00297EAF" w:rsidP="00297EAF">
            <w:pPr>
              <w:pStyle w:val="FP"/>
            </w:pPr>
            <w:r w:rsidRPr="00297EAF">
              <w:t>C1-253073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15A1" w14:textId="77777777" w:rsidR="00297EAF" w:rsidRPr="00297EAF" w:rsidRDefault="00297EAF" w:rsidP="00297EAF">
            <w:pPr>
              <w:pStyle w:val="FP"/>
            </w:pPr>
            <w:r w:rsidRPr="00297EAF">
              <w:t>Data source registration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9BC7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F6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12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C574" w14:textId="77777777" w:rsidR="00297EAF" w:rsidRPr="00297EAF" w:rsidRDefault="00297EAF" w:rsidP="00297EAF">
            <w:pPr>
              <w:pStyle w:val="FP"/>
            </w:pPr>
            <w:r w:rsidRPr="00297EAF">
              <w:t>C1-253993</w:t>
            </w:r>
          </w:p>
        </w:tc>
      </w:tr>
      <w:tr w:rsidR="00297EAF" w:rsidRPr="00297EAF" w14:paraId="21E66A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0348" w14:textId="77777777" w:rsidR="00297EAF" w:rsidRPr="00297EAF" w:rsidRDefault="00297EAF" w:rsidP="00297EAF">
            <w:pPr>
              <w:pStyle w:val="FP"/>
            </w:pPr>
            <w:r w:rsidRPr="00297EAF">
              <w:t>C1-253074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D440" w14:textId="77777777" w:rsidR="00297EAF" w:rsidRPr="00297EAF" w:rsidRDefault="00297EAF" w:rsidP="00297EAF">
            <w:pPr>
              <w:pStyle w:val="FP"/>
            </w:pPr>
            <w:r w:rsidRPr="00297EAF">
              <w:t>Data source registration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4EB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073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E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53C" w14:textId="77777777" w:rsidR="00297EAF" w:rsidRPr="00297EAF" w:rsidRDefault="00297EAF" w:rsidP="00297EAF">
            <w:pPr>
              <w:pStyle w:val="FP"/>
            </w:pPr>
            <w:r w:rsidRPr="00297EAF">
              <w:t>C1-253994</w:t>
            </w:r>
          </w:p>
        </w:tc>
      </w:tr>
      <w:tr w:rsidR="00297EAF" w:rsidRPr="00297EAF" w14:paraId="0E0F62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6F34" w14:textId="77777777" w:rsidR="00297EAF" w:rsidRPr="00297EAF" w:rsidRDefault="00297EAF" w:rsidP="00297EAF">
            <w:pPr>
              <w:pStyle w:val="FP"/>
            </w:pPr>
            <w:r w:rsidRPr="00297EAF">
              <w:t>C1-253075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869" w14:textId="77777777" w:rsidR="00297EAF" w:rsidRPr="00297EAF" w:rsidRDefault="00297EAF" w:rsidP="00297EAF">
            <w:pPr>
              <w:pStyle w:val="FP"/>
            </w:pPr>
            <w:r w:rsidRPr="00297EAF">
              <w:t>Data source deregistration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08A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376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57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2320" w14:textId="77777777" w:rsidR="00297EAF" w:rsidRPr="00297EAF" w:rsidRDefault="00297EAF" w:rsidP="00297EAF">
            <w:pPr>
              <w:pStyle w:val="FP"/>
            </w:pPr>
            <w:r w:rsidRPr="00297EAF">
              <w:t>C1-253995</w:t>
            </w:r>
          </w:p>
        </w:tc>
      </w:tr>
      <w:tr w:rsidR="00297EAF" w:rsidRPr="00297EAF" w14:paraId="2A342D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68F1" w14:textId="77777777" w:rsidR="00297EAF" w:rsidRPr="00297EAF" w:rsidRDefault="00297EAF" w:rsidP="00297EAF">
            <w:pPr>
              <w:pStyle w:val="FP"/>
            </w:pPr>
            <w:r w:rsidRPr="00297EAF">
              <w:t>C1-253076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DAE4" w14:textId="77777777" w:rsidR="00297EAF" w:rsidRPr="00297EAF" w:rsidRDefault="00297EAF" w:rsidP="00297EAF">
            <w:pPr>
              <w:pStyle w:val="FP"/>
            </w:pPr>
            <w:r w:rsidRPr="00297EAF">
              <w:t>API and data model for data source registration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21AF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340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6C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2C2A" w14:textId="77777777" w:rsidR="00297EAF" w:rsidRPr="00297EAF" w:rsidRDefault="00297EAF" w:rsidP="00297EAF">
            <w:pPr>
              <w:pStyle w:val="FP"/>
            </w:pPr>
            <w:r w:rsidRPr="00297EAF">
              <w:t>C1-253996</w:t>
            </w:r>
          </w:p>
        </w:tc>
      </w:tr>
      <w:tr w:rsidR="00297EAF" w:rsidRPr="00297EAF" w14:paraId="5D8A8A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F796" w14:textId="77777777" w:rsidR="00297EAF" w:rsidRPr="00297EAF" w:rsidRDefault="00297EAF" w:rsidP="00297EAF">
            <w:pPr>
              <w:pStyle w:val="FP"/>
            </w:pPr>
            <w:r w:rsidRPr="00297EAF">
              <w:t>C1-253077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0391" w14:textId="77777777" w:rsidR="00297EAF" w:rsidRPr="00297EAF" w:rsidRDefault="00297EAF" w:rsidP="00297EAF">
            <w:pPr>
              <w:pStyle w:val="FP"/>
            </w:pPr>
            <w:r w:rsidRPr="00297EAF">
              <w:t>Work plan for the CT1 part of Metaverse_APP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B5D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66C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C06D" w14:textId="77777777" w:rsidR="00297EAF" w:rsidRPr="00297EAF" w:rsidRDefault="00297EAF" w:rsidP="00297EAF">
            <w:pPr>
              <w:pStyle w:val="FP"/>
            </w:pPr>
            <w:r w:rsidRPr="00297EAF">
              <w:t>C1-252035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12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527F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BF4C" w14:textId="77777777" w:rsidR="00297EAF" w:rsidRPr="00297EAF" w:rsidRDefault="00297EAF" w:rsidP="00297EAF">
            <w:pPr>
              <w:pStyle w:val="FP"/>
            </w:pPr>
            <w:r w:rsidRPr="00297EAF">
              <w:t>C1-253078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9D74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32A0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E28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AD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EAD4" w14:textId="77777777" w:rsidR="00297EAF" w:rsidRPr="00297EAF" w:rsidRDefault="00297EAF" w:rsidP="00297EAF">
            <w:pPr>
              <w:pStyle w:val="FP"/>
            </w:pPr>
            <w:r w:rsidRPr="00297EAF">
              <w:t>C1-253568</w:t>
            </w:r>
          </w:p>
        </w:tc>
      </w:tr>
      <w:tr w:rsidR="00297EAF" w:rsidRPr="00297EAF" w14:paraId="04C2ECC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1D4C" w14:textId="77777777" w:rsidR="00297EAF" w:rsidRPr="00297EAF" w:rsidRDefault="00297EAF" w:rsidP="00297EAF">
            <w:pPr>
              <w:pStyle w:val="FP"/>
            </w:pPr>
            <w:r w:rsidRPr="00297EAF">
              <w:t>C1-253079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CEFE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ACB4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6BB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A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7FA6" w14:textId="77777777" w:rsidR="00297EAF" w:rsidRPr="00297EAF" w:rsidRDefault="00297EAF" w:rsidP="00297EAF">
            <w:pPr>
              <w:pStyle w:val="FP"/>
            </w:pPr>
            <w:r w:rsidRPr="00297EAF">
              <w:t>C1-253569</w:t>
            </w:r>
          </w:p>
        </w:tc>
      </w:tr>
      <w:tr w:rsidR="00297EAF" w:rsidRPr="00297EAF" w14:paraId="277700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6B16" w14:textId="77777777" w:rsidR="00297EAF" w:rsidRPr="00297EAF" w:rsidRDefault="00297EAF" w:rsidP="00297EAF">
            <w:pPr>
              <w:pStyle w:val="FP"/>
            </w:pPr>
            <w:r w:rsidRPr="00297EAF">
              <w:t>C1-253080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F313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EFB3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91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BB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9124" w14:textId="77777777" w:rsidR="00297EAF" w:rsidRPr="00297EAF" w:rsidRDefault="00297EAF" w:rsidP="00297EAF">
            <w:pPr>
              <w:pStyle w:val="FP"/>
            </w:pPr>
            <w:r w:rsidRPr="00297EAF">
              <w:t>C1-253570</w:t>
            </w:r>
          </w:p>
        </w:tc>
      </w:tr>
      <w:tr w:rsidR="00297EAF" w:rsidRPr="00297EAF" w14:paraId="6DB674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24BD" w14:textId="77777777" w:rsidR="00297EAF" w:rsidRPr="00297EAF" w:rsidRDefault="00297EAF" w:rsidP="00297EAF">
            <w:pPr>
              <w:pStyle w:val="FP"/>
            </w:pPr>
            <w:r w:rsidRPr="00297EAF">
              <w:t>C1-253081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3389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F68B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22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4B0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EC5D" w14:textId="77777777" w:rsidR="00297EAF" w:rsidRPr="00297EAF" w:rsidRDefault="00297EAF" w:rsidP="00297EAF">
            <w:pPr>
              <w:pStyle w:val="FP"/>
            </w:pPr>
            <w:r w:rsidRPr="00297EAF">
              <w:t>C1-253632</w:t>
            </w:r>
          </w:p>
        </w:tc>
      </w:tr>
      <w:tr w:rsidR="00297EAF" w:rsidRPr="00297EAF" w14:paraId="003ABA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39C5" w14:textId="77777777" w:rsidR="00297EAF" w:rsidRPr="00297EAF" w:rsidRDefault="00297EAF" w:rsidP="00297EAF">
            <w:pPr>
              <w:pStyle w:val="FP"/>
            </w:pPr>
            <w:r w:rsidRPr="00297EAF">
              <w:t>C1-253082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F025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6A0C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277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F7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A102" w14:textId="77777777" w:rsidR="00297EAF" w:rsidRPr="00297EAF" w:rsidRDefault="00297EAF" w:rsidP="00297EAF">
            <w:pPr>
              <w:pStyle w:val="FP"/>
            </w:pPr>
            <w:r w:rsidRPr="00297EAF">
              <w:t>C1-253634</w:t>
            </w:r>
          </w:p>
        </w:tc>
      </w:tr>
      <w:tr w:rsidR="00297EAF" w:rsidRPr="00297EAF" w14:paraId="6E9D0E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3BCB" w14:textId="77777777" w:rsidR="00297EAF" w:rsidRPr="00297EAF" w:rsidRDefault="00297EAF" w:rsidP="00297EAF">
            <w:pPr>
              <w:pStyle w:val="FP"/>
            </w:pPr>
            <w:r w:rsidRPr="00297EAF">
              <w:t>C1-253083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C2E5" w14:textId="77777777" w:rsidR="00297EAF" w:rsidRPr="00297EAF" w:rsidRDefault="00297EAF" w:rsidP="00297EAF">
            <w:pPr>
              <w:pStyle w:val="FP"/>
            </w:pPr>
            <w:r w:rsidRPr="00297EAF">
              <w:t>Addition of protocol discriminator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C5DA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Immarsat, Viasat, Novamint, Sateliot, EchoStar, Deutsche Telekom, T-Mobile USA, Vodafone, vivo,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FD0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1423" w14:textId="77777777" w:rsidR="00297EAF" w:rsidRPr="00297EAF" w:rsidRDefault="00297EAF" w:rsidP="00297EAF">
            <w:pPr>
              <w:pStyle w:val="FP"/>
            </w:pPr>
            <w:r w:rsidRPr="00297EAF">
              <w:t>C1-251731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57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3682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EDF4" w14:textId="77777777" w:rsidR="00297EAF" w:rsidRPr="00297EAF" w:rsidRDefault="00297EAF" w:rsidP="00297EAF">
            <w:pPr>
              <w:pStyle w:val="FP"/>
            </w:pPr>
            <w:r w:rsidRPr="00297EAF">
              <w:t>C1-253084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6C66" w14:textId="77777777" w:rsidR="00297EAF" w:rsidRPr="00297EAF" w:rsidRDefault="00297EAF" w:rsidP="00297EAF">
            <w:pPr>
              <w:pStyle w:val="FP"/>
            </w:pPr>
            <w:r w:rsidRPr="00297EAF">
              <w:t>Introducing and adding the information elements of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7F30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311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66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057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212E1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9FAE" w14:textId="77777777" w:rsidR="00297EAF" w:rsidRPr="00297EAF" w:rsidRDefault="00297EAF" w:rsidP="00297EAF">
            <w:pPr>
              <w:pStyle w:val="FP"/>
            </w:pPr>
            <w:r w:rsidRPr="00297EAF">
              <w:t>C1-253085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DF2F" w14:textId="77777777" w:rsidR="00297EAF" w:rsidRPr="00297EAF" w:rsidRDefault="00297EAF" w:rsidP="00297EAF">
            <w:pPr>
              <w:pStyle w:val="FP"/>
            </w:pPr>
            <w:r w:rsidRPr="00297EAF">
              <w:t>Clarification on IP Address allocation in 5G ProSe multi-hop UE to Network relay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C30D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D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36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F69" w14:textId="77777777" w:rsidR="00297EAF" w:rsidRPr="00297EAF" w:rsidRDefault="00297EAF" w:rsidP="00297EAF">
            <w:pPr>
              <w:pStyle w:val="FP"/>
            </w:pPr>
            <w:r w:rsidRPr="00297EAF">
              <w:t>C1-253975</w:t>
            </w:r>
          </w:p>
        </w:tc>
      </w:tr>
      <w:tr w:rsidR="00297EAF" w:rsidRPr="00297EAF" w14:paraId="77D153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EAAB" w14:textId="77777777" w:rsidR="00297EAF" w:rsidRPr="00297EAF" w:rsidRDefault="00297EAF" w:rsidP="00297EAF">
            <w:pPr>
              <w:pStyle w:val="FP"/>
            </w:pPr>
            <w:r w:rsidRPr="00297EAF">
              <w:t>C1-253086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8241" w14:textId="77777777" w:rsidR="00297EAF" w:rsidRPr="00297EAF" w:rsidRDefault="00297EAF" w:rsidP="00297EAF">
            <w:pPr>
              <w:pStyle w:val="FP"/>
            </w:pPr>
            <w:r w:rsidRPr="00297EAF">
              <w:t>Editorial correction for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D32D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3D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287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27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90C6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103F" w14:textId="77777777" w:rsidR="00297EAF" w:rsidRPr="00297EAF" w:rsidRDefault="00297EAF" w:rsidP="00297EAF">
            <w:pPr>
              <w:pStyle w:val="FP"/>
            </w:pPr>
            <w:r w:rsidRPr="00297EAF">
              <w:t>C1-253087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0033" w14:textId="77777777" w:rsidR="00297EAF" w:rsidRPr="00297EAF" w:rsidRDefault="00297EAF" w:rsidP="00297EAF">
            <w:pPr>
              <w:pStyle w:val="FP"/>
            </w:pPr>
            <w:r w:rsidRPr="00297EAF">
              <w:t>Large scale deployment issues for LMS and proposed solution.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106" w14:textId="77777777" w:rsidR="00297EAF" w:rsidRPr="00297EAF" w:rsidRDefault="00297EAF" w:rsidP="00297EAF">
            <w:pPr>
              <w:pStyle w:val="FP"/>
            </w:pPr>
            <w:r w:rsidRPr="00297EAF">
              <w:t>Motorola Solutions Germany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6D9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297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25E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08CB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0DBB" w14:textId="77777777" w:rsidR="00297EAF" w:rsidRPr="00297EAF" w:rsidRDefault="00297EAF" w:rsidP="00297EAF">
            <w:pPr>
              <w:pStyle w:val="FP"/>
            </w:pPr>
            <w:r w:rsidRPr="00297EAF">
              <w:t>C1-253088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A5F6" w14:textId="77777777" w:rsidR="00297EAF" w:rsidRPr="00297EAF" w:rsidRDefault="00297EAF" w:rsidP="00297EAF">
            <w:pPr>
              <w:pStyle w:val="FP"/>
            </w:pPr>
            <w:r w:rsidRPr="00297EAF">
              <w:t>Discussion on AIoT device to AIOTF protocol design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9ED8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7B1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B2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3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DB5A12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EEC5" w14:textId="77777777" w:rsidR="00297EAF" w:rsidRPr="00297EAF" w:rsidRDefault="00297EAF" w:rsidP="00297EAF">
            <w:pPr>
              <w:pStyle w:val="FP"/>
            </w:pPr>
            <w:r w:rsidRPr="00297EAF">
              <w:t>C1-253089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B21D" w14:textId="77777777" w:rsidR="00297EAF" w:rsidRPr="00297EAF" w:rsidRDefault="00297EAF" w:rsidP="00297EAF">
            <w:pPr>
              <w:pStyle w:val="FP"/>
            </w:pPr>
            <w:r w:rsidRPr="00297EAF">
              <w:t>Pseudo-CR on naming of AIoT device to AIOTF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E55D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110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7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E18D" w14:textId="77777777" w:rsidR="00297EAF" w:rsidRPr="00297EAF" w:rsidRDefault="00297EAF" w:rsidP="00297EAF">
            <w:pPr>
              <w:pStyle w:val="FP"/>
            </w:pPr>
            <w:r w:rsidRPr="00297EAF">
              <w:t>C1-253636</w:t>
            </w:r>
          </w:p>
        </w:tc>
      </w:tr>
      <w:tr w:rsidR="00297EAF" w:rsidRPr="00297EAF" w14:paraId="63895B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70E" w14:textId="77777777" w:rsidR="00297EAF" w:rsidRPr="00297EAF" w:rsidRDefault="00297EAF" w:rsidP="00297EAF">
            <w:pPr>
              <w:pStyle w:val="FP"/>
            </w:pPr>
            <w:r w:rsidRPr="00297EAF">
              <w:t>C1-253090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4EE5" w14:textId="77777777" w:rsidR="00297EAF" w:rsidRPr="00297EAF" w:rsidRDefault="00297EAF" w:rsidP="00297EAF">
            <w:pPr>
              <w:pStyle w:val="FP"/>
            </w:pPr>
            <w:r w:rsidRPr="00297EAF">
              <w:t>Pseudo-CR on AIoT-SP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75F2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74B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8C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A2C0" w14:textId="77777777" w:rsidR="00297EAF" w:rsidRPr="00297EAF" w:rsidRDefault="00297EAF" w:rsidP="00297EAF">
            <w:pPr>
              <w:pStyle w:val="FP"/>
            </w:pPr>
            <w:r w:rsidRPr="00297EAF">
              <w:t>C1-253637</w:t>
            </w:r>
          </w:p>
        </w:tc>
      </w:tr>
      <w:tr w:rsidR="00297EAF" w:rsidRPr="00297EAF" w14:paraId="28098F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A6C3" w14:textId="77777777" w:rsidR="00297EAF" w:rsidRPr="00297EAF" w:rsidRDefault="00297EAF" w:rsidP="00297EAF">
            <w:pPr>
              <w:pStyle w:val="FP"/>
            </w:pPr>
            <w:r w:rsidRPr="00297EAF">
              <w:t>C1-253091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4747" w14:textId="77777777" w:rsidR="00297EAF" w:rsidRPr="00297EAF" w:rsidRDefault="00297EAF" w:rsidP="00297EAF">
            <w:pPr>
              <w:pStyle w:val="FP"/>
            </w:pPr>
            <w:r w:rsidRPr="00297EAF">
              <w:t>Addition of AIoT-SP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50B9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B2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A6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CC69" w14:textId="77777777" w:rsidR="00297EAF" w:rsidRPr="00297EAF" w:rsidRDefault="00297EAF" w:rsidP="00297EAF">
            <w:pPr>
              <w:pStyle w:val="FP"/>
            </w:pPr>
            <w:r w:rsidRPr="00297EAF">
              <w:t>C1-253638</w:t>
            </w:r>
          </w:p>
        </w:tc>
      </w:tr>
      <w:tr w:rsidR="00297EAF" w:rsidRPr="00297EAF" w14:paraId="79E7F9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219C" w14:textId="77777777" w:rsidR="00297EAF" w:rsidRPr="00297EAF" w:rsidRDefault="00297EAF" w:rsidP="00297EAF">
            <w:pPr>
              <w:pStyle w:val="FP"/>
            </w:pPr>
            <w:r w:rsidRPr="00297EAF">
              <w:t>C1-253092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0AAA" w14:textId="77777777" w:rsidR="00297EAF" w:rsidRPr="00297EAF" w:rsidRDefault="00297EAF" w:rsidP="00297EAF">
            <w:pPr>
              <w:pStyle w:val="FP"/>
            </w:pPr>
            <w:r w:rsidRPr="00297EAF">
              <w:t>Pseudo-CR on AIoT-SP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0BAB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4A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B7D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9E5C" w14:textId="77777777" w:rsidR="00297EAF" w:rsidRPr="00297EAF" w:rsidRDefault="00297EAF" w:rsidP="00297EAF">
            <w:pPr>
              <w:pStyle w:val="FP"/>
            </w:pPr>
            <w:r w:rsidRPr="00297EAF">
              <w:t>C1-253639</w:t>
            </w:r>
          </w:p>
        </w:tc>
      </w:tr>
      <w:tr w:rsidR="00297EAF" w:rsidRPr="00297EAF" w14:paraId="6BFD43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3BE9" w14:textId="77777777" w:rsidR="00297EAF" w:rsidRPr="00297EAF" w:rsidRDefault="00297EAF" w:rsidP="00297EAF">
            <w:pPr>
              <w:pStyle w:val="FP"/>
            </w:pPr>
            <w:r w:rsidRPr="00297EAF">
              <w:t>C1-253093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405E" w14:textId="77777777" w:rsidR="00297EAF" w:rsidRPr="00297EAF" w:rsidRDefault="00297EAF" w:rsidP="00297EAF">
            <w:pPr>
              <w:pStyle w:val="FP"/>
            </w:pPr>
            <w:r w:rsidRPr="00297EAF">
              <w:t>Pseudo-CR on AIoT-SP elementary procedures, general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577A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AA9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FA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C22E" w14:textId="77777777" w:rsidR="00297EAF" w:rsidRPr="00297EAF" w:rsidRDefault="00297EAF" w:rsidP="00297EAF">
            <w:pPr>
              <w:pStyle w:val="FP"/>
            </w:pPr>
            <w:r w:rsidRPr="00297EAF">
              <w:t>C1-253640</w:t>
            </w:r>
          </w:p>
        </w:tc>
      </w:tr>
      <w:tr w:rsidR="00297EAF" w:rsidRPr="00297EAF" w14:paraId="5C52AC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8A8" w14:textId="77777777" w:rsidR="00297EAF" w:rsidRPr="00297EAF" w:rsidRDefault="00297EAF" w:rsidP="00297EAF">
            <w:pPr>
              <w:pStyle w:val="FP"/>
            </w:pPr>
            <w:r w:rsidRPr="00297EAF">
              <w:t>C1-253094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5F3D" w14:textId="77777777" w:rsidR="00297EAF" w:rsidRPr="00297EAF" w:rsidRDefault="00297EAF" w:rsidP="00297EAF">
            <w:pPr>
              <w:pStyle w:val="FP"/>
            </w:pPr>
            <w:r w:rsidRPr="00297EAF">
              <w:t>Pseudo-CR on AIoT-SP messages header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8AE4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1D9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F7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1B5E" w14:textId="77777777" w:rsidR="00297EAF" w:rsidRPr="00297EAF" w:rsidRDefault="00297EAF" w:rsidP="00297EAF">
            <w:pPr>
              <w:pStyle w:val="FP"/>
            </w:pPr>
            <w:r w:rsidRPr="00297EAF">
              <w:t>C1-253647</w:t>
            </w:r>
          </w:p>
        </w:tc>
      </w:tr>
      <w:tr w:rsidR="00297EAF" w:rsidRPr="00297EAF" w14:paraId="420025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1A7" w14:textId="77777777" w:rsidR="00297EAF" w:rsidRPr="00297EAF" w:rsidRDefault="00297EAF" w:rsidP="00297EAF">
            <w:pPr>
              <w:pStyle w:val="FP"/>
            </w:pPr>
            <w:r w:rsidRPr="00297EAF">
              <w:t>C1-253095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B5A3" w14:textId="77777777" w:rsidR="00297EAF" w:rsidRPr="00297EAF" w:rsidRDefault="00297EAF" w:rsidP="00297EAF">
            <w:pPr>
              <w:pStyle w:val="FP"/>
            </w:pPr>
            <w:r w:rsidRPr="00297EAF">
              <w:t>LS on AIoT protocol naming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EC41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62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C06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18CD" w14:textId="77777777" w:rsidR="00297EAF" w:rsidRPr="00297EAF" w:rsidRDefault="00297EAF" w:rsidP="00297EAF">
            <w:pPr>
              <w:pStyle w:val="FP"/>
            </w:pPr>
            <w:r w:rsidRPr="00297EAF">
              <w:t>C1-253718</w:t>
            </w:r>
          </w:p>
        </w:tc>
      </w:tr>
      <w:tr w:rsidR="00297EAF" w:rsidRPr="00297EAF" w14:paraId="217EAA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8F76" w14:textId="77777777" w:rsidR="00297EAF" w:rsidRPr="00297EAF" w:rsidRDefault="00297EAF" w:rsidP="00297EAF">
            <w:pPr>
              <w:pStyle w:val="FP"/>
            </w:pPr>
            <w:r w:rsidRPr="00297EAF">
              <w:t>C1-253096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58B6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3CD3" w14:textId="77777777" w:rsidR="00297EAF" w:rsidRPr="00297EAF" w:rsidRDefault="00297EAF" w:rsidP="00297EAF">
            <w:pPr>
              <w:pStyle w:val="FP"/>
            </w:pPr>
            <w:r w:rsidRPr="00297EAF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242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9F50" w14:textId="77777777" w:rsidR="00297EAF" w:rsidRPr="00297EAF" w:rsidRDefault="00297EAF" w:rsidP="00297EAF">
            <w:pPr>
              <w:pStyle w:val="FP"/>
            </w:pPr>
            <w:r w:rsidRPr="00297EAF">
              <w:t>C1-251732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9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46A9B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7C29" w14:textId="77777777" w:rsidR="00297EAF" w:rsidRPr="00297EAF" w:rsidRDefault="00297EAF" w:rsidP="00297EAF">
            <w:pPr>
              <w:pStyle w:val="FP"/>
            </w:pPr>
            <w:r w:rsidRPr="00297EAF">
              <w:t>C1-253097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FE13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D5D3" w14:textId="77777777" w:rsidR="00297EAF" w:rsidRPr="00297EAF" w:rsidRDefault="00297EAF" w:rsidP="00297EAF">
            <w:pPr>
              <w:pStyle w:val="FP"/>
            </w:pPr>
            <w:r w:rsidRPr="00297EAF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DEF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5F02" w14:textId="77777777" w:rsidR="00297EAF" w:rsidRPr="00297EAF" w:rsidRDefault="00297EAF" w:rsidP="00297EAF">
            <w:pPr>
              <w:pStyle w:val="FP"/>
            </w:pPr>
            <w:r w:rsidRPr="00297EAF">
              <w:t>C1-251733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88E5" w14:textId="77777777" w:rsidR="00297EAF" w:rsidRPr="00297EAF" w:rsidRDefault="00297EAF" w:rsidP="00297EAF">
            <w:pPr>
              <w:pStyle w:val="FP"/>
            </w:pPr>
            <w:r w:rsidRPr="00297EAF">
              <w:t>C1-253629</w:t>
            </w:r>
          </w:p>
        </w:tc>
      </w:tr>
      <w:tr w:rsidR="00297EAF" w:rsidRPr="00297EAF" w14:paraId="12D3C0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648B" w14:textId="77777777" w:rsidR="00297EAF" w:rsidRPr="00297EAF" w:rsidRDefault="00297EAF" w:rsidP="00297EAF">
            <w:pPr>
              <w:pStyle w:val="FP"/>
            </w:pPr>
            <w:r w:rsidRPr="00297EAF">
              <w:t>C1-253098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FAC4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1BF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197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D2CC" w14:textId="77777777" w:rsidR="00297EAF" w:rsidRPr="00297EAF" w:rsidRDefault="00297EAF" w:rsidP="00297EAF">
            <w:pPr>
              <w:pStyle w:val="FP"/>
            </w:pPr>
            <w:r w:rsidRPr="00297EAF">
              <w:t>C1-251734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8B8" w14:textId="77777777" w:rsidR="00297EAF" w:rsidRPr="00297EAF" w:rsidRDefault="00297EAF" w:rsidP="00297EAF">
            <w:pPr>
              <w:pStyle w:val="FP"/>
            </w:pPr>
            <w:r w:rsidRPr="00297EAF">
              <w:t>C1-253633</w:t>
            </w:r>
          </w:p>
        </w:tc>
      </w:tr>
      <w:tr w:rsidR="00297EAF" w:rsidRPr="00297EAF" w14:paraId="4B2EBC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BCEF" w14:textId="77777777" w:rsidR="00297EAF" w:rsidRPr="00297EAF" w:rsidRDefault="00297EAF" w:rsidP="00297EAF">
            <w:pPr>
              <w:pStyle w:val="FP"/>
            </w:pPr>
            <w:r w:rsidRPr="00297EAF">
              <w:t>C1-253099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FF6F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FA4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1F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84A4" w14:textId="77777777" w:rsidR="00297EAF" w:rsidRPr="00297EAF" w:rsidRDefault="00297EAF" w:rsidP="00297EAF">
            <w:pPr>
              <w:pStyle w:val="FP"/>
            </w:pPr>
            <w:r w:rsidRPr="00297EAF">
              <w:t>C1-251735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83A9" w14:textId="77777777" w:rsidR="00297EAF" w:rsidRPr="00297EAF" w:rsidRDefault="00297EAF" w:rsidP="00297EAF">
            <w:pPr>
              <w:pStyle w:val="FP"/>
            </w:pPr>
            <w:r w:rsidRPr="00297EAF">
              <w:t>C1-253635</w:t>
            </w:r>
          </w:p>
        </w:tc>
      </w:tr>
      <w:tr w:rsidR="00297EAF" w:rsidRPr="00297EAF" w14:paraId="2EF68A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10EB" w14:textId="77777777" w:rsidR="00297EAF" w:rsidRPr="00297EAF" w:rsidRDefault="00297EAF" w:rsidP="00297EAF">
            <w:pPr>
              <w:pStyle w:val="FP"/>
            </w:pPr>
            <w:r w:rsidRPr="00297EAF">
              <w:t>C1-253100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E75B" w14:textId="77777777" w:rsidR="00297EAF" w:rsidRPr="00297EAF" w:rsidRDefault="00297EAF" w:rsidP="00297EAF">
            <w:pPr>
              <w:pStyle w:val="FP"/>
            </w:pPr>
            <w:r w:rsidRPr="00297EAF">
              <w:t>T3451 applicability at procedure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5BB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29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24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E20B" w14:textId="77777777" w:rsidR="00297EAF" w:rsidRPr="00297EAF" w:rsidRDefault="00297EAF" w:rsidP="00297EAF">
            <w:pPr>
              <w:pStyle w:val="FP"/>
            </w:pPr>
            <w:r w:rsidRPr="00297EAF">
              <w:t>C1-253602</w:t>
            </w:r>
          </w:p>
        </w:tc>
      </w:tr>
      <w:tr w:rsidR="00297EAF" w:rsidRPr="00297EAF" w14:paraId="66DF32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A30" w14:textId="77777777" w:rsidR="00297EAF" w:rsidRPr="00297EAF" w:rsidRDefault="00297EAF" w:rsidP="00297EAF">
            <w:pPr>
              <w:pStyle w:val="FP"/>
            </w:pPr>
            <w:r w:rsidRPr="00297EAF">
              <w:t>C1-253101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2CD4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8F3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094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4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CA99" w14:textId="77777777" w:rsidR="00297EAF" w:rsidRPr="00297EAF" w:rsidRDefault="00297EAF" w:rsidP="00297EAF">
            <w:pPr>
              <w:pStyle w:val="FP"/>
            </w:pPr>
            <w:r w:rsidRPr="00297EAF">
              <w:t>C1-253607</w:t>
            </w:r>
          </w:p>
        </w:tc>
      </w:tr>
      <w:tr w:rsidR="00297EAF" w:rsidRPr="00297EAF" w14:paraId="621195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7709" w14:textId="77777777" w:rsidR="00297EAF" w:rsidRPr="00297EAF" w:rsidRDefault="00297EAF" w:rsidP="00297EAF">
            <w:pPr>
              <w:pStyle w:val="FP"/>
            </w:pPr>
            <w:r w:rsidRPr="00297EAF">
              <w:t>C1-253102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6018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720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534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AC3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258E" w14:textId="77777777" w:rsidR="00297EAF" w:rsidRPr="00297EAF" w:rsidRDefault="00297EAF" w:rsidP="00297EAF">
            <w:pPr>
              <w:pStyle w:val="FP"/>
            </w:pPr>
            <w:r w:rsidRPr="00297EAF">
              <w:t>C1-253655</w:t>
            </w:r>
          </w:p>
        </w:tc>
      </w:tr>
      <w:tr w:rsidR="00297EAF" w:rsidRPr="00297EAF" w14:paraId="3783D8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2C18" w14:textId="77777777" w:rsidR="00297EAF" w:rsidRPr="00297EAF" w:rsidRDefault="00297EAF" w:rsidP="00297EAF">
            <w:pPr>
              <w:pStyle w:val="FP"/>
            </w:pPr>
            <w:r w:rsidRPr="00297EAF">
              <w:t>C1-253103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8915" w14:textId="77777777" w:rsidR="00297EAF" w:rsidRPr="00297EAF" w:rsidRDefault="00297EAF" w:rsidP="00297EAF">
            <w:pPr>
              <w:pStyle w:val="FP"/>
            </w:pPr>
            <w:r w:rsidRPr="00297EAF">
              <w:t>Introducing the configuration parameters of the 5G ProSe multi-hop layer-2 UE-to-network relay UE – the procedural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C7D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B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4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EB1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947C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AE3" w14:textId="77777777" w:rsidR="00297EAF" w:rsidRPr="00297EAF" w:rsidRDefault="00297EAF" w:rsidP="00297EAF">
            <w:pPr>
              <w:pStyle w:val="FP"/>
            </w:pPr>
            <w:r w:rsidRPr="00297EAF">
              <w:t>C1-253104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7EE9" w14:textId="77777777" w:rsidR="00297EAF" w:rsidRPr="00297EAF" w:rsidRDefault="00297EAF" w:rsidP="00297EAF">
            <w:pPr>
              <w:pStyle w:val="FP"/>
            </w:pPr>
            <w:r w:rsidRPr="00297EAF">
              <w:t>Introducing the configuration parameters of the 5G ProSe multi-hop layer-2 UE-to-network relay UE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B8C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F8D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548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D739" w14:textId="77777777" w:rsidR="00297EAF" w:rsidRPr="00297EAF" w:rsidRDefault="00297EAF" w:rsidP="00297EAF">
            <w:pPr>
              <w:pStyle w:val="FP"/>
            </w:pPr>
            <w:r w:rsidRPr="00297EAF">
              <w:t>C1-253976</w:t>
            </w:r>
          </w:p>
        </w:tc>
      </w:tr>
      <w:tr w:rsidR="00297EAF" w:rsidRPr="00297EAF" w14:paraId="7605C2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559" w14:textId="77777777" w:rsidR="00297EAF" w:rsidRPr="00297EAF" w:rsidRDefault="00297EAF" w:rsidP="00297EAF">
            <w:pPr>
              <w:pStyle w:val="FP"/>
            </w:pPr>
            <w:r w:rsidRPr="00297EAF">
              <w:t>C1-253105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70B7" w14:textId="77777777" w:rsidR="00297EAF" w:rsidRPr="00297EAF" w:rsidRDefault="00297EAF" w:rsidP="00297EAF">
            <w:pPr>
              <w:pStyle w:val="FP"/>
            </w:pPr>
            <w:r w:rsidRPr="00297EAF">
              <w:t>Adding the PC5 QoS flow in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003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E87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6B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F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17EC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8DF0" w14:textId="77777777" w:rsidR="00297EAF" w:rsidRPr="00297EAF" w:rsidRDefault="00297EAF" w:rsidP="00297EAF">
            <w:pPr>
              <w:pStyle w:val="FP"/>
            </w:pPr>
            <w:r w:rsidRPr="00297EAF">
              <w:t>C1-253106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0DA0" w14:textId="77777777" w:rsidR="00297EAF" w:rsidRPr="00297EAF" w:rsidRDefault="00297EAF" w:rsidP="00297EAF">
            <w:pPr>
              <w:pStyle w:val="FP"/>
            </w:pPr>
            <w:r w:rsidRPr="00297EAF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7A0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721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EF78" w14:textId="77777777" w:rsidR="00297EAF" w:rsidRPr="00297EAF" w:rsidRDefault="00297EAF" w:rsidP="00297EAF">
            <w:pPr>
              <w:pStyle w:val="FP"/>
            </w:pPr>
            <w:r w:rsidRPr="00297EAF">
              <w:t>C1-252457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12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1ABEB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BA59" w14:textId="77777777" w:rsidR="00297EAF" w:rsidRPr="00297EAF" w:rsidRDefault="00297EAF" w:rsidP="00297EAF">
            <w:pPr>
              <w:pStyle w:val="FP"/>
            </w:pPr>
            <w:r w:rsidRPr="00297EAF">
              <w:t>C1-253107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955E" w14:textId="77777777" w:rsidR="00297EAF" w:rsidRPr="00297EAF" w:rsidRDefault="00297EAF" w:rsidP="00297EAF">
            <w:pPr>
              <w:pStyle w:val="FP"/>
            </w:pPr>
            <w:r w:rsidRPr="00297EAF">
              <w:t>Updating the ProSe additional parameters announcement request message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F0F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39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58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6E66" w14:textId="77777777" w:rsidR="00297EAF" w:rsidRPr="00297EAF" w:rsidRDefault="00297EAF" w:rsidP="00297EAF">
            <w:pPr>
              <w:pStyle w:val="FP"/>
            </w:pPr>
            <w:r w:rsidRPr="00297EAF">
              <w:t>C1-253972</w:t>
            </w:r>
          </w:p>
        </w:tc>
      </w:tr>
      <w:tr w:rsidR="00297EAF" w:rsidRPr="00297EAF" w14:paraId="2B7F99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2876" w14:textId="77777777" w:rsidR="00297EAF" w:rsidRPr="00297EAF" w:rsidRDefault="00297EAF" w:rsidP="00297EAF">
            <w:pPr>
              <w:pStyle w:val="FP"/>
            </w:pPr>
            <w:r w:rsidRPr="00297EAF">
              <w:t>C1-253108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FB47" w14:textId="77777777" w:rsidR="00297EAF" w:rsidRPr="00297EAF" w:rsidRDefault="00297EAF" w:rsidP="00297EAF">
            <w:pPr>
              <w:pStyle w:val="FP"/>
            </w:pPr>
            <w:r w:rsidRPr="00297EAF">
              <w:t>Corrections for the identifiers used in 5G ProSe multi-hop UE-to-UE relay discovery for IP data unit type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A66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FF4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D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9E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A28F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0DBF" w14:textId="77777777" w:rsidR="00297EAF" w:rsidRPr="00297EAF" w:rsidRDefault="00297EAF" w:rsidP="00297EAF">
            <w:pPr>
              <w:pStyle w:val="FP"/>
            </w:pPr>
            <w:r w:rsidRPr="00297EAF">
              <w:t>C1-253109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373F" w14:textId="77777777" w:rsidR="00297EAF" w:rsidRPr="00297EAF" w:rsidRDefault="00297EAF" w:rsidP="00297EAF">
            <w:pPr>
              <w:pStyle w:val="FP"/>
            </w:pPr>
            <w:r w:rsidRPr="00297EAF">
              <w:t>Corrections related to the Root relay info in the PC5 discovery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441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851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84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3C6" w14:textId="77777777" w:rsidR="00297EAF" w:rsidRPr="00297EAF" w:rsidRDefault="00297EAF" w:rsidP="00297EAF">
            <w:pPr>
              <w:pStyle w:val="FP"/>
            </w:pPr>
            <w:r w:rsidRPr="00297EAF">
              <w:t>C1-253973</w:t>
            </w:r>
          </w:p>
        </w:tc>
      </w:tr>
      <w:tr w:rsidR="00297EAF" w:rsidRPr="00297EAF" w14:paraId="7B1103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5A42" w14:textId="77777777" w:rsidR="00297EAF" w:rsidRPr="00297EAF" w:rsidRDefault="00297EAF" w:rsidP="00297EAF">
            <w:pPr>
              <w:pStyle w:val="FP"/>
            </w:pPr>
            <w:r w:rsidRPr="00297EAF">
              <w:t>C1-253110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7404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establishment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6F5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CED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C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329" w14:textId="77777777" w:rsidR="00297EAF" w:rsidRPr="00297EAF" w:rsidRDefault="00297EAF" w:rsidP="00297EAF">
            <w:pPr>
              <w:pStyle w:val="FP"/>
            </w:pPr>
            <w:r w:rsidRPr="00297EAF">
              <w:t>C1-254005</w:t>
            </w:r>
          </w:p>
        </w:tc>
      </w:tr>
      <w:tr w:rsidR="00297EAF" w:rsidRPr="00297EAF" w14:paraId="5BF192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D31B" w14:textId="77777777" w:rsidR="00297EAF" w:rsidRPr="00297EAF" w:rsidRDefault="00297EAF" w:rsidP="00297EAF">
            <w:pPr>
              <w:pStyle w:val="FP"/>
            </w:pPr>
            <w:r w:rsidRPr="00297EAF">
              <w:t>C1-253111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9D22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modification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18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89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977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0166" w14:textId="77777777" w:rsidR="00297EAF" w:rsidRPr="00297EAF" w:rsidRDefault="00297EAF" w:rsidP="00297EAF">
            <w:pPr>
              <w:pStyle w:val="FP"/>
            </w:pPr>
            <w:r w:rsidRPr="00297EAF">
              <w:t>C1-254006</w:t>
            </w:r>
          </w:p>
        </w:tc>
      </w:tr>
      <w:tr w:rsidR="00297EAF" w:rsidRPr="00297EAF" w14:paraId="40C1FAD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C696" w14:textId="77777777" w:rsidR="00297EAF" w:rsidRPr="00297EAF" w:rsidRDefault="00297EAF" w:rsidP="00297EAF">
            <w:pPr>
              <w:pStyle w:val="FP"/>
            </w:pPr>
            <w:r w:rsidRPr="00297EAF">
              <w:t>C1-253112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4BD8" w14:textId="77777777" w:rsidR="00297EAF" w:rsidRPr="00297EAF" w:rsidRDefault="00297EAF" w:rsidP="00297EAF">
            <w:pPr>
              <w:pStyle w:val="FP"/>
            </w:pPr>
            <w:r w:rsidRPr="00297EAF">
              <w:t>Resolving the ENs related to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982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AB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B90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80F5" w14:textId="77777777" w:rsidR="00297EAF" w:rsidRPr="00297EAF" w:rsidRDefault="00297EAF" w:rsidP="00297EAF">
            <w:pPr>
              <w:pStyle w:val="FP"/>
            </w:pPr>
            <w:r w:rsidRPr="00297EAF">
              <w:t>C1-253977</w:t>
            </w:r>
          </w:p>
        </w:tc>
      </w:tr>
      <w:tr w:rsidR="00297EAF" w:rsidRPr="00297EAF" w14:paraId="403B4A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E629" w14:textId="77777777" w:rsidR="00297EAF" w:rsidRPr="00297EAF" w:rsidRDefault="00297EAF" w:rsidP="00297EAF">
            <w:pPr>
              <w:pStyle w:val="FP"/>
            </w:pPr>
            <w:r w:rsidRPr="00297EAF">
              <w:t>C1-253113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A29E" w14:textId="77777777" w:rsidR="00297EAF" w:rsidRPr="00297EAF" w:rsidRDefault="00297EAF" w:rsidP="00297EAF">
            <w:pPr>
              <w:pStyle w:val="FP"/>
            </w:pPr>
            <w:r w:rsidRPr="00297EAF">
              <w:t>Updating the MH discovery additional information procedure to consider the Announcer info of the intermediate relay UE connected to the U2N relay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44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806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C08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8FE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959AD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9705" w14:textId="77777777" w:rsidR="00297EAF" w:rsidRPr="00297EAF" w:rsidRDefault="00297EAF" w:rsidP="00297EAF">
            <w:pPr>
              <w:pStyle w:val="FP"/>
            </w:pPr>
            <w:r w:rsidRPr="00297EAF">
              <w:t>C1-253114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6944" w14:textId="77777777" w:rsidR="00297EAF" w:rsidRPr="00297EAF" w:rsidRDefault="00297EAF" w:rsidP="00297EAF">
            <w:pPr>
              <w:pStyle w:val="FP"/>
            </w:pPr>
            <w:r w:rsidRPr="00297EAF">
              <w:t>Correction for the encoding of the configuration parameters of 5G ProSe intermediate U2N relay UE related to the indication of PDU session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365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4D6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40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43C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F9A8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B50B" w14:textId="77777777" w:rsidR="00297EAF" w:rsidRPr="00297EAF" w:rsidRDefault="00297EAF" w:rsidP="00297EAF">
            <w:pPr>
              <w:pStyle w:val="FP"/>
            </w:pPr>
            <w:r w:rsidRPr="00297EAF">
              <w:t>C1-253115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54C5" w14:textId="77777777" w:rsidR="00297EAF" w:rsidRPr="00297EAF" w:rsidRDefault="00297EAF" w:rsidP="00297EAF">
            <w:pPr>
              <w:pStyle w:val="FP"/>
            </w:pPr>
            <w:r w:rsidRPr="00297EAF">
              <w:t>Routing information for 5G ProSe multi-hop end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C10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79D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5B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F9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DB5B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E63A" w14:textId="77777777" w:rsidR="00297EAF" w:rsidRPr="00297EAF" w:rsidRDefault="00297EAF" w:rsidP="00297EAF">
            <w:pPr>
              <w:pStyle w:val="FP"/>
            </w:pPr>
            <w:r w:rsidRPr="00297EAF">
              <w:t>C1-253116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3681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E16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43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3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BCF9" w14:textId="77777777" w:rsidR="00297EAF" w:rsidRPr="00297EAF" w:rsidRDefault="00297EAF" w:rsidP="00297EAF">
            <w:pPr>
              <w:pStyle w:val="FP"/>
            </w:pPr>
            <w:r w:rsidRPr="00297EAF">
              <w:t>C1-253974</w:t>
            </w:r>
          </w:p>
        </w:tc>
      </w:tr>
      <w:tr w:rsidR="00297EAF" w:rsidRPr="00297EAF" w14:paraId="02FD1F9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B833" w14:textId="77777777" w:rsidR="00297EAF" w:rsidRPr="00297EAF" w:rsidRDefault="00297EAF" w:rsidP="00297EAF">
            <w:pPr>
              <w:pStyle w:val="FP"/>
            </w:pPr>
            <w:r w:rsidRPr="00297EAF">
              <w:t>C1-253117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2BCE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6F4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D0E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80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DA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7B04D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2E6F" w14:textId="77777777" w:rsidR="00297EAF" w:rsidRPr="00297EAF" w:rsidRDefault="00297EAF" w:rsidP="00297EAF">
            <w:pPr>
              <w:pStyle w:val="FP"/>
            </w:pPr>
            <w:r w:rsidRPr="00297EAF">
              <w:t>C1-253118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1E9B" w14:textId="77777777" w:rsidR="00297EAF" w:rsidRPr="00297EAF" w:rsidRDefault="00297EAF" w:rsidP="00297EAF">
            <w:pPr>
              <w:pStyle w:val="FP"/>
            </w:pPr>
            <w:r w:rsidRPr="00297EAF">
              <w:t>Adding the Hop limit in the PC5 signalling messages for multi-hop UE-to-UE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1FB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74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3D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C3ED" w14:textId="77777777" w:rsidR="00297EAF" w:rsidRPr="00297EAF" w:rsidRDefault="00297EAF" w:rsidP="00297EAF">
            <w:pPr>
              <w:pStyle w:val="FP"/>
            </w:pPr>
            <w:r w:rsidRPr="00297EAF">
              <w:t>C1-253982</w:t>
            </w:r>
          </w:p>
        </w:tc>
      </w:tr>
      <w:tr w:rsidR="00297EAF" w:rsidRPr="00297EAF" w14:paraId="7ADFD0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624F" w14:textId="77777777" w:rsidR="00297EAF" w:rsidRPr="00297EAF" w:rsidRDefault="00297EAF" w:rsidP="00297EAF">
            <w:pPr>
              <w:pStyle w:val="FP"/>
            </w:pPr>
            <w:r w:rsidRPr="00297EAF">
              <w:t>C1-253119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6358" w14:textId="77777777" w:rsidR="00297EAF" w:rsidRPr="00297EAF" w:rsidRDefault="00297EAF" w:rsidP="00297EAF">
            <w:pPr>
              <w:pStyle w:val="FP"/>
            </w:pPr>
            <w:r w:rsidRPr="00297EAF">
              <w:t>Pseudo-CR on AIoT-SP handling of unknown, unforeseen and erroneous protocol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D700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DF0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336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2680" w14:textId="77777777" w:rsidR="00297EAF" w:rsidRPr="00297EAF" w:rsidRDefault="00297EAF" w:rsidP="00297EAF">
            <w:pPr>
              <w:pStyle w:val="FP"/>
            </w:pPr>
            <w:r w:rsidRPr="00297EAF">
              <w:t>C1-253650</w:t>
            </w:r>
          </w:p>
        </w:tc>
      </w:tr>
      <w:tr w:rsidR="00297EAF" w:rsidRPr="00297EAF" w14:paraId="700A76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E2D8" w14:textId="77777777" w:rsidR="00297EAF" w:rsidRPr="00297EAF" w:rsidRDefault="00297EAF" w:rsidP="00297EAF">
            <w:pPr>
              <w:pStyle w:val="FP"/>
            </w:pPr>
            <w:r w:rsidRPr="00297EAF">
              <w:t>C1-253120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7646" w14:textId="77777777" w:rsidR="00297EAF" w:rsidRPr="00297EAF" w:rsidRDefault="00297EAF" w:rsidP="00297EAF">
            <w:pPr>
              <w:pStyle w:val="FP"/>
            </w:pPr>
            <w:r w:rsidRPr="00297EAF"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345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EB4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5A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6B84" w14:textId="77777777" w:rsidR="00297EAF" w:rsidRPr="00297EAF" w:rsidRDefault="00297EAF" w:rsidP="00297EAF">
            <w:pPr>
              <w:pStyle w:val="FP"/>
            </w:pPr>
            <w:r w:rsidRPr="00297EAF">
              <w:t>C1-253564</w:t>
            </w:r>
          </w:p>
        </w:tc>
      </w:tr>
      <w:tr w:rsidR="00297EAF" w:rsidRPr="00297EAF" w14:paraId="61840B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CF01" w14:textId="77777777" w:rsidR="00297EAF" w:rsidRPr="00297EAF" w:rsidRDefault="00297EAF" w:rsidP="00297EAF">
            <w:pPr>
              <w:pStyle w:val="FP"/>
            </w:pPr>
            <w:r w:rsidRPr="00297EAF">
              <w:t>C1-253121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4A49" w14:textId="77777777" w:rsidR="00297EAF" w:rsidRPr="00297EAF" w:rsidRDefault="00297EAF" w:rsidP="00297EAF">
            <w:pPr>
              <w:pStyle w:val="FP"/>
            </w:pPr>
            <w:r w:rsidRPr="00297EAF">
              <w:t>pCR on LMS services reorganization Clause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7BBB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8B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5A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25CC" w14:textId="77777777" w:rsidR="00297EAF" w:rsidRPr="00297EAF" w:rsidRDefault="00297EAF" w:rsidP="00297EAF">
            <w:pPr>
              <w:pStyle w:val="FP"/>
            </w:pPr>
            <w:r w:rsidRPr="00297EAF">
              <w:t>C1-253773</w:t>
            </w:r>
          </w:p>
        </w:tc>
      </w:tr>
      <w:tr w:rsidR="00297EAF" w:rsidRPr="00297EAF" w14:paraId="37C827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57D8" w14:textId="77777777" w:rsidR="00297EAF" w:rsidRPr="00297EAF" w:rsidRDefault="00297EAF" w:rsidP="00297EAF">
            <w:pPr>
              <w:pStyle w:val="FP"/>
            </w:pPr>
            <w:r w:rsidRPr="00297EAF">
              <w:t>C1-253122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C2BF" w14:textId="77777777" w:rsidR="00297EAF" w:rsidRPr="00297EAF" w:rsidRDefault="00297EAF" w:rsidP="00297EAF">
            <w:pPr>
              <w:pStyle w:val="FP"/>
            </w:pPr>
            <w:r w:rsidRPr="00297EAF">
              <w:t>pCR on LMS services reorganization Clause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0BF4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5F2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73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188A" w14:textId="77777777" w:rsidR="00297EAF" w:rsidRPr="00297EAF" w:rsidRDefault="00297EAF" w:rsidP="00297EAF">
            <w:pPr>
              <w:pStyle w:val="FP"/>
            </w:pPr>
            <w:r w:rsidRPr="00297EAF">
              <w:t>C1-253774</w:t>
            </w:r>
          </w:p>
        </w:tc>
      </w:tr>
      <w:tr w:rsidR="00297EAF" w:rsidRPr="00297EAF" w14:paraId="4FC7081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D033" w14:textId="77777777" w:rsidR="00297EAF" w:rsidRPr="00297EAF" w:rsidRDefault="00297EAF" w:rsidP="00297EAF">
            <w:pPr>
              <w:pStyle w:val="FP"/>
            </w:pPr>
            <w:r w:rsidRPr="00297EAF">
              <w:t>C1-253123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DECA" w14:textId="77777777" w:rsidR="00297EAF" w:rsidRPr="00297EAF" w:rsidRDefault="00297EAF" w:rsidP="00297EAF">
            <w:pPr>
              <w:pStyle w:val="FP"/>
            </w:pPr>
            <w:r w:rsidRPr="00297EAF">
              <w:t>pCR on LMS services reorganization Annex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AFF0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921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02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63F1" w14:textId="77777777" w:rsidR="00297EAF" w:rsidRPr="00297EAF" w:rsidRDefault="00297EAF" w:rsidP="00297EAF">
            <w:pPr>
              <w:pStyle w:val="FP"/>
            </w:pPr>
            <w:r w:rsidRPr="00297EAF">
              <w:t>C1-253775</w:t>
            </w:r>
          </w:p>
        </w:tc>
      </w:tr>
      <w:tr w:rsidR="00297EAF" w:rsidRPr="00297EAF" w14:paraId="10D348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37A5" w14:textId="77777777" w:rsidR="00297EAF" w:rsidRPr="00297EAF" w:rsidRDefault="00297EAF" w:rsidP="00297EAF">
            <w:pPr>
              <w:pStyle w:val="FP"/>
            </w:pPr>
            <w:r w:rsidRPr="00297EAF">
              <w:t>C1-253124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6DE3" w14:textId="77777777" w:rsidR="00297EAF" w:rsidRPr="00297EAF" w:rsidRDefault="00297EAF" w:rsidP="00297EAF">
            <w:pPr>
              <w:pStyle w:val="FP"/>
            </w:pPr>
            <w:r w:rsidRPr="00297EAF">
              <w:t>pCR on LMS authorizations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791A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9E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BC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4F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93705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F5F9" w14:textId="77777777" w:rsidR="00297EAF" w:rsidRPr="00297EAF" w:rsidRDefault="00297EAF" w:rsidP="00297EAF">
            <w:pPr>
              <w:pStyle w:val="FP"/>
            </w:pPr>
            <w:r w:rsidRPr="00297EAF">
              <w:t>C1-253125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1293" w14:textId="77777777" w:rsidR="00297EAF" w:rsidRPr="00297EAF" w:rsidRDefault="00297EAF" w:rsidP="00297EAF">
            <w:pPr>
              <w:pStyle w:val="FP"/>
            </w:pPr>
            <w:r w:rsidRPr="00297EAF">
              <w:t>Correction related to the depreciation of the ATSSS-ST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3EF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27A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113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7BD9" w14:textId="77777777" w:rsidR="00297EAF" w:rsidRPr="00297EAF" w:rsidRDefault="00297EAF" w:rsidP="00297EAF">
            <w:pPr>
              <w:pStyle w:val="FP"/>
            </w:pPr>
            <w:r w:rsidRPr="00297EAF">
              <w:t>C1-253586</w:t>
            </w:r>
          </w:p>
        </w:tc>
      </w:tr>
      <w:tr w:rsidR="00297EAF" w:rsidRPr="00297EAF" w14:paraId="3DB15F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9FE6" w14:textId="77777777" w:rsidR="00297EAF" w:rsidRPr="00297EAF" w:rsidRDefault="00297EAF" w:rsidP="00297EAF">
            <w:pPr>
              <w:pStyle w:val="FP"/>
            </w:pPr>
            <w:r w:rsidRPr="00297EAF">
              <w:t>C1-253126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1D63" w14:textId="77777777" w:rsidR="00297EAF" w:rsidRPr="00297EAF" w:rsidRDefault="00297EAF" w:rsidP="00297EAF">
            <w:pPr>
              <w:pStyle w:val="FP"/>
            </w:pPr>
            <w:r w:rsidRPr="00297EAF">
              <w:t>Work plan for the CT1 impact of the WID Non3GPPMob_Sec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28D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C40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1E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C7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0F5E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28A4" w14:textId="77777777" w:rsidR="00297EAF" w:rsidRPr="00297EAF" w:rsidRDefault="00297EAF" w:rsidP="00297EAF">
            <w:pPr>
              <w:pStyle w:val="FP"/>
            </w:pPr>
            <w:r w:rsidRPr="00297EAF">
              <w:t>C1-253127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1377" w14:textId="77777777" w:rsidR="00297EAF" w:rsidRPr="00297EAF" w:rsidRDefault="00297EAF" w:rsidP="00297EAF">
            <w:pPr>
              <w:pStyle w:val="FP"/>
            </w:pPr>
            <w:r w:rsidRPr="00297EAF">
              <w:t>Corrections related to the encoding of the network steering functionalities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87A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1B0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0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2C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6E9F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8E0A" w14:textId="77777777" w:rsidR="00297EAF" w:rsidRPr="00297EAF" w:rsidRDefault="00297EAF" w:rsidP="00297EAF">
            <w:pPr>
              <w:pStyle w:val="FP"/>
            </w:pPr>
            <w:r w:rsidRPr="00297EAF">
              <w:t>C1-253128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E116" w14:textId="77777777" w:rsidR="00297EAF" w:rsidRPr="00297EAF" w:rsidRDefault="00297EAF" w:rsidP="00297EAF">
            <w:pPr>
              <w:pStyle w:val="FP"/>
            </w:pPr>
            <w:r w:rsidRPr="00297EAF">
              <w:t>Correcting wrong references and other 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DF7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7CD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4A1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D89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35EF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375F" w14:textId="77777777" w:rsidR="00297EAF" w:rsidRPr="00297EAF" w:rsidRDefault="00297EAF" w:rsidP="00297EAF">
            <w:pPr>
              <w:pStyle w:val="FP"/>
            </w:pPr>
            <w:r w:rsidRPr="00297EAF">
              <w:t>C1-253129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098F" w14:textId="77777777" w:rsidR="00297EAF" w:rsidRPr="00297EAF" w:rsidRDefault="00297EAF" w:rsidP="00297EAF">
            <w:pPr>
              <w:pStyle w:val="FP"/>
            </w:pPr>
            <w:r w:rsidRPr="00297EAF">
              <w:t>Work Plan: CT Aspects of Phase3 for UAS, UAV and UAM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8D1" w14:textId="77777777" w:rsidR="00297EAF" w:rsidRPr="00297EAF" w:rsidRDefault="00297EAF" w:rsidP="00297EAF">
            <w:pPr>
              <w:pStyle w:val="FP"/>
            </w:pPr>
            <w:r w:rsidRPr="00297EAF">
              <w:t>LG Electronics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9E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D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0C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5874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C9F9" w14:textId="77777777" w:rsidR="00297EAF" w:rsidRPr="00297EAF" w:rsidRDefault="00297EAF" w:rsidP="00297EAF">
            <w:pPr>
              <w:pStyle w:val="FP"/>
            </w:pPr>
            <w:r w:rsidRPr="00297EAF">
              <w:t>C1-253130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1FCA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430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2C2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E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5A5C" w14:textId="77777777" w:rsidR="00297EAF" w:rsidRPr="00297EAF" w:rsidRDefault="00297EAF" w:rsidP="00297EAF">
            <w:pPr>
              <w:pStyle w:val="FP"/>
            </w:pPr>
            <w:r w:rsidRPr="00297EAF">
              <w:t>C1-253913</w:t>
            </w:r>
          </w:p>
        </w:tc>
      </w:tr>
      <w:tr w:rsidR="00297EAF" w:rsidRPr="00297EAF" w14:paraId="74CB4C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06C5" w14:textId="77777777" w:rsidR="00297EAF" w:rsidRPr="00297EAF" w:rsidRDefault="00297EAF" w:rsidP="00297EAF">
            <w:pPr>
              <w:pStyle w:val="FP"/>
            </w:pPr>
            <w:r w:rsidRPr="00297EAF">
              <w:t>C1-253131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8F6E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3CF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869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B4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4F91" w14:textId="77777777" w:rsidR="00297EAF" w:rsidRPr="00297EAF" w:rsidRDefault="00297EAF" w:rsidP="00297EAF">
            <w:pPr>
              <w:pStyle w:val="FP"/>
            </w:pPr>
            <w:r w:rsidRPr="00297EAF">
              <w:t>C1-253914</w:t>
            </w:r>
          </w:p>
        </w:tc>
      </w:tr>
      <w:tr w:rsidR="00297EAF" w:rsidRPr="00297EAF" w14:paraId="043E79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9B93" w14:textId="77777777" w:rsidR="00297EAF" w:rsidRPr="00297EAF" w:rsidRDefault="00297EAF" w:rsidP="00297EAF">
            <w:pPr>
              <w:pStyle w:val="FP"/>
            </w:pPr>
            <w:r w:rsidRPr="00297EAF">
              <w:t>C1-253132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1BDD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F5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14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65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AED2" w14:textId="77777777" w:rsidR="00297EAF" w:rsidRPr="00297EAF" w:rsidRDefault="00297EAF" w:rsidP="00297EAF">
            <w:pPr>
              <w:pStyle w:val="FP"/>
            </w:pPr>
            <w:r w:rsidRPr="00297EAF">
              <w:t>C1-253915</w:t>
            </w:r>
          </w:p>
        </w:tc>
      </w:tr>
      <w:tr w:rsidR="00297EAF" w:rsidRPr="00297EAF" w14:paraId="13758D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447D" w14:textId="77777777" w:rsidR="00297EAF" w:rsidRPr="00297EAF" w:rsidRDefault="00297EAF" w:rsidP="00297EAF">
            <w:pPr>
              <w:pStyle w:val="FP"/>
            </w:pPr>
            <w:r w:rsidRPr="00297EAF">
              <w:t>C1-253133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60C7" w14:textId="77777777" w:rsidR="00297EAF" w:rsidRPr="00297EAF" w:rsidRDefault="00297EAF" w:rsidP="00297EAF">
            <w:pPr>
              <w:pStyle w:val="FP"/>
            </w:pPr>
            <w:r w:rsidRPr="00297EAF">
              <w:t>Correction to the &lt;val-service-id&gt;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856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11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3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618" w14:textId="77777777" w:rsidR="00297EAF" w:rsidRPr="00297EAF" w:rsidRDefault="00297EAF" w:rsidP="00297EAF">
            <w:pPr>
              <w:pStyle w:val="FP"/>
            </w:pPr>
            <w:r w:rsidRPr="00297EAF">
              <w:t>C1-253916</w:t>
            </w:r>
          </w:p>
        </w:tc>
      </w:tr>
      <w:tr w:rsidR="00297EAF" w:rsidRPr="00297EAF" w14:paraId="429D49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8CCB" w14:textId="77777777" w:rsidR="00297EAF" w:rsidRPr="00297EAF" w:rsidRDefault="00297EAF" w:rsidP="00297EAF">
            <w:pPr>
              <w:pStyle w:val="FP"/>
            </w:pPr>
            <w:r w:rsidRPr="00297EAF">
              <w:t>C1-253134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19DE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367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0E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EA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6D26" w14:textId="77777777" w:rsidR="00297EAF" w:rsidRPr="00297EAF" w:rsidRDefault="00297EAF" w:rsidP="00297EAF">
            <w:pPr>
              <w:pStyle w:val="FP"/>
            </w:pPr>
            <w:r w:rsidRPr="00297EAF">
              <w:t>C1-253917</w:t>
            </w:r>
          </w:p>
        </w:tc>
      </w:tr>
      <w:tr w:rsidR="00297EAF" w:rsidRPr="00297EAF" w14:paraId="4BD8304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E010" w14:textId="77777777" w:rsidR="00297EAF" w:rsidRPr="00297EAF" w:rsidRDefault="00297EAF" w:rsidP="00297EAF">
            <w:pPr>
              <w:pStyle w:val="FP"/>
            </w:pPr>
            <w:r w:rsidRPr="00297EAF">
              <w:t>C1-253135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8581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687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D6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7B1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3B42" w14:textId="77777777" w:rsidR="00297EAF" w:rsidRPr="00297EAF" w:rsidRDefault="00297EAF" w:rsidP="00297EAF">
            <w:pPr>
              <w:pStyle w:val="FP"/>
            </w:pPr>
            <w:r w:rsidRPr="00297EAF">
              <w:t>C1-253918</w:t>
            </w:r>
          </w:p>
        </w:tc>
      </w:tr>
      <w:tr w:rsidR="00297EAF" w:rsidRPr="00297EAF" w14:paraId="26D16C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9A6" w14:textId="77777777" w:rsidR="00297EAF" w:rsidRPr="00297EAF" w:rsidRDefault="00297EAF" w:rsidP="00297EAF">
            <w:pPr>
              <w:pStyle w:val="FP"/>
            </w:pPr>
            <w:r w:rsidRPr="00297EAF">
              <w:t>C1-253136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10F1" w14:textId="77777777" w:rsidR="00297EAF" w:rsidRPr="00297EAF" w:rsidRDefault="00297EAF" w:rsidP="00297EAF">
            <w:pPr>
              <w:pStyle w:val="FP"/>
            </w:pPr>
            <w:r w:rsidRPr="00297EAF">
              <w:t>Reference to obsolete IETF RFC4122 and RFC7049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CD0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AF4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F43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BFC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8963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9691" w14:textId="77777777" w:rsidR="00297EAF" w:rsidRPr="00297EAF" w:rsidRDefault="00297EAF" w:rsidP="00297EAF">
            <w:pPr>
              <w:pStyle w:val="FP"/>
            </w:pPr>
            <w:r w:rsidRPr="00297EAF">
              <w:t>C1-253137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0C99" w14:textId="77777777" w:rsidR="00297EAF" w:rsidRPr="00297EAF" w:rsidRDefault="00297EAF" w:rsidP="00297EAF">
            <w:pPr>
              <w:pStyle w:val="FP"/>
            </w:pPr>
            <w:r w:rsidRPr="00297EAF">
              <w:t>Reference to obsolete IETF RFC3810 and RFC3376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0DD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DD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F82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124F" w14:textId="77777777" w:rsidR="00297EAF" w:rsidRPr="00297EAF" w:rsidRDefault="00297EAF" w:rsidP="00297EAF">
            <w:pPr>
              <w:pStyle w:val="FP"/>
            </w:pPr>
            <w:r w:rsidRPr="00297EAF">
              <w:t>C1-253678</w:t>
            </w:r>
          </w:p>
        </w:tc>
      </w:tr>
      <w:tr w:rsidR="00297EAF" w:rsidRPr="00297EAF" w14:paraId="6F31CB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CB02" w14:textId="77777777" w:rsidR="00297EAF" w:rsidRPr="00297EAF" w:rsidRDefault="00297EAF" w:rsidP="00297EAF">
            <w:pPr>
              <w:pStyle w:val="FP"/>
            </w:pPr>
            <w:r w:rsidRPr="00297EAF">
              <w:t>C1-253138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F12D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494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F5D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EB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E12A" w14:textId="77777777" w:rsidR="00297EAF" w:rsidRPr="00297EAF" w:rsidRDefault="00297EAF" w:rsidP="00297EAF">
            <w:pPr>
              <w:pStyle w:val="FP"/>
            </w:pPr>
            <w:r w:rsidRPr="00297EAF">
              <w:t>C1-254031</w:t>
            </w:r>
          </w:p>
        </w:tc>
      </w:tr>
      <w:tr w:rsidR="00297EAF" w:rsidRPr="00297EAF" w14:paraId="33D68A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5296" w14:textId="77777777" w:rsidR="00297EAF" w:rsidRPr="00297EAF" w:rsidRDefault="00297EAF" w:rsidP="00297EAF">
            <w:pPr>
              <w:pStyle w:val="FP"/>
            </w:pPr>
            <w:r w:rsidRPr="00297EAF">
              <w:t>C1-253139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2153" w14:textId="77777777" w:rsidR="00297EAF" w:rsidRPr="00297EAF" w:rsidRDefault="00297EAF" w:rsidP="00297EAF">
            <w:pPr>
              <w:pStyle w:val="FP"/>
            </w:pPr>
            <w:r w:rsidRPr="00297EAF">
              <w:t>Correction to the &lt;transmission-assist-info&gt;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6F6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AA6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3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FA2" w14:textId="77777777" w:rsidR="00297EAF" w:rsidRPr="00297EAF" w:rsidRDefault="00297EAF" w:rsidP="00297EAF">
            <w:pPr>
              <w:pStyle w:val="FP"/>
            </w:pPr>
            <w:r w:rsidRPr="00297EAF">
              <w:t>C1-254032</w:t>
            </w:r>
          </w:p>
        </w:tc>
      </w:tr>
      <w:tr w:rsidR="00297EAF" w:rsidRPr="00297EAF" w14:paraId="08B552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C376" w14:textId="77777777" w:rsidR="00297EAF" w:rsidRPr="00297EAF" w:rsidRDefault="00297EAF" w:rsidP="00297EAF">
            <w:pPr>
              <w:pStyle w:val="FP"/>
            </w:pPr>
            <w:r w:rsidRPr="00297EAF">
              <w:t>C1-253140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701D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F81A" w14:textId="77777777" w:rsidR="00297EAF" w:rsidRPr="00297EAF" w:rsidRDefault="00297EAF" w:rsidP="00297EAF">
            <w:pPr>
              <w:pStyle w:val="FP"/>
            </w:pPr>
            <w:r w:rsidRPr="00297EAF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E91D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FE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C1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E1C3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7B37" w14:textId="77777777" w:rsidR="00297EAF" w:rsidRPr="00297EAF" w:rsidRDefault="00297EAF" w:rsidP="00297EAF">
            <w:pPr>
              <w:pStyle w:val="FP"/>
            </w:pPr>
            <w:r w:rsidRPr="00297EAF">
              <w:t>C1-253141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B32F" w14:textId="77777777" w:rsidR="00297EAF" w:rsidRPr="00297EAF" w:rsidRDefault="00297EAF" w:rsidP="00297EAF">
            <w:pPr>
              <w:pStyle w:val="FP"/>
            </w:pPr>
            <w:r w:rsidRPr="00297EAF">
              <w:t>Update to CR0059r1 on "Implementation of CRs 0014 and 0031"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19D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526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8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37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13950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6A48" w14:textId="77777777" w:rsidR="00297EAF" w:rsidRPr="00297EAF" w:rsidRDefault="00297EAF" w:rsidP="00297EAF">
            <w:pPr>
              <w:pStyle w:val="FP"/>
            </w:pPr>
            <w:r w:rsidRPr="00297EAF">
              <w:t>C1-253142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50C8" w14:textId="77777777" w:rsidR="00297EAF" w:rsidRPr="00297EAF" w:rsidRDefault="00297EAF" w:rsidP="00297EAF">
            <w:pPr>
              <w:pStyle w:val="FP"/>
            </w:pPr>
            <w:r w:rsidRPr="00297EAF">
              <w:t>Correction to the use of "and/or" term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CF9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946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92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ECFC" w14:textId="77777777" w:rsidR="00297EAF" w:rsidRPr="00297EAF" w:rsidRDefault="00297EAF" w:rsidP="00297EAF">
            <w:pPr>
              <w:pStyle w:val="FP"/>
            </w:pPr>
            <w:r w:rsidRPr="00297EAF">
              <w:t>C1-254033</w:t>
            </w:r>
          </w:p>
        </w:tc>
      </w:tr>
      <w:tr w:rsidR="00297EAF" w:rsidRPr="00297EAF" w14:paraId="7A04B8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0C27" w14:textId="77777777" w:rsidR="00297EAF" w:rsidRPr="00297EAF" w:rsidRDefault="00297EAF" w:rsidP="00297EAF">
            <w:pPr>
              <w:pStyle w:val="FP"/>
            </w:pPr>
            <w:r w:rsidRPr="00297EAF">
              <w:t>C1-253143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2FBA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A.3.1.5.2 introduced by CR#0037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BA4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091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76C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70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90953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589E" w14:textId="77777777" w:rsidR="00297EAF" w:rsidRPr="00297EAF" w:rsidRDefault="00297EAF" w:rsidP="00297EAF">
            <w:pPr>
              <w:pStyle w:val="FP"/>
            </w:pPr>
            <w:r w:rsidRPr="00297EAF">
              <w:t>C1-253144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635D" w14:textId="77777777" w:rsidR="00297EAF" w:rsidRPr="00297EAF" w:rsidRDefault="00297EAF" w:rsidP="00297EAF">
            <w:pPr>
              <w:pStyle w:val="FP"/>
            </w:pPr>
            <w:r w:rsidRPr="00297EAF">
              <w:t>Added UE behavior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C8F1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9D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D4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C53B" w14:textId="77777777" w:rsidR="00297EAF" w:rsidRPr="00297EAF" w:rsidRDefault="00297EAF" w:rsidP="00297EAF">
            <w:pPr>
              <w:pStyle w:val="FP"/>
            </w:pPr>
            <w:r w:rsidRPr="00297EAF">
              <w:t>C1-253698</w:t>
            </w:r>
          </w:p>
        </w:tc>
      </w:tr>
      <w:tr w:rsidR="00297EAF" w:rsidRPr="00297EAF" w14:paraId="4B0C8C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BBF" w14:textId="77777777" w:rsidR="00297EAF" w:rsidRPr="00297EAF" w:rsidRDefault="00297EAF" w:rsidP="00297EAF">
            <w:pPr>
              <w:pStyle w:val="FP"/>
            </w:pPr>
            <w:r w:rsidRPr="00297EAF">
              <w:t>C1-253145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2905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550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8C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B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C425" w14:textId="77777777" w:rsidR="00297EAF" w:rsidRPr="00297EAF" w:rsidRDefault="00297EAF" w:rsidP="00297EAF">
            <w:pPr>
              <w:pStyle w:val="FP"/>
            </w:pPr>
            <w:r w:rsidRPr="00297EAF">
              <w:t>C1-254034</w:t>
            </w:r>
          </w:p>
        </w:tc>
      </w:tr>
      <w:tr w:rsidR="00297EAF" w:rsidRPr="00297EAF" w14:paraId="4EFC7D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468E" w14:textId="77777777" w:rsidR="00297EAF" w:rsidRPr="00297EAF" w:rsidRDefault="00297EAF" w:rsidP="00297EAF">
            <w:pPr>
              <w:pStyle w:val="FP"/>
            </w:pPr>
            <w:r w:rsidRPr="00297EAF">
              <w:t>C1-253146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90C5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7F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147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46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6653" w14:textId="77777777" w:rsidR="00297EAF" w:rsidRPr="00297EAF" w:rsidRDefault="00297EAF" w:rsidP="00297EAF">
            <w:pPr>
              <w:pStyle w:val="FP"/>
            </w:pPr>
            <w:r w:rsidRPr="00297EAF">
              <w:t>C1-253948</w:t>
            </w:r>
          </w:p>
        </w:tc>
      </w:tr>
      <w:tr w:rsidR="00297EAF" w:rsidRPr="00297EAF" w14:paraId="1A397E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1CAC" w14:textId="77777777" w:rsidR="00297EAF" w:rsidRPr="00297EAF" w:rsidRDefault="00297EAF" w:rsidP="00297EAF">
            <w:pPr>
              <w:pStyle w:val="FP"/>
            </w:pPr>
            <w:r w:rsidRPr="00297EAF">
              <w:t>C1-253147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CF6" w14:textId="77777777" w:rsidR="00297EAF" w:rsidRPr="00297EAF" w:rsidRDefault="00297EAF" w:rsidP="00297EAF">
            <w:pPr>
              <w:pStyle w:val="FP"/>
            </w:pPr>
            <w:r w:rsidRPr="00297EAF">
              <w:t>Correction to wrong element name, data semantics, and table numbering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185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757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7A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0CD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4ACBC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8CC4" w14:textId="77777777" w:rsidR="00297EAF" w:rsidRPr="00297EAF" w:rsidRDefault="00297EAF" w:rsidP="00297EAF">
            <w:pPr>
              <w:pStyle w:val="FP"/>
            </w:pPr>
            <w:r w:rsidRPr="00297EAF">
              <w:t>C1-253148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F3DA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B1F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F3F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2F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3936" w14:textId="77777777" w:rsidR="00297EAF" w:rsidRPr="00297EAF" w:rsidRDefault="00297EAF" w:rsidP="00297EAF">
            <w:pPr>
              <w:pStyle w:val="FP"/>
            </w:pPr>
            <w:r w:rsidRPr="00297EAF">
              <w:t>C1-253965</w:t>
            </w:r>
          </w:p>
        </w:tc>
      </w:tr>
      <w:tr w:rsidR="00297EAF" w:rsidRPr="00297EAF" w14:paraId="202F81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81F8" w14:textId="77777777" w:rsidR="00297EAF" w:rsidRPr="00297EAF" w:rsidRDefault="00297EAF" w:rsidP="00297EAF">
            <w:pPr>
              <w:pStyle w:val="FP"/>
            </w:pPr>
            <w:r w:rsidRPr="00297EAF">
              <w:t>C1-253149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EF3E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9C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9C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EF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CA60" w14:textId="77777777" w:rsidR="00297EAF" w:rsidRPr="00297EAF" w:rsidRDefault="00297EAF" w:rsidP="00297EAF">
            <w:pPr>
              <w:pStyle w:val="FP"/>
            </w:pPr>
            <w:r w:rsidRPr="00297EAF">
              <w:t>C1-253966</w:t>
            </w:r>
          </w:p>
        </w:tc>
      </w:tr>
      <w:tr w:rsidR="00297EAF" w:rsidRPr="00297EAF" w14:paraId="6DC459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D6D9" w14:textId="77777777" w:rsidR="00297EAF" w:rsidRPr="00297EAF" w:rsidRDefault="00297EAF" w:rsidP="00297EAF">
            <w:pPr>
              <w:pStyle w:val="FP"/>
            </w:pPr>
            <w:r w:rsidRPr="00297EAF">
              <w:t>C1-253150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206A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7DB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BA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D51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1292" w14:textId="77777777" w:rsidR="00297EAF" w:rsidRPr="00297EAF" w:rsidRDefault="00297EAF" w:rsidP="00297EAF">
            <w:pPr>
              <w:pStyle w:val="FP"/>
            </w:pPr>
            <w:r w:rsidRPr="00297EAF">
              <w:t>C1-253967</w:t>
            </w:r>
          </w:p>
        </w:tc>
      </w:tr>
      <w:tr w:rsidR="00297EAF" w:rsidRPr="00297EAF" w14:paraId="0FBCEB2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1933" w14:textId="77777777" w:rsidR="00297EAF" w:rsidRPr="00297EAF" w:rsidRDefault="00297EAF" w:rsidP="00297EAF">
            <w:pPr>
              <w:pStyle w:val="FP"/>
            </w:pPr>
            <w:r w:rsidRPr="00297EAF">
              <w:t>C1-253151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9012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48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747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3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6C35" w14:textId="77777777" w:rsidR="00297EAF" w:rsidRPr="00297EAF" w:rsidRDefault="00297EAF" w:rsidP="00297EAF">
            <w:pPr>
              <w:pStyle w:val="FP"/>
            </w:pPr>
            <w:r w:rsidRPr="00297EAF">
              <w:t>C1-253968</w:t>
            </w:r>
          </w:p>
        </w:tc>
      </w:tr>
      <w:tr w:rsidR="00297EAF" w:rsidRPr="00297EAF" w14:paraId="5C5809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C5A1" w14:textId="77777777" w:rsidR="00297EAF" w:rsidRPr="00297EAF" w:rsidRDefault="00297EAF" w:rsidP="00297EAF">
            <w:pPr>
              <w:pStyle w:val="FP"/>
            </w:pPr>
            <w:r w:rsidRPr="00297EAF">
              <w:t>C1-253152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8D80" w14:textId="77777777" w:rsidR="00297EAF" w:rsidRPr="00297EAF" w:rsidRDefault="00297EAF" w:rsidP="00297EAF">
            <w:pPr>
              <w:pStyle w:val="FP"/>
            </w:pPr>
            <w:r w:rsidRPr="00297EAF">
              <w:t>Correction to velocity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436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F4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A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FFB8" w14:textId="77777777" w:rsidR="00297EAF" w:rsidRPr="00297EAF" w:rsidRDefault="00297EAF" w:rsidP="00297EAF">
            <w:pPr>
              <w:pStyle w:val="FP"/>
            </w:pPr>
            <w:r w:rsidRPr="00297EAF">
              <w:t>C1-254015</w:t>
            </w:r>
          </w:p>
        </w:tc>
      </w:tr>
      <w:tr w:rsidR="00297EAF" w:rsidRPr="00297EAF" w14:paraId="19B9C7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4856" w14:textId="77777777" w:rsidR="00297EAF" w:rsidRPr="00297EAF" w:rsidRDefault="00297EAF" w:rsidP="00297EAF">
            <w:pPr>
              <w:pStyle w:val="FP"/>
            </w:pPr>
            <w:r w:rsidRPr="00297EAF">
              <w:t>C1-253153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CCCE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23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E6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9B5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3449" w14:textId="77777777" w:rsidR="00297EAF" w:rsidRPr="00297EAF" w:rsidRDefault="00297EAF" w:rsidP="00297EAF">
            <w:pPr>
              <w:pStyle w:val="FP"/>
            </w:pPr>
            <w:r w:rsidRPr="00297EAF">
              <w:t>C1-253958</w:t>
            </w:r>
          </w:p>
        </w:tc>
      </w:tr>
      <w:tr w:rsidR="00297EAF" w:rsidRPr="00297EAF" w14:paraId="12BBDB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542" w14:textId="77777777" w:rsidR="00297EAF" w:rsidRPr="00297EAF" w:rsidRDefault="00297EAF" w:rsidP="00297EAF">
            <w:pPr>
              <w:pStyle w:val="FP"/>
            </w:pPr>
            <w:r w:rsidRPr="00297EAF">
              <w:t>C1-253154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980C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B82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DE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97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4397" w14:textId="77777777" w:rsidR="00297EAF" w:rsidRPr="00297EAF" w:rsidRDefault="00297EAF" w:rsidP="00297EAF">
            <w:pPr>
              <w:pStyle w:val="FP"/>
            </w:pPr>
            <w:r w:rsidRPr="00297EAF">
              <w:t>C1-253959</w:t>
            </w:r>
          </w:p>
        </w:tc>
      </w:tr>
      <w:tr w:rsidR="00297EAF" w:rsidRPr="00297EAF" w14:paraId="0F76EC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59D2" w14:textId="77777777" w:rsidR="00297EAF" w:rsidRPr="00297EAF" w:rsidRDefault="00297EAF" w:rsidP="00297EAF">
            <w:pPr>
              <w:pStyle w:val="FP"/>
            </w:pPr>
            <w:r w:rsidRPr="00297EAF">
              <w:t>C1-253155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BCA2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698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D96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17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7A8B" w14:textId="77777777" w:rsidR="00297EAF" w:rsidRPr="00297EAF" w:rsidRDefault="00297EAF" w:rsidP="00297EAF">
            <w:pPr>
              <w:pStyle w:val="FP"/>
            </w:pPr>
            <w:r w:rsidRPr="00297EAF">
              <w:t>C1-253960</w:t>
            </w:r>
          </w:p>
        </w:tc>
      </w:tr>
      <w:tr w:rsidR="00297EAF" w:rsidRPr="00297EAF" w14:paraId="76C2C4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96CC" w14:textId="77777777" w:rsidR="00297EAF" w:rsidRPr="00297EAF" w:rsidRDefault="00297EAF" w:rsidP="00297EAF">
            <w:pPr>
              <w:pStyle w:val="FP"/>
            </w:pPr>
            <w:r w:rsidRPr="00297EAF">
              <w:t>C1-253156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F0B" w14:textId="77777777" w:rsidR="00297EAF" w:rsidRPr="00297EAF" w:rsidRDefault="00297EAF" w:rsidP="00297EAF">
            <w:pPr>
              <w:pStyle w:val="FP"/>
            </w:pPr>
            <w:r w:rsidRPr="00297EAF">
              <w:t>MCLoc LMC in network entities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5829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43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32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482E" w14:textId="77777777" w:rsidR="00297EAF" w:rsidRPr="00297EAF" w:rsidRDefault="00297EAF" w:rsidP="00297EAF">
            <w:pPr>
              <w:pStyle w:val="FP"/>
            </w:pPr>
            <w:r w:rsidRPr="00297EAF">
              <w:t>C1-253776</w:t>
            </w:r>
          </w:p>
        </w:tc>
      </w:tr>
      <w:tr w:rsidR="00297EAF" w:rsidRPr="00297EAF" w14:paraId="0E3BDE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5B7B" w14:textId="77777777" w:rsidR="00297EAF" w:rsidRPr="00297EAF" w:rsidRDefault="00297EAF" w:rsidP="00297EAF">
            <w:pPr>
              <w:pStyle w:val="FP"/>
            </w:pPr>
            <w:r w:rsidRPr="00297EAF">
              <w:t>C1-253157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A30" w14:textId="77777777" w:rsidR="00297EAF" w:rsidRPr="00297EAF" w:rsidRDefault="00297EAF" w:rsidP="00297EAF">
            <w:pPr>
              <w:pStyle w:val="FP"/>
            </w:pPr>
            <w:r w:rsidRPr="00297EAF">
              <w:t>MCLoc HTTP/2 support in identity management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D85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928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D2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ED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694E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D8D7" w14:textId="77777777" w:rsidR="00297EAF" w:rsidRPr="00297EAF" w:rsidRDefault="00297EAF" w:rsidP="00297EAF">
            <w:pPr>
              <w:pStyle w:val="FP"/>
            </w:pPr>
            <w:r w:rsidRPr="00297EAF">
              <w:t>C1-253158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7915" w14:textId="77777777" w:rsidR="00297EAF" w:rsidRPr="00297EAF" w:rsidRDefault="00297EAF" w:rsidP="00297EAF">
            <w:pPr>
              <w:pStyle w:val="FP"/>
            </w:pPr>
            <w:r w:rsidRPr="00297EAF">
              <w:t>MCLoc cleanup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17AE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748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5F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4B0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C2099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65C6" w14:textId="77777777" w:rsidR="00297EAF" w:rsidRPr="00297EAF" w:rsidRDefault="00297EAF" w:rsidP="00297EAF">
            <w:pPr>
              <w:pStyle w:val="FP"/>
            </w:pPr>
            <w:r w:rsidRPr="00297EAF">
              <w:t>C1-253159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2AB4" w14:textId="77777777" w:rsidR="00297EAF" w:rsidRPr="00297EAF" w:rsidRDefault="00297EAF" w:rsidP="00297EAF">
            <w:pPr>
              <w:pStyle w:val="FP"/>
            </w:pPr>
            <w:r w:rsidRPr="00297EAF">
              <w:t>MCLoc obsolete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3587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328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D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98E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90932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440B" w14:textId="77777777" w:rsidR="00297EAF" w:rsidRPr="00297EAF" w:rsidRDefault="00297EAF" w:rsidP="00297EAF">
            <w:pPr>
              <w:pStyle w:val="FP"/>
            </w:pPr>
            <w:r w:rsidRPr="00297EAF">
              <w:t>C1-253160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1377" w14:textId="77777777" w:rsidR="00297EAF" w:rsidRPr="00297EAF" w:rsidRDefault="00297EAF" w:rsidP="00297EAF">
            <w:pPr>
              <w:pStyle w:val="FP"/>
            </w:pPr>
            <w:r w:rsidRPr="00297EAF">
              <w:t>MCLoc Enhancements for Subscription 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A249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8D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72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4B01" w14:textId="77777777" w:rsidR="00297EAF" w:rsidRPr="00297EAF" w:rsidRDefault="00297EAF" w:rsidP="00297EAF">
            <w:pPr>
              <w:pStyle w:val="FP"/>
            </w:pPr>
            <w:r w:rsidRPr="00297EAF">
              <w:t>C1-253777</w:t>
            </w:r>
          </w:p>
        </w:tc>
      </w:tr>
      <w:tr w:rsidR="00297EAF" w:rsidRPr="00297EAF" w14:paraId="51E15A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56A" w14:textId="77777777" w:rsidR="00297EAF" w:rsidRPr="00297EAF" w:rsidRDefault="00297EAF" w:rsidP="00297EAF">
            <w:pPr>
              <w:pStyle w:val="FP"/>
            </w:pPr>
            <w:r w:rsidRPr="00297EAF">
              <w:t>C1-253161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942" w14:textId="77777777" w:rsidR="00297EAF" w:rsidRPr="00297EAF" w:rsidRDefault="00297EAF" w:rsidP="00297EAF">
            <w:pPr>
              <w:pStyle w:val="FP"/>
            </w:pPr>
            <w:r w:rsidRPr="00297EAF">
              <w:t>MCLoc Additional attributes in LMS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054B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F08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370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1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E111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B35B" w14:textId="77777777" w:rsidR="00297EAF" w:rsidRPr="00297EAF" w:rsidRDefault="00297EAF" w:rsidP="00297EAF">
            <w:pPr>
              <w:pStyle w:val="FP"/>
            </w:pPr>
            <w:r w:rsidRPr="00297EAF">
              <w:t>C1-253162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81CE" w14:textId="77777777" w:rsidR="00297EAF" w:rsidRPr="00297EAF" w:rsidRDefault="00297EAF" w:rsidP="00297EAF">
            <w:pPr>
              <w:pStyle w:val="FP"/>
            </w:pPr>
            <w:r w:rsidRPr="00297EAF">
              <w:t>Location user configuration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63D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558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B97D" w14:textId="77777777" w:rsidR="00297EAF" w:rsidRPr="00297EAF" w:rsidRDefault="00297EAF" w:rsidP="00297EAF">
            <w:pPr>
              <w:pStyle w:val="FP"/>
            </w:pPr>
            <w:r w:rsidRPr="00297EAF">
              <w:t>C1-251682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90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EC0C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1596" w14:textId="77777777" w:rsidR="00297EAF" w:rsidRPr="00297EAF" w:rsidRDefault="00297EAF" w:rsidP="00297EAF">
            <w:pPr>
              <w:pStyle w:val="FP"/>
            </w:pPr>
            <w:r w:rsidRPr="00297EAF">
              <w:t>C1-253163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F255" w14:textId="77777777" w:rsidR="00297EAF" w:rsidRPr="00297EAF" w:rsidRDefault="00297EAF" w:rsidP="00297EAF">
            <w:pPr>
              <w:pStyle w:val="FP"/>
            </w:pPr>
            <w:r w:rsidRPr="00297EAF">
              <w:t>Addition to floor control release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94B9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61F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6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556" w14:textId="77777777" w:rsidR="00297EAF" w:rsidRPr="00297EAF" w:rsidRDefault="00297EAF" w:rsidP="00297EAF">
            <w:pPr>
              <w:pStyle w:val="FP"/>
            </w:pPr>
            <w:r w:rsidRPr="00297EAF">
              <w:t>C1-253763</w:t>
            </w:r>
          </w:p>
        </w:tc>
      </w:tr>
      <w:tr w:rsidR="00297EAF" w:rsidRPr="00297EAF" w14:paraId="1B8A25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075E" w14:textId="77777777" w:rsidR="00297EAF" w:rsidRPr="00297EAF" w:rsidRDefault="00297EAF" w:rsidP="00297EAF">
            <w:pPr>
              <w:pStyle w:val="FP"/>
            </w:pPr>
            <w:r w:rsidRPr="00297EAF">
              <w:t>C1-253164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8375" w14:textId="77777777" w:rsidR="00297EAF" w:rsidRPr="00297EAF" w:rsidRDefault="00297EAF" w:rsidP="00297EAF">
            <w:pPr>
              <w:pStyle w:val="FP"/>
            </w:pPr>
            <w:r w:rsidRPr="00297EAF">
              <w:t>Addition of Idm client id 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DEF8" w14:textId="77777777" w:rsidR="00297EAF" w:rsidRPr="00297EAF" w:rsidRDefault="00297EAF" w:rsidP="00297EAF">
            <w:pPr>
              <w:pStyle w:val="FP"/>
            </w:pPr>
            <w:r w:rsidRPr="00297EAF">
              <w:t>Ericsson, Motorola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A4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B17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2F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D6AB5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C7C" w14:textId="77777777" w:rsidR="00297EAF" w:rsidRPr="00297EAF" w:rsidRDefault="00297EAF" w:rsidP="00297EAF">
            <w:pPr>
              <w:pStyle w:val="FP"/>
            </w:pPr>
            <w:r w:rsidRPr="00297EAF">
              <w:t>C1-253165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B57" w14:textId="77777777" w:rsidR="00297EAF" w:rsidRPr="00297EAF" w:rsidRDefault="00297EAF" w:rsidP="00297EAF">
            <w:pPr>
              <w:pStyle w:val="FP"/>
            </w:pPr>
            <w:r w:rsidRPr="00297EAF">
              <w:t>Addition of Idm client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6E9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2C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4A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F8BF" w14:textId="77777777" w:rsidR="00297EAF" w:rsidRPr="00297EAF" w:rsidRDefault="00297EAF" w:rsidP="00297EAF">
            <w:pPr>
              <w:pStyle w:val="FP"/>
            </w:pPr>
            <w:r w:rsidRPr="00297EAF">
              <w:t>C1-253764</w:t>
            </w:r>
          </w:p>
        </w:tc>
      </w:tr>
      <w:tr w:rsidR="00297EAF" w:rsidRPr="00297EAF" w14:paraId="6727AB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7127" w14:textId="77777777" w:rsidR="00297EAF" w:rsidRPr="00297EAF" w:rsidRDefault="00297EAF" w:rsidP="00297EAF">
            <w:pPr>
              <w:pStyle w:val="FP"/>
            </w:pPr>
            <w:r w:rsidRPr="00297EAF">
              <w:t>C1-253166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987E" w14:textId="77777777" w:rsidR="00297EAF" w:rsidRPr="00297EAF" w:rsidRDefault="00297EAF" w:rsidP="00297EAF">
            <w:pPr>
              <w:pStyle w:val="FP"/>
            </w:pPr>
            <w:r w:rsidRPr="00297EAF">
              <w:t>MCLoc workplan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03DF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3A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E6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A1D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A8D9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53D4" w14:textId="77777777" w:rsidR="00297EAF" w:rsidRPr="00297EAF" w:rsidRDefault="00297EAF" w:rsidP="00297EAF">
            <w:pPr>
              <w:pStyle w:val="FP"/>
            </w:pPr>
            <w:r w:rsidRPr="00297EAF">
              <w:t>C1-253167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E481" w14:textId="77777777" w:rsidR="00297EAF" w:rsidRPr="00297EAF" w:rsidRDefault="00297EAF" w:rsidP="00297EAF">
            <w:pPr>
              <w:pStyle w:val="FP"/>
            </w:pPr>
            <w:r w:rsidRPr="00297EAF">
              <w:t>MCLoc SIP/HTTP/NAT handling discussion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DF57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C21B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3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096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A2A25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49CE" w14:textId="77777777" w:rsidR="00297EAF" w:rsidRPr="00297EAF" w:rsidRDefault="00297EAF" w:rsidP="00297EAF">
            <w:pPr>
              <w:pStyle w:val="FP"/>
            </w:pPr>
            <w:r w:rsidRPr="00297EAF">
              <w:t>C1-253168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42EC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1E7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A7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862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27EA" w14:textId="77777777" w:rsidR="00297EAF" w:rsidRPr="00297EAF" w:rsidRDefault="00297EAF" w:rsidP="00297EAF">
            <w:pPr>
              <w:pStyle w:val="FP"/>
            </w:pPr>
            <w:r w:rsidRPr="00297EAF">
              <w:t>C1-253961</w:t>
            </w:r>
          </w:p>
        </w:tc>
      </w:tr>
      <w:tr w:rsidR="00297EAF" w:rsidRPr="00297EAF" w14:paraId="6E9B12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FCBB" w14:textId="77777777" w:rsidR="00297EAF" w:rsidRPr="00297EAF" w:rsidRDefault="00297EAF" w:rsidP="00297EAF">
            <w:pPr>
              <w:pStyle w:val="FP"/>
            </w:pPr>
            <w:r w:rsidRPr="00297EAF">
              <w:t>C1-253169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889E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0AD0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995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846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444C" w14:textId="77777777" w:rsidR="00297EAF" w:rsidRPr="00297EAF" w:rsidRDefault="00297EAF" w:rsidP="00297EAF">
            <w:pPr>
              <w:pStyle w:val="FP"/>
            </w:pPr>
            <w:r w:rsidRPr="00297EAF">
              <w:t>C1-253668</w:t>
            </w:r>
          </w:p>
        </w:tc>
      </w:tr>
      <w:tr w:rsidR="00297EAF" w:rsidRPr="00297EAF" w14:paraId="7EA83F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416A" w14:textId="77777777" w:rsidR="00297EAF" w:rsidRPr="00297EAF" w:rsidRDefault="00297EAF" w:rsidP="00297EAF">
            <w:pPr>
              <w:pStyle w:val="FP"/>
            </w:pPr>
            <w:r w:rsidRPr="00297EAF">
              <w:t>C1-253170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7106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D42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1E5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22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BBBE" w14:textId="77777777" w:rsidR="00297EAF" w:rsidRPr="00297EAF" w:rsidRDefault="00297EAF" w:rsidP="00297EAF">
            <w:pPr>
              <w:pStyle w:val="FP"/>
            </w:pPr>
            <w:r w:rsidRPr="00297EAF">
              <w:t>C1-253931</w:t>
            </w:r>
          </w:p>
        </w:tc>
      </w:tr>
      <w:tr w:rsidR="00297EAF" w:rsidRPr="00297EAF" w14:paraId="7118D0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F17C" w14:textId="77777777" w:rsidR="00297EAF" w:rsidRPr="00297EAF" w:rsidRDefault="00297EAF" w:rsidP="00297EAF">
            <w:pPr>
              <w:pStyle w:val="FP"/>
            </w:pPr>
            <w:r w:rsidRPr="00297EAF">
              <w:t>C1-253171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24B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15B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F71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652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78A9" w14:textId="77777777" w:rsidR="00297EAF" w:rsidRPr="00297EAF" w:rsidRDefault="00297EAF" w:rsidP="00297EAF">
            <w:pPr>
              <w:pStyle w:val="FP"/>
            </w:pPr>
            <w:r w:rsidRPr="00297EAF">
              <w:t>C1-253932</w:t>
            </w:r>
          </w:p>
        </w:tc>
      </w:tr>
      <w:tr w:rsidR="00297EAF" w:rsidRPr="00297EAF" w14:paraId="4973AA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4DD8" w14:textId="77777777" w:rsidR="00297EAF" w:rsidRPr="00297EAF" w:rsidRDefault="00297EAF" w:rsidP="00297EAF">
            <w:pPr>
              <w:pStyle w:val="FP"/>
            </w:pPr>
            <w:r w:rsidRPr="00297EAF">
              <w:t>C1-253172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4563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D2B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71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0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D015" w14:textId="77777777" w:rsidR="00297EAF" w:rsidRPr="00297EAF" w:rsidRDefault="00297EAF" w:rsidP="00297EAF">
            <w:pPr>
              <w:pStyle w:val="FP"/>
            </w:pPr>
            <w:r w:rsidRPr="00297EAF">
              <w:t>C1-253933</w:t>
            </w:r>
          </w:p>
        </w:tc>
      </w:tr>
      <w:tr w:rsidR="00297EAF" w:rsidRPr="00297EAF" w14:paraId="1695AD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325A" w14:textId="77777777" w:rsidR="00297EAF" w:rsidRPr="00297EAF" w:rsidRDefault="00297EAF" w:rsidP="00297EAF">
            <w:pPr>
              <w:pStyle w:val="FP"/>
            </w:pPr>
            <w:r w:rsidRPr="00297EAF">
              <w:t>C1-253173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A148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00E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5F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EE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1030" w14:textId="77777777" w:rsidR="00297EAF" w:rsidRPr="00297EAF" w:rsidRDefault="00297EAF" w:rsidP="00297EAF">
            <w:pPr>
              <w:pStyle w:val="FP"/>
            </w:pPr>
            <w:r w:rsidRPr="00297EAF">
              <w:t>C1-253934</w:t>
            </w:r>
          </w:p>
        </w:tc>
      </w:tr>
      <w:tr w:rsidR="00297EAF" w:rsidRPr="00297EAF" w14:paraId="45F464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5422" w14:textId="77777777" w:rsidR="00297EAF" w:rsidRPr="00297EAF" w:rsidRDefault="00297EAF" w:rsidP="00297EAF">
            <w:pPr>
              <w:pStyle w:val="FP"/>
            </w:pPr>
            <w:r w:rsidRPr="00297EAF">
              <w:t>C1-253174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55F8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FF1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A95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1B7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A2E7" w14:textId="77777777" w:rsidR="00297EAF" w:rsidRPr="00297EAF" w:rsidRDefault="00297EAF" w:rsidP="00297EAF">
            <w:pPr>
              <w:pStyle w:val="FP"/>
            </w:pPr>
            <w:r w:rsidRPr="00297EAF">
              <w:t>C1-253935</w:t>
            </w:r>
          </w:p>
        </w:tc>
      </w:tr>
      <w:tr w:rsidR="00297EAF" w:rsidRPr="00297EAF" w14:paraId="37995F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F0E4" w14:textId="77777777" w:rsidR="00297EAF" w:rsidRPr="00297EAF" w:rsidRDefault="00297EAF" w:rsidP="00297EAF">
            <w:pPr>
              <w:pStyle w:val="FP"/>
            </w:pPr>
            <w:r w:rsidRPr="00297EAF">
              <w:t>C1-253175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0BC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0F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E8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B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8DB7" w14:textId="77777777" w:rsidR="00297EAF" w:rsidRPr="00297EAF" w:rsidRDefault="00297EAF" w:rsidP="00297EAF">
            <w:pPr>
              <w:pStyle w:val="FP"/>
            </w:pPr>
            <w:r w:rsidRPr="00297EAF">
              <w:t>C1-253936</w:t>
            </w:r>
          </w:p>
        </w:tc>
      </w:tr>
      <w:tr w:rsidR="00297EAF" w:rsidRPr="00297EAF" w14:paraId="14A291C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F5D1" w14:textId="77777777" w:rsidR="00297EAF" w:rsidRPr="00297EAF" w:rsidRDefault="00297EAF" w:rsidP="00297EAF">
            <w:pPr>
              <w:pStyle w:val="FP"/>
            </w:pPr>
            <w:r w:rsidRPr="00297EAF">
              <w:t>C1-253176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050E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B16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2CB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F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D54D" w14:textId="77777777" w:rsidR="00297EAF" w:rsidRPr="00297EAF" w:rsidRDefault="00297EAF" w:rsidP="00297EAF">
            <w:pPr>
              <w:pStyle w:val="FP"/>
            </w:pPr>
            <w:r w:rsidRPr="00297EAF">
              <w:t>C1-253937</w:t>
            </w:r>
          </w:p>
        </w:tc>
      </w:tr>
      <w:tr w:rsidR="00297EAF" w:rsidRPr="00297EAF" w14:paraId="515381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A94E" w14:textId="77777777" w:rsidR="00297EAF" w:rsidRPr="00297EAF" w:rsidRDefault="00297EAF" w:rsidP="00297EAF">
            <w:pPr>
              <w:pStyle w:val="FP"/>
            </w:pPr>
            <w:r w:rsidRPr="00297EAF">
              <w:t>C1-253177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4A5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399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C2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E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1760" w14:textId="77777777" w:rsidR="00297EAF" w:rsidRPr="00297EAF" w:rsidRDefault="00297EAF" w:rsidP="00297EAF">
            <w:pPr>
              <w:pStyle w:val="FP"/>
            </w:pPr>
            <w:r w:rsidRPr="00297EAF">
              <w:t>C1-253938</w:t>
            </w:r>
          </w:p>
        </w:tc>
      </w:tr>
      <w:tr w:rsidR="00297EAF" w:rsidRPr="00297EAF" w14:paraId="5E3BDA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BEEB" w14:textId="77777777" w:rsidR="00297EAF" w:rsidRPr="00297EAF" w:rsidRDefault="00297EAF" w:rsidP="00297EAF">
            <w:pPr>
              <w:pStyle w:val="FP"/>
            </w:pPr>
            <w:r w:rsidRPr="00297EAF">
              <w:t>C1-253178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FE7B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AEF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4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7CB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5C04" w14:textId="77777777" w:rsidR="00297EAF" w:rsidRPr="00297EAF" w:rsidRDefault="00297EAF" w:rsidP="00297EAF">
            <w:pPr>
              <w:pStyle w:val="FP"/>
            </w:pPr>
            <w:r w:rsidRPr="00297EAF">
              <w:t>C1-253939</w:t>
            </w:r>
          </w:p>
        </w:tc>
      </w:tr>
      <w:tr w:rsidR="00297EAF" w:rsidRPr="00297EAF" w14:paraId="6AA4C9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798D" w14:textId="77777777" w:rsidR="00297EAF" w:rsidRPr="00297EAF" w:rsidRDefault="00297EAF" w:rsidP="00297EAF">
            <w:pPr>
              <w:pStyle w:val="FP"/>
            </w:pPr>
            <w:r w:rsidRPr="00297EAF">
              <w:t>C1-253179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D637" w14:textId="77777777" w:rsidR="00297EAF" w:rsidRPr="00297EAF" w:rsidRDefault="00297EAF" w:rsidP="00297EAF">
            <w:pPr>
              <w:pStyle w:val="FP"/>
            </w:pPr>
            <w:r w:rsidRPr="00297EAF">
              <w:t>Corrections for handling of sending a SIP BYE request on receipt of a SIP REFER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B41A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25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55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D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0053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8498" w14:textId="77777777" w:rsidR="00297EAF" w:rsidRPr="00297EAF" w:rsidRDefault="00297EAF" w:rsidP="00297EAF">
            <w:pPr>
              <w:pStyle w:val="FP"/>
            </w:pPr>
            <w:r w:rsidRPr="00297EAF">
              <w:t>C1-253180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A41E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F82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CCA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D5C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E1DB" w14:textId="77777777" w:rsidR="00297EAF" w:rsidRPr="00297EAF" w:rsidRDefault="00297EAF" w:rsidP="00297EAF">
            <w:pPr>
              <w:pStyle w:val="FP"/>
            </w:pPr>
            <w:r w:rsidRPr="00297EAF">
              <w:t>C1-253940</w:t>
            </w:r>
          </w:p>
        </w:tc>
      </w:tr>
      <w:tr w:rsidR="00297EAF" w:rsidRPr="00297EAF" w14:paraId="406922E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4629" w14:textId="77777777" w:rsidR="00297EAF" w:rsidRPr="00297EAF" w:rsidRDefault="00297EAF" w:rsidP="00297EAF">
            <w:pPr>
              <w:pStyle w:val="FP"/>
            </w:pPr>
            <w:r w:rsidRPr="00297EAF">
              <w:t>C1-253181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7CEB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1E0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10D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7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6FE2" w14:textId="77777777" w:rsidR="00297EAF" w:rsidRPr="00297EAF" w:rsidRDefault="00297EAF" w:rsidP="00297EAF">
            <w:pPr>
              <w:pStyle w:val="FP"/>
            </w:pPr>
            <w:r w:rsidRPr="00297EAF">
              <w:t>C1-253941</w:t>
            </w:r>
          </w:p>
        </w:tc>
      </w:tr>
      <w:tr w:rsidR="00297EAF" w:rsidRPr="00297EAF" w14:paraId="6D1B59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67EA" w14:textId="77777777" w:rsidR="00297EAF" w:rsidRPr="00297EAF" w:rsidRDefault="00297EAF" w:rsidP="00297EAF">
            <w:pPr>
              <w:pStyle w:val="FP"/>
            </w:pPr>
            <w:r w:rsidRPr="00297EAF">
              <w:t>C1-253182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4DFB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651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BA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B8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5E1D" w14:textId="77777777" w:rsidR="00297EAF" w:rsidRPr="00297EAF" w:rsidRDefault="00297EAF" w:rsidP="00297EAF">
            <w:pPr>
              <w:pStyle w:val="FP"/>
            </w:pPr>
            <w:r w:rsidRPr="00297EAF">
              <w:t>C1-253942</w:t>
            </w:r>
          </w:p>
        </w:tc>
      </w:tr>
      <w:tr w:rsidR="00297EAF" w:rsidRPr="00297EAF" w14:paraId="148E35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EA38" w14:textId="77777777" w:rsidR="00297EAF" w:rsidRPr="00297EAF" w:rsidRDefault="00297EAF" w:rsidP="00297EAF">
            <w:pPr>
              <w:pStyle w:val="FP"/>
            </w:pPr>
            <w:r w:rsidRPr="00297EAF">
              <w:t>C1-253183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4248" w14:textId="77777777" w:rsidR="00297EAF" w:rsidRPr="00297EAF" w:rsidRDefault="00297EAF" w:rsidP="00297EAF">
            <w:pPr>
              <w:pStyle w:val="FP"/>
            </w:pPr>
            <w:r w:rsidRPr="00297EAF">
              <w:t>Adding option to apply automatic commencement for adhoc group calls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991F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39B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A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2C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C3D7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6108" w14:textId="77777777" w:rsidR="00297EAF" w:rsidRPr="00297EAF" w:rsidRDefault="00297EAF" w:rsidP="00297EAF">
            <w:pPr>
              <w:pStyle w:val="FP"/>
            </w:pPr>
            <w:r w:rsidRPr="00297EAF">
              <w:t>C1-253184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4600" w14:textId="77777777" w:rsidR="00297EAF" w:rsidRPr="00297EAF" w:rsidRDefault="00297EAF" w:rsidP="00297EAF">
            <w:pPr>
              <w:pStyle w:val="FP"/>
            </w:pPr>
            <w:r w:rsidRPr="00297EAF">
              <w:t>Adhoc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3C86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C8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A4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2C0D" w14:textId="77777777" w:rsidR="00297EAF" w:rsidRPr="00297EAF" w:rsidRDefault="00297EAF" w:rsidP="00297EAF">
            <w:pPr>
              <w:pStyle w:val="FP"/>
            </w:pPr>
            <w:r w:rsidRPr="00297EAF">
              <w:t>C1-253768</w:t>
            </w:r>
          </w:p>
        </w:tc>
      </w:tr>
      <w:tr w:rsidR="00297EAF" w:rsidRPr="00297EAF" w14:paraId="29E63F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B62" w14:textId="77777777" w:rsidR="00297EAF" w:rsidRPr="00297EAF" w:rsidRDefault="00297EAF" w:rsidP="00297EAF">
            <w:pPr>
              <w:pStyle w:val="FP"/>
            </w:pPr>
            <w:r w:rsidRPr="00297EAF">
              <w:t>C1-253185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B496" w14:textId="77777777" w:rsidR="00297EAF" w:rsidRPr="00297EAF" w:rsidRDefault="00297EAF" w:rsidP="00297EAF">
            <w:pPr>
              <w:pStyle w:val="FP"/>
            </w:pPr>
            <w:r w:rsidRPr="00297EAF">
              <w:t>Interworking of adhoc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AAFE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BD9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681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792C" w14:textId="77777777" w:rsidR="00297EAF" w:rsidRPr="00297EAF" w:rsidRDefault="00297EAF" w:rsidP="00297EAF">
            <w:pPr>
              <w:pStyle w:val="FP"/>
            </w:pPr>
            <w:r w:rsidRPr="00297EAF">
              <w:t>C1-253769</w:t>
            </w:r>
          </w:p>
        </w:tc>
      </w:tr>
      <w:tr w:rsidR="00297EAF" w:rsidRPr="00297EAF" w14:paraId="181FF3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825B" w14:textId="77777777" w:rsidR="00297EAF" w:rsidRPr="00297EAF" w:rsidRDefault="00297EAF" w:rsidP="00297EAF">
            <w:pPr>
              <w:pStyle w:val="FP"/>
            </w:pPr>
            <w:r w:rsidRPr="00297EAF">
              <w:t>C1-253186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7D0E" w14:textId="77777777" w:rsidR="00297EAF" w:rsidRPr="00297EAF" w:rsidRDefault="00297EAF" w:rsidP="00297EAF">
            <w:pPr>
              <w:pStyle w:val="FP"/>
            </w:pPr>
            <w:r w:rsidRPr="00297EAF">
              <w:t>Clarification on private call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4B12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AD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DB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F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2C3CC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A58E" w14:textId="77777777" w:rsidR="00297EAF" w:rsidRPr="00297EAF" w:rsidRDefault="00297EAF" w:rsidP="00297EAF">
            <w:pPr>
              <w:pStyle w:val="FP"/>
            </w:pPr>
            <w:r w:rsidRPr="00297EAF">
              <w:t>C1-253187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F5E0" w14:textId="77777777" w:rsidR="00297EAF" w:rsidRPr="00297EAF" w:rsidRDefault="00297EAF" w:rsidP="00297EAF">
            <w:pPr>
              <w:pStyle w:val="FP"/>
            </w:pPr>
            <w:r w:rsidRPr="00297EAF">
              <w:t>Introduction of new data type for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828A" w14:textId="77777777" w:rsidR="00297EAF" w:rsidRPr="00297EAF" w:rsidRDefault="00297EAF" w:rsidP="00297EAF">
            <w:pPr>
              <w:pStyle w:val="FP"/>
            </w:pPr>
            <w:r w:rsidRPr="00297EAF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E53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2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16FD" w14:textId="77777777" w:rsidR="00297EAF" w:rsidRPr="00297EAF" w:rsidRDefault="00297EAF" w:rsidP="00297EAF">
            <w:pPr>
              <w:pStyle w:val="FP"/>
            </w:pPr>
            <w:r w:rsidRPr="00297EAF">
              <w:t>C1-253969</w:t>
            </w:r>
          </w:p>
        </w:tc>
      </w:tr>
      <w:tr w:rsidR="00297EAF" w:rsidRPr="00297EAF" w14:paraId="16CC7D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416A" w14:textId="77777777" w:rsidR="00297EAF" w:rsidRPr="00297EAF" w:rsidRDefault="00297EAF" w:rsidP="00297EAF">
            <w:pPr>
              <w:pStyle w:val="FP"/>
            </w:pPr>
            <w:r w:rsidRPr="00297EAF">
              <w:t>C1-253188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3A8E" w14:textId="77777777" w:rsidR="00297EAF" w:rsidRPr="00297EAF" w:rsidRDefault="00297EAF" w:rsidP="00297EAF">
            <w:pPr>
              <w:pStyle w:val="FP"/>
            </w:pPr>
            <w:r w:rsidRPr="00297EAF">
              <w:t>Corrections related to P-Asserted-Service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1228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7B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F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4AC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9DDE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FC59" w14:textId="77777777" w:rsidR="00297EAF" w:rsidRPr="00297EAF" w:rsidRDefault="00297EAF" w:rsidP="00297EAF">
            <w:pPr>
              <w:pStyle w:val="FP"/>
            </w:pPr>
            <w:r w:rsidRPr="00297EAF">
              <w:t>C1-253189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A984" w14:textId="77777777" w:rsidR="00297EAF" w:rsidRPr="00297EAF" w:rsidRDefault="00297EAF" w:rsidP="00297EAF">
            <w:pPr>
              <w:pStyle w:val="FP"/>
            </w:pPr>
            <w:r w:rsidRPr="00297EAF">
              <w:t>Clarifications to eCall setup, in-band MSD transmission and retry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F5DD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C8A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5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3EBE" w14:textId="77777777" w:rsidR="00297EAF" w:rsidRPr="00297EAF" w:rsidRDefault="00297EAF" w:rsidP="00297EAF">
            <w:pPr>
              <w:pStyle w:val="FP"/>
            </w:pPr>
            <w:r w:rsidRPr="00297EAF">
              <w:t>C1-253772</w:t>
            </w:r>
          </w:p>
        </w:tc>
      </w:tr>
      <w:tr w:rsidR="00297EAF" w:rsidRPr="00297EAF" w14:paraId="6C91D2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1E63" w14:textId="77777777" w:rsidR="00297EAF" w:rsidRPr="00297EAF" w:rsidRDefault="00297EAF" w:rsidP="00297EAF">
            <w:pPr>
              <w:pStyle w:val="FP"/>
            </w:pPr>
            <w:r w:rsidRPr="00297EAF">
              <w:t>C1-253190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974D" w14:textId="77777777" w:rsidR="00297EAF" w:rsidRPr="00297EAF" w:rsidRDefault="00297EAF" w:rsidP="00297EAF">
            <w:pPr>
              <w:pStyle w:val="FP"/>
            </w:pPr>
            <w:r w:rsidRPr="00297EAF">
              <w:t>Abnormal case handling of Tsor timer expiry.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4EED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876D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5CA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5C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B56E2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BF9E" w14:textId="77777777" w:rsidR="00297EAF" w:rsidRPr="00297EAF" w:rsidRDefault="00297EAF" w:rsidP="00297EAF">
            <w:pPr>
              <w:pStyle w:val="FP"/>
            </w:pPr>
            <w:r w:rsidRPr="00297EAF">
              <w:t>C1-253191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CB11" w14:textId="77777777" w:rsidR="00297EAF" w:rsidRPr="00297EAF" w:rsidRDefault="00297EAF" w:rsidP="00297EAF">
            <w:pPr>
              <w:pStyle w:val="FP"/>
            </w:pPr>
            <w:r w:rsidRPr="00297EAF">
              <w:t>Revised WID on Alignment of eCall over IMS with 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2DA1" w14:textId="77777777" w:rsidR="00297EAF" w:rsidRPr="00297EAF" w:rsidRDefault="00297EAF" w:rsidP="00297EAF">
            <w:pPr>
              <w:pStyle w:val="FP"/>
            </w:pPr>
            <w:r w:rsidRPr="00297EAF"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6D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2272" w14:textId="77777777" w:rsidR="00297EAF" w:rsidRPr="00297EAF" w:rsidRDefault="00297EAF" w:rsidP="00297EAF">
            <w:pPr>
              <w:pStyle w:val="FP"/>
            </w:pPr>
            <w:r w:rsidRPr="00297EAF">
              <w:t>CP-242254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1BFE" w14:textId="77777777" w:rsidR="00297EAF" w:rsidRPr="00297EAF" w:rsidRDefault="00297EAF" w:rsidP="00297EAF">
            <w:pPr>
              <w:pStyle w:val="FP"/>
            </w:pPr>
            <w:r w:rsidRPr="00297EAF">
              <w:t>C1-253565</w:t>
            </w:r>
          </w:p>
        </w:tc>
      </w:tr>
      <w:tr w:rsidR="00297EAF" w:rsidRPr="00297EAF" w14:paraId="039400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3819" w14:textId="77777777" w:rsidR="00297EAF" w:rsidRPr="00297EAF" w:rsidRDefault="00297EAF" w:rsidP="00297EAF">
            <w:pPr>
              <w:pStyle w:val="FP"/>
            </w:pPr>
            <w:r w:rsidRPr="00297EAF">
              <w:t>C1-253192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F725" w14:textId="77777777" w:rsidR="00297EAF" w:rsidRPr="00297EAF" w:rsidRDefault="00297EAF" w:rsidP="00297EAF">
            <w:pPr>
              <w:pStyle w:val="FP"/>
            </w:pPr>
            <w:r w:rsidRPr="00297EAF">
              <w:t>Reply 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4AB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471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10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6FF" w14:textId="77777777" w:rsidR="00297EAF" w:rsidRPr="00297EAF" w:rsidRDefault="00297EAF" w:rsidP="00297EAF">
            <w:pPr>
              <w:pStyle w:val="FP"/>
            </w:pPr>
            <w:r w:rsidRPr="00297EAF">
              <w:t>C1-253720</w:t>
            </w:r>
          </w:p>
        </w:tc>
      </w:tr>
      <w:tr w:rsidR="00297EAF" w:rsidRPr="00297EAF" w14:paraId="6371F71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9C1C" w14:textId="77777777" w:rsidR="00297EAF" w:rsidRPr="00297EAF" w:rsidRDefault="00297EAF" w:rsidP="00297EAF">
            <w:pPr>
              <w:pStyle w:val="FP"/>
            </w:pPr>
            <w:r w:rsidRPr="00297EAF">
              <w:t>C1-253193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563" w14:textId="77777777" w:rsidR="00297EAF" w:rsidRPr="00297EAF" w:rsidRDefault="00297EAF" w:rsidP="00297EAF">
            <w:pPr>
              <w:pStyle w:val="FP"/>
            </w:pPr>
            <w:r w:rsidRPr="00297EAF">
              <w:t>Support for multiple non-3GPP device identifiers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EA10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635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FB2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6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A1824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AD16" w14:textId="77777777" w:rsidR="00297EAF" w:rsidRPr="00297EAF" w:rsidRDefault="00297EAF" w:rsidP="00297EAF">
            <w:pPr>
              <w:pStyle w:val="FP"/>
            </w:pPr>
            <w:r w:rsidRPr="00297EAF">
              <w:t>C1-253194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FC81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E710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109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7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630C" w14:textId="77777777" w:rsidR="00297EAF" w:rsidRPr="00297EAF" w:rsidRDefault="00297EAF" w:rsidP="00297EAF">
            <w:pPr>
              <w:pStyle w:val="FP"/>
            </w:pPr>
            <w:r w:rsidRPr="00297EAF">
              <w:t>C1-253657</w:t>
            </w:r>
          </w:p>
        </w:tc>
      </w:tr>
      <w:tr w:rsidR="00297EAF" w:rsidRPr="00297EAF" w14:paraId="3D7AFE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DA0" w14:textId="77777777" w:rsidR="00297EAF" w:rsidRPr="00297EAF" w:rsidRDefault="00297EAF" w:rsidP="00297EAF">
            <w:pPr>
              <w:pStyle w:val="FP"/>
            </w:pPr>
            <w:r w:rsidRPr="00297EAF">
              <w:t>C1-253195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22B" w14:textId="77777777" w:rsidR="00297EAF" w:rsidRPr="00297EAF" w:rsidRDefault="00297EAF" w:rsidP="00297EAF">
            <w:pPr>
              <w:pStyle w:val="FP"/>
            </w:pPr>
            <w:r w:rsidRPr="00297EAF">
              <w:t>PDU Modification exclusively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ACF4" w14:textId="77777777" w:rsidR="00297EAF" w:rsidRPr="00297EAF" w:rsidRDefault="00297EAF" w:rsidP="00297EAF">
            <w:pPr>
              <w:pStyle w:val="FP"/>
            </w:pPr>
            <w:r w:rsidRPr="00297EAF">
              <w:t>InterDigital,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E49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19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B2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4522C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EDE4" w14:textId="77777777" w:rsidR="00297EAF" w:rsidRPr="00297EAF" w:rsidRDefault="00297EAF" w:rsidP="00297EAF">
            <w:pPr>
              <w:pStyle w:val="FP"/>
            </w:pPr>
            <w:r w:rsidRPr="00297EAF">
              <w:t>C1-253196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037" w14:textId="77777777" w:rsidR="00297EAF" w:rsidRPr="00297EAF" w:rsidRDefault="00297EAF" w:rsidP="00297EAF">
            <w:pPr>
              <w:pStyle w:val="FP"/>
            </w:pPr>
            <w:r w:rsidRPr="00297EAF">
              <w:t>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B665" w14:textId="77777777" w:rsidR="00297EAF" w:rsidRPr="00297EAF" w:rsidRDefault="00297EAF" w:rsidP="00297EAF">
            <w:pPr>
              <w:pStyle w:val="FP"/>
            </w:pPr>
            <w:r w:rsidRPr="00297EAF">
              <w:t>InterDigital,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276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EE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EC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980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FD28" w14:textId="77777777" w:rsidR="00297EAF" w:rsidRPr="00297EAF" w:rsidRDefault="00297EAF" w:rsidP="00297EAF">
            <w:pPr>
              <w:pStyle w:val="FP"/>
            </w:pPr>
            <w:r w:rsidRPr="00297EAF">
              <w:t>C1-253197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EA47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A4A5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BB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3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57B1" w14:textId="77777777" w:rsidR="00297EAF" w:rsidRPr="00297EAF" w:rsidRDefault="00297EAF" w:rsidP="00297EAF">
            <w:pPr>
              <w:pStyle w:val="FP"/>
            </w:pPr>
            <w:r w:rsidRPr="00297EAF">
              <w:t>C1-253660</w:t>
            </w:r>
          </w:p>
        </w:tc>
      </w:tr>
      <w:tr w:rsidR="00297EAF" w:rsidRPr="00297EAF" w14:paraId="5B9541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5956" w14:textId="77777777" w:rsidR="00297EAF" w:rsidRPr="00297EAF" w:rsidRDefault="00297EAF" w:rsidP="00297EAF">
            <w:pPr>
              <w:pStyle w:val="FP"/>
            </w:pPr>
            <w:r w:rsidRPr="00297EAF">
              <w:t>C1-253198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05CB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1682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6A4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C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8C53" w14:textId="77777777" w:rsidR="00297EAF" w:rsidRPr="00297EAF" w:rsidRDefault="00297EAF" w:rsidP="00297EAF">
            <w:pPr>
              <w:pStyle w:val="FP"/>
            </w:pPr>
            <w:r w:rsidRPr="00297EAF">
              <w:t>C1-253512</w:t>
            </w:r>
          </w:p>
        </w:tc>
      </w:tr>
      <w:tr w:rsidR="00297EAF" w:rsidRPr="00297EAF" w14:paraId="1EC1B4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A2EA" w14:textId="77777777" w:rsidR="00297EAF" w:rsidRPr="00297EAF" w:rsidRDefault="00297EAF" w:rsidP="00297EAF">
            <w:pPr>
              <w:pStyle w:val="FP"/>
            </w:pPr>
            <w:r w:rsidRPr="00297EAF">
              <w:t>C1-253199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A680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5EE2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CA8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9B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9A6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6509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92E3" w14:textId="77777777" w:rsidR="00297EAF" w:rsidRPr="00297EAF" w:rsidRDefault="00297EAF" w:rsidP="00297EAF">
            <w:pPr>
              <w:pStyle w:val="FP"/>
            </w:pPr>
            <w:r w:rsidRPr="00297EAF">
              <w:t>C1-253200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B859" w14:textId="77777777" w:rsidR="00297EAF" w:rsidRPr="00297EAF" w:rsidRDefault="00297EAF" w:rsidP="00297EAF">
            <w:pPr>
              <w:pStyle w:val="FP"/>
            </w:pPr>
            <w:r w:rsidRPr="00297EAF">
              <w:t>Reference to obsoleted IETF RFC7230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1CC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CE1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33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C3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B2C4C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94E2" w14:textId="77777777" w:rsidR="00297EAF" w:rsidRPr="00297EAF" w:rsidRDefault="00297EAF" w:rsidP="00297EAF">
            <w:pPr>
              <w:pStyle w:val="FP"/>
            </w:pPr>
            <w:r w:rsidRPr="00297EAF">
              <w:t>C1-253201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68E9" w14:textId="77777777" w:rsidR="00297EAF" w:rsidRPr="00297EAF" w:rsidRDefault="00297EAF" w:rsidP="00297EAF">
            <w:pPr>
              <w:pStyle w:val="FP"/>
            </w:pPr>
            <w:r w:rsidRPr="00297EAF">
              <w:t>Corrections for MPS in restricted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7F13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B9D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BC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C5B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49B7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62A0" w14:textId="77777777" w:rsidR="00297EAF" w:rsidRPr="00297EAF" w:rsidRDefault="00297EAF" w:rsidP="00297EAF">
            <w:pPr>
              <w:pStyle w:val="FP"/>
            </w:pPr>
            <w:r w:rsidRPr="00297EAF">
              <w:t>C1-253202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7CE0" w14:textId="77777777" w:rsidR="00297EAF" w:rsidRPr="00297EAF" w:rsidRDefault="00297EAF" w:rsidP="00297EAF">
            <w:pPr>
              <w:pStyle w:val="FP"/>
            </w:pPr>
            <w:r w:rsidRPr="00297EAF">
              <w:t>MPS for Messaging Paging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74D1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4EC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58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1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21FBF2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C3CF" w14:textId="77777777" w:rsidR="00297EAF" w:rsidRPr="00297EAF" w:rsidRDefault="00297EAF" w:rsidP="00297EAF">
            <w:pPr>
              <w:pStyle w:val="FP"/>
            </w:pPr>
            <w:r w:rsidRPr="00297EAF">
              <w:t>C1-253203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A7E0" w14:textId="77777777" w:rsidR="00297EAF" w:rsidRPr="00297EAF" w:rsidRDefault="00297EAF" w:rsidP="00297EAF">
            <w:pPr>
              <w:pStyle w:val="FP"/>
            </w:pPr>
            <w:r w:rsidRPr="00297EAF">
              <w:t>revised WID on 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27BF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AF7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3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5C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EFD2B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E967" w14:textId="77777777" w:rsidR="00297EAF" w:rsidRPr="00297EAF" w:rsidRDefault="00297EAF" w:rsidP="00297EAF">
            <w:pPr>
              <w:pStyle w:val="FP"/>
            </w:pPr>
            <w:r w:rsidRPr="00297EAF">
              <w:t>C1-253204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CAAA" w14:textId="77777777" w:rsidR="00297EAF" w:rsidRPr="00297EAF" w:rsidRDefault="00297EAF" w:rsidP="00297EAF">
            <w:pPr>
              <w:pStyle w:val="FP"/>
            </w:pPr>
            <w:r w:rsidRPr="00297EAF">
              <w:t>Work Plan for AIML_App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C914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DEB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27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2E3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CD6AC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3AB1" w14:textId="77777777" w:rsidR="00297EAF" w:rsidRPr="00297EAF" w:rsidRDefault="00297EAF" w:rsidP="00297EAF">
            <w:pPr>
              <w:pStyle w:val="FP"/>
            </w:pPr>
            <w:r w:rsidRPr="00297EAF">
              <w:t>C1-253205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7F42" w14:textId="77777777" w:rsidR="00297EAF" w:rsidRPr="00297EAF" w:rsidRDefault="00297EAF" w:rsidP="00297EAF">
            <w:pPr>
              <w:pStyle w:val="FP"/>
            </w:pPr>
            <w:r w:rsidRPr="00297EAF">
              <w:t>Discussion on the maximum size of the PWS warning message content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AA1F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20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69C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33B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07E48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32AF" w14:textId="77777777" w:rsidR="00297EAF" w:rsidRPr="00297EAF" w:rsidRDefault="00297EAF" w:rsidP="00297EAF">
            <w:pPr>
              <w:pStyle w:val="FP"/>
            </w:pPr>
            <w:r w:rsidRPr="00297EAF">
              <w:t>C1-253206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2C1B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DB0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7A5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DF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C200" w14:textId="77777777" w:rsidR="00297EAF" w:rsidRPr="00297EAF" w:rsidRDefault="00297EAF" w:rsidP="00297EAF">
            <w:pPr>
              <w:pStyle w:val="FP"/>
            </w:pPr>
            <w:r w:rsidRPr="00297EAF">
              <w:t>C1-253734</w:t>
            </w:r>
          </w:p>
        </w:tc>
      </w:tr>
      <w:tr w:rsidR="00297EAF" w:rsidRPr="00297EAF" w14:paraId="35A22E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C3EA" w14:textId="77777777" w:rsidR="00297EAF" w:rsidRPr="00297EAF" w:rsidRDefault="00297EAF" w:rsidP="00297EAF">
            <w:pPr>
              <w:pStyle w:val="FP"/>
            </w:pPr>
            <w:r w:rsidRPr="00297EAF">
              <w:t>C1-253207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E3DD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78CB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BF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8E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D187" w14:textId="77777777" w:rsidR="00297EAF" w:rsidRPr="00297EAF" w:rsidRDefault="00297EAF" w:rsidP="00297EAF">
            <w:pPr>
              <w:pStyle w:val="FP"/>
            </w:pPr>
            <w:r w:rsidRPr="00297EAF">
              <w:t>C1-253599</w:t>
            </w:r>
          </w:p>
        </w:tc>
      </w:tr>
      <w:tr w:rsidR="00297EAF" w:rsidRPr="00297EAF" w14:paraId="247519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E07E" w14:textId="77777777" w:rsidR="00297EAF" w:rsidRPr="00297EAF" w:rsidRDefault="00297EAF" w:rsidP="00297EAF">
            <w:pPr>
              <w:pStyle w:val="FP"/>
            </w:pPr>
            <w:r w:rsidRPr="00297EAF">
              <w:t>C1-253208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1671" w14:textId="77777777" w:rsidR="00297EAF" w:rsidRPr="00297EAF" w:rsidRDefault="00297EAF" w:rsidP="00297EAF">
            <w:pPr>
              <w:pStyle w:val="FP"/>
            </w:pPr>
            <w:r w:rsidRPr="00297EAF">
              <w:t>Reply LS to RAN2 on maximum size of the PWS warning message content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D0A2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99C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AF8C" w14:textId="77777777" w:rsidR="00297EAF" w:rsidRPr="00297EAF" w:rsidRDefault="00297EAF" w:rsidP="00297EAF">
            <w:pPr>
              <w:pStyle w:val="FP"/>
            </w:pPr>
            <w:r w:rsidRPr="00297EAF">
              <w:t>C1-252250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24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91942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574A" w14:textId="77777777" w:rsidR="00297EAF" w:rsidRPr="00297EAF" w:rsidRDefault="00297EAF" w:rsidP="00297EAF">
            <w:pPr>
              <w:pStyle w:val="FP"/>
            </w:pPr>
            <w:r w:rsidRPr="00297EAF">
              <w:t>C1-253209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8B80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6A45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98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D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49B3" w14:textId="77777777" w:rsidR="00297EAF" w:rsidRPr="00297EAF" w:rsidRDefault="00297EAF" w:rsidP="00297EAF">
            <w:pPr>
              <w:pStyle w:val="FP"/>
            </w:pPr>
            <w:r w:rsidRPr="00297EAF">
              <w:t>C1-253212</w:t>
            </w:r>
          </w:p>
        </w:tc>
      </w:tr>
      <w:tr w:rsidR="00297EAF" w:rsidRPr="00297EAF" w14:paraId="06319D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26BC" w14:textId="77777777" w:rsidR="00297EAF" w:rsidRPr="00297EAF" w:rsidRDefault="00297EAF" w:rsidP="00297EAF">
            <w:pPr>
              <w:pStyle w:val="FP"/>
            </w:pPr>
            <w:r w:rsidRPr="00297EAF">
              <w:t>C1-253210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0403" w14:textId="77777777" w:rsidR="00297EAF" w:rsidRPr="00297EAF" w:rsidRDefault="00297EAF" w:rsidP="00297EAF">
            <w:pPr>
              <w:pStyle w:val="FP"/>
            </w:pPr>
            <w:r w:rsidRPr="00297EAF">
              <w:t>Handling of S&amp;F mode indications from the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E1E5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33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BDA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C98B" w14:textId="77777777" w:rsidR="00297EAF" w:rsidRPr="00297EAF" w:rsidRDefault="00297EAF" w:rsidP="00297EAF">
            <w:pPr>
              <w:pStyle w:val="FP"/>
            </w:pPr>
            <w:r w:rsidRPr="00297EAF">
              <w:t>C1-253211</w:t>
            </w:r>
          </w:p>
        </w:tc>
      </w:tr>
      <w:tr w:rsidR="00297EAF" w:rsidRPr="00297EAF" w14:paraId="244B292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C211" w14:textId="77777777" w:rsidR="00297EAF" w:rsidRPr="00297EAF" w:rsidRDefault="00297EAF" w:rsidP="00297EAF">
            <w:pPr>
              <w:pStyle w:val="FP"/>
            </w:pPr>
            <w:r w:rsidRPr="00297EAF">
              <w:t>C1-253211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D3A7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8076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240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0A38" w14:textId="77777777" w:rsidR="00297EAF" w:rsidRPr="00297EAF" w:rsidRDefault="00297EAF" w:rsidP="00297EAF">
            <w:pPr>
              <w:pStyle w:val="FP"/>
            </w:pPr>
            <w:r w:rsidRPr="00297EAF">
              <w:t>C1-253210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FE15" w14:textId="77777777" w:rsidR="00297EAF" w:rsidRPr="00297EAF" w:rsidRDefault="00297EAF" w:rsidP="00297EAF">
            <w:pPr>
              <w:pStyle w:val="FP"/>
            </w:pPr>
            <w:r w:rsidRPr="00297EAF">
              <w:t>C1-253213</w:t>
            </w:r>
          </w:p>
        </w:tc>
      </w:tr>
      <w:tr w:rsidR="00297EAF" w:rsidRPr="00297EAF" w14:paraId="340B4A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4F26" w14:textId="77777777" w:rsidR="00297EAF" w:rsidRPr="00297EAF" w:rsidRDefault="00297EAF" w:rsidP="00297EAF">
            <w:pPr>
              <w:pStyle w:val="FP"/>
            </w:pPr>
            <w:r w:rsidRPr="00297EAF">
              <w:t>C1-253212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556C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EA5F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2C0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045A" w14:textId="77777777" w:rsidR="00297EAF" w:rsidRPr="00297EAF" w:rsidRDefault="00297EAF" w:rsidP="00297EAF">
            <w:pPr>
              <w:pStyle w:val="FP"/>
            </w:pPr>
            <w:r w:rsidRPr="00297EAF">
              <w:t>C1-253209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E6DB" w14:textId="77777777" w:rsidR="00297EAF" w:rsidRPr="00297EAF" w:rsidRDefault="00297EAF" w:rsidP="00297EAF">
            <w:pPr>
              <w:pStyle w:val="FP"/>
            </w:pPr>
            <w:r w:rsidRPr="00297EAF">
              <w:t>C1-253722</w:t>
            </w:r>
          </w:p>
        </w:tc>
      </w:tr>
      <w:tr w:rsidR="00297EAF" w:rsidRPr="00297EAF" w14:paraId="0EA7B91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F1FC" w14:textId="77777777" w:rsidR="00297EAF" w:rsidRPr="00297EAF" w:rsidRDefault="00297EAF" w:rsidP="00297EAF">
            <w:pPr>
              <w:pStyle w:val="FP"/>
            </w:pPr>
            <w:r w:rsidRPr="00297EAF">
              <w:t>C1-253213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0ED0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193B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B3D8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1CEB" w14:textId="77777777" w:rsidR="00297EAF" w:rsidRPr="00297EAF" w:rsidRDefault="00297EAF" w:rsidP="00297EAF">
            <w:pPr>
              <w:pStyle w:val="FP"/>
            </w:pPr>
            <w:r w:rsidRPr="00297EAF">
              <w:t>C1-253211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6B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9088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6313" w14:textId="77777777" w:rsidR="00297EAF" w:rsidRPr="00297EAF" w:rsidRDefault="00297EAF" w:rsidP="00297EAF">
            <w:pPr>
              <w:pStyle w:val="FP"/>
            </w:pPr>
            <w:r w:rsidRPr="00297EAF">
              <w:t>C1-253214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A0D3" w14:textId="77777777" w:rsidR="00297EAF" w:rsidRPr="00297EAF" w:rsidRDefault="00297EAF" w:rsidP="00297EAF">
            <w:pPr>
              <w:pStyle w:val="FP"/>
            </w:pPr>
            <w:r w:rsidRPr="00297EAF">
              <w:t>Handling of S&amp;F mode indications from the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F17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E01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42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7E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38D5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A96B" w14:textId="77777777" w:rsidR="00297EAF" w:rsidRPr="00297EAF" w:rsidRDefault="00297EAF" w:rsidP="00297EAF">
            <w:pPr>
              <w:pStyle w:val="FP"/>
            </w:pPr>
            <w:r w:rsidRPr="00297EAF">
              <w:t>C1-253215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65A4" w14:textId="77777777" w:rsidR="00297EAF" w:rsidRPr="00297EAF" w:rsidRDefault="00297EAF" w:rsidP="00297EAF">
            <w:pPr>
              <w:pStyle w:val="FP"/>
            </w:pPr>
            <w:r w:rsidRPr="00297EAF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3F29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E8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301B" w14:textId="77777777" w:rsidR="00297EAF" w:rsidRPr="00297EAF" w:rsidRDefault="00297EAF" w:rsidP="00297EAF">
            <w:pPr>
              <w:pStyle w:val="FP"/>
            </w:pPr>
            <w:r w:rsidRPr="00297EAF">
              <w:t>C1-251629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544C" w14:textId="77777777" w:rsidR="00297EAF" w:rsidRPr="00297EAF" w:rsidRDefault="00297EAF" w:rsidP="00297EAF">
            <w:pPr>
              <w:pStyle w:val="FP"/>
            </w:pPr>
            <w:r w:rsidRPr="00297EAF">
              <w:t>C1-253978</w:t>
            </w:r>
          </w:p>
        </w:tc>
      </w:tr>
      <w:tr w:rsidR="00297EAF" w:rsidRPr="00297EAF" w14:paraId="430489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E82E" w14:textId="77777777" w:rsidR="00297EAF" w:rsidRPr="00297EAF" w:rsidRDefault="00297EAF" w:rsidP="00297EAF">
            <w:pPr>
              <w:pStyle w:val="FP"/>
            </w:pPr>
            <w:r w:rsidRPr="00297EAF">
              <w:t>C1-253216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F432" w14:textId="77777777" w:rsidR="00297EAF" w:rsidRPr="00297EAF" w:rsidRDefault="00297EAF" w:rsidP="00297EAF">
            <w:pPr>
              <w:pStyle w:val="FP"/>
            </w:pPr>
            <w:r w:rsidRPr="00297EAF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E095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73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C2AE" w14:textId="77777777" w:rsidR="00297EAF" w:rsidRPr="00297EAF" w:rsidRDefault="00297EAF" w:rsidP="00297EAF">
            <w:pPr>
              <w:pStyle w:val="FP"/>
            </w:pPr>
            <w:r w:rsidRPr="00297EAF">
              <w:t>C1-252451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5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CE40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640" w14:textId="77777777" w:rsidR="00297EAF" w:rsidRPr="00297EAF" w:rsidRDefault="00297EAF" w:rsidP="00297EAF">
            <w:pPr>
              <w:pStyle w:val="FP"/>
            </w:pPr>
            <w:r w:rsidRPr="00297EAF">
              <w:t>C1-253217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9BAF" w14:textId="77777777" w:rsidR="00297EAF" w:rsidRPr="00297EAF" w:rsidRDefault="00297EAF" w:rsidP="00297EAF">
            <w:pPr>
              <w:pStyle w:val="FP"/>
            </w:pPr>
            <w:r w:rsidRPr="00297EAF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5887" w14:textId="77777777" w:rsidR="00297EAF" w:rsidRPr="00297EAF" w:rsidRDefault="00297EAF" w:rsidP="00297EAF">
            <w:pPr>
              <w:pStyle w:val="FP"/>
            </w:pPr>
            <w:r w:rsidRPr="00297EAF">
              <w:t>Qualcomm Incorporated,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DF4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A8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9CE7" w14:textId="77777777" w:rsidR="00297EAF" w:rsidRPr="00297EAF" w:rsidRDefault="00297EAF" w:rsidP="00297EAF">
            <w:pPr>
              <w:pStyle w:val="FP"/>
            </w:pPr>
            <w:r w:rsidRPr="00297EAF">
              <w:t>C1-253971</w:t>
            </w:r>
          </w:p>
        </w:tc>
      </w:tr>
      <w:tr w:rsidR="00297EAF" w:rsidRPr="00297EAF" w14:paraId="756B1C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697C" w14:textId="77777777" w:rsidR="00297EAF" w:rsidRPr="00297EAF" w:rsidRDefault="00297EAF" w:rsidP="00297EAF">
            <w:pPr>
              <w:pStyle w:val="FP"/>
            </w:pPr>
            <w:r w:rsidRPr="00297EAF">
              <w:t>C1-253218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B036" w14:textId="77777777" w:rsidR="00297EAF" w:rsidRPr="00297EAF" w:rsidRDefault="00297EAF" w:rsidP="00297EAF">
            <w:pPr>
              <w:pStyle w:val="FP"/>
            </w:pPr>
            <w:r w:rsidRPr="00297EAF">
              <w:t>Clarification on LCS user plane connection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CC40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9BC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3A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61A7" w14:textId="77777777" w:rsidR="00297EAF" w:rsidRPr="00297EAF" w:rsidRDefault="00297EAF" w:rsidP="00297EAF">
            <w:pPr>
              <w:pStyle w:val="FP"/>
            </w:pPr>
            <w:r w:rsidRPr="00297EAF">
              <w:t>C1-253575</w:t>
            </w:r>
          </w:p>
        </w:tc>
      </w:tr>
      <w:tr w:rsidR="00297EAF" w:rsidRPr="00297EAF" w14:paraId="2F7DC2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5774" w14:textId="77777777" w:rsidR="00297EAF" w:rsidRPr="00297EAF" w:rsidRDefault="00297EAF" w:rsidP="00297EAF">
            <w:pPr>
              <w:pStyle w:val="FP"/>
            </w:pPr>
            <w:r w:rsidRPr="00297EAF">
              <w:t>C1-253219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BB67" w14:textId="77777777" w:rsidR="00297EAF" w:rsidRPr="00297EAF" w:rsidRDefault="00297EAF" w:rsidP="00297EAF">
            <w:pPr>
              <w:pStyle w:val="FP"/>
            </w:pPr>
            <w:r w:rsidRPr="00297EAF">
              <w:t>Discussion on 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5C73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6F5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BA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0A9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A7AF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4C88" w14:textId="77777777" w:rsidR="00297EAF" w:rsidRPr="00297EAF" w:rsidRDefault="00297EAF" w:rsidP="00297EAF">
            <w:pPr>
              <w:pStyle w:val="FP"/>
            </w:pPr>
            <w:r w:rsidRPr="00297EAF">
              <w:t>C1-253220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A0FF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3B3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97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51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2AD9" w14:textId="77777777" w:rsidR="00297EAF" w:rsidRPr="00297EAF" w:rsidRDefault="00297EAF" w:rsidP="00297EAF">
            <w:pPr>
              <w:pStyle w:val="FP"/>
            </w:pPr>
            <w:r w:rsidRPr="00297EAF">
              <w:t>C1-253589</w:t>
            </w:r>
          </w:p>
        </w:tc>
      </w:tr>
      <w:tr w:rsidR="00297EAF" w:rsidRPr="00297EAF" w14:paraId="09C33BD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1DC6" w14:textId="77777777" w:rsidR="00297EAF" w:rsidRPr="00297EAF" w:rsidRDefault="00297EAF" w:rsidP="00297EAF">
            <w:pPr>
              <w:pStyle w:val="FP"/>
            </w:pPr>
            <w:r w:rsidRPr="00297EAF">
              <w:t>C1-253221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119E" w14:textId="77777777" w:rsidR="00297EAF" w:rsidRPr="00297EAF" w:rsidRDefault="00297EAF" w:rsidP="00297EAF">
            <w:pPr>
              <w:pStyle w:val="FP"/>
            </w:pPr>
            <w:r w:rsidRPr="00297EAF">
              <w:t>Inclusion of ATSSS status in related session management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A85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4E6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5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988D" w14:textId="77777777" w:rsidR="00297EAF" w:rsidRPr="00297EAF" w:rsidRDefault="00297EAF" w:rsidP="00297EAF">
            <w:pPr>
              <w:pStyle w:val="FP"/>
            </w:pPr>
            <w:r w:rsidRPr="00297EAF">
              <w:t>C1-253590</w:t>
            </w:r>
          </w:p>
        </w:tc>
      </w:tr>
      <w:tr w:rsidR="00297EAF" w:rsidRPr="00297EAF" w14:paraId="4D2BA5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0F5B" w14:textId="77777777" w:rsidR="00297EAF" w:rsidRPr="00297EAF" w:rsidRDefault="00297EAF" w:rsidP="00297EAF">
            <w:pPr>
              <w:pStyle w:val="FP"/>
            </w:pPr>
            <w:r w:rsidRPr="00297EAF">
              <w:t>C1-253222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D9A4" w14:textId="77777777" w:rsidR="00297EAF" w:rsidRPr="00297EAF" w:rsidRDefault="00297EAF" w:rsidP="00297EAF">
            <w:pPr>
              <w:pStyle w:val="FP"/>
            </w:pPr>
            <w:r w:rsidRPr="00297EAF">
              <w:t>Pseudo-CR on command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62A2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DD0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EB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40C6" w14:textId="77777777" w:rsidR="00297EAF" w:rsidRPr="00297EAF" w:rsidRDefault="00297EAF" w:rsidP="00297EAF">
            <w:pPr>
              <w:pStyle w:val="FP"/>
            </w:pPr>
            <w:r w:rsidRPr="00297EAF">
              <w:t>C1-253643</w:t>
            </w:r>
          </w:p>
        </w:tc>
      </w:tr>
      <w:tr w:rsidR="00297EAF" w:rsidRPr="00297EAF" w14:paraId="03091D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3F34" w14:textId="77777777" w:rsidR="00297EAF" w:rsidRPr="00297EAF" w:rsidRDefault="00297EAF" w:rsidP="00297EAF">
            <w:pPr>
              <w:pStyle w:val="FP"/>
            </w:pPr>
            <w:r w:rsidRPr="00297EAF">
              <w:t>C1-253223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7A05" w14:textId="77777777" w:rsidR="00297EAF" w:rsidRPr="00297EAF" w:rsidRDefault="00297EAF" w:rsidP="00297EAF">
            <w:pPr>
              <w:pStyle w:val="FP"/>
            </w:pPr>
            <w:r w:rsidRPr="00297EAF">
              <w:t>Pseudo-CR on definition of command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DA46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7BB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A5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66D7" w14:textId="77777777" w:rsidR="00297EAF" w:rsidRPr="00297EAF" w:rsidRDefault="00297EAF" w:rsidP="00297EAF">
            <w:pPr>
              <w:pStyle w:val="FP"/>
            </w:pPr>
            <w:r w:rsidRPr="00297EAF">
              <w:t>C1-253648</w:t>
            </w:r>
          </w:p>
        </w:tc>
      </w:tr>
      <w:tr w:rsidR="00297EAF" w:rsidRPr="00297EAF" w14:paraId="48AA82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DD3F" w14:textId="77777777" w:rsidR="00297EAF" w:rsidRPr="00297EAF" w:rsidRDefault="00297EAF" w:rsidP="00297EAF">
            <w:pPr>
              <w:pStyle w:val="FP"/>
            </w:pPr>
            <w:r w:rsidRPr="00297EAF">
              <w:t>C1-253224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67D3" w14:textId="77777777" w:rsidR="00297EAF" w:rsidRPr="00297EAF" w:rsidRDefault="00297EAF" w:rsidP="00297EAF">
            <w:pPr>
              <w:pStyle w:val="FP"/>
            </w:pPr>
            <w:r w:rsidRPr="00297EAF">
              <w:t>Pseudo-CR on timers for command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BB08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F0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EA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67DD" w14:textId="77777777" w:rsidR="00297EAF" w:rsidRPr="00297EAF" w:rsidRDefault="00297EAF" w:rsidP="00297EAF">
            <w:pPr>
              <w:pStyle w:val="FP"/>
            </w:pPr>
            <w:r w:rsidRPr="00297EAF">
              <w:t>C1-253651</w:t>
            </w:r>
          </w:p>
        </w:tc>
      </w:tr>
      <w:tr w:rsidR="00297EAF" w:rsidRPr="00297EAF" w14:paraId="27F9D0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9DCC" w14:textId="77777777" w:rsidR="00297EAF" w:rsidRPr="00297EAF" w:rsidRDefault="00297EAF" w:rsidP="00297EAF">
            <w:pPr>
              <w:pStyle w:val="FP"/>
            </w:pPr>
            <w:r w:rsidRPr="00297EAF">
              <w:t>C1-253225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6EBC" w14:textId="77777777" w:rsidR="00297EAF" w:rsidRPr="00297EAF" w:rsidRDefault="00297EAF" w:rsidP="00297EAF">
            <w:pPr>
              <w:pStyle w:val="FP"/>
            </w:pPr>
            <w:r w:rsidRPr="00297EAF">
              <w:t>Correction to abnormal cases in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CAAE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71B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BA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A3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210A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3790" w14:textId="77777777" w:rsidR="00297EAF" w:rsidRPr="00297EAF" w:rsidRDefault="00297EAF" w:rsidP="00297EAF">
            <w:pPr>
              <w:pStyle w:val="FP"/>
            </w:pPr>
            <w:r w:rsidRPr="00297EAF">
              <w:t>C1-253226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6076" w14:textId="77777777" w:rsidR="00297EAF" w:rsidRPr="00297EAF" w:rsidRDefault="00297EAF" w:rsidP="00297EAF">
            <w:pPr>
              <w:pStyle w:val="FP"/>
            </w:pPr>
            <w:r w:rsidRPr="00297EAF">
              <w:t>Clarification on discovery of the UE UDP port of the PMF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5DD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EC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9E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219B" w14:textId="77777777" w:rsidR="00297EAF" w:rsidRPr="00297EAF" w:rsidRDefault="00297EAF" w:rsidP="00297EAF">
            <w:pPr>
              <w:pStyle w:val="FP"/>
            </w:pPr>
            <w:r w:rsidRPr="00297EAF">
              <w:t>C1-253680</w:t>
            </w:r>
          </w:p>
        </w:tc>
      </w:tr>
      <w:tr w:rsidR="00297EAF" w:rsidRPr="00297EAF" w14:paraId="3231B8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3B57" w14:textId="77777777" w:rsidR="00297EAF" w:rsidRPr="00297EAF" w:rsidRDefault="00297EAF" w:rsidP="00297EAF">
            <w:pPr>
              <w:pStyle w:val="FP"/>
            </w:pPr>
            <w:r w:rsidRPr="00297EAF">
              <w:t>C1-253227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530A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B00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C1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29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0A81" w14:textId="77777777" w:rsidR="00297EAF" w:rsidRPr="00297EAF" w:rsidRDefault="00297EAF" w:rsidP="00297EAF">
            <w:pPr>
              <w:pStyle w:val="FP"/>
            </w:pPr>
            <w:r w:rsidRPr="00297EAF">
              <w:t>C1-253770</w:t>
            </w:r>
          </w:p>
        </w:tc>
      </w:tr>
      <w:tr w:rsidR="00297EAF" w:rsidRPr="00297EAF" w14:paraId="246AD6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655A" w14:textId="77777777" w:rsidR="00297EAF" w:rsidRPr="00297EAF" w:rsidRDefault="00297EAF" w:rsidP="00297EAF">
            <w:pPr>
              <w:pStyle w:val="FP"/>
            </w:pPr>
            <w:r w:rsidRPr="00297EAF">
              <w:t>C1-253228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0BF4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7CC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03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E53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3764" w14:textId="77777777" w:rsidR="00297EAF" w:rsidRPr="00297EAF" w:rsidRDefault="00297EAF" w:rsidP="00297EAF">
            <w:pPr>
              <w:pStyle w:val="FP"/>
            </w:pPr>
            <w:r w:rsidRPr="00297EAF">
              <w:t>C1-253771</w:t>
            </w:r>
          </w:p>
        </w:tc>
      </w:tr>
      <w:tr w:rsidR="00297EAF" w:rsidRPr="00297EAF" w14:paraId="35E989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A780" w14:textId="77777777" w:rsidR="00297EAF" w:rsidRPr="00297EAF" w:rsidRDefault="00297EAF" w:rsidP="00297EAF">
            <w:pPr>
              <w:pStyle w:val="FP"/>
            </w:pPr>
            <w:r w:rsidRPr="00297EAF">
              <w:t>C1-253229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A733" w14:textId="77777777" w:rsidR="00297EAF" w:rsidRPr="00297EAF" w:rsidRDefault="00297EAF" w:rsidP="00297EAF">
            <w:pPr>
              <w:pStyle w:val="FP"/>
            </w:pPr>
            <w:r w:rsidRPr="00297EAF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373A" w14:textId="77777777" w:rsidR="00297EAF" w:rsidRPr="00297EAF" w:rsidRDefault="00297EAF" w:rsidP="00297EAF">
            <w:pPr>
              <w:pStyle w:val="FP"/>
            </w:pPr>
            <w:r w:rsidRPr="00297EAF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94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F373" w14:textId="77777777" w:rsidR="00297EAF" w:rsidRPr="00297EAF" w:rsidRDefault="00297EAF" w:rsidP="00297EAF">
            <w:pPr>
              <w:pStyle w:val="FP"/>
            </w:pPr>
            <w:r w:rsidRPr="00297EAF">
              <w:t>C1-252288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6FF3" w14:textId="77777777" w:rsidR="00297EAF" w:rsidRPr="00297EAF" w:rsidRDefault="00297EAF" w:rsidP="00297EAF">
            <w:pPr>
              <w:pStyle w:val="FP"/>
            </w:pPr>
            <w:r w:rsidRPr="00297EAF">
              <w:t>C1-253778</w:t>
            </w:r>
          </w:p>
        </w:tc>
      </w:tr>
      <w:tr w:rsidR="00297EAF" w:rsidRPr="00297EAF" w14:paraId="3CC5EB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A2B8" w14:textId="77777777" w:rsidR="00297EAF" w:rsidRPr="00297EAF" w:rsidRDefault="00297EAF" w:rsidP="00297EAF">
            <w:pPr>
              <w:pStyle w:val="FP"/>
            </w:pPr>
            <w:r w:rsidRPr="00297EAF">
              <w:t>C1-253230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4F00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Handling multiple non-3GPP device identifiers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8AE5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292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B8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CE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98B5B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707C" w14:textId="77777777" w:rsidR="00297EAF" w:rsidRPr="00297EAF" w:rsidRDefault="00297EAF" w:rsidP="00297EAF">
            <w:pPr>
              <w:pStyle w:val="FP"/>
            </w:pPr>
            <w:r w:rsidRPr="00297EAF">
              <w:t>C1-253231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F53A" w14:textId="77777777" w:rsidR="00297EAF" w:rsidRPr="00297EAF" w:rsidRDefault="00297EAF" w:rsidP="00297EAF">
            <w:pPr>
              <w:pStyle w:val="FP"/>
            </w:pPr>
            <w:r w:rsidRPr="00297EAF">
              <w:t>New AT Command +CLOGSIMAPDU for nrUSIM logging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840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68E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FD5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F9BB" w14:textId="77777777" w:rsidR="00297EAF" w:rsidRPr="00297EAF" w:rsidRDefault="00297EAF" w:rsidP="00297EAF">
            <w:pPr>
              <w:pStyle w:val="FP"/>
            </w:pPr>
            <w:r w:rsidRPr="00297EAF">
              <w:t>C1-253681</w:t>
            </w:r>
          </w:p>
        </w:tc>
      </w:tr>
      <w:tr w:rsidR="00297EAF" w:rsidRPr="00297EAF" w14:paraId="29F263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76BE" w14:textId="77777777" w:rsidR="00297EAF" w:rsidRPr="00297EAF" w:rsidRDefault="00297EAF" w:rsidP="00297EAF">
            <w:pPr>
              <w:pStyle w:val="FP"/>
            </w:pPr>
            <w:r w:rsidRPr="00297EAF">
              <w:t>C1-253232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0926" w14:textId="77777777" w:rsidR="00297EAF" w:rsidRPr="00297EAF" w:rsidRDefault="00297EAF" w:rsidP="00297EAF">
            <w:pPr>
              <w:pStyle w:val="FP"/>
            </w:pPr>
            <w:r w:rsidRPr="00297EAF">
              <w:t>The interaction of standalone DC with 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E47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D95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C8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C6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8E8D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DC2B" w14:textId="77777777" w:rsidR="00297EAF" w:rsidRPr="00297EAF" w:rsidRDefault="00297EAF" w:rsidP="00297EAF">
            <w:pPr>
              <w:pStyle w:val="FP"/>
            </w:pPr>
            <w:r w:rsidRPr="00297EAF">
              <w:t>C1-253233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38AA" w14:textId="77777777" w:rsidR="00297EAF" w:rsidRPr="00297EAF" w:rsidRDefault="00297EAF" w:rsidP="00297EAF">
            <w:pPr>
              <w:pStyle w:val="FP"/>
            </w:pPr>
            <w:r w:rsidRPr="00297EAF">
              <w:t>Procedure on read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7978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D4C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843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65CE" w14:textId="77777777" w:rsidR="00297EAF" w:rsidRPr="00297EAF" w:rsidRDefault="00297EAF" w:rsidP="00297EAF">
            <w:pPr>
              <w:pStyle w:val="FP"/>
            </w:pPr>
            <w:r w:rsidRPr="00297EAF">
              <w:t>C1-253644</w:t>
            </w:r>
          </w:p>
        </w:tc>
      </w:tr>
      <w:tr w:rsidR="00297EAF" w:rsidRPr="00297EAF" w14:paraId="2B3436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A584" w14:textId="77777777" w:rsidR="00297EAF" w:rsidRPr="00297EAF" w:rsidRDefault="00297EAF" w:rsidP="00297EAF">
            <w:pPr>
              <w:pStyle w:val="FP"/>
            </w:pPr>
            <w:r w:rsidRPr="00297EAF">
              <w:t>C1-253234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AA18" w14:textId="77777777" w:rsidR="00297EAF" w:rsidRPr="00297EAF" w:rsidRDefault="00297EAF" w:rsidP="00297EAF">
            <w:pPr>
              <w:pStyle w:val="FP"/>
            </w:pPr>
            <w:r w:rsidRPr="00297EAF">
              <w:t>Procedure on write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3F3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514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0A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7730" w14:textId="77777777" w:rsidR="00297EAF" w:rsidRPr="00297EAF" w:rsidRDefault="00297EAF" w:rsidP="00297EAF">
            <w:pPr>
              <w:pStyle w:val="FP"/>
            </w:pPr>
            <w:r w:rsidRPr="00297EAF">
              <w:t>C1-253645</w:t>
            </w:r>
          </w:p>
        </w:tc>
      </w:tr>
      <w:tr w:rsidR="00297EAF" w:rsidRPr="00297EAF" w14:paraId="296554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BE1C" w14:textId="77777777" w:rsidR="00297EAF" w:rsidRPr="00297EAF" w:rsidRDefault="00297EAF" w:rsidP="00297EAF">
            <w:pPr>
              <w:pStyle w:val="FP"/>
            </w:pPr>
            <w:r w:rsidRPr="00297EAF">
              <w:t>C1-253235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F024" w14:textId="77777777" w:rsidR="00297EAF" w:rsidRPr="00297EAF" w:rsidRDefault="00297EAF" w:rsidP="00297EAF">
            <w:pPr>
              <w:pStyle w:val="FP"/>
            </w:pPr>
            <w:r w:rsidRPr="00297EAF">
              <w:t>Procedure on disable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8938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F1C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11C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924" w14:textId="77777777" w:rsidR="00297EAF" w:rsidRPr="00297EAF" w:rsidRDefault="00297EAF" w:rsidP="00297EAF">
            <w:pPr>
              <w:pStyle w:val="FP"/>
            </w:pPr>
            <w:r w:rsidRPr="00297EAF">
              <w:t>C1-253646</w:t>
            </w:r>
          </w:p>
        </w:tc>
      </w:tr>
      <w:tr w:rsidR="00297EAF" w:rsidRPr="00297EAF" w14:paraId="643C8C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A377" w14:textId="77777777" w:rsidR="00297EAF" w:rsidRPr="00297EAF" w:rsidRDefault="00297EAF" w:rsidP="00297EAF">
            <w:pPr>
              <w:pStyle w:val="FP"/>
            </w:pPr>
            <w:r w:rsidRPr="00297EAF">
              <w:t>C1-253236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C93A" w14:textId="77777777" w:rsidR="00297EAF" w:rsidRPr="00297EAF" w:rsidRDefault="00297EAF" w:rsidP="00297EAF">
            <w:pPr>
              <w:pStyle w:val="FP"/>
            </w:pPr>
            <w:r w:rsidRPr="00297EAF">
              <w:t>Cause value used in the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40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3B1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2BE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7C54" w14:textId="77777777" w:rsidR="00297EAF" w:rsidRPr="00297EAF" w:rsidRDefault="00297EAF" w:rsidP="00297EAF">
            <w:pPr>
              <w:pStyle w:val="FP"/>
            </w:pPr>
            <w:r w:rsidRPr="00297EAF">
              <w:t>C1-253652</w:t>
            </w:r>
          </w:p>
        </w:tc>
      </w:tr>
      <w:tr w:rsidR="00297EAF" w:rsidRPr="00297EAF" w14:paraId="5DA3E5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248B" w14:textId="77777777" w:rsidR="00297EAF" w:rsidRPr="00297EAF" w:rsidRDefault="00297EAF" w:rsidP="00297EAF">
            <w:pPr>
              <w:pStyle w:val="FP"/>
            </w:pPr>
            <w:r w:rsidRPr="00297EAF">
              <w:t>C1-253237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8B7D" w14:textId="77777777" w:rsidR="00297EAF" w:rsidRPr="00297EAF" w:rsidRDefault="00297EAF" w:rsidP="00297EAF">
            <w:pPr>
              <w:pStyle w:val="FP"/>
            </w:pPr>
            <w:r w:rsidRPr="00297EAF">
              <w:t>Corrections to the NW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0D9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EF7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B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BB3D" w14:textId="77777777" w:rsidR="00297EAF" w:rsidRPr="00297EAF" w:rsidRDefault="00297EAF" w:rsidP="00297EAF">
            <w:pPr>
              <w:pStyle w:val="FP"/>
            </w:pPr>
            <w:r w:rsidRPr="00297EAF">
              <w:t>C1-253699</w:t>
            </w:r>
          </w:p>
        </w:tc>
      </w:tr>
      <w:tr w:rsidR="00297EAF" w:rsidRPr="00297EAF" w14:paraId="3CE78F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B7DC" w14:textId="77777777" w:rsidR="00297EAF" w:rsidRPr="00297EAF" w:rsidRDefault="00297EAF" w:rsidP="00297EAF">
            <w:pPr>
              <w:pStyle w:val="FP"/>
            </w:pPr>
            <w:r w:rsidRPr="00297EAF">
              <w:t>C1-253238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7107" w14:textId="77777777" w:rsidR="00297EAF" w:rsidRPr="00297EAF" w:rsidRDefault="00297EAF" w:rsidP="00297EAF">
            <w:pPr>
              <w:pStyle w:val="FP"/>
            </w:pPr>
            <w:r w:rsidRPr="00297EAF">
              <w:t>Correction to the WUS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7FE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DBE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1F7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EDB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ADDE4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84F4" w14:textId="77777777" w:rsidR="00297EAF" w:rsidRPr="00297EAF" w:rsidRDefault="00297EAF" w:rsidP="00297EAF">
            <w:pPr>
              <w:pStyle w:val="FP"/>
            </w:pPr>
            <w:r w:rsidRPr="00297EAF">
              <w:t>C1-253239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5556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B622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13C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F34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4B1A" w14:textId="77777777" w:rsidR="00297EAF" w:rsidRPr="00297EAF" w:rsidRDefault="00297EAF" w:rsidP="00297EAF">
            <w:pPr>
              <w:pStyle w:val="FP"/>
            </w:pPr>
            <w:r w:rsidRPr="00297EAF">
              <w:t>C1-253682</w:t>
            </w:r>
          </w:p>
        </w:tc>
      </w:tr>
      <w:tr w:rsidR="00297EAF" w:rsidRPr="00297EAF" w14:paraId="4E5572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9F6B" w14:textId="77777777" w:rsidR="00297EAF" w:rsidRPr="00297EAF" w:rsidRDefault="00297EAF" w:rsidP="00297EAF">
            <w:pPr>
              <w:pStyle w:val="FP"/>
            </w:pPr>
            <w:r w:rsidRPr="00297EAF">
              <w:t>C1-253240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79E0" w14:textId="77777777" w:rsidR="00297EAF" w:rsidRPr="00297EAF" w:rsidRDefault="00297EAF" w:rsidP="00297EAF">
            <w:pPr>
              <w:pStyle w:val="FP"/>
            </w:pPr>
            <w:r w:rsidRPr="00297EAF">
              <w:t>Default handling for the spare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747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0C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416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154F" w14:textId="77777777" w:rsidR="00297EAF" w:rsidRPr="00297EAF" w:rsidRDefault="00297EAF" w:rsidP="00297EAF">
            <w:pPr>
              <w:pStyle w:val="FP"/>
            </w:pPr>
            <w:r w:rsidRPr="00297EAF">
              <w:t>C1-253683</w:t>
            </w:r>
          </w:p>
        </w:tc>
      </w:tr>
      <w:tr w:rsidR="00297EAF" w:rsidRPr="00297EAF" w14:paraId="7D0AA9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B3E7" w14:textId="77777777" w:rsidR="00297EAF" w:rsidRPr="00297EAF" w:rsidRDefault="00297EAF" w:rsidP="00297EAF">
            <w:pPr>
              <w:pStyle w:val="FP"/>
            </w:pPr>
            <w:r w:rsidRPr="00297EAF">
              <w:t>C1-253241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41E" w14:textId="77777777" w:rsidR="00297EAF" w:rsidRPr="00297EAF" w:rsidRDefault="00297EAF" w:rsidP="00297EAF">
            <w:pPr>
              <w:pStyle w:val="FP"/>
            </w:pPr>
            <w:r w:rsidRPr="00297EAF">
              <w:t>Encoding of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7C83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90B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89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2B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7C974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5322" w14:textId="77777777" w:rsidR="00297EAF" w:rsidRPr="00297EAF" w:rsidRDefault="00297EAF" w:rsidP="00297EAF">
            <w:pPr>
              <w:pStyle w:val="FP"/>
            </w:pPr>
            <w:r w:rsidRPr="00297EAF">
              <w:t>C1-253242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F022" w14:textId="77777777" w:rsidR="00297EAF" w:rsidRPr="00297EAF" w:rsidRDefault="00297EAF" w:rsidP="00297EAF">
            <w:pPr>
              <w:pStyle w:val="FP"/>
            </w:pPr>
            <w:r w:rsidRPr="00297EAF">
              <w:t>Correction to MID in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055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5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52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705E" w14:textId="77777777" w:rsidR="00297EAF" w:rsidRPr="00297EAF" w:rsidRDefault="00297EAF" w:rsidP="00297EAF">
            <w:pPr>
              <w:pStyle w:val="FP"/>
            </w:pPr>
            <w:r w:rsidRPr="00297EAF">
              <w:t>C1-253663</w:t>
            </w:r>
          </w:p>
        </w:tc>
      </w:tr>
      <w:tr w:rsidR="00297EAF" w:rsidRPr="00297EAF" w14:paraId="167CE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4997" w14:textId="77777777" w:rsidR="00297EAF" w:rsidRPr="00297EAF" w:rsidRDefault="00297EAF" w:rsidP="00297EAF">
            <w:pPr>
              <w:pStyle w:val="FP"/>
            </w:pPr>
            <w:r w:rsidRPr="00297EAF">
              <w:t>C1-253243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166F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8A1F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B36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4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29C2" w14:textId="77777777" w:rsidR="00297EAF" w:rsidRPr="00297EAF" w:rsidRDefault="00297EAF" w:rsidP="00297EAF">
            <w:pPr>
              <w:pStyle w:val="FP"/>
            </w:pPr>
            <w:r w:rsidRPr="00297EAF">
              <w:t>C1-253723</w:t>
            </w:r>
          </w:p>
        </w:tc>
      </w:tr>
      <w:tr w:rsidR="00297EAF" w:rsidRPr="00297EAF" w14:paraId="672E8D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64BD" w14:textId="77777777" w:rsidR="00297EAF" w:rsidRPr="00297EAF" w:rsidRDefault="00297EAF" w:rsidP="00297EAF">
            <w:pPr>
              <w:pStyle w:val="FP"/>
            </w:pPr>
            <w:r w:rsidRPr="00297EAF">
              <w:t>C1-253244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97A7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Non-3GPP device identifier rejection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B837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C196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C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C4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D00D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EE5C" w14:textId="77777777" w:rsidR="00297EAF" w:rsidRPr="00297EAF" w:rsidRDefault="00297EAF" w:rsidP="00297EAF">
            <w:pPr>
              <w:pStyle w:val="FP"/>
            </w:pPr>
            <w:r w:rsidRPr="00297EAF">
              <w:t>C1-253245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415A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Non-3GPP device identifier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CBFA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E4B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822B" w14:textId="77777777" w:rsidR="00297EAF" w:rsidRPr="00297EAF" w:rsidRDefault="00297EAF" w:rsidP="00297EAF">
            <w:pPr>
              <w:pStyle w:val="FP"/>
            </w:pPr>
            <w:r w:rsidRPr="00297EAF">
              <w:t>C1-250741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9A38" w14:textId="77777777" w:rsidR="00297EAF" w:rsidRPr="00297EAF" w:rsidRDefault="00297EAF" w:rsidP="00297EAF">
            <w:pPr>
              <w:pStyle w:val="FP"/>
            </w:pPr>
            <w:r w:rsidRPr="00297EAF">
              <w:t>C1-253656</w:t>
            </w:r>
          </w:p>
        </w:tc>
      </w:tr>
      <w:tr w:rsidR="00297EAF" w:rsidRPr="00297EAF" w14:paraId="3D55E6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083C" w14:textId="77777777" w:rsidR="00297EAF" w:rsidRPr="00297EAF" w:rsidRDefault="00297EAF" w:rsidP="00297EAF">
            <w:pPr>
              <w:pStyle w:val="FP"/>
            </w:pPr>
            <w:r w:rsidRPr="00297EAF">
              <w:t>C1-253246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DA89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Non-3GPP device identifier rejection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937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D99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CA94" w14:textId="77777777" w:rsidR="00297EAF" w:rsidRPr="00297EAF" w:rsidRDefault="00297EAF" w:rsidP="00297EAF">
            <w:pPr>
              <w:pStyle w:val="FP"/>
            </w:pPr>
            <w:r w:rsidRPr="00297EAF">
              <w:t>C1-250742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5D3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A5AA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A69E" w14:textId="77777777" w:rsidR="00297EAF" w:rsidRPr="00297EAF" w:rsidRDefault="00297EAF" w:rsidP="00297EAF">
            <w:pPr>
              <w:pStyle w:val="FP"/>
            </w:pPr>
            <w:r w:rsidRPr="00297EAF">
              <w:t>C1-253247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BDA2" w14:textId="77777777" w:rsidR="00297EAF" w:rsidRPr="00297EAF" w:rsidRDefault="00297EAF" w:rsidP="00297EAF">
            <w:pPr>
              <w:pStyle w:val="FP"/>
            </w:pPr>
            <w:r w:rsidRPr="00297EAF">
              <w:t>Reply LS on LS reply on support for multiple non-3GPP device identifiers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DF91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B735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E1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F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CCD3D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9AF4" w14:textId="77777777" w:rsidR="00297EAF" w:rsidRPr="00297EAF" w:rsidRDefault="00297EAF" w:rsidP="00297EAF">
            <w:pPr>
              <w:pStyle w:val="FP"/>
            </w:pPr>
            <w:r w:rsidRPr="00297EAF">
              <w:t>C1-253248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665F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1B5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71E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E6A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A907" w14:textId="77777777" w:rsidR="00297EAF" w:rsidRPr="00297EAF" w:rsidRDefault="00297EAF" w:rsidP="00297EAF">
            <w:pPr>
              <w:pStyle w:val="FP"/>
            </w:pPr>
            <w:r w:rsidRPr="00297EAF">
              <w:t>C1-253603</w:t>
            </w:r>
          </w:p>
        </w:tc>
      </w:tr>
      <w:tr w:rsidR="00297EAF" w:rsidRPr="00297EAF" w14:paraId="546A2A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578E" w14:textId="77777777" w:rsidR="00297EAF" w:rsidRPr="00297EAF" w:rsidRDefault="00297EAF" w:rsidP="00297EAF">
            <w:pPr>
              <w:pStyle w:val="FP"/>
            </w:pPr>
            <w:r w:rsidRPr="00297EAF">
              <w:t>C1-253249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A2A6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9FC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AD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0B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6B89" w14:textId="77777777" w:rsidR="00297EAF" w:rsidRPr="00297EAF" w:rsidRDefault="00297EAF" w:rsidP="00297EAF">
            <w:pPr>
              <w:pStyle w:val="FP"/>
            </w:pPr>
            <w:r w:rsidRPr="00297EAF">
              <w:t>C1-253604</w:t>
            </w:r>
          </w:p>
        </w:tc>
      </w:tr>
      <w:tr w:rsidR="00297EAF" w:rsidRPr="00297EAF" w14:paraId="5B8759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7880" w14:textId="77777777" w:rsidR="00297EAF" w:rsidRPr="00297EAF" w:rsidRDefault="00297EAF" w:rsidP="00297EAF">
            <w:pPr>
              <w:pStyle w:val="FP"/>
            </w:pPr>
            <w:r w:rsidRPr="00297EAF">
              <w:t>C1-253250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6D9D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F2D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A4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3C0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9EA" w14:textId="77777777" w:rsidR="00297EAF" w:rsidRPr="00297EAF" w:rsidRDefault="00297EAF" w:rsidP="00297EAF">
            <w:pPr>
              <w:pStyle w:val="FP"/>
            </w:pPr>
            <w:r w:rsidRPr="00297EAF">
              <w:t>C1-253608</w:t>
            </w:r>
          </w:p>
        </w:tc>
      </w:tr>
      <w:tr w:rsidR="00297EAF" w:rsidRPr="00297EAF" w14:paraId="1C0323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382C" w14:textId="77777777" w:rsidR="00297EAF" w:rsidRPr="00297EAF" w:rsidRDefault="00297EAF" w:rsidP="00297EAF">
            <w:pPr>
              <w:pStyle w:val="FP"/>
            </w:pPr>
            <w:r w:rsidRPr="00297EAF">
              <w:t>C1-253251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E09B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4E1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692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AC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56" w14:textId="77777777" w:rsidR="00297EAF" w:rsidRPr="00297EAF" w:rsidRDefault="00297EAF" w:rsidP="00297EAF">
            <w:pPr>
              <w:pStyle w:val="FP"/>
            </w:pPr>
            <w:r w:rsidRPr="00297EAF">
              <w:t>C1-253609</w:t>
            </w:r>
          </w:p>
        </w:tc>
      </w:tr>
      <w:tr w:rsidR="00297EAF" w:rsidRPr="00297EAF" w14:paraId="5F76F0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1802" w14:textId="77777777" w:rsidR="00297EAF" w:rsidRPr="00297EAF" w:rsidRDefault="00297EAF" w:rsidP="00297EAF">
            <w:pPr>
              <w:pStyle w:val="FP"/>
            </w:pPr>
            <w:r w:rsidRPr="00297EAF">
              <w:t>C1-253252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EDED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77D6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25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1601" w14:textId="77777777" w:rsidR="00297EAF" w:rsidRPr="00297EAF" w:rsidRDefault="00297EAF" w:rsidP="00297EAF">
            <w:pPr>
              <w:pStyle w:val="FP"/>
            </w:pPr>
            <w:r w:rsidRPr="00297EAF">
              <w:t>C1-251781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D0CC" w14:textId="77777777" w:rsidR="00297EAF" w:rsidRPr="00297EAF" w:rsidRDefault="00297EAF" w:rsidP="00297EAF">
            <w:pPr>
              <w:pStyle w:val="FP"/>
            </w:pPr>
            <w:r w:rsidRPr="00297EAF">
              <w:t>C1-253611</w:t>
            </w:r>
          </w:p>
        </w:tc>
      </w:tr>
      <w:tr w:rsidR="00297EAF" w:rsidRPr="00297EAF" w14:paraId="3E3438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DDF5" w14:textId="77777777" w:rsidR="00297EAF" w:rsidRPr="00297EAF" w:rsidRDefault="00297EAF" w:rsidP="00297EAF">
            <w:pPr>
              <w:pStyle w:val="FP"/>
            </w:pPr>
            <w:r w:rsidRPr="00297EAF">
              <w:t>C1-253253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7BE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F1B0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D995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1181" w14:textId="77777777" w:rsidR="00297EAF" w:rsidRPr="00297EAF" w:rsidRDefault="00297EAF" w:rsidP="00297EAF">
            <w:pPr>
              <w:pStyle w:val="FP"/>
            </w:pPr>
            <w:r w:rsidRPr="00297EAF">
              <w:t>C1-251782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CA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24D3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D1C7" w14:textId="77777777" w:rsidR="00297EAF" w:rsidRPr="00297EAF" w:rsidRDefault="00297EAF" w:rsidP="00297EAF">
            <w:pPr>
              <w:pStyle w:val="FP"/>
            </w:pPr>
            <w:r w:rsidRPr="00297EAF">
              <w:t>C1-253254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8C1" w14:textId="77777777" w:rsidR="00297EAF" w:rsidRPr="00297EAF" w:rsidRDefault="00297EAF" w:rsidP="00297EAF">
            <w:pPr>
              <w:pStyle w:val="FP"/>
            </w:pPr>
            <w:r w:rsidRPr="00297EAF">
              <w:t>Aligning attach and service request procedures with the term “S&amp;F satellite E-UTRA cell”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888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504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8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76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7A2A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A0A8" w14:textId="77777777" w:rsidR="00297EAF" w:rsidRPr="00297EAF" w:rsidRDefault="00297EAF" w:rsidP="00297EAF">
            <w:pPr>
              <w:pStyle w:val="FP"/>
            </w:pPr>
            <w:r w:rsidRPr="00297EAF">
              <w:t>C1-253255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08E7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3E6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40B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4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4029" w14:textId="77777777" w:rsidR="00297EAF" w:rsidRPr="00297EAF" w:rsidRDefault="00297EAF" w:rsidP="00297EAF">
            <w:pPr>
              <w:pStyle w:val="FP"/>
            </w:pPr>
            <w:r w:rsidRPr="00297EAF">
              <w:t>C1-253738</w:t>
            </w:r>
          </w:p>
        </w:tc>
      </w:tr>
      <w:tr w:rsidR="00297EAF" w:rsidRPr="00297EAF" w14:paraId="071956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C63E" w14:textId="77777777" w:rsidR="00297EAF" w:rsidRPr="00297EAF" w:rsidRDefault="00297EAF" w:rsidP="00297EAF">
            <w:pPr>
              <w:pStyle w:val="FP"/>
            </w:pPr>
            <w:r w:rsidRPr="00297EAF">
              <w:t>C1-253256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FD76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4F8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96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6D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FFAD" w14:textId="77777777" w:rsidR="00297EAF" w:rsidRPr="00297EAF" w:rsidRDefault="00297EAF" w:rsidP="00297EAF">
            <w:pPr>
              <w:pStyle w:val="FP"/>
            </w:pPr>
            <w:r w:rsidRPr="00297EAF">
              <w:t>C1-253739</w:t>
            </w:r>
          </w:p>
        </w:tc>
      </w:tr>
      <w:tr w:rsidR="00297EAF" w:rsidRPr="00297EAF" w14:paraId="1CA4B0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F83B" w14:textId="77777777" w:rsidR="00297EAF" w:rsidRPr="00297EAF" w:rsidRDefault="00297EAF" w:rsidP="00297EAF">
            <w:pPr>
              <w:pStyle w:val="FP"/>
            </w:pPr>
            <w:r w:rsidRPr="00297EAF">
              <w:t>C1-253257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EC7C" w14:textId="77777777" w:rsidR="00297EAF" w:rsidRPr="00297EAF" w:rsidRDefault="00297EAF" w:rsidP="00297EAF">
            <w:pPr>
              <w:pStyle w:val="FP"/>
            </w:pPr>
            <w:r w:rsidRPr="00297EAF">
              <w:t>Triggering TAU procedure for “case a” (due to UE moving out of TAI list) overrides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576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8B6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30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EC5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12F15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72F3" w14:textId="77777777" w:rsidR="00297EAF" w:rsidRPr="00297EAF" w:rsidRDefault="00297EAF" w:rsidP="00297EAF">
            <w:pPr>
              <w:pStyle w:val="FP"/>
            </w:pPr>
            <w:r w:rsidRPr="00297EAF">
              <w:t>C1-253258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C712" w14:textId="77777777" w:rsidR="00297EAF" w:rsidRPr="00297EAF" w:rsidRDefault="00297EAF" w:rsidP="00297EAF">
            <w:pPr>
              <w:pStyle w:val="FP"/>
            </w:pPr>
            <w:r w:rsidRPr="00297EAF">
              <w:t>Additional condition for stopping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BB8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260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5D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6CD0" w14:textId="77777777" w:rsidR="00297EAF" w:rsidRPr="00297EAF" w:rsidRDefault="00297EAF" w:rsidP="00297EAF">
            <w:pPr>
              <w:pStyle w:val="FP"/>
            </w:pPr>
            <w:r w:rsidRPr="00297EAF">
              <w:t>C1-253610</w:t>
            </w:r>
          </w:p>
        </w:tc>
      </w:tr>
      <w:tr w:rsidR="00297EAF" w:rsidRPr="00297EAF" w14:paraId="3F64F9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3929" w14:textId="77777777" w:rsidR="00297EAF" w:rsidRPr="00297EAF" w:rsidRDefault="00297EAF" w:rsidP="00297EAF">
            <w:pPr>
              <w:pStyle w:val="FP"/>
            </w:pPr>
            <w:r w:rsidRPr="00297EAF">
              <w:t>C1-253259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D438" w14:textId="77777777" w:rsidR="00297EAF" w:rsidRPr="00297EAF" w:rsidRDefault="00297EAF" w:rsidP="00297EAF">
            <w:pPr>
              <w:pStyle w:val="FP"/>
            </w:pPr>
            <w:r w:rsidRPr="00297EAF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1D0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16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0D02" w14:textId="77777777" w:rsidR="00297EAF" w:rsidRPr="00297EAF" w:rsidRDefault="00297EAF" w:rsidP="00297EAF">
            <w:pPr>
              <w:pStyle w:val="FP"/>
            </w:pPr>
            <w:r w:rsidRPr="00297EAF">
              <w:t>C1-251783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D9F3" w14:textId="77777777" w:rsidR="00297EAF" w:rsidRPr="00297EAF" w:rsidRDefault="00297EAF" w:rsidP="00297EAF">
            <w:pPr>
              <w:pStyle w:val="FP"/>
            </w:pPr>
            <w:r w:rsidRPr="00297EAF">
              <w:t>C1-253576</w:t>
            </w:r>
          </w:p>
        </w:tc>
      </w:tr>
      <w:tr w:rsidR="00297EAF" w:rsidRPr="00297EAF" w14:paraId="1ECC23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1CED" w14:textId="77777777" w:rsidR="00297EAF" w:rsidRPr="00297EAF" w:rsidRDefault="00297EAF" w:rsidP="00297EAF">
            <w:pPr>
              <w:pStyle w:val="FP"/>
            </w:pPr>
            <w:r w:rsidRPr="00297EAF">
              <w:t>C1-253260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623A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1267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D04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61D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9A38" w14:textId="77777777" w:rsidR="00297EAF" w:rsidRPr="00297EAF" w:rsidRDefault="00297EAF" w:rsidP="00297EAF">
            <w:pPr>
              <w:pStyle w:val="FP"/>
            </w:pPr>
            <w:r w:rsidRPr="00297EAF">
              <w:t>C1-253695</w:t>
            </w:r>
          </w:p>
        </w:tc>
      </w:tr>
      <w:tr w:rsidR="00297EAF" w:rsidRPr="00297EAF" w14:paraId="3FC527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627A" w14:textId="77777777" w:rsidR="00297EAF" w:rsidRPr="00297EAF" w:rsidRDefault="00297EAF" w:rsidP="00297EAF">
            <w:pPr>
              <w:pStyle w:val="FP"/>
            </w:pPr>
            <w:r w:rsidRPr="00297EAF">
              <w:t>C1-253261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9725" w14:textId="77777777" w:rsidR="00297EAF" w:rsidRPr="00297EAF" w:rsidRDefault="00297EAF" w:rsidP="00297EAF">
            <w:pPr>
              <w:pStyle w:val="FP"/>
            </w:pPr>
            <w:r w:rsidRPr="00297EAF">
              <w:t>UP connection trasfer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4274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381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2C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2E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6B118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CBD2" w14:textId="77777777" w:rsidR="00297EAF" w:rsidRPr="00297EAF" w:rsidRDefault="00297EAF" w:rsidP="00297EAF">
            <w:pPr>
              <w:pStyle w:val="FP"/>
            </w:pPr>
            <w:r w:rsidRPr="00297EAF">
              <w:t>C1-253262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FDA7" w14:textId="77777777" w:rsidR="00297EAF" w:rsidRPr="00297EAF" w:rsidRDefault="00297EAF" w:rsidP="00297EAF">
            <w:pPr>
              <w:pStyle w:val="FP"/>
            </w:pPr>
            <w:r w:rsidRPr="00297EAF">
              <w:t>UP connection trasfer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9249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D13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E4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D5B3" w14:textId="77777777" w:rsidR="00297EAF" w:rsidRPr="00297EAF" w:rsidRDefault="00297EAF" w:rsidP="00297EAF">
            <w:pPr>
              <w:pStyle w:val="FP"/>
            </w:pPr>
            <w:r w:rsidRPr="00297EAF">
              <w:t>C1-253677</w:t>
            </w:r>
          </w:p>
        </w:tc>
      </w:tr>
      <w:tr w:rsidR="00297EAF" w:rsidRPr="00297EAF" w14:paraId="53CCFC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3C42" w14:textId="77777777" w:rsidR="00297EAF" w:rsidRPr="00297EAF" w:rsidRDefault="00297EAF" w:rsidP="00297EAF">
            <w:pPr>
              <w:pStyle w:val="FP"/>
            </w:pPr>
            <w:r w:rsidRPr="00297EAF">
              <w:t>C1-253263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6DF2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98B6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6A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18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F07E" w14:textId="77777777" w:rsidR="00297EAF" w:rsidRPr="00297EAF" w:rsidRDefault="00297EAF" w:rsidP="00297EAF">
            <w:pPr>
              <w:pStyle w:val="FP"/>
            </w:pPr>
            <w:r w:rsidRPr="00297EAF">
              <w:t>C1-253694</w:t>
            </w:r>
          </w:p>
        </w:tc>
      </w:tr>
      <w:tr w:rsidR="00297EAF" w:rsidRPr="00297EAF" w14:paraId="3DD41FB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1A4B" w14:textId="77777777" w:rsidR="00297EAF" w:rsidRPr="00297EAF" w:rsidRDefault="00297EAF" w:rsidP="00297EAF">
            <w:pPr>
              <w:pStyle w:val="FP"/>
            </w:pPr>
            <w:r w:rsidRPr="00297EAF">
              <w:t>C1-253264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A315" w14:textId="77777777" w:rsidR="00297EAF" w:rsidRPr="00297EAF" w:rsidRDefault="00297EAF" w:rsidP="00297EAF">
            <w:pPr>
              <w:pStyle w:val="FP"/>
            </w:pPr>
            <w:r w:rsidRPr="00297EAF">
              <w:t>The interaction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55E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B50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831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EADE" w14:textId="77777777" w:rsidR="00297EAF" w:rsidRPr="00297EAF" w:rsidRDefault="00297EAF" w:rsidP="00297EAF">
            <w:pPr>
              <w:pStyle w:val="FP"/>
            </w:pPr>
            <w:r w:rsidRPr="00297EAF">
              <w:t>C1-253790</w:t>
            </w:r>
          </w:p>
        </w:tc>
      </w:tr>
      <w:tr w:rsidR="00297EAF" w:rsidRPr="00297EAF" w14:paraId="3740A9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E61" w14:textId="77777777" w:rsidR="00297EAF" w:rsidRPr="00297EAF" w:rsidRDefault="00297EAF" w:rsidP="00297EAF">
            <w:pPr>
              <w:pStyle w:val="FP"/>
            </w:pPr>
            <w:r w:rsidRPr="00297EAF">
              <w:t>C1-253265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351C" w14:textId="77777777" w:rsidR="00297EAF" w:rsidRPr="00297EAF" w:rsidRDefault="00297EAF" w:rsidP="00297EAF">
            <w:pPr>
              <w:pStyle w:val="FP"/>
            </w:pPr>
            <w:r w:rsidRPr="00297EAF">
              <w:t>Correction related to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6404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B6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7A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42E9" w14:textId="77777777" w:rsidR="00297EAF" w:rsidRPr="00297EAF" w:rsidRDefault="00297EAF" w:rsidP="00297EAF">
            <w:pPr>
              <w:pStyle w:val="FP"/>
            </w:pPr>
            <w:r w:rsidRPr="00297EAF">
              <w:t>C1-253700</w:t>
            </w:r>
          </w:p>
        </w:tc>
      </w:tr>
      <w:tr w:rsidR="00297EAF" w:rsidRPr="00297EAF" w14:paraId="12D342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B10F" w14:textId="77777777" w:rsidR="00297EAF" w:rsidRPr="00297EAF" w:rsidRDefault="00297EAF" w:rsidP="00297EAF">
            <w:pPr>
              <w:pStyle w:val="FP"/>
            </w:pPr>
            <w:r w:rsidRPr="00297EAF">
              <w:t>C1-253266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6CF6" w14:textId="77777777" w:rsidR="00297EAF" w:rsidRPr="00297EAF" w:rsidRDefault="00297EAF" w:rsidP="00297EAF">
            <w:pPr>
              <w:pStyle w:val="FP"/>
            </w:pPr>
            <w:r w:rsidRPr="00297EAF">
              <w:t>Correction of the term regarding end of unavailability period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CB0C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4F3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ED1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76F4" w14:textId="77777777" w:rsidR="00297EAF" w:rsidRPr="00297EAF" w:rsidRDefault="00297EAF" w:rsidP="00297EAF">
            <w:pPr>
              <w:pStyle w:val="FP"/>
            </w:pPr>
            <w:r w:rsidRPr="00297EAF">
              <w:t>C1-253701</w:t>
            </w:r>
          </w:p>
        </w:tc>
      </w:tr>
      <w:tr w:rsidR="00297EAF" w:rsidRPr="00297EAF" w14:paraId="67FE56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338" w14:textId="77777777" w:rsidR="00297EAF" w:rsidRPr="00297EAF" w:rsidRDefault="00297EAF" w:rsidP="00297EAF">
            <w:pPr>
              <w:pStyle w:val="FP"/>
            </w:pPr>
            <w:r w:rsidRPr="00297EAF">
              <w:t>C1-253267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5A1" w14:textId="77777777" w:rsidR="00297EAF" w:rsidRPr="00297EAF" w:rsidRDefault="00297EAF" w:rsidP="00297EAF">
            <w:pPr>
              <w:pStyle w:val="FP"/>
            </w:pPr>
            <w:r w:rsidRPr="00297EAF">
              <w:t>Corrections for multi-hop UE-to-network relay discovery additional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6CF9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4D1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E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F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43F91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BAC4" w14:textId="77777777" w:rsidR="00297EAF" w:rsidRPr="00297EAF" w:rsidRDefault="00297EAF" w:rsidP="00297EAF">
            <w:pPr>
              <w:pStyle w:val="FP"/>
            </w:pPr>
            <w:r w:rsidRPr="00297EAF">
              <w:t>C1-253268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A8CC" w14:textId="77777777" w:rsidR="00297EAF" w:rsidRPr="00297EAF" w:rsidRDefault="00297EAF" w:rsidP="00297EAF">
            <w:pPr>
              <w:pStyle w:val="FP"/>
            </w:pPr>
            <w:r w:rsidRPr="00297EAF">
              <w:t>Adding Hop limit IE to ProSe direct link establishment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91C5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0F7B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9E27" w14:textId="77777777" w:rsidR="00297EAF" w:rsidRPr="00297EAF" w:rsidRDefault="00297EAF" w:rsidP="00297EAF">
            <w:pPr>
              <w:pStyle w:val="FP"/>
            </w:pPr>
            <w:r w:rsidRPr="00297EAF">
              <w:t>C1-250472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080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AD1A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C5CF" w14:textId="77777777" w:rsidR="00297EAF" w:rsidRPr="00297EAF" w:rsidRDefault="00297EAF" w:rsidP="00297EAF">
            <w:pPr>
              <w:pStyle w:val="FP"/>
            </w:pPr>
            <w:r w:rsidRPr="00297EAF">
              <w:t>C1-253269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6852" w14:textId="77777777" w:rsidR="00297EAF" w:rsidRPr="00297EAF" w:rsidRDefault="00297EAF" w:rsidP="00297EAF">
            <w:pPr>
              <w:pStyle w:val="FP"/>
            </w:pPr>
            <w:r w:rsidRPr="00297EAF">
              <w:t>Support of SNPN in the 5G ProSe additional parameters announcement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EEA0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4BF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F6E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5D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7B339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951" w14:textId="77777777" w:rsidR="00297EAF" w:rsidRPr="00297EAF" w:rsidRDefault="00297EAF" w:rsidP="00297EAF">
            <w:pPr>
              <w:pStyle w:val="FP"/>
            </w:pPr>
            <w:r w:rsidRPr="00297EAF">
              <w:t>C1-253270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E125" w14:textId="77777777" w:rsidR="00297EAF" w:rsidRPr="00297EAF" w:rsidRDefault="00297EAF" w:rsidP="00297EAF">
            <w:pPr>
              <w:pStyle w:val="FP"/>
            </w:pPr>
            <w:r w:rsidRPr="00297EAF">
              <w:t>Updating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358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B49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D4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B4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FA14D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9065" w14:textId="77777777" w:rsidR="00297EAF" w:rsidRPr="00297EAF" w:rsidRDefault="00297EAF" w:rsidP="00297EAF">
            <w:pPr>
              <w:pStyle w:val="FP"/>
            </w:pPr>
            <w:r w:rsidRPr="00297EAF">
              <w:t>C1-253271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6961" w14:textId="77777777" w:rsidR="00297EAF" w:rsidRPr="00297EAF" w:rsidRDefault="00297EAF" w:rsidP="00297EAF">
            <w:pPr>
              <w:pStyle w:val="FP"/>
            </w:pPr>
            <w:r w:rsidRPr="00297EAF">
              <w:t>Updating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7D4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4B9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85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6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262EC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FCFF" w14:textId="77777777" w:rsidR="00297EAF" w:rsidRPr="00297EAF" w:rsidRDefault="00297EAF" w:rsidP="00297EAF">
            <w:pPr>
              <w:pStyle w:val="FP"/>
            </w:pPr>
            <w:r w:rsidRPr="00297EAF">
              <w:t>C1-253272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7C1C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FDDB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C9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27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94C4" w14:textId="77777777" w:rsidR="00297EAF" w:rsidRPr="00297EAF" w:rsidRDefault="00297EAF" w:rsidP="00297EAF">
            <w:pPr>
              <w:pStyle w:val="FP"/>
            </w:pPr>
            <w:r w:rsidRPr="00297EAF">
              <w:t>C1-253574</w:t>
            </w:r>
          </w:p>
        </w:tc>
      </w:tr>
      <w:tr w:rsidR="00297EAF" w:rsidRPr="00297EAF" w14:paraId="31346F6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7DA3" w14:textId="77777777" w:rsidR="00297EAF" w:rsidRPr="00297EAF" w:rsidRDefault="00297EAF" w:rsidP="00297EAF">
            <w:pPr>
              <w:pStyle w:val="FP"/>
            </w:pPr>
            <w:r w:rsidRPr="00297EAF">
              <w:t>C1-253273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B201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976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DF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13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6B98" w14:textId="77777777" w:rsidR="00297EAF" w:rsidRPr="00297EAF" w:rsidRDefault="00297EAF" w:rsidP="00297EAF">
            <w:pPr>
              <w:pStyle w:val="FP"/>
            </w:pPr>
            <w:r w:rsidRPr="00297EAF">
              <w:t>C1-253673</w:t>
            </w:r>
          </w:p>
        </w:tc>
      </w:tr>
      <w:tr w:rsidR="00297EAF" w:rsidRPr="00297EAF" w14:paraId="7443FB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6DD5" w14:textId="77777777" w:rsidR="00297EAF" w:rsidRPr="00297EAF" w:rsidRDefault="00297EAF" w:rsidP="00297EAF">
            <w:pPr>
              <w:pStyle w:val="FP"/>
            </w:pPr>
            <w:r w:rsidRPr="00297EAF">
              <w:t>C1-253274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57EC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E6E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202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16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EB34" w14:textId="77777777" w:rsidR="00297EAF" w:rsidRPr="00297EAF" w:rsidRDefault="00297EAF" w:rsidP="00297EAF">
            <w:pPr>
              <w:pStyle w:val="FP"/>
            </w:pPr>
            <w:r w:rsidRPr="00297EAF">
              <w:t>C1-253671</w:t>
            </w:r>
          </w:p>
        </w:tc>
      </w:tr>
      <w:tr w:rsidR="00297EAF" w:rsidRPr="00297EAF" w14:paraId="48279C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5D7A" w14:textId="77777777" w:rsidR="00297EAF" w:rsidRPr="00297EAF" w:rsidRDefault="00297EAF" w:rsidP="00297EAF">
            <w:pPr>
              <w:pStyle w:val="FP"/>
            </w:pPr>
            <w:r w:rsidRPr="00297EAF">
              <w:t>C1-253275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F859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Support multiple non-3GPP devices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3EE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21B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8F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2B5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FB22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AD6B" w14:textId="77777777" w:rsidR="00297EAF" w:rsidRPr="00297EAF" w:rsidRDefault="00297EAF" w:rsidP="00297EAF">
            <w:pPr>
              <w:pStyle w:val="FP"/>
            </w:pPr>
            <w:r w:rsidRPr="00297EAF">
              <w:t>C1-253276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A143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547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495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7E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CF07" w14:textId="77777777" w:rsidR="00297EAF" w:rsidRPr="00297EAF" w:rsidRDefault="00297EAF" w:rsidP="00297EAF">
            <w:pPr>
              <w:pStyle w:val="FP"/>
            </w:pPr>
            <w:r w:rsidRPr="00297EAF">
              <w:t>C1-253659</w:t>
            </w:r>
          </w:p>
        </w:tc>
      </w:tr>
      <w:tr w:rsidR="00297EAF" w:rsidRPr="00297EAF" w14:paraId="36D6E9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467F" w14:textId="77777777" w:rsidR="00297EAF" w:rsidRPr="00297EAF" w:rsidRDefault="00297EAF" w:rsidP="00297EAF">
            <w:pPr>
              <w:pStyle w:val="FP"/>
            </w:pPr>
            <w:r w:rsidRPr="00297EAF">
              <w:t>C1-253277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4B7B" w14:textId="77777777" w:rsidR="00297EAF" w:rsidRPr="00297EAF" w:rsidRDefault="00297EAF" w:rsidP="00297EAF">
            <w:pPr>
              <w:pStyle w:val="FP"/>
            </w:pPr>
            <w:r w:rsidRPr="00297EAF">
              <w:t>New 5GSM cause value for non-3GPP device identifier(s)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834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18B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F5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B5A9" w14:textId="77777777" w:rsidR="00297EAF" w:rsidRPr="00297EAF" w:rsidRDefault="00297EAF" w:rsidP="00297EAF">
            <w:pPr>
              <w:pStyle w:val="FP"/>
            </w:pPr>
            <w:r w:rsidRPr="00297EAF">
              <w:t>C1-253661</w:t>
            </w:r>
          </w:p>
        </w:tc>
      </w:tr>
      <w:tr w:rsidR="00297EAF" w:rsidRPr="00297EAF" w14:paraId="2BDCA0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EE64" w14:textId="77777777" w:rsidR="00297EAF" w:rsidRPr="00297EAF" w:rsidRDefault="00297EAF" w:rsidP="00297EAF">
            <w:pPr>
              <w:pStyle w:val="FP"/>
            </w:pPr>
            <w:r w:rsidRPr="00297EAF">
              <w:t>C1-253278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5B87" w14:textId="77777777" w:rsidR="00297EAF" w:rsidRPr="00297EAF" w:rsidRDefault="00297EAF" w:rsidP="00297EAF">
            <w:pPr>
              <w:pStyle w:val="FP"/>
            </w:pPr>
            <w:r w:rsidRPr="00297EAF">
              <w:t>No allowed NSSAI after de-registration with cause #62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24C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E5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A0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4173" w14:textId="77777777" w:rsidR="00297EAF" w:rsidRPr="00297EAF" w:rsidRDefault="00297EAF" w:rsidP="00297EAF">
            <w:pPr>
              <w:pStyle w:val="FP"/>
            </w:pPr>
            <w:r w:rsidRPr="00297EAF">
              <w:t>C1-253715</w:t>
            </w:r>
          </w:p>
        </w:tc>
      </w:tr>
      <w:tr w:rsidR="00297EAF" w:rsidRPr="00297EAF" w14:paraId="4C7D389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481C" w14:textId="77777777" w:rsidR="00297EAF" w:rsidRPr="00297EAF" w:rsidRDefault="00297EAF" w:rsidP="00297EAF">
            <w:pPr>
              <w:pStyle w:val="FP"/>
            </w:pPr>
            <w:r w:rsidRPr="00297EAF">
              <w:t>C1-253279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2B2C" w14:textId="77777777" w:rsidR="00297EAF" w:rsidRPr="00297EAF" w:rsidRDefault="00297EAF" w:rsidP="00297EAF">
            <w:pPr>
              <w:pStyle w:val="FP"/>
            </w:pPr>
            <w:r w:rsidRPr="00297EAF">
              <w:t>Use standard value for S-NSSAI applicable to equivalent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F80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CB2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F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4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B17A2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E17" w14:textId="77777777" w:rsidR="00297EAF" w:rsidRPr="00297EAF" w:rsidRDefault="00297EAF" w:rsidP="00297EAF">
            <w:pPr>
              <w:pStyle w:val="FP"/>
            </w:pPr>
            <w:r w:rsidRPr="00297EAF">
              <w:t>C1-253280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4A21" w14:textId="77777777" w:rsidR="00297EAF" w:rsidRPr="00297EAF" w:rsidRDefault="00297EAF" w:rsidP="00297EAF">
            <w:pPr>
              <w:pStyle w:val="FP"/>
            </w:pPr>
            <w:r w:rsidRPr="00297EAF">
              <w:t>No definition of camped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C4E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C7D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2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BF3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3CEE1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1174" w14:textId="77777777" w:rsidR="00297EAF" w:rsidRPr="00297EAF" w:rsidRDefault="00297EAF" w:rsidP="00297EAF">
            <w:pPr>
              <w:pStyle w:val="FP"/>
            </w:pPr>
            <w:r w:rsidRPr="00297EAF">
              <w:t>C1-253281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71AC" w14:textId="77777777" w:rsidR="00297EAF" w:rsidRPr="00297EAF" w:rsidRDefault="00297EAF" w:rsidP="00297EAF">
            <w:pPr>
              <w:pStyle w:val="FP"/>
            </w:pPr>
            <w:r w:rsidRPr="00297EAF">
              <w:t>Corrections on PLMN selection in satellite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A7DB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444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80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76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EB5C8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C2F9" w14:textId="77777777" w:rsidR="00297EAF" w:rsidRPr="00297EAF" w:rsidRDefault="00297EAF" w:rsidP="00297EAF">
            <w:pPr>
              <w:pStyle w:val="FP"/>
            </w:pPr>
            <w:r w:rsidRPr="00297EAF">
              <w:t>C1-253282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9682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E115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8CA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2BC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38DA" w14:textId="77777777" w:rsidR="00297EAF" w:rsidRPr="00297EAF" w:rsidRDefault="00297EAF" w:rsidP="00297EAF">
            <w:pPr>
              <w:pStyle w:val="FP"/>
            </w:pPr>
            <w:r w:rsidRPr="00297EAF">
              <w:t>C1-253616</w:t>
            </w:r>
          </w:p>
        </w:tc>
      </w:tr>
      <w:tr w:rsidR="00297EAF" w:rsidRPr="00297EAF" w14:paraId="37D9AE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B740" w14:textId="77777777" w:rsidR="00297EAF" w:rsidRPr="00297EAF" w:rsidRDefault="00297EAF" w:rsidP="00297EAF">
            <w:pPr>
              <w:pStyle w:val="FP"/>
            </w:pPr>
            <w:r w:rsidRPr="00297EAF">
              <w:t>C1-253283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D1CA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0D6B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B6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8E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03F5" w14:textId="77777777" w:rsidR="00297EAF" w:rsidRPr="00297EAF" w:rsidRDefault="00297EAF" w:rsidP="00297EAF">
            <w:pPr>
              <w:pStyle w:val="FP"/>
            </w:pPr>
            <w:r w:rsidRPr="00297EAF">
              <w:t>C1-253617</w:t>
            </w:r>
          </w:p>
        </w:tc>
      </w:tr>
      <w:tr w:rsidR="00297EAF" w:rsidRPr="00297EAF" w14:paraId="6F63E2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5047" w14:textId="77777777" w:rsidR="00297EAF" w:rsidRPr="00297EAF" w:rsidRDefault="00297EAF" w:rsidP="00297EAF">
            <w:pPr>
              <w:pStyle w:val="FP"/>
            </w:pPr>
            <w:r w:rsidRPr="00297EAF">
              <w:t>C1-253284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8C4A" w14:textId="77777777" w:rsidR="00297EAF" w:rsidRPr="00297EAF" w:rsidRDefault="00297EAF" w:rsidP="00297EAF">
            <w:pPr>
              <w:pStyle w:val="FP"/>
            </w:pPr>
            <w:r w:rsidRPr="00297EAF">
              <w:t>Correction on type of access technology utilization control in detach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93DB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E90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3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5A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29C3A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6BBE" w14:textId="77777777" w:rsidR="00297EAF" w:rsidRPr="00297EAF" w:rsidRDefault="00297EAF" w:rsidP="00297EAF">
            <w:pPr>
              <w:pStyle w:val="FP"/>
            </w:pPr>
            <w:r w:rsidRPr="00297EAF">
              <w:t>C1-253285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5695" w14:textId="77777777" w:rsidR="00297EAF" w:rsidRPr="00297EAF" w:rsidRDefault="00297EAF" w:rsidP="00297EAF">
            <w:pPr>
              <w:pStyle w:val="FP"/>
            </w:pPr>
            <w:r w:rsidRPr="00297EAF">
              <w:t>Correction on type of access technology utilization control in deregistration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3D9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8AD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60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2A1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43C2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164C" w14:textId="77777777" w:rsidR="00297EAF" w:rsidRPr="00297EAF" w:rsidRDefault="00297EAF" w:rsidP="00297EAF">
            <w:pPr>
              <w:pStyle w:val="FP"/>
            </w:pPr>
            <w:r w:rsidRPr="00297EAF">
              <w:t>C1-253286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1443" w14:textId="77777777" w:rsidR="00297EAF" w:rsidRPr="00297EAF" w:rsidRDefault="00297EAF" w:rsidP="00297EAF">
            <w:pPr>
              <w:pStyle w:val="FP"/>
            </w:pPr>
            <w:r w:rsidRPr="00297EAF">
              <w:t>Remove limitation on access technology utilization control only in 3GPP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201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CC5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62C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E9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26DDB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B5B2" w14:textId="77777777" w:rsidR="00297EAF" w:rsidRPr="00297EAF" w:rsidRDefault="00297EAF" w:rsidP="00297EAF">
            <w:pPr>
              <w:pStyle w:val="FP"/>
            </w:pPr>
            <w:r w:rsidRPr="00297EAF">
              <w:t>C1-253287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440F" w14:textId="77777777" w:rsidR="00297EAF" w:rsidRPr="00297EAF" w:rsidRDefault="00297EAF" w:rsidP="00297EAF">
            <w:pPr>
              <w:pStyle w:val="FP"/>
            </w:pPr>
            <w:r w:rsidRPr="00297EAF">
              <w:t>Discussion on the transition time information between S&amp;F mode and normal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B77D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E73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FC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30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CB2D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4CBE" w14:textId="77777777" w:rsidR="00297EAF" w:rsidRPr="00297EAF" w:rsidRDefault="00297EAF" w:rsidP="00297EAF">
            <w:pPr>
              <w:pStyle w:val="FP"/>
            </w:pPr>
            <w:r w:rsidRPr="00297EAF">
              <w:t>C1-253288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C787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49DA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18C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37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F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25FF3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9A7A" w14:textId="77777777" w:rsidR="00297EAF" w:rsidRPr="00297EAF" w:rsidRDefault="00297EAF" w:rsidP="00297EAF">
            <w:pPr>
              <w:pStyle w:val="FP"/>
            </w:pPr>
            <w:r w:rsidRPr="00297EAF">
              <w:t>C1-253289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2BAF" w14:textId="77777777" w:rsidR="00297EAF" w:rsidRPr="00297EAF" w:rsidRDefault="00297EAF" w:rsidP="00297EAF">
            <w:pPr>
              <w:pStyle w:val="FP"/>
            </w:pPr>
            <w:r w:rsidRPr="00297EAF">
              <w:t>The handling on the transition from normal mode to S&amp;F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D208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67A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1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272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FABF9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1B06" w14:textId="77777777" w:rsidR="00297EAF" w:rsidRPr="00297EAF" w:rsidRDefault="00297EAF" w:rsidP="00297EAF">
            <w:pPr>
              <w:pStyle w:val="FP"/>
            </w:pPr>
            <w:r w:rsidRPr="00297EAF">
              <w:t>C1-253290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98AF" w14:textId="77777777" w:rsidR="00297EAF" w:rsidRPr="00297EAF" w:rsidRDefault="00297EAF" w:rsidP="00297EAF">
            <w:pPr>
              <w:pStyle w:val="FP"/>
            </w:pPr>
            <w:r w:rsidRPr="00297EAF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53C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4B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58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9B62" w14:textId="77777777" w:rsidR="00297EAF" w:rsidRPr="00297EAF" w:rsidRDefault="00297EAF" w:rsidP="00297EAF">
            <w:pPr>
              <w:pStyle w:val="FP"/>
            </w:pPr>
            <w:r w:rsidRPr="00297EAF">
              <w:t>C1-253605</w:t>
            </w:r>
          </w:p>
        </w:tc>
      </w:tr>
      <w:tr w:rsidR="00297EAF" w:rsidRPr="00297EAF" w14:paraId="76EB87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E3A8" w14:textId="77777777" w:rsidR="00297EAF" w:rsidRPr="00297EAF" w:rsidRDefault="00297EAF" w:rsidP="00297EAF">
            <w:pPr>
              <w:pStyle w:val="FP"/>
            </w:pPr>
            <w:r w:rsidRPr="00297EAF">
              <w:t>C1-253291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6E7" w14:textId="77777777" w:rsidR="00297EAF" w:rsidRPr="00297EAF" w:rsidRDefault="00297EAF" w:rsidP="00297EAF">
            <w:pPr>
              <w:pStyle w:val="FP"/>
            </w:pPr>
            <w:r w:rsidRPr="00297EAF">
              <w:t>Clarification on S&amp;F wait timer in NAS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BA7E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2B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3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404B" w14:textId="77777777" w:rsidR="00297EAF" w:rsidRPr="00297EAF" w:rsidRDefault="00297EAF" w:rsidP="00297EAF">
            <w:pPr>
              <w:pStyle w:val="FP"/>
            </w:pPr>
            <w:r w:rsidRPr="00297EAF">
              <w:t>C1-253606</w:t>
            </w:r>
          </w:p>
        </w:tc>
      </w:tr>
      <w:tr w:rsidR="00297EAF" w:rsidRPr="00297EAF" w14:paraId="15DF75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64F0" w14:textId="77777777" w:rsidR="00297EAF" w:rsidRPr="00297EAF" w:rsidRDefault="00297EAF" w:rsidP="00297EAF">
            <w:pPr>
              <w:pStyle w:val="FP"/>
            </w:pPr>
            <w:r w:rsidRPr="00297EAF">
              <w:t>C1-253292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143D" w14:textId="77777777" w:rsidR="00297EAF" w:rsidRPr="00297EAF" w:rsidRDefault="00297EAF" w:rsidP="00297EAF">
            <w:pPr>
              <w:pStyle w:val="FP"/>
            </w:pPr>
            <w:r w:rsidRPr="00297EAF">
              <w:t>The handling on S&amp;F wait timer in non-integrity protected reject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6C30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230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F0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B8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90A4F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E212" w14:textId="77777777" w:rsidR="00297EAF" w:rsidRPr="00297EAF" w:rsidRDefault="00297EAF" w:rsidP="00297EAF">
            <w:pPr>
              <w:pStyle w:val="FP"/>
            </w:pPr>
            <w:r w:rsidRPr="00297EAF">
              <w:t>C1-253293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9705" w14:textId="77777777" w:rsidR="00297EAF" w:rsidRPr="00297EAF" w:rsidRDefault="00297EAF" w:rsidP="00297EAF">
            <w:pPr>
              <w:pStyle w:val="FP"/>
            </w:pPr>
            <w:r w:rsidRPr="00297EAF">
              <w:t>Remove emergency restriction for WUS assistance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636C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007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09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B43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C418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380E" w14:textId="77777777" w:rsidR="00297EAF" w:rsidRPr="00297EAF" w:rsidRDefault="00297EAF" w:rsidP="00297EAF">
            <w:pPr>
              <w:pStyle w:val="FP"/>
            </w:pPr>
            <w:r w:rsidRPr="00297EAF">
              <w:t>C1-253294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4921" w14:textId="77777777" w:rsidR="00297EAF" w:rsidRPr="00297EAF" w:rsidRDefault="00297EAF" w:rsidP="00297EAF">
            <w:pPr>
              <w:pStyle w:val="FP"/>
            </w:pPr>
            <w:r w:rsidRPr="00297EAF">
              <w:t>Remove emergency restriction for WUS assistance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3ADF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6C9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555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A45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74AC0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E5B0" w14:textId="77777777" w:rsidR="00297EAF" w:rsidRPr="00297EAF" w:rsidRDefault="00297EAF" w:rsidP="00297EAF">
            <w:pPr>
              <w:pStyle w:val="FP"/>
            </w:pPr>
            <w:r w:rsidRPr="00297EAF">
              <w:t>C1-253295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3FB1" w14:textId="77777777" w:rsidR="00297EAF" w:rsidRPr="00297EAF" w:rsidRDefault="00297EAF" w:rsidP="00297EAF">
            <w:pPr>
              <w:pStyle w:val="FP"/>
            </w:pPr>
            <w:r w:rsidRPr="00297EAF">
              <w:t>The message format on NAS overhead reduction for CP CIoT data transfe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5054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76F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4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CEF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4869A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8CF0" w14:textId="77777777" w:rsidR="00297EAF" w:rsidRPr="00297EAF" w:rsidRDefault="00297EAF" w:rsidP="00297EAF">
            <w:pPr>
              <w:pStyle w:val="FP"/>
            </w:pPr>
            <w:r w:rsidRPr="00297EAF">
              <w:t>C1-253296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D1D0" w14:textId="77777777" w:rsidR="00297EAF" w:rsidRPr="00297EAF" w:rsidRDefault="00297EAF" w:rsidP="00297EAF">
            <w:pPr>
              <w:pStyle w:val="FP"/>
            </w:pPr>
            <w:r w:rsidRPr="00297EAF">
              <w:t>Corrections for MPS in restricted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17DF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6A8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B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7EE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1AA3C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86F4" w14:textId="77777777" w:rsidR="00297EAF" w:rsidRPr="00297EAF" w:rsidRDefault="00297EAF" w:rsidP="00297EAF">
            <w:pPr>
              <w:pStyle w:val="FP"/>
            </w:pPr>
            <w:r w:rsidRPr="00297EAF">
              <w:t>C1-253297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F471" w14:textId="77777777" w:rsidR="00297EAF" w:rsidRPr="00297EAF" w:rsidRDefault="00297EAF" w:rsidP="00297EAF">
            <w:pPr>
              <w:pStyle w:val="FP"/>
            </w:pPr>
            <w:r w:rsidRPr="00297EAF">
              <w:t>MPS for Messaging Paging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568F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9F0A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1C7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1FA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80EB4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51F8" w14:textId="77777777" w:rsidR="00297EAF" w:rsidRPr="00297EAF" w:rsidRDefault="00297EAF" w:rsidP="00297EAF">
            <w:pPr>
              <w:pStyle w:val="FP"/>
            </w:pPr>
            <w:r w:rsidRPr="00297EAF">
              <w:t>C1-253298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3C7B" w14:textId="77777777" w:rsidR="00297EAF" w:rsidRPr="00297EAF" w:rsidRDefault="00297EAF" w:rsidP="00297EAF">
            <w:pPr>
              <w:pStyle w:val="FP"/>
            </w:pPr>
            <w:r w:rsidRPr="00297EAF">
              <w:t>revised WID on 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2D06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036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A1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84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CB5A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8234" w14:textId="77777777" w:rsidR="00297EAF" w:rsidRPr="00297EAF" w:rsidRDefault="00297EAF" w:rsidP="00297EAF">
            <w:pPr>
              <w:pStyle w:val="FP"/>
            </w:pPr>
            <w:r w:rsidRPr="00297EAF">
              <w:t>C1-253299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E1BA" w14:textId="77777777" w:rsidR="00297EAF" w:rsidRPr="00297EAF" w:rsidRDefault="00297EAF" w:rsidP="00297EAF">
            <w:pPr>
              <w:pStyle w:val="FP"/>
            </w:pPr>
            <w:r w:rsidRPr="00297EAF">
              <w:t>Editorial correction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786E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085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57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E8FF" w14:textId="77777777" w:rsidR="00297EAF" w:rsidRPr="00297EAF" w:rsidRDefault="00297EAF" w:rsidP="00297EAF">
            <w:pPr>
              <w:pStyle w:val="FP"/>
            </w:pPr>
            <w:r w:rsidRPr="00297EAF">
              <w:t>C1-253702</w:t>
            </w:r>
          </w:p>
        </w:tc>
      </w:tr>
      <w:tr w:rsidR="00297EAF" w:rsidRPr="00297EAF" w14:paraId="1230D1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0EE4" w14:textId="77777777" w:rsidR="00297EAF" w:rsidRPr="00297EAF" w:rsidRDefault="00297EAF" w:rsidP="00297EAF">
            <w:pPr>
              <w:pStyle w:val="FP"/>
            </w:pPr>
            <w:r w:rsidRPr="00297EAF">
              <w:t>C1-253300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0431" w14:textId="77777777" w:rsidR="00297EAF" w:rsidRPr="00297EAF" w:rsidRDefault="00297EAF" w:rsidP="00297EAF">
            <w:pPr>
              <w:pStyle w:val="FP"/>
            </w:pPr>
            <w:r w:rsidRPr="00297EAF">
              <w:t>Clarify the behavior of the MSGin5G Server for deferred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8A9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A4F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5C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7E9A" w14:textId="77777777" w:rsidR="00297EAF" w:rsidRPr="00297EAF" w:rsidRDefault="00297EAF" w:rsidP="00297EAF">
            <w:pPr>
              <w:pStyle w:val="FP"/>
            </w:pPr>
            <w:r w:rsidRPr="00297EAF">
              <w:t>C1-254000</w:t>
            </w:r>
          </w:p>
        </w:tc>
      </w:tr>
      <w:tr w:rsidR="00297EAF" w:rsidRPr="00297EAF" w14:paraId="4984F3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64C1" w14:textId="77777777" w:rsidR="00297EAF" w:rsidRPr="00297EAF" w:rsidRDefault="00297EAF" w:rsidP="00297EAF">
            <w:pPr>
              <w:pStyle w:val="FP"/>
            </w:pPr>
            <w:r w:rsidRPr="00297EAF">
              <w:t>C1-253301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3D3E" w14:textId="77777777" w:rsidR="00297EAF" w:rsidRPr="00297EAF" w:rsidRDefault="00297EAF" w:rsidP="00297EAF">
            <w:pPr>
              <w:pStyle w:val="FP"/>
            </w:pPr>
            <w:r w:rsidRPr="00297EAF">
              <w:t>Clarify the interaction between the SEAL Client and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5A8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A3B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C0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8A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CD00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DFA4" w14:textId="77777777" w:rsidR="00297EAF" w:rsidRPr="00297EAF" w:rsidRDefault="00297EAF" w:rsidP="00297EAF">
            <w:pPr>
              <w:pStyle w:val="FP"/>
            </w:pPr>
            <w:r w:rsidRPr="00297EAF">
              <w:t>C1-253302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4183" w14:textId="77777777" w:rsidR="00297EAF" w:rsidRPr="00297EAF" w:rsidRDefault="00297EAF" w:rsidP="00297EAF">
            <w:pPr>
              <w:pStyle w:val="FP"/>
            </w:pPr>
            <w:r w:rsidRPr="00297EAF">
              <w:t>The handling on the transition time information between S&amp;F mode and normal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1B80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E05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6C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E1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BE8CB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1202" w14:textId="77777777" w:rsidR="00297EAF" w:rsidRPr="00297EAF" w:rsidRDefault="00297EAF" w:rsidP="00297EAF">
            <w:pPr>
              <w:pStyle w:val="FP"/>
            </w:pPr>
            <w:r w:rsidRPr="00297EAF">
              <w:t>C1-253303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9153" w14:textId="77777777" w:rsidR="00297EAF" w:rsidRPr="00297EAF" w:rsidRDefault="00297EAF" w:rsidP="00297EAF">
            <w:pPr>
              <w:pStyle w:val="FP"/>
            </w:pPr>
            <w:r w:rsidRPr="00297EAF">
              <w:t>Revised WID on CT aspects for application enablement for mobile metaverse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D246" w14:textId="77777777" w:rsidR="00297EAF" w:rsidRPr="00297EAF" w:rsidRDefault="00297EAF" w:rsidP="00297EAF">
            <w:pPr>
              <w:pStyle w:val="FP"/>
            </w:pPr>
            <w:r w:rsidRPr="00297EAF">
              <w:t>Samsung,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BF50" w14:textId="77777777" w:rsidR="00297EAF" w:rsidRPr="00297EAF" w:rsidRDefault="00297EAF" w:rsidP="00297EAF">
            <w:pPr>
              <w:pStyle w:val="FP"/>
            </w:pPr>
            <w:r w:rsidRPr="00297EAF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1E0" w14:textId="77777777" w:rsidR="00297EAF" w:rsidRPr="00297EAF" w:rsidRDefault="00297EAF" w:rsidP="00297EAF">
            <w:pPr>
              <w:pStyle w:val="FP"/>
            </w:pPr>
            <w:r w:rsidRPr="00297EAF">
              <w:t>C1-252085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FB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547ED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5FC2" w14:textId="77777777" w:rsidR="00297EAF" w:rsidRPr="00297EAF" w:rsidRDefault="00297EAF" w:rsidP="00297EAF">
            <w:pPr>
              <w:pStyle w:val="FP"/>
            </w:pPr>
            <w:r w:rsidRPr="00297EAF">
              <w:t>C1-253304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7576" w14:textId="77777777" w:rsidR="00297EAF" w:rsidRPr="00297EAF" w:rsidRDefault="00297EAF" w:rsidP="00297EAF">
            <w:pPr>
              <w:pStyle w:val="FP"/>
            </w:pPr>
            <w:r w:rsidRPr="00297EAF">
              <w:t>ML model retrieval service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FD7E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AB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0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C315" w14:textId="77777777" w:rsidR="00297EAF" w:rsidRPr="00297EAF" w:rsidRDefault="00297EAF" w:rsidP="00297EAF">
            <w:pPr>
              <w:pStyle w:val="FP"/>
            </w:pPr>
            <w:r w:rsidRPr="00297EAF">
              <w:t>C1-254011</w:t>
            </w:r>
          </w:p>
        </w:tc>
      </w:tr>
      <w:tr w:rsidR="00297EAF" w:rsidRPr="00297EAF" w14:paraId="53D654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23B1" w14:textId="77777777" w:rsidR="00297EAF" w:rsidRPr="00297EAF" w:rsidRDefault="00297EAF" w:rsidP="00297EAF">
            <w:pPr>
              <w:pStyle w:val="FP"/>
            </w:pPr>
            <w:r w:rsidRPr="00297EAF">
              <w:t>C1-253305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BA4" w14:textId="77777777" w:rsidR="00297EAF" w:rsidRPr="00297EAF" w:rsidRDefault="00297EAF" w:rsidP="00297EAF">
            <w:pPr>
              <w:pStyle w:val="FP"/>
            </w:pPr>
            <w:r w:rsidRPr="00297EAF">
              <w:t>Split AIML operation pipeline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09FD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1D9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A9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046" w14:textId="77777777" w:rsidR="00297EAF" w:rsidRPr="00297EAF" w:rsidRDefault="00297EAF" w:rsidP="00297EAF">
            <w:pPr>
              <w:pStyle w:val="FP"/>
            </w:pPr>
            <w:r w:rsidRPr="00297EAF">
              <w:t>C1-254012</w:t>
            </w:r>
          </w:p>
        </w:tc>
      </w:tr>
      <w:tr w:rsidR="00297EAF" w:rsidRPr="00297EAF" w14:paraId="6862F1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0B29" w14:textId="77777777" w:rsidR="00297EAF" w:rsidRPr="00297EAF" w:rsidRDefault="00297EAF" w:rsidP="00297EAF">
            <w:pPr>
              <w:pStyle w:val="FP"/>
            </w:pPr>
            <w:r w:rsidRPr="00297EAF">
              <w:t>C1-253306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14F7" w14:textId="77777777" w:rsidR="00297EAF" w:rsidRPr="00297EAF" w:rsidRDefault="00297EAF" w:rsidP="00297EAF">
            <w:pPr>
              <w:pStyle w:val="FP"/>
            </w:pPr>
            <w:r w:rsidRPr="00297EAF">
              <w:t>Updating the spatial anchor 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FEE1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B9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2F2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E592" w14:textId="77777777" w:rsidR="00297EAF" w:rsidRPr="00297EAF" w:rsidRDefault="00297EAF" w:rsidP="00297EAF">
            <w:pPr>
              <w:pStyle w:val="FP"/>
            </w:pPr>
            <w:r w:rsidRPr="00297EAF">
              <w:t>C1-253997</w:t>
            </w:r>
          </w:p>
        </w:tc>
      </w:tr>
      <w:tr w:rsidR="00297EAF" w:rsidRPr="00297EAF" w14:paraId="2C5339E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3F7D" w14:textId="77777777" w:rsidR="00297EAF" w:rsidRPr="00297EAF" w:rsidRDefault="00297EAF" w:rsidP="00297EAF">
            <w:pPr>
              <w:pStyle w:val="FP"/>
            </w:pPr>
            <w:r w:rsidRPr="00297EAF">
              <w:t>C1-253307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67FD" w14:textId="77777777" w:rsidR="00297EAF" w:rsidRPr="00297EAF" w:rsidRDefault="00297EAF" w:rsidP="00297EAF">
            <w:pPr>
              <w:pStyle w:val="FP"/>
            </w:pPr>
            <w:r w:rsidRPr="00297EAF">
              <w:t>Updating the spatial anchor subscription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3CFD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74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8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2CD8" w14:textId="77777777" w:rsidR="00297EAF" w:rsidRPr="00297EAF" w:rsidRDefault="00297EAF" w:rsidP="00297EAF">
            <w:pPr>
              <w:pStyle w:val="FP"/>
            </w:pPr>
            <w:r w:rsidRPr="00297EAF">
              <w:t>C1-253998</w:t>
            </w:r>
          </w:p>
        </w:tc>
      </w:tr>
      <w:tr w:rsidR="00297EAF" w:rsidRPr="00297EAF" w14:paraId="67923C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22AD" w14:textId="77777777" w:rsidR="00297EAF" w:rsidRPr="00297EAF" w:rsidRDefault="00297EAF" w:rsidP="00297EAF">
            <w:pPr>
              <w:pStyle w:val="FP"/>
            </w:pPr>
            <w:r w:rsidRPr="00297EAF">
              <w:t>C1-253308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F7B3" w14:textId="77777777" w:rsidR="00297EAF" w:rsidRPr="00297EAF" w:rsidRDefault="00297EAF" w:rsidP="00297EAF">
            <w:pPr>
              <w:pStyle w:val="FP"/>
            </w:pPr>
            <w:r w:rsidRPr="00297EAF">
              <w:t>Updating the spatial anchor unsubscribe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7859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E4F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01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E94F" w14:textId="77777777" w:rsidR="00297EAF" w:rsidRPr="00297EAF" w:rsidRDefault="00297EAF" w:rsidP="00297EAF">
            <w:pPr>
              <w:pStyle w:val="FP"/>
            </w:pPr>
            <w:r w:rsidRPr="00297EAF">
              <w:t>C1-253999</w:t>
            </w:r>
          </w:p>
        </w:tc>
      </w:tr>
      <w:tr w:rsidR="00297EAF" w:rsidRPr="00297EAF" w14:paraId="4C454F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CC84" w14:textId="77777777" w:rsidR="00297EAF" w:rsidRPr="00297EAF" w:rsidRDefault="00297EAF" w:rsidP="00297EAF">
            <w:pPr>
              <w:pStyle w:val="FP"/>
            </w:pPr>
            <w:r w:rsidRPr="00297EAF">
              <w:t>C1-253309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C92F" w14:textId="77777777" w:rsidR="00297EAF" w:rsidRPr="00297EAF" w:rsidRDefault="00297EAF" w:rsidP="00297EAF">
            <w:pPr>
              <w:pStyle w:val="FP"/>
            </w:pPr>
            <w:r w:rsidRPr="00297EAF">
              <w:t>Discussion on handling of timer T3451 in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D2D6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2F83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91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1EB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BB38A8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DB75" w14:textId="77777777" w:rsidR="00297EAF" w:rsidRPr="00297EAF" w:rsidRDefault="00297EAF" w:rsidP="00297EAF">
            <w:pPr>
              <w:pStyle w:val="FP"/>
            </w:pPr>
            <w:r w:rsidRPr="00297EAF">
              <w:t>C1-253310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D086" w14:textId="77777777" w:rsidR="00297EAF" w:rsidRPr="00297EAF" w:rsidRDefault="00297EAF" w:rsidP="00297EAF">
            <w:pPr>
              <w:pStyle w:val="FP"/>
            </w:pPr>
            <w:r w:rsidRPr="00297EAF">
              <w:t>Update data structure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749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D6D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79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43EC" w14:textId="77777777" w:rsidR="00297EAF" w:rsidRPr="00297EAF" w:rsidRDefault="00297EAF" w:rsidP="00297EAF">
            <w:pPr>
              <w:pStyle w:val="FP"/>
            </w:pPr>
            <w:r w:rsidRPr="00297EAF">
              <w:t>C1-253962</w:t>
            </w:r>
          </w:p>
        </w:tc>
      </w:tr>
      <w:tr w:rsidR="00297EAF" w:rsidRPr="00297EAF" w14:paraId="77DBC29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60F" w14:textId="77777777" w:rsidR="00297EAF" w:rsidRPr="00297EAF" w:rsidRDefault="00297EAF" w:rsidP="00297EAF">
            <w:pPr>
              <w:pStyle w:val="FP"/>
            </w:pPr>
            <w:r w:rsidRPr="00297EAF">
              <w:t>C1-253311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AF32" w14:textId="77777777" w:rsidR="00297EAF" w:rsidRPr="00297EAF" w:rsidRDefault="00297EAF" w:rsidP="00297EAF">
            <w:pPr>
              <w:pStyle w:val="FP"/>
            </w:pPr>
            <w:r w:rsidRPr="00297EAF">
              <w:t>Update data semantics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F185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6BC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CA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C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F8773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FDCA" w14:textId="77777777" w:rsidR="00297EAF" w:rsidRPr="00297EAF" w:rsidRDefault="00297EAF" w:rsidP="00297EAF">
            <w:pPr>
              <w:pStyle w:val="FP"/>
            </w:pPr>
            <w:r w:rsidRPr="00297EAF">
              <w:t>C1-253312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8DA" w14:textId="77777777" w:rsidR="00297EAF" w:rsidRPr="00297EAF" w:rsidRDefault="00297EAF" w:rsidP="00297EAF">
            <w:pPr>
              <w:pStyle w:val="FP"/>
            </w:pPr>
            <w:r w:rsidRPr="00297EAF">
              <w:t>T3451 handling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67AB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EA5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79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B826" w14:textId="77777777" w:rsidR="00297EAF" w:rsidRPr="00297EAF" w:rsidRDefault="00297EAF" w:rsidP="00297EAF">
            <w:pPr>
              <w:pStyle w:val="FP"/>
            </w:pPr>
            <w:r w:rsidRPr="00297EAF">
              <w:t>C1-253544</w:t>
            </w:r>
          </w:p>
        </w:tc>
      </w:tr>
      <w:tr w:rsidR="00297EAF" w:rsidRPr="00297EAF" w14:paraId="736C7C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C819" w14:textId="77777777" w:rsidR="00297EAF" w:rsidRPr="00297EAF" w:rsidRDefault="00297EAF" w:rsidP="00297EAF">
            <w:pPr>
              <w:pStyle w:val="FP"/>
            </w:pPr>
            <w:r w:rsidRPr="00297EAF">
              <w:t>C1-253313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6602" w14:textId="77777777" w:rsidR="00297EAF" w:rsidRPr="00297EAF" w:rsidRDefault="00297EAF" w:rsidP="00297EAF">
            <w:pPr>
              <w:pStyle w:val="FP"/>
            </w:pPr>
            <w:r w:rsidRPr="00297EAF">
              <w:t>Update XML schema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4F8B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41D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A8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BD79" w14:textId="77777777" w:rsidR="00297EAF" w:rsidRPr="00297EAF" w:rsidRDefault="00297EAF" w:rsidP="00297EAF">
            <w:pPr>
              <w:pStyle w:val="FP"/>
            </w:pPr>
            <w:r w:rsidRPr="00297EAF">
              <w:t>C1-253963</w:t>
            </w:r>
          </w:p>
        </w:tc>
      </w:tr>
      <w:tr w:rsidR="00297EAF" w:rsidRPr="00297EAF" w14:paraId="59BE4A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DCB7" w14:textId="77777777" w:rsidR="00297EAF" w:rsidRPr="00297EAF" w:rsidRDefault="00297EAF" w:rsidP="00297EAF">
            <w:pPr>
              <w:pStyle w:val="FP"/>
            </w:pPr>
            <w:r w:rsidRPr="00297EAF">
              <w:t>C1-253314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1567" w14:textId="77777777" w:rsidR="00297EAF" w:rsidRPr="00297EAF" w:rsidRDefault="00297EAF" w:rsidP="00297EAF">
            <w:pPr>
              <w:pStyle w:val="FP"/>
            </w:pPr>
            <w:r w:rsidRPr="00297EAF">
              <w:t>S&amp;F monitoring list deletion due to number of satellites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B76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EF7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90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8515" w14:textId="77777777" w:rsidR="00297EAF" w:rsidRPr="00297EAF" w:rsidRDefault="00297EAF" w:rsidP="00297EAF">
            <w:pPr>
              <w:pStyle w:val="FP"/>
            </w:pPr>
            <w:r w:rsidRPr="00297EAF">
              <w:t>C1-253714</w:t>
            </w:r>
          </w:p>
        </w:tc>
      </w:tr>
      <w:tr w:rsidR="00297EAF" w:rsidRPr="00297EAF" w14:paraId="397AAA4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26D5" w14:textId="77777777" w:rsidR="00297EAF" w:rsidRPr="00297EAF" w:rsidRDefault="00297EAF" w:rsidP="00297EAF">
            <w:pPr>
              <w:pStyle w:val="FP"/>
            </w:pPr>
            <w:r w:rsidRPr="00297EAF">
              <w:t>C1-253315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B72F" w14:textId="77777777" w:rsidR="00297EAF" w:rsidRPr="00297EAF" w:rsidRDefault="00297EAF" w:rsidP="00297EAF">
            <w:pPr>
              <w:pStyle w:val="FP"/>
            </w:pPr>
            <w:r w:rsidRPr="00297EAF">
              <w:t>Update of conclusion for KI#1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5F0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E73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6E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28BC" w14:textId="77777777" w:rsidR="00297EAF" w:rsidRPr="00297EAF" w:rsidRDefault="00297EAF" w:rsidP="00297EAF">
            <w:pPr>
              <w:pStyle w:val="FP"/>
            </w:pPr>
            <w:r w:rsidRPr="00297EAF">
              <w:t>C1-253666</w:t>
            </w:r>
          </w:p>
        </w:tc>
      </w:tr>
      <w:tr w:rsidR="00297EAF" w:rsidRPr="00297EAF" w14:paraId="49755E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75D6" w14:textId="77777777" w:rsidR="00297EAF" w:rsidRPr="00297EAF" w:rsidRDefault="00297EAF" w:rsidP="00297EAF">
            <w:pPr>
              <w:pStyle w:val="FP"/>
            </w:pPr>
            <w:r w:rsidRPr="00297EAF">
              <w:t>C1-253316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641E" w14:textId="77777777" w:rsidR="00297EAF" w:rsidRPr="00297EAF" w:rsidRDefault="00297EAF" w:rsidP="00297EAF">
            <w:pPr>
              <w:pStyle w:val="FP"/>
            </w:pPr>
            <w:r w:rsidRPr="00297EAF">
              <w:t>Workplan for the CT1 part of 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906A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113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5B98" w14:textId="77777777" w:rsidR="00297EAF" w:rsidRPr="00297EAF" w:rsidRDefault="00297EAF" w:rsidP="00297EAF">
            <w:pPr>
              <w:pStyle w:val="FP"/>
            </w:pPr>
            <w:r w:rsidRPr="00297EAF">
              <w:t>C1-251856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D6A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D9B33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A116" w14:textId="77777777" w:rsidR="00297EAF" w:rsidRPr="00297EAF" w:rsidRDefault="00297EAF" w:rsidP="00297EAF">
            <w:pPr>
              <w:pStyle w:val="FP"/>
            </w:pPr>
            <w:r w:rsidRPr="00297EAF">
              <w:t>C1-253317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901A" w14:textId="77777777" w:rsidR="00297EAF" w:rsidRPr="00297EAF" w:rsidRDefault="00297EAF" w:rsidP="00297EAF">
            <w:pPr>
              <w:pStyle w:val="FP"/>
            </w:pPr>
            <w:r w:rsidRPr="00297EAF">
              <w:t>Periodic timer and DRX parameter due to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F76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3E7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7F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7F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DDC4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A8A3" w14:textId="77777777" w:rsidR="00297EAF" w:rsidRPr="00297EAF" w:rsidRDefault="00297EAF" w:rsidP="00297EAF">
            <w:pPr>
              <w:pStyle w:val="FP"/>
            </w:pPr>
            <w:r w:rsidRPr="00297EAF">
              <w:t>C1-253318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3C79" w14:textId="77777777" w:rsidR="00297EAF" w:rsidRPr="00297EAF" w:rsidRDefault="00297EAF" w:rsidP="00297EAF">
            <w:pPr>
              <w:pStyle w:val="FP"/>
            </w:pPr>
            <w:r w:rsidRPr="00297EAF">
              <w:t>Update of solution and conclusion for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BDD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5F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4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E541" w14:textId="77777777" w:rsidR="00297EAF" w:rsidRPr="00297EAF" w:rsidRDefault="00297EAF" w:rsidP="00297EAF">
            <w:pPr>
              <w:pStyle w:val="FP"/>
            </w:pPr>
            <w:r w:rsidRPr="00297EAF">
              <w:t>C1-253665</w:t>
            </w:r>
          </w:p>
        </w:tc>
      </w:tr>
      <w:tr w:rsidR="00297EAF" w:rsidRPr="00297EAF" w14:paraId="61DDF7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4269" w14:textId="77777777" w:rsidR="00297EAF" w:rsidRPr="00297EAF" w:rsidRDefault="00297EAF" w:rsidP="00297EAF">
            <w:pPr>
              <w:pStyle w:val="FP"/>
            </w:pPr>
            <w:r w:rsidRPr="00297EAF">
              <w:t>C1-253319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7B88" w14:textId="77777777" w:rsidR="00297EAF" w:rsidRPr="00297EAF" w:rsidRDefault="00297EAF" w:rsidP="00297EAF">
            <w:pPr>
              <w:pStyle w:val="FP"/>
            </w:pPr>
            <w:r w:rsidRPr="00297EAF">
              <w:t>Determination of mobile reachable timer, periodic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CB8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B99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642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3B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D62AF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EDB1" w14:textId="77777777" w:rsidR="00297EAF" w:rsidRPr="00297EAF" w:rsidRDefault="00297EAF" w:rsidP="00297EAF">
            <w:pPr>
              <w:pStyle w:val="FP"/>
            </w:pPr>
            <w:r w:rsidRPr="00297EAF">
              <w:t>C1-253320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5912" w14:textId="77777777" w:rsidR="00297EAF" w:rsidRPr="00297EAF" w:rsidRDefault="00297EAF" w:rsidP="00297EAF">
            <w:pPr>
              <w:pStyle w:val="FP"/>
            </w:pPr>
            <w:r w:rsidRPr="00297EAF">
              <w:t>Alignment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E31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4E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A28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9F2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D297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DAA8" w14:textId="77777777" w:rsidR="00297EAF" w:rsidRPr="00297EAF" w:rsidRDefault="00297EAF" w:rsidP="00297EAF">
            <w:pPr>
              <w:pStyle w:val="FP"/>
            </w:pPr>
            <w:r w:rsidRPr="00297EAF">
              <w:t>C1-253321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1E46" w14:textId="77777777" w:rsidR="00297EAF" w:rsidRPr="00297EAF" w:rsidRDefault="00297EAF" w:rsidP="00297EAF">
            <w:pPr>
              <w:pStyle w:val="FP"/>
            </w:pPr>
            <w:r w:rsidRPr="00297EAF">
              <w:t>NAS signalling connection release after EMM cause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229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FFC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57F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CDC4" w14:textId="77777777" w:rsidR="00297EAF" w:rsidRPr="00297EAF" w:rsidRDefault="00297EAF" w:rsidP="00297EAF">
            <w:pPr>
              <w:pStyle w:val="FP"/>
            </w:pPr>
            <w:r w:rsidRPr="00297EAF">
              <w:t>C1-253727</w:t>
            </w:r>
          </w:p>
        </w:tc>
      </w:tr>
      <w:tr w:rsidR="00297EAF" w:rsidRPr="00297EAF" w14:paraId="3E33B3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4F31" w14:textId="77777777" w:rsidR="00297EAF" w:rsidRPr="00297EAF" w:rsidRDefault="00297EAF" w:rsidP="00297EAF">
            <w:pPr>
              <w:pStyle w:val="FP"/>
            </w:pPr>
            <w:r w:rsidRPr="00297EAF">
              <w:t>C1-253322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DCFF" w14:textId="77777777" w:rsidR="00297EAF" w:rsidRPr="00297EAF" w:rsidRDefault="00297EAF" w:rsidP="00297EAF">
            <w:pPr>
              <w:pStyle w:val="FP"/>
            </w:pPr>
            <w:r w:rsidRPr="00297EAF">
              <w:t>Stopping T3448 on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11F2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30F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C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7105" w14:textId="77777777" w:rsidR="00297EAF" w:rsidRPr="00297EAF" w:rsidRDefault="00297EAF" w:rsidP="00297EAF">
            <w:pPr>
              <w:pStyle w:val="FP"/>
            </w:pPr>
            <w:r w:rsidRPr="00297EAF">
              <w:t>C1-253555</w:t>
            </w:r>
          </w:p>
        </w:tc>
      </w:tr>
      <w:tr w:rsidR="00297EAF" w:rsidRPr="00297EAF" w14:paraId="5D7EDD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9654" w14:textId="77777777" w:rsidR="00297EAF" w:rsidRPr="00297EAF" w:rsidRDefault="00297EAF" w:rsidP="00297EAF">
            <w:pPr>
              <w:pStyle w:val="FP"/>
            </w:pPr>
            <w:r w:rsidRPr="00297EAF">
              <w:t>C1-253323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FDDD" w14:textId="77777777" w:rsidR="00297EAF" w:rsidRPr="00297EAF" w:rsidRDefault="00297EAF" w:rsidP="00297EAF">
            <w:pPr>
              <w:pStyle w:val="FP"/>
            </w:pPr>
            <w:r w:rsidRPr="00297EAF">
              <w:t>Editorial correction in texts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EFF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80C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B5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13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3C2E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7679" w14:textId="77777777" w:rsidR="00297EAF" w:rsidRPr="00297EAF" w:rsidRDefault="00297EAF" w:rsidP="00297EAF">
            <w:pPr>
              <w:pStyle w:val="FP"/>
            </w:pPr>
            <w:r w:rsidRPr="00297EAF">
              <w:t>C1-253324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E5DC" w14:textId="77777777" w:rsidR="00297EAF" w:rsidRPr="00297EAF" w:rsidRDefault="00297EAF" w:rsidP="00297EAF">
            <w:pPr>
              <w:pStyle w:val="FP"/>
            </w:pPr>
            <w:r w:rsidRPr="00297EAF">
              <w:t>Reply LS to CT4 on encoding alignment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03F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C27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4D6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47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6C96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F07C" w14:textId="77777777" w:rsidR="00297EAF" w:rsidRPr="00297EAF" w:rsidRDefault="00297EAF" w:rsidP="00297EAF">
            <w:pPr>
              <w:pStyle w:val="FP"/>
            </w:pPr>
            <w:r w:rsidRPr="00297EAF">
              <w:t>C1-253325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7E72" w14:textId="77777777" w:rsidR="00297EAF" w:rsidRPr="00297EAF" w:rsidRDefault="00297EAF" w:rsidP="00297EAF">
            <w:pPr>
              <w:pStyle w:val="FP"/>
            </w:pPr>
            <w:r w:rsidRPr="00297EAF">
              <w:t>Differentiated QoS for non-3GPP device identifiers connected through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942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C97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063C" w14:textId="77777777" w:rsidR="00297EAF" w:rsidRPr="00297EAF" w:rsidRDefault="00297EAF" w:rsidP="00297EAF">
            <w:pPr>
              <w:pStyle w:val="FP"/>
            </w:pPr>
            <w:r w:rsidRPr="00297EAF">
              <w:t>C1-251984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143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E60E28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F989" w14:textId="77777777" w:rsidR="00297EAF" w:rsidRPr="00297EAF" w:rsidRDefault="00297EAF" w:rsidP="00297EAF">
            <w:pPr>
              <w:pStyle w:val="FP"/>
            </w:pPr>
            <w:r w:rsidRPr="00297EAF">
              <w:t>C1-253326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C754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8ABB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D7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6348" w14:textId="77777777" w:rsidR="00297EAF" w:rsidRPr="00297EAF" w:rsidRDefault="00297EAF" w:rsidP="00297EAF">
            <w:pPr>
              <w:pStyle w:val="FP"/>
            </w:pPr>
            <w:r w:rsidRPr="00297EAF">
              <w:t>C1-251873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A8C9" w14:textId="77777777" w:rsidR="00297EAF" w:rsidRPr="00297EAF" w:rsidRDefault="00297EAF" w:rsidP="00297EAF">
            <w:pPr>
              <w:pStyle w:val="FP"/>
            </w:pPr>
            <w:r w:rsidRPr="00297EAF">
              <w:t>C1-253549</w:t>
            </w:r>
          </w:p>
        </w:tc>
      </w:tr>
      <w:tr w:rsidR="00297EAF" w:rsidRPr="00297EAF" w14:paraId="12EF4B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9DF8" w14:textId="77777777" w:rsidR="00297EAF" w:rsidRPr="00297EAF" w:rsidRDefault="00297EAF" w:rsidP="00297EAF">
            <w:pPr>
              <w:pStyle w:val="FP"/>
            </w:pPr>
            <w:r w:rsidRPr="00297EAF">
              <w:t>C1-253327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1FE3" w14:textId="77777777" w:rsidR="00297EAF" w:rsidRPr="00297EAF" w:rsidRDefault="00297EAF" w:rsidP="00297EAF">
            <w:pPr>
              <w:pStyle w:val="FP"/>
            </w:pPr>
            <w:r w:rsidRPr="00297EAF">
              <w:t>PLMN selection in case of emergency call in limited service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3DC6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CDF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7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28F0" w14:textId="77777777" w:rsidR="00297EAF" w:rsidRPr="00297EAF" w:rsidRDefault="00297EAF" w:rsidP="00297EAF">
            <w:pPr>
              <w:pStyle w:val="FP"/>
            </w:pPr>
            <w:r w:rsidRPr="00297EAF">
              <w:t>C1-253684</w:t>
            </w:r>
          </w:p>
        </w:tc>
      </w:tr>
      <w:tr w:rsidR="00297EAF" w:rsidRPr="00297EAF" w14:paraId="2E4156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8A3D" w14:textId="77777777" w:rsidR="00297EAF" w:rsidRPr="00297EAF" w:rsidRDefault="00297EAF" w:rsidP="00297EAF">
            <w:pPr>
              <w:pStyle w:val="FP"/>
            </w:pPr>
            <w:r w:rsidRPr="00297EAF">
              <w:t>C1-253328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FDD5" w14:textId="77777777" w:rsidR="00297EAF" w:rsidRPr="00297EAF" w:rsidRDefault="00297EAF" w:rsidP="00297EAF">
            <w:pPr>
              <w:pStyle w:val="FP"/>
            </w:pPr>
            <w:r w:rsidRPr="00297EAF">
              <w:t>Handling of unavailability of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ACA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1A3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CB5B" w14:textId="77777777" w:rsidR="00297EAF" w:rsidRPr="00297EAF" w:rsidRDefault="00297EAF" w:rsidP="00297EAF">
            <w:pPr>
              <w:pStyle w:val="FP"/>
            </w:pPr>
            <w:r w:rsidRPr="00297EAF">
              <w:t>C1-251980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17B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64599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9946" w14:textId="77777777" w:rsidR="00297EAF" w:rsidRPr="00297EAF" w:rsidRDefault="00297EAF" w:rsidP="00297EAF">
            <w:pPr>
              <w:pStyle w:val="FP"/>
            </w:pPr>
            <w:r w:rsidRPr="00297EAF">
              <w:t>C1-253329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C529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other than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683E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152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72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F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89D4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AA90" w14:textId="77777777" w:rsidR="00297EAF" w:rsidRPr="00297EAF" w:rsidRDefault="00297EAF" w:rsidP="00297EAF">
            <w:pPr>
              <w:pStyle w:val="FP"/>
            </w:pPr>
            <w:r w:rsidRPr="00297EAF">
              <w:t>C1-253330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1793" w14:textId="77777777" w:rsidR="00297EAF" w:rsidRPr="00297EAF" w:rsidRDefault="00297EAF" w:rsidP="00297EAF">
            <w:pPr>
              <w:pStyle w:val="FP"/>
            </w:pPr>
            <w:r w:rsidRPr="00297EAF">
              <w:t>Runtime handling of unavailability of non-3GPP devices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444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7A8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A198" w14:textId="77777777" w:rsidR="00297EAF" w:rsidRPr="00297EAF" w:rsidRDefault="00297EAF" w:rsidP="00297EAF">
            <w:pPr>
              <w:pStyle w:val="FP"/>
            </w:pPr>
            <w:r w:rsidRPr="00297EAF">
              <w:t>C1-251988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27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6886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9BC8" w14:textId="77777777" w:rsidR="00297EAF" w:rsidRPr="00297EAF" w:rsidRDefault="00297EAF" w:rsidP="00297EAF">
            <w:pPr>
              <w:pStyle w:val="FP"/>
            </w:pPr>
            <w:r w:rsidRPr="00297EAF">
              <w:t>C1-253331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2B16" w14:textId="77777777" w:rsidR="00297EAF" w:rsidRPr="00297EAF" w:rsidRDefault="00297EAF" w:rsidP="00297EAF">
            <w:pPr>
              <w:pStyle w:val="FP"/>
            </w:pPr>
            <w:r w:rsidRPr="00297EAF">
              <w:t>Digital asset profile management service operation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65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6E7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9E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BFD1" w14:textId="77777777" w:rsidR="00297EAF" w:rsidRPr="00297EAF" w:rsidRDefault="00297EAF" w:rsidP="00297EAF">
            <w:pPr>
              <w:pStyle w:val="FP"/>
            </w:pPr>
            <w:r w:rsidRPr="00297EAF">
              <w:t>C1-253989</w:t>
            </w:r>
          </w:p>
        </w:tc>
      </w:tr>
      <w:tr w:rsidR="00297EAF" w:rsidRPr="00297EAF" w14:paraId="61341F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D453" w14:textId="77777777" w:rsidR="00297EAF" w:rsidRPr="00297EAF" w:rsidRDefault="00297EAF" w:rsidP="00297EAF">
            <w:pPr>
              <w:pStyle w:val="FP"/>
            </w:pPr>
            <w:r w:rsidRPr="00297EAF">
              <w:t>C1-253332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5423" w14:textId="77777777" w:rsidR="00297EAF" w:rsidRPr="00297EAF" w:rsidRDefault="00297EAF" w:rsidP="00297EAF">
            <w:pPr>
              <w:pStyle w:val="FP"/>
            </w:pPr>
            <w:r w:rsidRPr="00297EAF">
              <w:t>Digital asset profile create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9058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3A5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E23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2953" w14:textId="77777777" w:rsidR="00297EAF" w:rsidRPr="00297EAF" w:rsidRDefault="00297EAF" w:rsidP="00297EAF">
            <w:pPr>
              <w:pStyle w:val="FP"/>
            </w:pPr>
            <w:r w:rsidRPr="00297EAF">
              <w:t>C1-253990</w:t>
            </w:r>
          </w:p>
        </w:tc>
      </w:tr>
      <w:tr w:rsidR="00297EAF" w:rsidRPr="00297EAF" w14:paraId="690B97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92B8" w14:textId="77777777" w:rsidR="00297EAF" w:rsidRPr="00297EAF" w:rsidRDefault="00297EAF" w:rsidP="00297EAF">
            <w:pPr>
              <w:pStyle w:val="FP"/>
            </w:pPr>
            <w:r w:rsidRPr="00297EAF">
              <w:t>C1-253333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58F1" w14:textId="77777777" w:rsidR="00297EAF" w:rsidRPr="00297EAF" w:rsidRDefault="00297EAF" w:rsidP="00297EAF">
            <w:pPr>
              <w:pStyle w:val="FP"/>
            </w:pPr>
            <w:r w:rsidRPr="00297EAF">
              <w:t>Using CustomLLFailureRetry leaf in an equivalent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BC96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B8A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E4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9F1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78A3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D203" w14:textId="77777777" w:rsidR="00297EAF" w:rsidRPr="00297EAF" w:rsidRDefault="00297EAF" w:rsidP="00297EAF">
            <w:pPr>
              <w:pStyle w:val="FP"/>
            </w:pPr>
            <w:r w:rsidRPr="00297EAF">
              <w:t>C1-253334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C049" w14:textId="77777777" w:rsidR="00297EAF" w:rsidRPr="00297EAF" w:rsidRDefault="00297EAF" w:rsidP="00297EAF">
            <w:pPr>
              <w:pStyle w:val="FP"/>
            </w:pPr>
            <w:r w:rsidRPr="00297EAF">
              <w:t>terminology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B2D3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F75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7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66EF" w14:textId="77777777" w:rsidR="00297EAF" w:rsidRPr="00297EAF" w:rsidRDefault="00297EAF" w:rsidP="00297EAF">
            <w:pPr>
              <w:pStyle w:val="FP"/>
            </w:pPr>
            <w:r w:rsidRPr="00297EAF">
              <w:t>C1-253615</w:t>
            </w:r>
          </w:p>
        </w:tc>
      </w:tr>
      <w:tr w:rsidR="00297EAF" w:rsidRPr="00297EAF" w14:paraId="582192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68CE" w14:textId="77777777" w:rsidR="00297EAF" w:rsidRPr="00297EAF" w:rsidRDefault="00297EAF" w:rsidP="00297EAF">
            <w:pPr>
              <w:pStyle w:val="FP"/>
            </w:pPr>
            <w:r w:rsidRPr="00297EAF">
              <w:t>C1-253335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81F3" w14:textId="77777777" w:rsidR="00297EAF" w:rsidRPr="00297EAF" w:rsidRDefault="00297EAF" w:rsidP="00297EAF">
            <w:pPr>
              <w:pStyle w:val="FP"/>
            </w:pPr>
            <w:r w:rsidRPr="00297EAF">
              <w:t>Correction in the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C5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55D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3A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43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91CEC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EBC5" w14:textId="77777777" w:rsidR="00297EAF" w:rsidRPr="00297EAF" w:rsidRDefault="00297EAF" w:rsidP="00297EAF">
            <w:pPr>
              <w:pStyle w:val="FP"/>
            </w:pPr>
            <w:r w:rsidRPr="00297EAF">
              <w:t>C1-253336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9A4B" w14:textId="77777777" w:rsidR="00297EAF" w:rsidRPr="00297EAF" w:rsidRDefault="00297EAF" w:rsidP="00297EAF">
            <w:pPr>
              <w:pStyle w:val="FP"/>
            </w:pPr>
            <w:r w:rsidRPr="00297EAF">
              <w:t>T3525 handling on access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EBC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753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1F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F9B2" w14:textId="77777777" w:rsidR="00297EAF" w:rsidRPr="00297EAF" w:rsidRDefault="00297EAF" w:rsidP="00297EAF">
            <w:pPr>
              <w:pStyle w:val="FP"/>
            </w:pPr>
            <w:r w:rsidRPr="00297EAF">
              <w:t>C1-253704</w:t>
            </w:r>
          </w:p>
        </w:tc>
      </w:tr>
      <w:tr w:rsidR="00297EAF" w:rsidRPr="00297EAF" w14:paraId="514667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100C" w14:textId="77777777" w:rsidR="00297EAF" w:rsidRPr="00297EAF" w:rsidRDefault="00297EAF" w:rsidP="00297EAF">
            <w:pPr>
              <w:pStyle w:val="FP"/>
            </w:pPr>
            <w:r w:rsidRPr="00297EAF">
              <w:t>C1-253337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76A6" w14:textId="77777777" w:rsidR="00297EAF" w:rsidRPr="00297EAF" w:rsidRDefault="00297EAF" w:rsidP="00297EAF">
            <w:pPr>
              <w:pStyle w:val="FP"/>
            </w:pPr>
            <w:r w:rsidRPr="00297EAF">
              <w:t>Digital asset profile UPDATE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936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7D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43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5F8C" w14:textId="77777777" w:rsidR="00297EAF" w:rsidRPr="00297EAF" w:rsidRDefault="00297EAF" w:rsidP="00297EAF">
            <w:pPr>
              <w:pStyle w:val="FP"/>
            </w:pPr>
            <w:r w:rsidRPr="00297EAF">
              <w:t>C1-253991</w:t>
            </w:r>
          </w:p>
        </w:tc>
      </w:tr>
      <w:tr w:rsidR="00297EAF" w:rsidRPr="00297EAF" w14:paraId="4747AC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9B3C" w14:textId="77777777" w:rsidR="00297EAF" w:rsidRPr="00297EAF" w:rsidRDefault="00297EAF" w:rsidP="00297EAF">
            <w:pPr>
              <w:pStyle w:val="FP"/>
            </w:pPr>
            <w:r w:rsidRPr="00297EAF">
              <w:t>C1-253338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024C" w14:textId="77777777" w:rsidR="00297EAF" w:rsidRPr="00297EAF" w:rsidRDefault="00297EAF" w:rsidP="00297EAF">
            <w:pPr>
              <w:pStyle w:val="FP"/>
            </w:pPr>
            <w:r w:rsidRPr="00297EAF">
              <w:t>Digital asset profile DELETE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EB9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9CE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27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68CE" w14:textId="77777777" w:rsidR="00297EAF" w:rsidRPr="00297EAF" w:rsidRDefault="00297EAF" w:rsidP="00297EAF">
            <w:pPr>
              <w:pStyle w:val="FP"/>
            </w:pPr>
            <w:r w:rsidRPr="00297EAF">
              <w:t>C1-253992</w:t>
            </w:r>
          </w:p>
        </w:tc>
      </w:tr>
      <w:tr w:rsidR="00297EAF" w:rsidRPr="00297EAF" w14:paraId="6FBAFF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3354" w14:textId="77777777" w:rsidR="00297EAF" w:rsidRPr="00297EAF" w:rsidRDefault="00297EAF" w:rsidP="00297EAF">
            <w:pPr>
              <w:pStyle w:val="FP"/>
            </w:pPr>
            <w:r w:rsidRPr="00297EAF">
              <w:t>C1-253339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9F2" w14:textId="77777777" w:rsidR="00297EAF" w:rsidRPr="00297EAF" w:rsidRDefault="00297EAF" w:rsidP="00297EAF">
            <w:pPr>
              <w:pStyle w:val="FP"/>
            </w:pPr>
            <w:r w:rsidRPr="00297EAF">
              <w:t>Clarification to the AT command CGATT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A6E2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E7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4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45F2" w14:textId="77777777" w:rsidR="00297EAF" w:rsidRPr="00297EAF" w:rsidRDefault="00297EAF" w:rsidP="00297EAF">
            <w:pPr>
              <w:pStyle w:val="FP"/>
            </w:pPr>
            <w:r w:rsidRPr="00297EAF">
              <w:t>C1-253685</w:t>
            </w:r>
          </w:p>
        </w:tc>
      </w:tr>
      <w:tr w:rsidR="00297EAF" w:rsidRPr="00297EAF" w14:paraId="32706F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C47B" w14:textId="77777777" w:rsidR="00297EAF" w:rsidRPr="00297EAF" w:rsidRDefault="00297EAF" w:rsidP="00297EAF">
            <w:pPr>
              <w:pStyle w:val="FP"/>
            </w:pPr>
            <w:r w:rsidRPr="00297EAF">
              <w:t>C1-253340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A3CA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2EA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EA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E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07A7" w14:textId="77777777" w:rsidR="00297EAF" w:rsidRPr="00297EAF" w:rsidRDefault="00297EAF" w:rsidP="00297EAF">
            <w:pPr>
              <w:pStyle w:val="FP"/>
            </w:pPr>
            <w:r w:rsidRPr="00297EAF">
              <w:t>C1-253618</w:t>
            </w:r>
          </w:p>
        </w:tc>
      </w:tr>
      <w:tr w:rsidR="00297EAF" w:rsidRPr="00297EAF" w14:paraId="00853D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A52D" w14:textId="77777777" w:rsidR="00297EAF" w:rsidRPr="00297EAF" w:rsidRDefault="00297EAF" w:rsidP="00297EAF">
            <w:pPr>
              <w:pStyle w:val="FP"/>
            </w:pPr>
            <w:r w:rsidRPr="00297EAF">
              <w:t>C1-253341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7243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2FB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210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B7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2FF9" w14:textId="77777777" w:rsidR="00297EAF" w:rsidRPr="00297EAF" w:rsidRDefault="00297EAF" w:rsidP="00297EAF">
            <w:pPr>
              <w:pStyle w:val="FP"/>
            </w:pPr>
            <w:r w:rsidRPr="00297EAF">
              <w:t>C1-253619</w:t>
            </w:r>
          </w:p>
        </w:tc>
      </w:tr>
      <w:tr w:rsidR="00297EAF" w:rsidRPr="00297EAF" w14:paraId="242DF9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BEAC" w14:textId="77777777" w:rsidR="00297EAF" w:rsidRPr="00297EAF" w:rsidRDefault="00297EAF" w:rsidP="00297EAF">
            <w:pPr>
              <w:pStyle w:val="FP"/>
            </w:pPr>
            <w:r w:rsidRPr="00297EAF">
              <w:t>C1-253342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8BE1" w14:textId="77777777" w:rsidR="00297EAF" w:rsidRPr="00297EAF" w:rsidRDefault="00297EAF" w:rsidP="00297EAF">
            <w:pPr>
              <w:pStyle w:val="FP"/>
            </w:pPr>
            <w:r w:rsidRPr="00297EAF">
              <w:t>Reply LS on on byte-alignment of upper layer data SDU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E8F9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A3CA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39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B4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6C5A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0612" w14:textId="77777777" w:rsidR="00297EAF" w:rsidRPr="00297EAF" w:rsidRDefault="00297EAF" w:rsidP="00297EAF">
            <w:pPr>
              <w:pStyle w:val="FP"/>
            </w:pPr>
            <w:r w:rsidRPr="00297EAF">
              <w:t>C1-253343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A0C0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D92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096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82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C6B1" w14:textId="77777777" w:rsidR="00297EAF" w:rsidRPr="00297EAF" w:rsidRDefault="00297EAF" w:rsidP="00297EAF">
            <w:pPr>
              <w:pStyle w:val="FP"/>
            </w:pPr>
            <w:r w:rsidRPr="00297EAF">
              <w:t>C1-253984</w:t>
            </w:r>
          </w:p>
        </w:tc>
      </w:tr>
      <w:tr w:rsidR="00297EAF" w:rsidRPr="00297EAF" w14:paraId="2C48DA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56E4" w14:textId="77777777" w:rsidR="00297EAF" w:rsidRPr="00297EAF" w:rsidRDefault="00297EAF" w:rsidP="00297EAF">
            <w:pPr>
              <w:pStyle w:val="FP"/>
            </w:pPr>
            <w:r w:rsidRPr="00297EAF">
              <w:t>C1-253344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62AA" w14:textId="77777777" w:rsidR="00297EAF" w:rsidRPr="00297EAF" w:rsidRDefault="00297EAF" w:rsidP="00297EAF">
            <w:pPr>
              <w:pStyle w:val="FP"/>
            </w:pPr>
            <w:r w:rsidRPr="00297EAF">
              <w:t>Correction to PROSE PC5 DISCOVERY message for multi-hop U2U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D493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C3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78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3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F9BC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0867" w14:textId="77777777" w:rsidR="00297EAF" w:rsidRPr="00297EAF" w:rsidRDefault="00297EAF" w:rsidP="00297EAF">
            <w:pPr>
              <w:pStyle w:val="FP"/>
            </w:pPr>
            <w:r w:rsidRPr="00297EAF">
              <w:t>C1-253345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FDBF" w14:textId="77777777" w:rsidR="00297EAF" w:rsidRPr="00297EAF" w:rsidRDefault="00297EAF" w:rsidP="00297EAF">
            <w:pPr>
              <w:pStyle w:val="FP"/>
            </w:pPr>
            <w:r w:rsidRPr="00297EAF">
              <w:t>Clarification on multi-hop L3 U2U relay discovery for IP data unit type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4B9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AAD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6D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DC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F820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DBE3" w14:textId="77777777" w:rsidR="00297EAF" w:rsidRPr="00297EAF" w:rsidRDefault="00297EAF" w:rsidP="00297EAF">
            <w:pPr>
              <w:pStyle w:val="FP"/>
            </w:pPr>
            <w:r w:rsidRPr="00297EAF">
              <w:t>C1-253346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5926" w14:textId="77777777" w:rsidR="00297EAF" w:rsidRPr="00297EAF" w:rsidRDefault="00297EAF" w:rsidP="00297EAF">
            <w:pPr>
              <w:pStyle w:val="FP"/>
            </w:pPr>
            <w:r w:rsidRPr="00297EAF">
              <w:t>Resolve EN on signal strength measurement and related timer in multi-hop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DDC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B0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79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9F1D" w14:textId="77777777" w:rsidR="00297EAF" w:rsidRPr="00297EAF" w:rsidRDefault="00297EAF" w:rsidP="00297EAF">
            <w:pPr>
              <w:pStyle w:val="FP"/>
            </w:pPr>
            <w:r w:rsidRPr="00297EAF">
              <w:t>C1-253985</w:t>
            </w:r>
          </w:p>
        </w:tc>
      </w:tr>
      <w:tr w:rsidR="00297EAF" w:rsidRPr="00297EAF" w14:paraId="1059C2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EB21" w14:textId="77777777" w:rsidR="00297EAF" w:rsidRPr="00297EAF" w:rsidRDefault="00297EAF" w:rsidP="00297EAF">
            <w:pPr>
              <w:pStyle w:val="FP"/>
            </w:pPr>
            <w:r w:rsidRPr="00297EAF">
              <w:t>C1-253347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3624" w14:textId="77777777" w:rsidR="00297EAF" w:rsidRPr="00297EAF" w:rsidRDefault="00297EAF" w:rsidP="00297EAF">
            <w:pPr>
              <w:pStyle w:val="FP"/>
            </w:pPr>
            <w:r w:rsidRPr="00297EAF">
              <w:t>Definition on 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E52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26D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005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9A7E" w14:textId="77777777" w:rsidR="00297EAF" w:rsidRPr="00297EAF" w:rsidRDefault="00297EAF" w:rsidP="00297EAF">
            <w:pPr>
              <w:pStyle w:val="FP"/>
            </w:pPr>
            <w:r w:rsidRPr="00297EAF">
              <w:t>C1-253986</w:t>
            </w:r>
          </w:p>
        </w:tc>
      </w:tr>
      <w:tr w:rsidR="00297EAF" w:rsidRPr="00297EAF" w14:paraId="6696EF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CE45" w14:textId="77777777" w:rsidR="00297EAF" w:rsidRPr="00297EAF" w:rsidRDefault="00297EAF" w:rsidP="00297EAF">
            <w:pPr>
              <w:pStyle w:val="FP"/>
            </w:pPr>
            <w:r w:rsidRPr="00297EAF">
              <w:t>C1-253348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1C30" w14:textId="77777777" w:rsidR="00297EAF" w:rsidRPr="00297EAF" w:rsidRDefault="00297EAF" w:rsidP="00297EAF">
            <w:pPr>
              <w:pStyle w:val="FP"/>
            </w:pPr>
            <w:r w:rsidRPr="00297EAF">
              <w:t>Resolve EN on updating the parameters in the procedure of multi-hop L3 U2U relay discovery for non-IP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1F3A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B9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E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AF32" w14:textId="77777777" w:rsidR="00297EAF" w:rsidRPr="00297EAF" w:rsidRDefault="00297EAF" w:rsidP="00297EAF">
            <w:pPr>
              <w:pStyle w:val="FP"/>
            </w:pPr>
            <w:r w:rsidRPr="00297EAF">
              <w:t>C1-253987</w:t>
            </w:r>
          </w:p>
        </w:tc>
      </w:tr>
      <w:tr w:rsidR="00297EAF" w:rsidRPr="00297EAF" w14:paraId="2E22A4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F04" w14:textId="77777777" w:rsidR="00297EAF" w:rsidRPr="00297EAF" w:rsidRDefault="00297EAF" w:rsidP="00297EAF">
            <w:pPr>
              <w:pStyle w:val="FP"/>
            </w:pPr>
            <w:r w:rsidRPr="00297EAF">
              <w:t>C1-253349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2E1" w14:textId="77777777" w:rsidR="00297EAF" w:rsidRPr="00297EAF" w:rsidRDefault="00297EAF" w:rsidP="00297EAF">
            <w:pPr>
              <w:pStyle w:val="FP"/>
            </w:pPr>
            <w:r w:rsidRPr="00297EAF">
              <w:t>Complete the defnition on List of multi-hop UE-to-UE relay paths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073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BA6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75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54E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A552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0F86" w14:textId="77777777" w:rsidR="00297EAF" w:rsidRPr="00297EAF" w:rsidRDefault="00297EAF" w:rsidP="00297EAF">
            <w:pPr>
              <w:pStyle w:val="FP"/>
            </w:pPr>
            <w:r w:rsidRPr="00297EAF">
              <w:t>C1-253350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48A5" w14:textId="77777777" w:rsidR="00297EAF" w:rsidRPr="00297EAF" w:rsidRDefault="00297EAF" w:rsidP="00297EAF">
            <w:pPr>
              <w:pStyle w:val="FP"/>
            </w:pPr>
            <w:r w:rsidRPr="00297EAF">
              <w:t>LS on the path information in 5G ProSe multi-hop UE-to-UE relay discovery of non-IP PDU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7ED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129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02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1D36" w14:textId="77777777" w:rsidR="00297EAF" w:rsidRPr="00297EAF" w:rsidRDefault="00297EAF" w:rsidP="00297EAF">
            <w:pPr>
              <w:pStyle w:val="FP"/>
            </w:pPr>
            <w:r w:rsidRPr="00297EAF">
              <w:t>C1-253983</w:t>
            </w:r>
          </w:p>
        </w:tc>
      </w:tr>
      <w:tr w:rsidR="00297EAF" w:rsidRPr="00297EAF" w14:paraId="051A9F1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B13C" w14:textId="77777777" w:rsidR="00297EAF" w:rsidRPr="00297EAF" w:rsidRDefault="00297EAF" w:rsidP="00297EAF">
            <w:pPr>
              <w:pStyle w:val="FP"/>
            </w:pPr>
            <w:r w:rsidRPr="00297EAF">
              <w:t>C1-253351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21F" w14:textId="77777777" w:rsidR="00297EAF" w:rsidRPr="00297EAF" w:rsidRDefault="00297EAF" w:rsidP="00297EAF">
            <w:pPr>
              <w:pStyle w:val="FP"/>
            </w:pPr>
            <w:r w:rsidRPr="00297EAF">
              <w:t>Discussion on 2G/3G handling in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BB9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1C2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F4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B3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D9C3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27F7" w14:textId="77777777" w:rsidR="00297EAF" w:rsidRPr="00297EAF" w:rsidRDefault="00297EAF" w:rsidP="00297EAF">
            <w:pPr>
              <w:pStyle w:val="FP"/>
            </w:pPr>
            <w:r w:rsidRPr="00297EAF">
              <w:t>C1-253352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11F1" w14:textId="77777777" w:rsidR="00297EAF" w:rsidRPr="00297EAF" w:rsidRDefault="00297EAF" w:rsidP="00297EAF">
            <w:pPr>
              <w:pStyle w:val="FP"/>
            </w:pPr>
            <w:r w:rsidRPr="00297EAF">
              <w:t>Abnormal case handling for Tsor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EA8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C5D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B6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AD50" w14:textId="77777777" w:rsidR="00297EAF" w:rsidRPr="00297EAF" w:rsidRDefault="00297EAF" w:rsidP="00297EAF">
            <w:pPr>
              <w:pStyle w:val="FP"/>
            </w:pPr>
            <w:r w:rsidRPr="00297EAF">
              <w:t>C1-253686</w:t>
            </w:r>
          </w:p>
        </w:tc>
      </w:tr>
      <w:tr w:rsidR="00297EAF" w:rsidRPr="00297EAF" w14:paraId="797A12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800F" w14:textId="77777777" w:rsidR="00297EAF" w:rsidRPr="00297EAF" w:rsidRDefault="00297EAF" w:rsidP="00297EAF">
            <w:pPr>
              <w:pStyle w:val="FP"/>
            </w:pPr>
            <w:r w:rsidRPr="00297EAF">
              <w:t>C1-253353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A50D" w14:textId="77777777" w:rsidR="00297EAF" w:rsidRPr="00297EAF" w:rsidRDefault="00297EAF" w:rsidP="00297EAF">
            <w:pPr>
              <w:pStyle w:val="FP"/>
            </w:pPr>
            <w:r w:rsidRPr="00297EAF">
              <w:t>2G and 3G handling for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C93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7AD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3A0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0EC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E990F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9920" w14:textId="77777777" w:rsidR="00297EAF" w:rsidRPr="00297EAF" w:rsidRDefault="00297EAF" w:rsidP="00297EAF">
            <w:pPr>
              <w:pStyle w:val="FP"/>
            </w:pPr>
            <w:r w:rsidRPr="00297EAF">
              <w:t>C1-253354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5224" w14:textId="77777777" w:rsidR="00297EAF" w:rsidRPr="00297EAF" w:rsidRDefault="00297EAF" w:rsidP="00297EAF">
            <w:pPr>
              <w:pStyle w:val="FP"/>
            </w:pPr>
            <w:r w:rsidRPr="00297EAF">
              <w:t>Clarification that the PLMN with RAT restriction will be indicated as available for manual selection.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1009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4C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80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3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18CB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9EAC" w14:textId="77777777" w:rsidR="00297EAF" w:rsidRPr="00297EAF" w:rsidRDefault="00297EAF" w:rsidP="00297EAF">
            <w:pPr>
              <w:pStyle w:val="FP"/>
            </w:pPr>
            <w:r w:rsidRPr="00297EAF">
              <w:t>C1-253355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25DE" w14:textId="77777777" w:rsidR="00297EAF" w:rsidRPr="00297EAF" w:rsidRDefault="00297EAF" w:rsidP="00297EAF">
            <w:pPr>
              <w:pStyle w:val="FP"/>
            </w:pPr>
            <w:r w:rsidRPr="00297EAF">
              <w:t>Requested NSSAI includeds S-NSSAI from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996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EF0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8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0BCE" w14:textId="77777777" w:rsidR="00297EAF" w:rsidRPr="00297EAF" w:rsidRDefault="00297EAF" w:rsidP="00297EAF">
            <w:pPr>
              <w:pStyle w:val="FP"/>
            </w:pPr>
            <w:r w:rsidRPr="00297EAF">
              <w:t>C1-253705</w:t>
            </w:r>
          </w:p>
        </w:tc>
      </w:tr>
      <w:tr w:rsidR="00297EAF" w:rsidRPr="00297EAF" w14:paraId="1364B5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1774" w14:textId="77777777" w:rsidR="00297EAF" w:rsidRPr="00297EAF" w:rsidRDefault="00297EAF" w:rsidP="00297EAF">
            <w:pPr>
              <w:pStyle w:val="FP"/>
            </w:pPr>
            <w:r w:rsidRPr="00297EAF">
              <w:t>C1-253356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8FB7" w14:textId="77777777" w:rsidR="00297EAF" w:rsidRPr="00297EAF" w:rsidRDefault="00297EAF" w:rsidP="00297EAF">
            <w:pPr>
              <w:pStyle w:val="FP"/>
            </w:pPr>
            <w:r w:rsidRPr="00297EAF">
              <w:t>Procedures for signing and verification of third-party user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1967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47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2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F3D4" w14:textId="77777777" w:rsidR="00297EAF" w:rsidRPr="00297EAF" w:rsidRDefault="00297EAF" w:rsidP="00297EAF">
            <w:pPr>
              <w:pStyle w:val="FP"/>
            </w:pPr>
            <w:r w:rsidRPr="00297EAF">
              <w:t>C1-253788</w:t>
            </w:r>
          </w:p>
        </w:tc>
      </w:tr>
      <w:tr w:rsidR="00297EAF" w:rsidRPr="00297EAF" w14:paraId="2F7D04C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A785" w14:textId="77777777" w:rsidR="00297EAF" w:rsidRPr="00297EAF" w:rsidRDefault="00297EAF" w:rsidP="00297EAF">
            <w:pPr>
              <w:pStyle w:val="FP"/>
            </w:pPr>
            <w:r w:rsidRPr="00297EAF">
              <w:t>C1-253357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533C" w14:textId="77777777" w:rsidR="00297EAF" w:rsidRPr="00297EAF" w:rsidRDefault="00297EAF" w:rsidP="00297EAF">
            <w:pPr>
              <w:pStyle w:val="FP"/>
            </w:pPr>
            <w:r w:rsidRPr="00297EAF">
              <w:t>Discussion to message format for control plane CIoT EPS optimization with optimized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0E4B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49DC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4515" w14:textId="77777777" w:rsidR="00297EAF" w:rsidRPr="00297EAF" w:rsidRDefault="00297EAF" w:rsidP="00297EAF">
            <w:pPr>
              <w:pStyle w:val="FP"/>
            </w:pPr>
            <w:r w:rsidRPr="00297EAF">
              <w:t>C1-251689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E70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CBF9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558E" w14:textId="77777777" w:rsidR="00297EAF" w:rsidRPr="00297EAF" w:rsidRDefault="00297EAF" w:rsidP="00297EAF">
            <w:pPr>
              <w:pStyle w:val="FP"/>
            </w:pPr>
            <w:r w:rsidRPr="00297EAF">
              <w:t>C1-253358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0DD0" w14:textId="77777777" w:rsidR="00297EAF" w:rsidRPr="00297EAF" w:rsidRDefault="00297EAF" w:rsidP="00297EAF">
            <w:pPr>
              <w:pStyle w:val="FP"/>
            </w:pPr>
            <w:r w:rsidRPr="00297EAF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CD9D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CCD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0E8D" w14:textId="77777777" w:rsidR="00297EAF" w:rsidRPr="00297EAF" w:rsidRDefault="00297EAF" w:rsidP="00297EAF">
            <w:pPr>
              <w:pStyle w:val="FP"/>
            </w:pPr>
            <w:r w:rsidRPr="00297EAF">
              <w:t>C1-252140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4C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7C18D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EC5F" w14:textId="77777777" w:rsidR="00297EAF" w:rsidRPr="00297EAF" w:rsidRDefault="00297EAF" w:rsidP="00297EAF">
            <w:pPr>
              <w:pStyle w:val="FP"/>
            </w:pPr>
            <w:r w:rsidRPr="00297EAF">
              <w:t>C1-253359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AFA8" w14:textId="77777777" w:rsidR="00297EAF" w:rsidRPr="00297EAF" w:rsidRDefault="00297EAF" w:rsidP="00297EAF">
            <w:pPr>
              <w:pStyle w:val="FP"/>
            </w:pPr>
            <w:r w:rsidRPr="00297EAF">
              <w:t>Alternative-1 for control plane CIoT EPS optimization with optimized header -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B43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A43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7958" w14:textId="77777777" w:rsidR="00297EAF" w:rsidRPr="00297EAF" w:rsidRDefault="00297EAF" w:rsidP="00297EAF">
            <w:pPr>
              <w:pStyle w:val="FP"/>
            </w:pPr>
            <w:r w:rsidRPr="00297EAF">
              <w:t>C1-251691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63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B8D6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02E4" w14:textId="77777777" w:rsidR="00297EAF" w:rsidRPr="00297EAF" w:rsidRDefault="00297EAF" w:rsidP="00297EAF">
            <w:pPr>
              <w:pStyle w:val="FP"/>
            </w:pPr>
            <w:r w:rsidRPr="00297EAF">
              <w:t>C1-253360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B84C" w14:textId="77777777" w:rsidR="00297EAF" w:rsidRPr="00297EAF" w:rsidRDefault="00297EAF" w:rsidP="00297EAF">
            <w:pPr>
              <w:pStyle w:val="FP"/>
            </w:pPr>
            <w:r w:rsidRPr="00297EAF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22C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576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EBB4" w14:textId="77777777" w:rsidR="00297EAF" w:rsidRPr="00297EAF" w:rsidRDefault="00297EAF" w:rsidP="00297EAF">
            <w:pPr>
              <w:pStyle w:val="FP"/>
            </w:pPr>
            <w:r w:rsidRPr="00297EAF">
              <w:t>C1-252141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42F1" w14:textId="77777777" w:rsidR="00297EAF" w:rsidRPr="00297EAF" w:rsidRDefault="00297EAF" w:rsidP="00297EAF">
            <w:pPr>
              <w:pStyle w:val="FP"/>
            </w:pPr>
            <w:r w:rsidRPr="00297EAF">
              <w:t>C1-253626</w:t>
            </w:r>
          </w:p>
        </w:tc>
      </w:tr>
      <w:tr w:rsidR="00297EAF" w:rsidRPr="00297EAF" w14:paraId="166F50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C9D1" w14:textId="77777777" w:rsidR="00297EAF" w:rsidRPr="00297EAF" w:rsidRDefault="00297EAF" w:rsidP="00297EAF">
            <w:pPr>
              <w:pStyle w:val="FP"/>
            </w:pPr>
            <w:r w:rsidRPr="00297EAF">
              <w:t>C1-253361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2BF9" w14:textId="77777777" w:rsidR="00297EAF" w:rsidRPr="00297EAF" w:rsidRDefault="00297EAF" w:rsidP="00297EAF">
            <w:pPr>
              <w:pStyle w:val="FP"/>
            </w:pPr>
            <w:r w:rsidRPr="00297EAF">
              <w:t>Control plane CIoT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A928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11C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4274" w14:textId="77777777" w:rsidR="00297EAF" w:rsidRPr="00297EAF" w:rsidRDefault="00297EAF" w:rsidP="00297EAF">
            <w:pPr>
              <w:pStyle w:val="FP"/>
            </w:pPr>
            <w:r w:rsidRPr="00297EAF">
              <w:t>C1-251693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2319" w14:textId="77777777" w:rsidR="00297EAF" w:rsidRPr="00297EAF" w:rsidRDefault="00297EAF" w:rsidP="00297EAF">
            <w:pPr>
              <w:pStyle w:val="FP"/>
            </w:pPr>
            <w:r w:rsidRPr="00297EAF">
              <w:t>C1-253630</w:t>
            </w:r>
          </w:p>
        </w:tc>
      </w:tr>
      <w:tr w:rsidR="00297EAF" w:rsidRPr="00297EAF" w14:paraId="5A2C2A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0180" w14:textId="77777777" w:rsidR="00297EAF" w:rsidRPr="00297EAF" w:rsidRDefault="00297EAF" w:rsidP="00297EAF">
            <w:pPr>
              <w:pStyle w:val="FP"/>
            </w:pPr>
            <w:r w:rsidRPr="00297EAF">
              <w:t>C1-253362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6E67" w14:textId="77777777" w:rsidR="00297EAF" w:rsidRPr="00297EAF" w:rsidRDefault="00297EAF" w:rsidP="00297EAF">
            <w:pPr>
              <w:pStyle w:val="FP"/>
            </w:pPr>
            <w:r w:rsidRPr="00297EAF">
              <w:t>LP-WUSPS paging subgroup ID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5CA1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65F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6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77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0E8A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DA52" w14:textId="77777777" w:rsidR="00297EAF" w:rsidRPr="00297EAF" w:rsidRDefault="00297EAF" w:rsidP="00297EAF">
            <w:pPr>
              <w:pStyle w:val="FP"/>
            </w:pPr>
            <w:r w:rsidRPr="00297EAF">
              <w:t>C1-253363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6271" w14:textId="77777777" w:rsidR="00297EAF" w:rsidRPr="00297EAF" w:rsidRDefault="00297EAF" w:rsidP="00297EAF">
            <w:pPr>
              <w:pStyle w:val="FP"/>
            </w:pPr>
            <w:r w:rsidRPr="00297EAF">
              <w:t>Additional corrections to WUS, PEIPS and LP-WUSPS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5D31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205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65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A7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A3F8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1F7E" w14:textId="77777777" w:rsidR="00297EAF" w:rsidRPr="00297EAF" w:rsidRDefault="00297EAF" w:rsidP="00297EAF">
            <w:pPr>
              <w:pStyle w:val="FP"/>
            </w:pPr>
            <w:r w:rsidRPr="00297EAF">
              <w:t>C1-253364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E3B8" w14:textId="77777777" w:rsidR="00297EAF" w:rsidRPr="00297EAF" w:rsidRDefault="00297EAF" w:rsidP="00297EAF">
            <w:pPr>
              <w:pStyle w:val="FP"/>
            </w:pPr>
            <w:r w:rsidRPr="00297EAF">
              <w:t>Additional way to determine that disaster condition has 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D2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E06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640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1225" w14:textId="77777777" w:rsidR="00297EAF" w:rsidRPr="00297EAF" w:rsidRDefault="00297EAF" w:rsidP="00297EAF">
            <w:pPr>
              <w:pStyle w:val="FP"/>
            </w:pPr>
            <w:r w:rsidRPr="00297EAF">
              <w:t>C1-253667</w:t>
            </w:r>
          </w:p>
        </w:tc>
      </w:tr>
      <w:tr w:rsidR="00297EAF" w:rsidRPr="00297EAF" w14:paraId="3AF122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9E89" w14:textId="77777777" w:rsidR="00297EAF" w:rsidRPr="00297EAF" w:rsidRDefault="00297EAF" w:rsidP="00297EAF">
            <w:pPr>
              <w:pStyle w:val="FP"/>
            </w:pPr>
            <w:r w:rsidRPr="00297EAF">
              <w:t>C1-253365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B2A1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A18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A0F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8E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9BD" w14:textId="77777777" w:rsidR="00297EAF" w:rsidRPr="00297EAF" w:rsidRDefault="00297EAF" w:rsidP="00297EAF">
            <w:pPr>
              <w:pStyle w:val="FP"/>
            </w:pPr>
            <w:r w:rsidRPr="00297EAF">
              <w:t>C1-253662</w:t>
            </w:r>
          </w:p>
        </w:tc>
      </w:tr>
      <w:tr w:rsidR="00297EAF" w:rsidRPr="00297EAF" w14:paraId="3EF98E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1B3B" w14:textId="77777777" w:rsidR="00297EAF" w:rsidRPr="00297EAF" w:rsidRDefault="00297EAF" w:rsidP="00297EAF">
            <w:pPr>
              <w:pStyle w:val="FP"/>
            </w:pPr>
            <w:r w:rsidRPr="00297EAF">
              <w:t>C1-253366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8EBD" w14:textId="77777777" w:rsidR="00297EAF" w:rsidRPr="00297EAF" w:rsidRDefault="00297EAF" w:rsidP="00297EAF">
            <w:pPr>
              <w:pStyle w:val="FP"/>
            </w:pPr>
            <w:r w:rsidRPr="00297EAF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9625" w14:textId="77777777" w:rsidR="00297EAF" w:rsidRPr="00297EAF" w:rsidRDefault="00297EAF" w:rsidP="00297EAF">
            <w:pPr>
              <w:pStyle w:val="FP"/>
            </w:pPr>
            <w:r w:rsidRPr="00297EAF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C6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E41B" w14:textId="77777777" w:rsidR="00297EAF" w:rsidRPr="00297EAF" w:rsidRDefault="00297EAF" w:rsidP="00297EAF">
            <w:pPr>
              <w:pStyle w:val="FP"/>
            </w:pPr>
            <w:r w:rsidRPr="00297EAF">
              <w:t>C1-251894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900F" w14:textId="77777777" w:rsidR="00297EAF" w:rsidRPr="00297EAF" w:rsidRDefault="00297EAF" w:rsidP="00297EAF">
            <w:pPr>
              <w:pStyle w:val="FP"/>
            </w:pPr>
            <w:r w:rsidRPr="00297EAF">
              <w:t>C1-253687</w:t>
            </w:r>
          </w:p>
        </w:tc>
      </w:tr>
      <w:tr w:rsidR="00297EAF" w:rsidRPr="00297EAF" w14:paraId="109624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4CF8" w14:textId="77777777" w:rsidR="00297EAF" w:rsidRPr="00297EAF" w:rsidRDefault="00297EAF" w:rsidP="00297EAF">
            <w:pPr>
              <w:pStyle w:val="FP"/>
            </w:pPr>
            <w:r w:rsidRPr="00297EAF">
              <w:t>C1-253367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8B2D" w14:textId="77777777" w:rsidR="00297EAF" w:rsidRPr="00297EAF" w:rsidRDefault="00297EAF" w:rsidP="00297EAF">
            <w:pPr>
              <w:pStyle w:val="FP"/>
            </w:pPr>
            <w:r w:rsidRPr="00297EAF">
              <w:t>RCD info and role of S-CSCF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295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FE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B1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009B" w14:textId="77777777" w:rsidR="00297EAF" w:rsidRPr="00297EAF" w:rsidRDefault="00297EAF" w:rsidP="00297EAF">
            <w:pPr>
              <w:pStyle w:val="FP"/>
            </w:pPr>
            <w:r w:rsidRPr="00297EAF">
              <w:t>C1-253789</w:t>
            </w:r>
          </w:p>
        </w:tc>
      </w:tr>
      <w:tr w:rsidR="00297EAF" w:rsidRPr="00297EAF" w14:paraId="7532F3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BCC" w14:textId="77777777" w:rsidR="00297EAF" w:rsidRPr="00297EAF" w:rsidRDefault="00297EAF" w:rsidP="00297EAF">
            <w:pPr>
              <w:pStyle w:val="FP"/>
            </w:pPr>
            <w:r w:rsidRPr="00297EAF">
              <w:t>C1-253368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F150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and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5BD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F4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DC0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D136" w14:textId="77777777" w:rsidR="00297EAF" w:rsidRPr="00297EAF" w:rsidRDefault="00297EAF" w:rsidP="00297EAF">
            <w:pPr>
              <w:pStyle w:val="FP"/>
            </w:pPr>
            <w:r w:rsidRPr="00297EAF">
              <w:t>C1-253706</w:t>
            </w:r>
          </w:p>
        </w:tc>
      </w:tr>
      <w:tr w:rsidR="00297EAF" w:rsidRPr="00297EAF" w14:paraId="4B3430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DBF7" w14:textId="77777777" w:rsidR="00297EAF" w:rsidRPr="00297EAF" w:rsidRDefault="00297EAF" w:rsidP="00297EAF">
            <w:pPr>
              <w:pStyle w:val="FP"/>
            </w:pPr>
            <w:r w:rsidRPr="00297EAF">
              <w:t>C1-253369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6946" w14:textId="77777777" w:rsidR="00297EAF" w:rsidRPr="00297EAF" w:rsidRDefault="00297EAF" w:rsidP="00297EAF">
            <w:pPr>
              <w:pStyle w:val="FP"/>
            </w:pPr>
            <w:r w:rsidRPr="00297EAF">
              <w:t>Name correction for Disaster roaming information update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7467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625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A18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B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B137E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3BDC" w14:textId="77777777" w:rsidR="00297EAF" w:rsidRPr="00297EAF" w:rsidRDefault="00297EAF" w:rsidP="00297EAF">
            <w:pPr>
              <w:pStyle w:val="FP"/>
            </w:pPr>
            <w:r w:rsidRPr="00297EAF">
              <w:t>C1-253370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2A81" w14:textId="77777777" w:rsidR="00297EAF" w:rsidRPr="00297EAF" w:rsidRDefault="00297EAF" w:rsidP="00297EAF">
            <w:pPr>
              <w:pStyle w:val="FP"/>
            </w:pPr>
            <w:r w:rsidRPr="00297EAF">
              <w:t>Discussion paper on Satellite Coverage Availability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90EC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837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CB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C64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D6D02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F46B" w14:textId="77777777" w:rsidR="00297EAF" w:rsidRPr="00297EAF" w:rsidRDefault="00297EAF" w:rsidP="00297EAF">
            <w:pPr>
              <w:pStyle w:val="FP"/>
            </w:pPr>
            <w:r w:rsidRPr="00297EAF">
              <w:t>C1-253371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849D" w14:textId="77777777" w:rsidR="00297EAF" w:rsidRPr="00297EAF" w:rsidRDefault="00297EAF" w:rsidP="00297EAF">
            <w:pPr>
              <w:pStyle w:val="FP"/>
            </w:pPr>
            <w:r w:rsidRPr="00297EAF">
              <w:t>LS on Satellite Coverage Availability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4968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1A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477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F4F4" w14:textId="77777777" w:rsidR="00297EAF" w:rsidRPr="00297EAF" w:rsidRDefault="00297EAF" w:rsidP="00297EAF">
            <w:pPr>
              <w:pStyle w:val="FP"/>
            </w:pPr>
            <w:r w:rsidRPr="00297EAF">
              <w:t>C1-253679</w:t>
            </w:r>
          </w:p>
        </w:tc>
      </w:tr>
      <w:tr w:rsidR="00297EAF" w:rsidRPr="00297EAF" w14:paraId="274CB1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0BB2" w14:textId="77777777" w:rsidR="00297EAF" w:rsidRPr="00297EAF" w:rsidRDefault="00297EAF" w:rsidP="00297EAF">
            <w:pPr>
              <w:pStyle w:val="FP"/>
            </w:pPr>
            <w:r w:rsidRPr="00297EAF">
              <w:t>C1-253372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7A7E" w14:textId="77777777" w:rsidR="00297EAF" w:rsidRPr="00297EAF" w:rsidRDefault="00297EAF" w:rsidP="00297EAF">
            <w:pPr>
              <w:pStyle w:val="FP"/>
            </w:pPr>
            <w:r w:rsidRPr="00297EAF">
              <w:t>2G and 3G handling for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EA8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CE3B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17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88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EAA2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2B9E" w14:textId="77777777" w:rsidR="00297EAF" w:rsidRPr="00297EAF" w:rsidRDefault="00297EAF" w:rsidP="00297EAF">
            <w:pPr>
              <w:pStyle w:val="FP"/>
            </w:pPr>
            <w:r w:rsidRPr="00297EAF">
              <w:t>C1-253373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32E6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8DF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835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4ED" w14:textId="77777777" w:rsidR="00297EAF" w:rsidRPr="00297EAF" w:rsidRDefault="00297EAF" w:rsidP="00297EAF">
            <w:pPr>
              <w:pStyle w:val="FP"/>
            </w:pPr>
            <w:r w:rsidRPr="00297EAF">
              <w:t>C1-252099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A8C0" w14:textId="77777777" w:rsidR="00297EAF" w:rsidRPr="00297EAF" w:rsidRDefault="00297EAF" w:rsidP="00297EAF">
            <w:pPr>
              <w:pStyle w:val="FP"/>
            </w:pPr>
            <w:r w:rsidRPr="00297EAF">
              <w:t>C1-253584</w:t>
            </w:r>
          </w:p>
        </w:tc>
      </w:tr>
      <w:tr w:rsidR="00297EAF" w:rsidRPr="00297EAF" w14:paraId="303444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E58C" w14:textId="77777777" w:rsidR="00297EAF" w:rsidRPr="00297EAF" w:rsidRDefault="00297EAF" w:rsidP="00297EAF">
            <w:pPr>
              <w:pStyle w:val="FP"/>
            </w:pPr>
            <w:r w:rsidRPr="00297EAF">
              <w:t>C1-253374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835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0CF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B93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8B58" w14:textId="77777777" w:rsidR="00297EAF" w:rsidRPr="00297EAF" w:rsidRDefault="00297EAF" w:rsidP="00297EAF">
            <w:pPr>
              <w:pStyle w:val="FP"/>
            </w:pPr>
            <w:r w:rsidRPr="00297EAF">
              <w:t>C1-252100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6033" w14:textId="77777777" w:rsidR="00297EAF" w:rsidRPr="00297EAF" w:rsidRDefault="00297EAF" w:rsidP="00297EAF">
            <w:pPr>
              <w:pStyle w:val="FP"/>
            </w:pPr>
            <w:r w:rsidRPr="00297EAF">
              <w:t>C1-253585</w:t>
            </w:r>
          </w:p>
        </w:tc>
      </w:tr>
      <w:tr w:rsidR="00297EAF" w:rsidRPr="00297EAF" w14:paraId="520B68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99A9" w14:textId="77777777" w:rsidR="00297EAF" w:rsidRPr="00297EAF" w:rsidRDefault="00297EAF" w:rsidP="00297EAF">
            <w:pPr>
              <w:pStyle w:val="FP"/>
            </w:pPr>
            <w:r w:rsidRPr="00297EAF">
              <w:t>C1-253375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D1BF" w14:textId="77777777" w:rsidR="00297EAF" w:rsidRPr="00297EAF" w:rsidRDefault="00297EAF" w:rsidP="00297EAF">
            <w:pPr>
              <w:pStyle w:val="FP"/>
            </w:pPr>
            <w:r w:rsidRPr="00297EAF">
              <w:t>PLMN-specific counter reset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EB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F9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C0C0" w14:textId="77777777" w:rsidR="00297EAF" w:rsidRPr="00297EAF" w:rsidRDefault="00297EAF" w:rsidP="00297EAF">
            <w:pPr>
              <w:pStyle w:val="FP"/>
            </w:pPr>
            <w:r w:rsidRPr="00297EAF">
              <w:t>C1-250809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4211" w14:textId="77777777" w:rsidR="00297EAF" w:rsidRPr="00297EAF" w:rsidRDefault="00297EAF" w:rsidP="00297EAF">
            <w:pPr>
              <w:pStyle w:val="FP"/>
            </w:pPr>
            <w:r w:rsidRPr="00297EAF">
              <w:t>C1-253707</w:t>
            </w:r>
          </w:p>
        </w:tc>
      </w:tr>
      <w:tr w:rsidR="00297EAF" w:rsidRPr="00297EAF" w14:paraId="5F6E7D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1C84" w14:textId="77777777" w:rsidR="00297EAF" w:rsidRPr="00297EAF" w:rsidRDefault="00297EAF" w:rsidP="00297EAF">
            <w:pPr>
              <w:pStyle w:val="FP"/>
            </w:pPr>
            <w:r w:rsidRPr="00297EAF">
              <w:t>C1-253376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A1AA" w14:textId="77777777" w:rsidR="00297EAF" w:rsidRPr="00297EAF" w:rsidRDefault="00297EAF" w:rsidP="00297EAF">
            <w:pPr>
              <w:pStyle w:val="FP"/>
            </w:pPr>
            <w:r w:rsidRPr="00297EAF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A29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5EA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1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A2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4599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5FFD" w14:textId="77777777" w:rsidR="00297EAF" w:rsidRPr="00297EAF" w:rsidRDefault="00297EAF" w:rsidP="00297EAF">
            <w:pPr>
              <w:pStyle w:val="FP"/>
            </w:pPr>
            <w:r w:rsidRPr="00297EAF">
              <w:t>C1-253377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288D" w14:textId="77777777" w:rsidR="00297EAF" w:rsidRPr="00297EAF" w:rsidRDefault="00297EAF" w:rsidP="00297EAF">
            <w:pPr>
              <w:pStyle w:val="FP"/>
            </w:pPr>
            <w:r w:rsidRPr="00297EAF">
              <w:t>Correction on the steering functionality included in ATSSS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998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27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5BA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5EBF" w14:textId="77777777" w:rsidR="00297EAF" w:rsidRPr="00297EAF" w:rsidRDefault="00297EAF" w:rsidP="00297EAF">
            <w:pPr>
              <w:pStyle w:val="FP"/>
            </w:pPr>
            <w:r w:rsidRPr="00297EAF">
              <w:t>C1-253595</w:t>
            </w:r>
          </w:p>
        </w:tc>
      </w:tr>
      <w:tr w:rsidR="00297EAF" w:rsidRPr="00297EAF" w14:paraId="2F50D3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6F2E" w14:textId="77777777" w:rsidR="00297EAF" w:rsidRPr="00297EAF" w:rsidRDefault="00297EAF" w:rsidP="00297EAF">
            <w:pPr>
              <w:pStyle w:val="FP"/>
            </w:pPr>
            <w:r w:rsidRPr="00297EAF">
              <w:t>C1-253378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3166" w14:textId="77777777" w:rsidR="00297EAF" w:rsidRPr="00297EAF" w:rsidRDefault="00297EAF" w:rsidP="00297EAF">
            <w:pPr>
              <w:pStyle w:val="FP"/>
            </w:pPr>
            <w:r w:rsidRPr="00297EAF">
              <w:t>Adding only MPQUIC-IP functionality case in PDU session establishment and modification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C8E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391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E18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E9A3" w14:textId="77777777" w:rsidR="00297EAF" w:rsidRPr="00297EAF" w:rsidRDefault="00297EAF" w:rsidP="00297EAF">
            <w:pPr>
              <w:pStyle w:val="FP"/>
            </w:pPr>
            <w:r w:rsidRPr="00297EAF">
              <w:t>C1-253596</w:t>
            </w:r>
          </w:p>
        </w:tc>
      </w:tr>
      <w:tr w:rsidR="00297EAF" w:rsidRPr="00297EAF" w14:paraId="464CEF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50A9" w14:textId="77777777" w:rsidR="00297EAF" w:rsidRPr="00297EAF" w:rsidRDefault="00297EAF" w:rsidP="00297EAF">
            <w:pPr>
              <w:pStyle w:val="FP"/>
            </w:pPr>
            <w:r w:rsidRPr="00297EAF">
              <w:t>C1-253379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43AE" w14:textId="77777777" w:rsidR="00297EAF" w:rsidRPr="00297EAF" w:rsidRDefault="00297EAF" w:rsidP="00297EAF">
            <w:pPr>
              <w:pStyle w:val="FP"/>
            </w:pPr>
            <w:r w:rsidRPr="00297EAF">
              <w:t>Eees_EASInformationProvisioning API: cardinality of arrays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2D5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7F9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F3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A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8AFE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040B" w14:textId="77777777" w:rsidR="00297EAF" w:rsidRPr="00297EAF" w:rsidRDefault="00297EAF" w:rsidP="00297EAF">
            <w:pPr>
              <w:pStyle w:val="FP"/>
            </w:pPr>
            <w:r w:rsidRPr="00297EAF">
              <w:t>C1-253380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D904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18B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E90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14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36D" w14:textId="77777777" w:rsidR="00297EAF" w:rsidRPr="00297EAF" w:rsidRDefault="00297EAF" w:rsidP="00297EAF">
            <w:pPr>
              <w:pStyle w:val="FP"/>
            </w:pPr>
            <w:r w:rsidRPr="00297EAF">
              <w:t>C1-253945</w:t>
            </w:r>
          </w:p>
        </w:tc>
      </w:tr>
      <w:tr w:rsidR="00297EAF" w:rsidRPr="00297EAF" w14:paraId="2F9DC0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E1E0" w14:textId="77777777" w:rsidR="00297EAF" w:rsidRPr="00297EAF" w:rsidRDefault="00297EAF" w:rsidP="00297EAF">
            <w:pPr>
              <w:pStyle w:val="FP"/>
            </w:pPr>
            <w:r w:rsidRPr="00297EAF">
              <w:t>C1-253381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13E9" w14:textId="77777777" w:rsidR="00297EAF" w:rsidRPr="00297EAF" w:rsidRDefault="00297EAF" w:rsidP="00297EAF">
            <w:pPr>
              <w:pStyle w:val="FP"/>
            </w:pPr>
            <w:r w:rsidRPr="00297EAF">
              <w:t>Correction to SEALDD regular transmission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9AB3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A2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15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479B" w14:textId="77777777" w:rsidR="00297EAF" w:rsidRPr="00297EAF" w:rsidRDefault="00297EAF" w:rsidP="00297EAF">
            <w:pPr>
              <w:pStyle w:val="FP"/>
            </w:pPr>
            <w:r w:rsidRPr="00297EAF">
              <w:t>C1-254035</w:t>
            </w:r>
          </w:p>
        </w:tc>
      </w:tr>
      <w:tr w:rsidR="00297EAF" w:rsidRPr="00297EAF" w14:paraId="579111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BC2" w14:textId="77777777" w:rsidR="00297EAF" w:rsidRPr="00297EAF" w:rsidRDefault="00297EAF" w:rsidP="00297EAF">
            <w:pPr>
              <w:pStyle w:val="FP"/>
            </w:pPr>
            <w:r w:rsidRPr="00297EAF">
              <w:t>C1-253382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64C3" w14:textId="77777777" w:rsidR="00297EAF" w:rsidRPr="00297EAF" w:rsidRDefault="00297EAF" w:rsidP="00297EAF">
            <w:pPr>
              <w:pStyle w:val="FP"/>
            </w:pPr>
            <w:r w:rsidRPr="00297EAF">
              <w:t>Reference update: draft-ietf-sipcore-callinfo-rcd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33C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2AB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5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80F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B5A5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9EB7" w14:textId="77777777" w:rsidR="00297EAF" w:rsidRPr="00297EAF" w:rsidRDefault="00297EAF" w:rsidP="00297EAF">
            <w:pPr>
              <w:pStyle w:val="FP"/>
            </w:pPr>
            <w:r w:rsidRPr="00297EAF">
              <w:t>C1-253383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CB44" w14:textId="77777777" w:rsidR="00297EAF" w:rsidRPr="00297EAF" w:rsidRDefault="00297EAF" w:rsidP="00297EAF">
            <w:pPr>
              <w:pStyle w:val="FP"/>
            </w:pPr>
            <w:r w:rsidRPr="00297EAF">
              <w:t>Removal of EN on the resource structure for signing and verification of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C20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381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0CF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6F0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50A9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7C0B" w14:textId="77777777" w:rsidR="00297EAF" w:rsidRPr="00297EAF" w:rsidRDefault="00297EAF" w:rsidP="00297EAF">
            <w:pPr>
              <w:pStyle w:val="FP"/>
            </w:pPr>
            <w:r w:rsidRPr="00297EAF">
              <w:t>C1-253384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9761" w14:textId="77777777" w:rsidR="00297EAF" w:rsidRPr="00297EAF" w:rsidRDefault="00297EAF" w:rsidP="00297EAF">
            <w:pPr>
              <w:pStyle w:val="FP"/>
            </w:pPr>
            <w:r w:rsidRPr="00297EAF">
              <w:t>HTTP signing requests with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0E9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E8E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CFE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7170" w14:textId="77777777" w:rsidR="00297EAF" w:rsidRPr="00297EAF" w:rsidRDefault="00297EAF" w:rsidP="00297EAF">
            <w:pPr>
              <w:pStyle w:val="FP"/>
            </w:pPr>
            <w:r w:rsidRPr="00297EAF">
              <w:t>C1-253792</w:t>
            </w:r>
          </w:p>
        </w:tc>
      </w:tr>
      <w:tr w:rsidR="00297EAF" w:rsidRPr="00297EAF" w14:paraId="05147E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2A94" w14:textId="77777777" w:rsidR="00297EAF" w:rsidRPr="00297EAF" w:rsidRDefault="00297EAF" w:rsidP="00297EAF">
            <w:pPr>
              <w:pStyle w:val="FP"/>
            </w:pPr>
            <w:r w:rsidRPr="00297EAF">
              <w:t>C1-253385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4A0D" w14:textId="77777777" w:rsidR="00297EAF" w:rsidRPr="00297EAF" w:rsidRDefault="00297EAF" w:rsidP="00297EAF">
            <w:pPr>
              <w:pStyle w:val="FP"/>
            </w:pPr>
            <w:r w:rsidRPr="00297EAF">
              <w:t>Aimles_AIMLEClientRegistration API: DataSetAvailability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D035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41E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4D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F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A94C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A94E" w14:textId="77777777" w:rsidR="00297EAF" w:rsidRPr="00297EAF" w:rsidRDefault="00297EAF" w:rsidP="00297EAF">
            <w:pPr>
              <w:pStyle w:val="FP"/>
            </w:pPr>
            <w:r w:rsidRPr="00297EAF">
              <w:t>C1-253386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19A8" w14:textId="77777777" w:rsidR="00297EAF" w:rsidRPr="00297EAF" w:rsidRDefault="00297EAF" w:rsidP="00297EAF">
            <w:pPr>
              <w:pStyle w:val="FP"/>
            </w:pPr>
            <w:r w:rsidRPr="00297EAF">
              <w:t>OpenAPI file for Aimles_AIMLEClientRegistration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39D7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7F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863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00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3686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1108" w14:textId="77777777" w:rsidR="00297EAF" w:rsidRPr="00297EAF" w:rsidRDefault="00297EAF" w:rsidP="00297EAF">
            <w:pPr>
              <w:pStyle w:val="FP"/>
            </w:pPr>
            <w:r w:rsidRPr="00297EAF">
              <w:t>C1-253387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2ECD" w14:textId="77777777" w:rsidR="00297EAF" w:rsidRPr="00297EAF" w:rsidRDefault="00297EAF" w:rsidP="00297EAF">
            <w:pPr>
              <w:pStyle w:val="FP"/>
            </w:pPr>
            <w:r w:rsidRPr="00297EAF">
              <w:t>OpenAPI file for Aimlec_AIMLEClientServiceOperations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78F0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82C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D6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78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6849DD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4559" w14:textId="77777777" w:rsidR="00297EAF" w:rsidRPr="00297EAF" w:rsidRDefault="00297EAF" w:rsidP="00297EAF">
            <w:pPr>
              <w:pStyle w:val="FP"/>
            </w:pPr>
            <w:r w:rsidRPr="00297EAF">
              <w:t>C1-253388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3C4C" w14:textId="77777777" w:rsidR="00297EAF" w:rsidRPr="00297EAF" w:rsidRDefault="00297EAF" w:rsidP="00297EAF">
            <w:pPr>
              <w:pStyle w:val="FP"/>
            </w:pPr>
            <w:r w:rsidRPr="00297EAF">
              <w:t>Aimlec_AimlTaskTransfer API: support of 204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2F10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51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44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88A3" w14:textId="77777777" w:rsidR="00297EAF" w:rsidRPr="00297EAF" w:rsidRDefault="00297EAF" w:rsidP="00297EAF">
            <w:pPr>
              <w:pStyle w:val="FP"/>
            </w:pPr>
            <w:r w:rsidRPr="00297EAF">
              <w:t>C1-254013</w:t>
            </w:r>
          </w:p>
        </w:tc>
      </w:tr>
      <w:tr w:rsidR="00297EAF" w:rsidRPr="00297EAF" w14:paraId="705B1F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5B80" w14:textId="77777777" w:rsidR="00297EAF" w:rsidRPr="00297EAF" w:rsidRDefault="00297EAF" w:rsidP="00297EAF">
            <w:pPr>
              <w:pStyle w:val="FP"/>
            </w:pPr>
            <w:r w:rsidRPr="00297EAF">
              <w:t>C1-253389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3203" w14:textId="77777777" w:rsidR="00297EAF" w:rsidRPr="00297EAF" w:rsidRDefault="00297EAF" w:rsidP="00297EAF">
            <w:pPr>
              <w:pStyle w:val="FP"/>
            </w:pPr>
            <w:r w:rsidRPr="00297EAF">
              <w:t>OpenAPI file for Aimlec_AimlTaskTransfer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883C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5C6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F0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B0D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EFA8E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E577" w14:textId="77777777" w:rsidR="00297EAF" w:rsidRPr="00297EAF" w:rsidRDefault="00297EAF" w:rsidP="00297EAF">
            <w:pPr>
              <w:pStyle w:val="FP"/>
            </w:pPr>
            <w:r w:rsidRPr="00297EAF">
              <w:t>C1-253390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EF0F" w14:textId="77777777" w:rsidR="00297EAF" w:rsidRPr="00297EAF" w:rsidRDefault="00297EAF" w:rsidP="00297EAF">
            <w:pPr>
              <w:pStyle w:val="FP"/>
            </w:pPr>
            <w:r w:rsidRPr="00297EAF">
              <w:t>OpenAPI file for Aimles_AimlTaskTransfer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CA6B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5F0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BE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CD2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F97DD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8C35" w14:textId="77777777" w:rsidR="00297EAF" w:rsidRPr="00297EAF" w:rsidRDefault="00297EAF" w:rsidP="00297EAF">
            <w:pPr>
              <w:pStyle w:val="FP"/>
            </w:pPr>
            <w:r w:rsidRPr="00297EAF">
              <w:t>C1-253391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A465" w14:textId="77777777" w:rsidR="00297EAF" w:rsidRPr="00297EAF" w:rsidRDefault="00297EAF" w:rsidP="00297EAF">
            <w:pPr>
              <w:pStyle w:val="FP"/>
            </w:pPr>
            <w:r w:rsidRPr="00297EAF">
              <w:t>OpenAPI file for Aimlec_MLModelTrainingCapabilityEva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9A0C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92A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F7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18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553A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D407" w14:textId="77777777" w:rsidR="00297EAF" w:rsidRPr="00297EAF" w:rsidRDefault="00297EAF" w:rsidP="00297EAF">
            <w:pPr>
              <w:pStyle w:val="FP"/>
            </w:pPr>
            <w:r w:rsidRPr="00297EAF">
              <w:t>C1-253392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F924" w14:textId="77777777" w:rsidR="00297EAF" w:rsidRPr="00297EAF" w:rsidRDefault="00297EAF" w:rsidP="00297EAF">
            <w:pPr>
              <w:pStyle w:val="FP"/>
            </w:pPr>
            <w:r w:rsidRPr="00297EAF">
              <w:t>AimlModelInfo data type not listed in data model introduction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C9CB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A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7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922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CFEE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0AA6" w14:textId="77777777" w:rsidR="00297EAF" w:rsidRPr="00297EAF" w:rsidRDefault="00297EAF" w:rsidP="00297EAF">
            <w:pPr>
              <w:pStyle w:val="FP"/>
            </w:pPr>
            <w:r w:rsidRPr="00297EAF">
              <w:t>C1-253393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660A" w14:textId="77777777" w:rsidR="00297EAF" w:rsidRPr="00297EAF" w:rsidRDefault="00297EAF" w:rsidP="00297EAF">
            <w:pPr>
              <w:pStyle w:val="FP"/>
            </w:pPr>
            <w:r w:rsidRPr="00297EAF">
              <w:t>Update of OpenAPI file for Aimlec_FLGroupIndication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380B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D0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B1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89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A7E1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2C3F" w14:textId="77777777" w:rsidR="00297EAF" w:rsidRPr="00297EAF" w:rsidRDefault="00297EAF" w:rsidP="00297EAF">
            <w:pPr>
              <w:pStyle w:val="FP"/>
            </w:pPr>
            <w:r w:rsidRPr="00297EAF">
              <w:t>C1-253394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514B" w14:textId="77777777" w:rsidR="00297EAF" w:rsidRPr="00297EAF" w:rsidRDefault="00297EAF" w:rsidP="00297EAF">
            <w:pPr>
              <w:pStyle w:val="FP"/>
            </w:pPr>
            <w:r w:rsidRPr="00297EAF">
              <w:t>Handling of S&amp;F timer when PSM is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6D02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B97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19D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81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6D156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E631" w14:textId="77777777" w:rsidR="00297EAF" w:rsidRPr="00297EAF" w:rsidRDefault="00297EAF" w:rsidP="00297EAF">
            <w:pPr>
              <w:pStyle w:val="FP"/>
            </w:pPr>
            <w:r w:rsidRPr="00297EAF">
              <w:t>C1-253395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9ED2" w14:textId="77777777" w:rsidR="00297EAF" w:rsidRPr="00297EAF" w:rsidRDefault="00297EAF" w:rsidP="00297EAF">
            <w:pPr>
              <w:pStyle w:val="FP"/>
            </w:pPr>
            <w:r w:rsidRPr="00297EAF">
              <w:t>FL group deletion flag in Aimlec_FLGroupIndication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C0E6" w14:textId="77777777" w:rsidR="00297EAF" w:rsidRPr="00297EAF" w:rsidRDefault="00297EAF" w:rsidP="00297EAF">
            <w:pPr>
              <w:pStyle w:val="FP"/>
            </w:pPr>
            <w:r w:rsidRPr="00297EAF">
              <w:t>Ericsson / Sree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EC8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0F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43F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D5DEA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1B7B" w14:textId="77777777" w:rsidR="00297EAF" w:rsidRPr="00297EAF" w:rsidRDefault="00297EAF" w:rsidP="00297EAF">
            <w:pPr>
              <w:pStyle w:val="FP"/>
            </w:pPr>
            <w:r w:rsidRPr="00297EAF">
              <w:t>C1-253396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0F6E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service for XR application-HTTP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CF5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46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8B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913E" w14:textId="77777777" w:rsidR="00297EAF" w:rsidRPr="00297EAF" w:rsidRDefault="00297EAF" w:rsidP="00297EAF">
            <w:pPr>
              <w:pStyle w:val="FP"/>
            </w:pPr>
            <w:r w:rsidRPr="00297EAF">
              <w:t>C1-254003</w:t>
            </w:r>
          </w:p>
        </w:tc>
      </w:tr>
      <w:tr w:rsidR="00297EAF" w:rsidRPr="00297EAF" w14:paraId="759265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23CE" w14:textId="77777777" w:rsidR="00297EAF" w:rsidRPr="00297EAF" w:rsidRDefault="00297EAF" w:rsidP="00297EAF">
            <w:pPr>
              <w:pStyle w:val="FP"/>
            </w:pPr>
            <w:r w:rsidRPr="00297EAF">
              <w:t>C1-253397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4185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for XR application-CoAP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613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280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951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DAA3" w14:textId="77777777" w:rsidR="00297EAF" w:rsidRPr="00297EAF" w:rsidRDefault="00297EAF" w:rsidP="00297EAF">
            <w:pPr>
              <w:pStyle w:val="FP"/>
            </w:pPr>
            <w:r w:rsidRPr="00297EAF">
              <w:t>C1-254004</w:t>
            </w:r>
          </w:p>
        </w:tc>
      </w:tr>
      <w:tr w:rsidR="00297EAF" w:rsidRPr="00297EAF" w14:paraId="64F917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20FF" w14:textId="77777777" w:rsidR="00297EAF" w:rsidRPr="00297EAF" w:rsidRDefault="00297EAF" w:rsidP="00297EAF">
            <w:pPr>
              <w:pStyle w:val="FP"/>
            </w:pPr>
            <w:r w:rsidRPr="00297EAF">
              <w:t>C1-253398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A10B" w14:textId="77777777" w:rsidR="00297EAF" w:rsidRPr="00297EAF" w:rsidRDefault="00297EAF" w:rsidP="00297EAF">
            <w:pPr>
              <w:pStyle w:val="FP"/>
            </w:pPr>
            <w:r w:rsidRPr="00297EAF">
              <w:t>Correction to 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E4A2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F93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43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2A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61F33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A436" w14:textId="77777777" w:rsidR="00297EAF" w:rsidRPr="00297EAF" w:rsidRDefault="00297EAF" w:rsidP="00297EAF">
            <w:pPr>
              <w:pStyle w:val="FP"/>
            </w:pPr>
            <w:r w:rsidRPr="00297EAF">
              <w:t>C1-253399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9125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170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3DA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E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93C8" w14:textId="77777777" w:rsidR="00297EAF" w:rsidRPr="00297EAF" w:rsidRDefault="00297EAF" w:rsidP="00297EAF">
            <w:pPr>
              <w:pStyle w:val="FP"/>
            </w:pPr>
            <w:r w:rsidRPr="00297EAF">
              <w:t>C1-253919</w:t>
            </w:r>
          </w:p>
        </w:tc>
      </w:tr>
      <w:tr w:rsidR="00297EAF" w:rsidRPr="00297EAF" w14:paraId="700712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38C4" w14:textId="77777777" w:rsidR="00297EAF" w:rsidRPr="00297EAF" w:rsidRDefault="00297EAF" w:rsidP="00297EAF">
            <w:pPr>
              <w:pStyle w:val="FP"/>
            </w:pPr>
            <w:r w:rsidRPr="00297EAF">
              <w:t>C1-253400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9B03" w14:textId="77777777" w:rsidR="00297EAF" w:rsidRPr="00297EAF" w:rsidRDefault="00297EAF" w:rsidP="00297EAF">
            <w:pPr>
              <w:pStyle w:val="FP"/>
            </w:pPr>
            <w:r w:rsidRPr="00297EAF">
              <w:t>Specifying handling of transition time indication for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737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90F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53C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09C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1025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F6DC" w14:textId="77777777" w:rsidR="00297EAF" w:rsidRPr="00297EAF" w:rsidRDefault="00297EAF" w:rsidP="00297EAF">
            <w:pPr>
              <w:pStyle w:val="FP"/>
            </w:pPr>
            <w:r w:rsidRPr="00297EAF">
              <w:t>C1-253401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4F3B" w14:textId="77777777" w:rsidR="00297EAF" w:rsidRPr="00297EAF" w:rsidRDefault="00297EAF" w:rsidP="00297EAF">
            <w:pPr>
              <w:pStyle w:val="FP"/>
            </w:pPr>
            <w:r w:rsidRPr="00297EAF">
              <w:t>Discussion on 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6732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BE0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79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18E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F4846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632A" w14:textId="77777777" w:rsidR="00297EAF" w:rsidRPr="00297EAF" w:rsidRDefault="00297EAF" w:rsidP="00297EAF">
            <w:pPr>
              <w:pStyle w:val="FP"/>
            </w:pPr>
            <w:r w:rsidRPr="00297EAF">
              <w:t>C1-253402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91B" w14:textId="77777777" w:rsidR="00297EAF" w:rsidRPr="00297EAF" w:rsidRDefault="00297EAF" w:rsidP="00297EAF">
            <w:pPr>
              <w:pStyle w:val="FP"/>
            </w:pPr>
            <w:r w:rsidRPr="00297EAF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5927" w14:textId="77777777" w:rsidR="00297EAF" w:rsidRPr="00297EAF" w:rsidRDefault="00297EAF" w:rsidP="00297EAF">
            <w:pPr>
              <w:pStyle w:val="FP"/>
            </w:pPr>
            <w:r w:rsidRPr="00297EAF">
              <w:t>Google / SangMin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E69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0166" w14:textId="77777777" w:rsidR="00297EAF" w:rsidRPr="00297EAF" w:rsidRDefault="00297EAF" w:rsidP="00297EAF">
            <w:pPr>
              <w:pStyle w:val="FP"/>
            </w:pPr>
            <w:r w:rsidRPr="00297EAF">
              <w:t>C1-252252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CC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BDE84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8E8E" w14:textId="77777777" w:rsidR="00297EAF" w:rsidRPr="00297EAF" w:rsidRDefault="00297EAF" w:rsidP="00297EAF">
            <w:pPr>
              <w:pStyle w:val="FP"/>
            </w:pPr>
            <w:r w:rsidRPr="00297EAF">
              <w:t>C1-253403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BF5E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5491" w14:textId="77777777" w:rsidR="00297EAF" w:rsidRPr="00297EAF" w:rsidRDefault="00297EAF" w:rsidP="00297EAF">
            <w:pPr>
              <w:pStyle w:val="FP"/>
            </w:pPr>
            <w:r w:rsidRPr="00297EAF">
              <w:t>Google / SangMin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E2D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E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16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BE1F7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1243" w14:textId="77777777" w:rsidR="00297EAF" w:rsidRPr="00297EAF" w:rsidRDefault="00297EAF" w:rsidP="00297EAF">
            <w:pPr>
              <w:pStyle w:val="FP"/>
            </w:pPr>
            <w:r w:rsidRPr="00297EAF">
              <w:t>C1-253404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7646" w14:textId="77777777" w:rsidR="00297EAF" w:rsidRPr="00297EAF" w:rsidRDefault="00297EAF" w:rsidP="00297EAF">
            <w:pPr>
              <w:pStyle w:val="FP"/>
            </w:pPr>
            <w:r w:rsidRPr="00297EAF">
              <w:t>S&amp;F transition time information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1E6B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B12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86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A0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A6338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3B6C" w14:textId="77777777" w:rsidR="00297EAF" w:rsidRPr="00297EAF" w:rsidRDefault="00297EAF" w:rsidP="00297EAF">
            <w:pPr>
              <w:pStyle w:val="FP"/>
            </w:pPr>
            <w:r w:rsidRPr="00297EAF">
              <w:t>C1-253405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5CDF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D185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B47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B2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9844" w14:textId="77777777" w:rsidR="00297EAF" w:rsidRPr="00297EAF" w:rsidRDefault="00297EAF" w:rsidP="00297EAF">
            <w:pPr>
              <w:pStyle w:val="FP"/>
            </w:pPr>
            <w:r w:rsidRPr="00297EAF">
              <w:t>C1-253688</w:t>
            </w:r>
          </w:p>
        </w:tc>
      </w:tr>
      <w:tr w:rsidR="00297EAF" w:rsidRPr="00297EAF" w14:paraId="279E74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BA0A" w14:textId="77777777" w:rsidR="00297EAF" w:rsidRPr="00297EAF" w:rsidRDefault="00297EAF" w:rsidP="00297EAF">
            <w:pPr>
              <w:pStyle w:val="FP"/>
            </w:pPr>
            <w:r w:rsidRPr="00297EAF">
              <w:t>C1-253406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B0E1" w14:textId="77777777" w:rsidR="00297EAF" w:rsidRPr="00297EAF" w:rsidRDefault="00297EAF" w:rsidP="00297EAF">
            <w:pPr>
              <w:pStyle w:val="FP"/>
            </w:pPr>
            <w:r w:rsidRPr="00297EAF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77C4" w14:textId="77777777" w:rsidR="00297EAF" w:rsidRPr="00297EAF" w:rsidRDefault="00297EAF" w:rsidP="00297EAF">
            <w:pPr>
              <w:pStyle w:val="FP"/>
            </w:pPr>
            <w:r w:rsidRPr="00297EAF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5B03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6D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A10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123BA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7B70" w14:textId="77777777" w:rsidR="00297EAF" w:rsidRPr="00297EAF" w:rsidRDefault="00297EAF" w:rsidP="00297EAF">
            <w:pPr>
              <w:pStyle w:val="FP"/>
            </w:pPr>
            <w:r w:rsidRPr="00297EAF">
              <w:t>C1-253407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2C71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99BB" w14:textId="77777777" w:rsidR="00297EAF" w:rsidRPr="00297EAF" w:rsidRDefault="00297EAF" w:rsidP="00297EAF">
            <w:pPr>
              <w:pStyle w:val="FP"/>
            </w:pPr>
            <w:r w:rsidRPr="00297EAF">
              <w:t>Ericsson, SyncTechno Inc.,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AF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44BA" w14:textId="77777777" w:rsidR="00297EAF" w:rsidRPr="00297EAF" w:rsidRDefault="00297EAF" w:rsidP="00297EAF">
            <w:pPr>
              <w:pStyle w:val="FP"/>
            </w:pPr>
            <w:r w:rsidRPr="00297EAF">
              <w:t>C1-252179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756" w14:textId="77777777" w:rsidR="00297EAF" w:rsidRPr="00297EAF" w:rsidRDefault="00297EAF" w:rsidP="00297EAF">
            <w:pPr>
              <w:pStyle w:val="FP"/>
            </w:pPr>
            <w:r w:rsidRPr="00297EAF">
              <w:t>C1-253600</w:t>
            </w:r>
          </w:p>
        </w:tc>
      </w:tr>
      <w:tr w:rsidR="00297EAF" w:rsidRPr="00297EAF" w14:paraId="7C9812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177D" w14:textId="77777777" w:rsidR="00297EAF" w:rsidRPr="00297EAF" w:rsidRDefault="00297EAF" w:rsidP="00297EAF">
            <w:pPr>
              <w:pStyle w:val="FP"/>
            </w:pPr>
            <w:r w:rsidRPr="00297EAF">
              <w:t>C1-253408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CCE2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D5F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49B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57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194A" w14:textId="77777777" w:rsidR="00297EAF" w:rsidRPr="00297EAF" w:rsidRDefault="00297EAF" w:rsidP="00297EAF">
            <w:pPr>
              <w:pStyle w:val="FP"/>
            </w:pPr>
            <w:r w:rsidRPr="00297EAF">
              <w:t>C1-253920</w:t>
            </w:r>
          </w:p>
        </w:tc>
      </w:tr>
      <w:tr w:rsidR="00297EAF" w:rsidRPr="00297EAF" w14:paraId="6F78A8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E5C3" w14:textId="77777777" w:rsidR="00297EAF" w:rsidRPr="00297EAF" w:rsidRDefault="00297EAF" w:rsidP="00297EAF">
            <w:pPr>
              <w:pStyle w:val="FP"/>
            </w:pPr>
            <w:r w:rsidRPr="00297EAF">
              <w:t>C1-253409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5B81" w14:textId="77777777" w:rsidR="00297EAF" w:rsidRPr="00297EAF" w:rsidRDefault="00297EAF" w:rsidP="00297EAF">
            <w:pPr>
              <w:pStyle w:val="FP"/>
            </w:pPr>
            <w:r w:rsidRPr="00297EAF">
              <w:t>5GSM sublayer operation upon receiving an indication that the CIoT user data was not forwarded due to congestion control and a timer value from the 5GMM sublayer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52D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8F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683E" w14:textId="77777777" w:rsidR="00297EAF" w:rsidRPr="00297EAF" w:rsidRDefault="00297EAF" w:rsidP="00297EAF">
            <w:pPr>
              <w:pStyle w:val="FP"/>
            </w:pPr>
            <w:r w:rsidRPr="00297EAF">
              <w:t>C1-250615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D32F" w14:textId="77777777" w:rsidR="00297EAF" w:rsidRPr="00297EAF" w:rsidRDefault="00297EAF" w:rsidP="00297EAF">
            <w:pPr>
              <w:pStyle w:val="FP"/>
            </w:pPr>
            <w:r w:rsidRPr="00297EAF">
              <w:t>C1-253689</w:t>
            </w:r>
          </w:p>
        </w:tc>
      </w:tr>
      <w:tr w:rsidR="00297EAF" w:rsidRPr="00297EAF" w14:paraId="530626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CFC9" w14:textId="77777777" w:rsidR="00297EAF" w:rsidRPr="00297EAF" w:rsidRDefault="00297EAF" w:rsidP="00297EAF">
            <w:pPr>
              <w:pStyle w:val="FP"/>
            </w:pPr>
            <w:r w:rsidRPr="00297EAF">
              <w:t>C1-253410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FD1B" w14:textId="77777777" w:rsidR="00297EAF" w:rsidRPr="00297EAF" w:rsidRDefault="00297EAF" w:rsidP="00297EAF">
            <w:pPr>
              <w:pStyle w:val="FP"/>
            </w:pPr>
            <w:r w:rsidRPr="00297EAF">
              <w:t>Stopping 5GS timers for CIoT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B94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63D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94A8" w14:textId="77777777" w:rsidR="00297EAF" w:rsidRPr="00297EAF" w:rsidRDefault="00297EAF" w:rsidP="00297EAF">
            <w:pPr>
              <w:pStyle w:val="FP"/>
            </w:pPr>
            <w:r w:rsidRPr="00297EAF">
              <w:t>C1-250616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C661" w14:textId="77777777" w:rsidR="00297EAF" w:rsidRPr="00297EAF" w:rsidRDefault="00297EAF" w:rsidP="00297EAF">
            <w:pPr>
              <w:pStyle w:val="FP"/>
            </w:pPr>
            <w:r w:rsidRPr="00297EAF">
              <w:t>C1-253708</w:t>
            </w:r>
          </w:p>
        </w:tc>
      </w:tr>
      <w:tr w:rsidR="00297EAF" w:rsidRPr="00297EAF" w14:paraId="49C0A3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A787" w14:textId="77777777" w:rsidR="00297EAF" w:rsidRPr="00297EAF" w:rsidRDefault="00297EAF" w:rsidP="00297EAF">
            <w:pPr>
              <w:pStyle w:val="FP"/>
            </w:pPr>
            <w:r w:rsidRPr="00297EAF">
              <w:t>C1-253411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A940" w14:textId="77777777" w:rsidR="00297EAF" w:rsidRPr="00297EAF" w:rsidRDefault="00297EAF" w:rsidP="00297EAF">
            <w:pPr>
              <w:pStyle w:val="FP"/>
            </w:pPr>
            <w:r w:rsidRPr="00297EAF">
              <w:t>Discussion on geofencing in ETWS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F9D4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245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DC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D2C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A735C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6AB" w14:textId="77777777" w:rsidR="00297EAF" w:rsidRPr="00297EAF" w:rsidRDefault="00297EAF" w:rsidP="00297EAF">
            <w:pPr>
              <w:pStyle w:val="FP"/>
            </w:pPr>
            <w:r w:rsidRPr="00297EAF">
              <w:t>C1-253412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AA2B" w14:textId="77777777" w:rsidR="00297EAF" w:rsidRPr="00297EAF" w:rsidRDefault="00297EAF" w:rsidP="00297EAF">
            <w:pPr>
              <w:pStyle w:val="FP"/>
            </w:pPr>
            <w:r w:rsidRPr="00297EAF">
              <w:t>Stopping GPRS timers for CIoT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0AC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BE3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5876" w14:textId="77777777" w:rsidR="00297EAF" w:rsidRPr="00297EAF" w:rsidRDefault="00297EAF" w:rsidP="00297EAF">
            <w:pPr>
              <w:pStyle w:val="FP"/>
            </w:pPr>
            <w:r w:rsidRPr="00297EAF">
              <w:t>C1-250619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67AE" w14:textId="77777777" w:rsidR="00297EAF" w:rsidRPr="00297EAF" w:rsidRDefault="00297EAF" w:rsidP="00297EAF">
            <w:pPr>
              <w:pStyle w:val="FP"/>
            </w:pPr>
            <w:r w:rsidRPr="00297EAF">
              <w:t>C1-253669</w:t>
            </w:r>
          </w:p>
        </w:tc>
      </w:tr>
      <w:tr w:rsidR="00297EAF" w:rsidRPr="00297EAF" w14:paraId="0D6437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1481" w14:textId="77777777" w:rsidR="00297EAF" w:rsidRPr="00297EAF" w:rsidRDefault="00297EAF" w:rsidP="00297EAF">
            <w:pPr>
              <w:pStyle w:val="FP"/>
            </w:pPr>
            <w:r w:rsidRPr="00297EAF">
              <w:t>C1-253413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8368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383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BD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D6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44C6" w14:textId="77777777" w:rsidR="00297EAF" w:rsidRPr="00297EAF" w:rsidRDefault="00297EAF" w:rsidP="00297EAF">
            <w:pPr>
              <w:pStyle w:val="FP"/>
            </w:pPr>
            <w:r w:rsidRPr="00297EAF">
              <w:t>C1-253921</w:t>
            </w:r>
          </w:p>
        </w:tc>
      </w:tr>
      <w:tr w:rsidR="00297EAF" w:rsidRPr="00297EAF" w14:paraId="30E525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4F99" w14:textId="77777777" w:rsidR="00297EAF" w:rsidRPr="00297EAF" w:rsidRDefault="00297EAF" w:rsidP="00297EAF">
            <w:pPr>
              <w:pStyle w:val="FP"/>
            </w:pPr>
            <w:r w:rsidRPr="00297EAF">
              <w:t>C1-253414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9865" w14:textId="77777777" w:rsidR="00297EAF" w:rsidRPr="00297EAF" w:rsidRDefault="00297EAF" w:rsidP="00297EAF">
            <w:pPr>
              <w:pStyle w:val="FP"/>
            </w:pPr>
            <w:r w:rsidRPr="00297EAF">
              <w:t>Reply LS on 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1F2C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DBF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50D1" w14:textId="77777777" w:rsidR="00297EAF" w:rsidRPr="00297EAF" w:rsidRDefault="00297EAF" w:rsidP="00297EAF">
            <w:pPr>
              <w:pStyle w:val="FP"/>
            </w:pPr>
            <w:r w:rsidRPr="00297EAF">
              <w:t>C1-252067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3877" w14:textId="77777777" w:rsidR="00297EAF" w:rsidRPr="00297EAF" w:rsidRDefault="00297EAF" w:rsidP="00297EAF">
            <w:pPr>
              <w:pStyle w:val="FP"/>
            </w:pPr>
            <w:r w:rsidRPr="00297EAF">
              <w:t>C1-253725</w:t>
            </w:r>
          </w:p>
        </w:tc>
      </w:tr>
      <w:tr w:rsidR="00297EAF" w:rsidRPr="00297EAF" w14:paraId="4AD43B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FA93" w14:textId="77777777" w:rsidR="00297EAF" w:rsidRPr="00297EAF" w:rsidRDefault="00297EAF" w:rsidP="00297EAF">
            <w:pPr>
              <w:pStyle w:val="FP"/>
            </w:pPr>
            <w:r w:rsidRPr="00297EAF">
              <w:t>C1-253415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BD82" w14:textId="77777777" w:rsidR="00297EAF" w:rsidRPr="00297EAF" w:rsidRDefault="00297EAF" w:rsidP="00297EAF">
            <w:pPr>
              <w:pStyle w:val="FP"/>
            </w:pPr>
            <w:r w:rsidRPr="00297EAF">
              <w:t>General NAS protocol concepts for AIoT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F17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B99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7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D7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45321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BE76" w14:textId="77777777" w:rsidR="00297EAF" w:rsidRPr="00297EAF" w:rsidRDefault="00297EAF" w:rsidP="00297EAF">
            <w:pPr>
              <w:pStyle w:val="FP"/>
            </w:pPr>
            <w:r w:rsidRPr="00297EAF">
              <w:t>C1-253416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8DF5" w14:textId="77777777" w:rsidR="00297EAF" w:rsidRPr="00297EAF" w:rsidRDefault="00297EAF" w:rsidP="00297EAF">
            <w:pPr>
              <w:pStyle w:val="FP"/>
            </w:pPr>
            <w:r w:rsidRPr="00297EAF">
              <w:t>Handling of PEIPS when an Emergency PDU session is established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C8B8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171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4B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39ED" w14:textId="77777777" w:rsidR="00297EAF" w:rsidRPr="00297EAF" w:rsidRDefault="00297EAF" w:rsidP="00297EAF">
            <w:pPr>
              <w:pStyle w:val="FP"/>
            </w:pPr>
            <w:r w:rsidRPr="00297EAF">
              <w:t>C1-253735</w:t>
            </w:r>
          </w:p>
        </w:tc>
      </w:tr>
      <w:tr w:rsidR="00297EAF" w:rsidRPr="00297EAF" w14:paraId="38B112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5A29" w14:textId="77777777" w:rsidR="00297EAF" w:rsidRPr="00297EAF" w:rsidRDefault="00297EAF" w:rsidP="00297EAF">
            <w:pPr>
              <w:pStyle w:val="FP"/>
            </w:pPr>
            <w:r w:rsidRPr="00297EAF">
              <w:t>C1-253417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9C81" w14:textId="77777777" w:rsidR="00297EAF" w:rsidRPr="00297EAF" w:rsidRDefault="00297EAF" w:rsidP="00297EAF">
            <w:pPr>
              <w:pStyle w:val="FP"/>
            </w:pPr>
            <w:r w:rsidRPr="00297EAF">
              <w:t>Supported AIoT NAS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D0E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6E0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F8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16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34E9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60E6" w14:textId="77777777" w:rsidR="00297EAF" w:rsidRPr="00297EAF" w:rsidRDefault="00297EAF" w:rsidP="00297EAF">
            <w:pPr>
              <w:pStyle w:val="FP"/>
            </w:pPr>
            <w:r w:rsidRPr="00297EAF">
              <w:t>C1-253418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F97" w14:textId="77777777" w:rsidR="00297EAF" w:rsidRPr="00297EAF" w:rsidRDefault="00297EAF" w:rsidP="00297EAF">
            <w:pPr>
              <w:pStyle w:val="FP"/>
            </w:pPr>
            <w:r w:rsidRPr="00297EAF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2D6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57D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3011" w14:textId="77777777" w:rsidR="00297EAF" w:rsidRPr="00297EAF" w:rsidRDefault="00297EAF" w:rsidP="00297EAF">
            <w:pPr>
              <w:pStyle w:val="FP"/>
            </w:pPr>
            <w:r w:rsidRPr="00297EAF">
              <w:t>C1-252227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EF45" w14:textId="77777777" w:rsidR="00297EAF" w:rsidRPr="00297EAF" w:rsidRDefault="00297EAF" w:rsidP="00297EAF">
            <w:pPr>
              <w:pStyle w:val="FP"/>
            </w:pPr>
            <w:r w:rsidRPr="00297EAF">
              <w:t>C1-253709</w:t>
            </w:r>
          </w:p>
        </w:tc>
      </w:tr>
      <w:tr w:rsidR="00297EAF" w:rsidRPr="00297EAF" w14:paraId="0D8298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B62" w14:textId="77777777" w:rsidR="00297EAF" w:rsidRPr="00297EAF" w:rsidRDefault="00297EAF" w:rsidP="00297EAF">
            <w:pPr>
              <w:pStyle w:val="FP"/>
            </w:pPr>
            <w:r w:rsidRPr="00297EAF">
              <w:t>C1-253419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6749" w14:textId="77777777" w:rsidR="00297EAF" w:rsidRPr="00297EAF" w:rsidRDefault="00297EAF" w:rsidP="00297EAF">
            <w:pPr>
              <w:pStyle w:val="FP"/>
            </w:pPr>
            <w:r w:rsidRPr="00297EAF">
              <w:t>Solution #X: Solving the service discontinuity under mobility in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65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D1A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1F60" w14:textId="77777777" w:rsidR="00297EAF" w:rsidRPr="00297EAF" w:rsidRDefault="00297EAF" w:rsidP="00297EAF">
            <w:pPr>
              <w:pStyle w:val="FP"/>
            </w:pPr>
            <w:r w:rsidRPr="00297EAF">
              <w:t>C1-251970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727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FC9C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B7E8" w14:textId="77777777" w:rsidR="00297EAF" w:rsidRPr="00297EAF" w:rsidRDefault="00297EAF" w:rsidP="00297EAF">
            <w:pPr>
              <w:pStyle w:val="FP"/>
            </w:pPr>
            <w:r w:rsidRPr="00297EAF">
              <w:t>C1-253420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3E4A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4BC9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52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55C7" w14:textId="77777777" w:rsidR="00297EAF" w:rsidRPr="00297EAF" w:rsidRDefault="00297EAF" w:rsidP="00297EAF">
            <w:pPr>
              <w:pStyle w:val="FP"/>
            </w:pPr>
            <w:r w:rsidRPr="00297EAF">
              <w:t>C1-252114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9106" w14:textId="77777777" w:rsidR="00297EAF" w:rsidRPr="00297EAF" w:rsidRDefault="00297EAF" w:rsidP="00297EAF">
            <w:pPr>
              <w:pStyle w:val="FP"/>
            </w:pPr>
            <w:r w:rsidRPr="00297EAF">
              <w:t>C1-253593</w:t>
            </w:r>
          </w:p>
        </w:tc>
      </w:tr>
      <w:tr w:rsidR="00297EAF" w:rsidRPr="00297EAF" w14:paraId="56FCA7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F909" w14:textId="77777777" w:rsidR="00297EAF" w:rsidRPr="00297EAF" w:rsidRDefault="00297EAF" w:rsidP="00297EAF">
            <w:pPr>
              <w:pStyle w:val="FP"/>
            </w:pPr>
            <w:r w:rsidRPr="00297EAF">
              <w:t>C1-253421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97A0" w14:textId="77777777" w:rsidR="00297EAF" w:rsidRPr="00297EAF" w:rsidRDefault="00297EAF" w:rsidP="00297EAF">
            <w:pPr>
              <w:pStyle w:val="FP"/>
            </w:pPr>
            <w:r w:rsidRPr="00297EAF">
              <w:t>Discussion on the backward compatability issue for using PEIPS during emergency PDU session.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A84C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36E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778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C6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29229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F0DF" w14:textId="77777777" w:rsidR="00297EAF" w:rsidRPr="00297EAF" w:rsidRDefault="00297EAF" w:rsidP="00297EAF">
            <w:pPr>
              <w:pStyle w:val="FP"/>
            </w:pPr>
            <w:r w:rsidRPr="00297EAF">
              <w:t>C1-253422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6A83" w14:textId="77777777" w:rsidR="00297EAF" w:rsidRPr="00297EAF" w:rsidRDefault="00297EAF" w:rsidP="00297EAF">
            <w:pPr>
              <w:pStyle w:val="FP"/>
            </w:pPr>
            <w:r w:rsidRPr="00297EAF">
              <w:t>Access Technology Control for Disaster Roaming Stability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F2B6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292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7E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1C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6BE2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FC39" w14:textId="77777777" w:rsidR="00297EAF" w:rsidRPr="00297EAF" w:rsidRDefault="00297EAF" w:rsidP="00297EAF">
            <w:pPr>
              <w:pStyle w:val="FP"/>
            </w:pPr>
            <w:r w:rsidRPr="00297EAF">
              <w:t>C1-253423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D1E6" w14:textId="77777777" w:rsidR="00297EAF" w:rsidRPr="00297EAF" w:rsidRDefault="00297EAF" w:rsidP="00297EAF">
            <w:pPr>
              <w:pStyle w:val="FP"/>
            </w:pPr>
            <w:r w:rsidRPr="00297EAF">
              <w:t>Traffic influence indication in EAS discovery procedure.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516D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9996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0B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8F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1EA8E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1E1D" w14:textId="77777777" w:rsidR="00297EAF" w:rsidRPr="00297EAF" w:rsidRDefault="00297EAF" w:rsidP="00297EAF">
            <w:pPr>
              <w:pStyle w:val="FP"/>
            </w:pPr>
            <w:r w:rsidRPr="00297EAF">
              <w:t>C1-253424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1A3F" w14:textId="77777777" w:rsidR="00297EAF" w:rsidRPr="00297EAF" w:rsidRDefault="00297EAF" w:rsidP="00297EAF">
            <w:pPr>
              <w:pStyle w:val="FP"/>
            </w:pPr>
            <w:r w:rsidRPr="00297EAF">
              <w:t>Handling of incompatible ATSSS capabilities for EPC and non-3GPP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C95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E78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8A8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DD4C" w14:textId="77777777" w:rsidR="00297EAF" w:rsidRPr="00297EAF" w:rsidRDefault="00297EAF" w:rsidP="00297EAF">
            <w:pPr>
              <w:pStyle w:val="FP"/>
            </w:pPr>
            <w:r w:rsidRPr="00297EAF">
              <w:t>C1-253594</w:t>
            </w:r>
          </w:p>
        </w:tc>
      </w:tr>
      <w:tr w:rsidR="00297EAF" w:rsidRPr="00297EAF" w14:paraId="59AC54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2D7B" w14:textId="77777777" w:rsidR="00297EAF" w:rsidRPr="00297EAF" w:rsidRDefault="00297EAF" w:rsidP="00297EAF">
            <w:pPr>
              <w:pStyle w:val="FP"/>
            </w:pPr>
            <w:r w:rsidRPr="00297EAF">
              <w:t>C1-253425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B083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497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073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73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252F" w14:textId="77777777" w:rsidR="00297EAF" w:rsidRPr="00297EAF" w:rsidRDefault="00297EAF" w:rsidP="00297EAF">
            <w:pPr>
              <w:pStyle w:val="FP"/>
            </w:pPr>
            <w:r w:rsidRPr="00297EAF">
              <w:t>C1-253946</w:t>
            </w:r>
          </w:p>
        </w:tc>
      </w:tr>
      <w:tr w:rsidR="00297EAF" w:rsidRPr="00297EAF" w14:paraId="43B8EA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2623" w14:textId="77777777" w:rsidR="00297EAF" w:rsidRPr="00297EAF" w:rsidRDefault="00297EAF" w:rsidP="00297EAF">
            <w:pPr>
              <w:pStyle w:val="FP"/>
            </w:pPr>
            <w:r w:rsidRPr="00297EAF">
              <w:t>C1-253426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E7AD" w14:textId="77777777" w:rsidR="00297EAF" w:rsidRPr="00297EAF" w:rsidRDefault="00297EAF" w:rsidP="00297EAF">
            <w:pPr>
              <w:pStyle w:val="FP"/>
            </w:pPr>
            <w:r w:rsidRPr="00297EAF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C551" w14:textId="77777777" w:rsidR="00297EAF" w:rsidRPr="00297EAF" w:rsidRDefault="00297EAF" w:rsidP="00297EAF">
            <w:pPr>
              <w:pStyle w:val="FP"/>
            </w:pPr>
            <w:r w:rsidRPr="00297EAF">
              <w:t>Ericsson, Huawei, HiSilicon, CATT, Samsung, Nokia,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9CC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3F49" w14:textId="77777777" w:rsidR="00297EAF" w:rsidRPr="00297EAF" w:rsidRDefault="00297EAF" w:rsidP="00297EAF">
            <w:pPr>
              <w:pStyle w:val="FP"/>
            </w:pPr>
            <w:r w:rsidRPr="00297EAF">
              <w:t>C1-252557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30D" w14:textId="77777777" w:rsidR="00297EAF" w:rsidRPr="00297EAF" w:rsidRDefault="00297EAF" w:rsidP="00297EAF">
            <w:pPr>
              <w:pStyle w:val="FP"/>
            </w:pPr>
            <w:r w:rsidRPr="00297EAF">
              <w:t>C1-253716</w:t>
            </w:r>
          </w:p>
        </w:tc>
      </w:tr>
      <w:tr w:rsidR="00297EAF" w:rsidRPr="00297EAF" w14:paraId="20F0A3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5CD" w14:textId="77777777" w:rsidR="00297EAF" w:rsidRPr="00297EAF" w:rsidRDefault="00297EAF" w:rsidP="00297EAF">
            <w:pPr>
              <w:pStyle w:val="FP"/>
            </w:pPr>
            <w:r w:rsidRPr="00297EAF">
              <w:t>C1-253427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4DCF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CADB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E01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1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201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4A642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4EBB" w14:textId="77777777" w:rsidR="00297EAF" w:rsidRPr="00297EAF" w:rsidRDefault="00297EAF" w:rsidP="00297EAF">
            <w:pPr>
              <w:pStyle w:val="FP"/>
            </w:pPr>
            <w:r w:rsidRPr="00297EAF">
              <w:t>C1-253428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260A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19C4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164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2DE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33DB" w14:textId="77777777" w:rsidR="00297EAF" w:rsidRPr="00297EAF" w:rsidRDefault="00297EAF" w:rsidP="00297EAF">
            <w:pPr>
              <w:pStyle w:val="FP"/>
            </w:pPr>
            <w:r w:rsidRPr="00297EAF">
              <w:t>C1-253672</w:t>
            </w:r>
          </w:p>
        </w:tc>
      </w:tr>
      <w:tr w:rsidR="00297EAF" w:rsidRPr="00297EAF" w14:paraId="7AA811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8826" w14:textId="77777777" w:rsidR="00297EAF" w:rsidRPr="00297EAF" w:rsidRDefault="00297EAF" w:rsidP="00297EAF">
            <w:pPr>
              <w:pStyle w:val="FP"/>
            </w:pPr>
            <w:r w:rsidRPr="00297EAF">
              <w:t>C1-253429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D6CD" w14:textId="77777777" w:rsidR="00297EAF" w:rsidRPr="00297EAF" w:rsidRDefault="00297EAF" w:rsidP="00297EAF">
            <w:pPr>
              <w:pStyle w:val="FP"/>
            </w:pPr>
            <w:r w:rsidRPr="00297EAF">
              <w:t>Alignments in S&amp;F in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2468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6A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47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B65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2754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A7A3" w14:textId="77777777" w:rsidR="00297EAF" w:rsidRPr="00297EAF" w:rsidRDefault="00297EAF" w:rsidP="00297EAF">
            <w:pPr>
              <w:pStyle w:val="FP"/>
            </w:pPr>
            <w:r w:rsidRPr="00297EAF">
              <w:t>C1-253430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E4DE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EB85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231B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C22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7D3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3A75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D04E" w14:textId="77777777" w:rsidR="00297EAF" w:rsidRPr="00297EAF" w:rsidRDefault="00297EAF" w:rsidP="00297EAF">
            <w:pPr>
              <w:pStyle w:val="FP"/>
            </w:pPr>
            <w:r w:rsidRPr="00297EAF">
              <w:t>C1-253431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F8FB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9B4F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15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1CA7" w14:textId="77777777" w:rsidR="00297EAF" w:rsidRPr="00297EAF" w:rsidRDefault="00297EAF" w:rsidP="00297EAF">
            <w:pPr>
              <w:pStyle w:val="FP"/>
            </w:pPr>
            <w:r w:rsidRPr="00297EAF">
              <w:t>C1-252538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17F9" w14:textId="77777777" w:rsidR="00297EAF" w:rsidRPr="00297EAF" w:rsidRDefault="00297EAF" w:rsidP="00297EAF">
            <w:pPr>
              <w:pStyle w:val="FP"/>
            </w:pPr>
            <w:r w:rsidRPr="00297EAF">
              <w:t>C1-253601</w:t>
            </w:r>
          </w:p>
        </w:tc>
      </w:tr>
      <w:tr w:rsidR="00297EAF" w:rsidRPr="00297EAF" w14:paraId="67A5A9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A237" w14:textId="77777777" w:rsidR="00297EAF" w:rsidRPr="00297EAF" w:rsidRDefault="00297EAF" w:rsidP="00297EAF">
            <w:pPr>
              <w:pStyle w:val="FP"/>
            </w:pPr>
            <w:r w:rsidRPr="00297EAF">
              <w:t>C1-253432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F929" w14:textId="77777777" w:rsidR="00297EAF" w:rsidRPr="00297EAF" w:rsidRDefault="00297EAF" w:rsidP="00297EAF">
            <w:pPr>
              <w:pStyle w:val="FP"/>
            </w:pPr>
            <w:r w:rsidRPr="00297EAF">
              <w:t>Capability for multiple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8A4A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FE0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89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AB4E" w14:textId="77777777" w:rsidR="00297EAF" w:rsidRPr="00297EAF" w:rsidRDefault="00297EAF" w:rsidP="00297EAF">
            <w:pPr>
              <w:pStyle w:val="FP"/>
            </w:pPr>
            <w:r w:rsidRPr="00297EAF">
              <w:t>C1-253670</w:t>
            </w:r>
          </w:p>
        </w:tc>
      </w:tr>
      <w:tr w:rsidR="00297EAF" w:rsidRPr="00297EAF" w14:paraId="61F3EB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4C2" w14:textId="77777777" w:rsidR="00297EAF" w:rsidRPr="00297EAF" w:rsidRDefault="00297EAF" w:rsidP="00297EAF">
            <w:pPr>
              <w:pStyle w:val="FP"/>
            </w:pPr>
            <w:r w:rsidRPr="00297EAF">
              <w:t>C1-253433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6DFC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51E2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365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53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71BA" w14:textId="77777777" w:rsidR="00297EAF" w:rsidRPr="00297EAF" w:rsidRDefault="00297EAF" w:rsidP="00297EAF">
            <w:pPr>
              <w:pStyle w:val="FP"/>
            </w:pPr>
            <w:r w:rsidRPr="00297EAF">
              <w:t>C1-253620</w:t>
            </w:r>
          </w:p>
        </w:tc>
      </w:tr>
      <w:tr w:rsidR="00297EAF" w:rsidRPr="00297EAF" w14:paraId="528B1E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7C01" w14:textId="77777777" w:rsidR="00297EAF" w:rsidRPr="00297EAF" w:rsidRDefault="00297EAF" w:rsidP="00297EAF">
            <w:pPr>
              <w:pStyle w:val="FP"/>
            </w:pPr>
            <w:r w:rsidRPr="00297EAF">
              <w:t>C1-253434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102D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51B5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71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B38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8773" w14:textId="77777777" w:rsidR="00297EAF" w:rsidRPr="00297EAF" w:rsidRDefault="00297EAF" w:rsidP="00297EAF">
            <w:pPr>
              <w:pStyle w:val="FP"/>
            </w:pPr>
            <w:r w:rsidRPr="00297EAF">
              <w:t>C1-253622</w:t>
            </w:r>
          </w:p>
        </w:tc>
      </w:tr>
      <w:tr w:rsidR="00297EAF" w:rsidRPr="00297EAF" w14:paraId="3811C0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E1EA" w14:textId="77777777" w:rsidR="00297EAF" w:rsidRPr="00297EAF" w:rsidRDefault="00297EAF" w:rsidP="00297EAF">
            <w:pPr>
              <w:pStyle w:val="FP"/>
            </w:pPr>
            <w:r w:rsidRPr="00297EAF">
              <w:t>C1-253435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B555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UCU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6A3A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FF9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6F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4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DCDE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D83E" w14:textId="77777777" w:rsidR="00297EAF" w:rsidRPr="00297EAF" w:rsidRDefault="00297EAF" w:rsidP="00297EAF">
            <w:pPr>
              <w:pStyle w:val="FP"/>
            </w:pPr>
            <w:r w:rsidRPr="00297EAF">
              <w:t>C1-253436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7F5E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deregi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FF82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E735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2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CDD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E8F2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618E" w14:textId="77777777" w:rsidR="00297EAF" w:rsidRPr="00297EAF" w:rsidRDefault="00297EAF" w:rsidP="00297EAF">
            <w:pPr>
              <w:pStyle w:val="FP"/>
            </w:pPr>
            <w:r w:rsidRPr="00297EAF">
              <w:t>C1-253437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4ACB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2F27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CA1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6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D6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67A3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286C" w14:textId="77777777" w:rsidR="00297EAF" w:rsidRPr="00297EAF" w:rsidRDefault="00297EAF" w:rsidP="00297EAF">
            <w:pPr>
              <w:pStyle w:val="FP"/>
            </w:pPr>
            <w:r w:rsidRPr="00297EAF">
              <w:t>C1-253438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957E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EFF1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E3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4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06FB" w14:textId="77777777" w:rsidR="00297EAF" w:rsidRPr="00297EAF" w:rsidRDefault="00297EAF" w:rsidP="00297EAF">
            <w:pPr>
              <w:pStyle w:val="FP"/>
            </w:pPr>
            <w:r w:rsidRPr="00297EAF">
              <w:t>C1-253621</w:t>
            </w:r>
          </w:p>
        </w:tc>
      </w:tr>
      <w:tr w:rsidR="00297EAF" w:rsidRPr="00297EAF" w14:paraId="1BE55A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ABF5" w14:textId="77777777" w:rsidR="00297EAF" w:rsidRPr="00297EAF" w:rsidRDefault="00297EAF" w:rsidP="00297EAF">
            <w:pPr>
              <w:pStyle w:val="FP"/>
            </w:pPr>
            <w:r w:rsidRPr="00297EAF">
              <w:t>C1-253439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9F35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9FDA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41B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DDC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0221" w14:textId="77777777" w:rsidR="00297EAF" w:rsidRPr="00297EAF" w:rsidRDefault="00297EAF" w:rsidP="00297EAF">
            <w:pPr>
              <w:pStyle w:val="FP"/>
            </w:pPr>
            <w:r w:rsidRPr="00297EAF">
              <w:t>C1-253623</w:t>
            </w:r>
          </w:p>
        </w:tc>
      </w:tr>
      <w:tr w:rsidR="00297EAF" w:rsidRPr="00297EAF" w14:paraId="41277D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120D" w14:textId="77777777" w:rsidR="00297EAF" w:rsidRPr="00297EAF" w:rsidRDefault="00297EAF" w:rsidP="00297EAF">
            <w:pPr>
              <w:pStyle w:val="FP"/>
            </w:pPr>
            <w:r w:rsidRPr="00297EAF">
              <w:t>C1-253440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4D31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5427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1FA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2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2B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CC028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603E" w14:textId="77777777" w:rsidR="00297EAF" w:rsidRPr="00297EAF" w:rsidRDefault="00297EAF" w:rsidP="00297EAF">
            <w:pPr>
              <w:pStyle w:val="FP"/>
            </w:pPr>
            <w:r w:rsidRPr="00297EAF">
              <w:t>C1-253441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4A1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909E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C5D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E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E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7EEC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38AD" w14:textId="77777777" w:rsidR="00297EAF" w:rsidRPr="00297EAF" w:rsidRDefault="00297EAF" w:rsidP="00297EAF">
            <w:pPr>
              <w:pStyle w:val="FP"/>
            </w:pPr>
            <w:r w:rsidRPr="00297EAF">
              <w:t>C1-253442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0296" w14:textId="77777777" w:rsidR="00297EAF" w:rsidRPr="00297EAF" w:rsidRDefault="00297EAF" w:rsidP="00297EAF">
            <w:pPr>
              <w:pStyle w:val="FP"/>
            </w:pPr>
            <w:r w:rsidRPr="00297EAF">
              <w:t>Handling of received access technology utilization control information based on UE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281B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782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B8D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1AE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68182C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64E2" w14:textId="77777777" w:rsidR="00297EAF" w:rsidRPr="00297EAF" w:rsidRDefault="00297EAF" w:rsidP="00297EAF">
            <w:pPr>
              <w:pStyle w:val="FP"/>
            </w:pPr>
            <w:r w:rsidRPr="00297EAF">
              <w:t>C1-253443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F696" w14:textId="77777777" w:rsidR="00297EAF" w:rsidRPr="00297EAF" w:rsidRDefault="00297EAF" w:rsidP="00297EAF">
            <w:pPr>
              <w:pStyle w:val="FP"/>
            </w:pPr>
            <w:r w:rsidRPr="00297EAF">
              <w:t>Handling of received access technology utilization control information based on UE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B314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F74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5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1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0BB501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16C2" w14:textId="77777777" w:rsidR="00297EAF" w:rsidRPr="00297EAF" w:rsidRDefault="00297EAF" w:rsidP="00297EAF">
            <w:pPr>
              <w:pStyle w:val="FP"/>
            </w:pPr>
            <w:r w:rsidRPr="00297EAF">
              <w:t>C1-253444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416" w14:textId="77777777" w:rsidR="00297EAF" w:rsidRPr="00297EAF" w:rsidRDefault="00297EAF" w:rsidP="00297EAF">
            <w:pPr>
              <w:pStyle w:val="FP"/>
            </w:pPr>
            <w:r w:rsidRPr="00297EAF">
              <w:t>Addition of configuration parameter for 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CA9B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9E0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9CC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C6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655A4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EE3B" w14:textId="77777777" w:rsidR="00297EAF" w:rsidRPr="00297EAF" w:rsidRDefault="00297EAF" w:rsidP="00297EAF">
            <w:pPr>
              <w:pStyle w:val="FP"/>
            </w:pPr>
            <w:r w:rsidRPr="00297EAF">
              <w:t>C1-253445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1FC8" w14:textId="77777777" w:rsidR="00297EAF" w:rsidRPr="00297EAF" w:rsidRDefault="00297EAF" w:rsidP="00297EAF">
            <w:pPr>
              <w:pStyle w:val="FP"/>
            </w:pPr>
            <w:r w:rsidRPr="00297EAF">
              <w:t>Resolving EN on UE action on expiry of S&amp;F wait timer in S&amp;F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709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B3C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5BB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67F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B534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DDD7" w14:textId="77777777" w:rsidR="00297EAF" w:rsidRPr="00297EAF" w:rsidRDefault="00297EAF" w:rsidP="00297EAF">
            <w:pPr>
              <w:pStyle w:val="FP"/>
            </w:pPr>
            <w:r w:rsidRPr="00297EAF">
              <w:t>C1-253446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464" w14:textId="77777777" w:rsidR="00297EAF" w:rsidRPr="00297EAF" w:rsidRDefault="00297EAF" w:rsidP="00297EAF">
            <w:pPr>
              <w:pStyle w:val="FP"/>
            </w:pPr>
            <w:r w:rsidRPr="00297EAF">
              <w:t>LMF relocation on new user plane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8E83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1DC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C54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B233" w14:textId="77777777" w:rsidR="00297EAF" w:rsidRPr="00297EAF" w:rsidRDefault="00297EAF" w:rsidP="00297EAF">
            <w:pPr>
              <w:pStyle w:val="FP"/>
            </w:pPr>
            <w:r w:rsidRPr="00297EAF">
              <w:t>C1-253674</w:t>
            </w:r>
          </w:p>
        </w:tc>
      </w:tr>
      <w:tr w:rsidR="00297EAF" w:rsidRPr="00297EAF" w14:paraId="7002F9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9B75" w14:textId="77777777" w:rsidR="00297EAF" w:rsidRPr="00297EAF" w:rsidRDefault="00297EAF" w:rsidP="00297EAF">
            <w:pPr>
              <w:pStyle w:val="FP"/>
            </w:pPr>
            <w:r w:rsidRPr="00297EAF">
              <w:t>C1-253447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DF47" w14:textId="77777777" w:rsidR="00297EAF" w:rsidRPr="00297EAF" w:rsidRDefault="00297EAF" w:rsidP="00297EAF">
            <w:pPr>
              <w:pStyle w:val="FP"/>
            </w:pPr>
            <w:r w:rsidRPr="00297EAF">
              <w:t>Alt1 - Modify LCS-UPP connection for LMF relocation via 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5F5D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51F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9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34BD" w14:textId="77777777" w:rsidR="00297EAF" w:rsidRPr="00297EAF" w:rsidRDefault="00297EAF" w:rsidP="00297EAF">
            <w:pPr>
              <w:pStyle w:val="FP"/>
            </w:pPr>
            <w:r w:rsidRPr="00297EAF">
              <w:t>C1-253675</w:t>
            </w:r>
          </w:p>
        </w:tc>
      </w:tr>
      <w:tr w:rsidR="00297EAF" w:rsidRPr="00297EAF" w14:paraId="46D8D8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F886" w14:textId="77777777" w:rsidR="00297EAF" w:rsidRPr="00297EAF" w:rsidRDefault="00297EAF" w:rsidP="00297EAF">
            <w:pPr>
              <w:pStyle w:val="FP"/>
            </w:pPr>
            <w:r w:rsidRPr="00297EAF">
              <w:t>C1-253448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F3A2" w14:textId="77777777" w:rsidR="00297EAF" w:rsidRPr="00297EAF" w:rsidRDefault="00297EAF" w:rsidP="00297EAF">
            <w:pPr>
              <w:pStyle w:val="FP"/>
            </w:pPr>
            <w:r w:rsidRPr="00297EAF">
              <w:t>Pseudo-CR on AIoT clause 2 References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8E93" w14:textId="77777777" w:rsidR="00297EAF" w:rsidRPr="00297EAF" w:rsidRDefault="00297EAF" w:rsidP="00297EAF">
            <w:pPr>
              <w:pStyle w:val="FP"/>
            </w:pPr>
            <w:r w:rsidRPr="00297EAF">
              <w:t>Lenovo / Thomas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A00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10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D6F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FAFD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9341" w14:textId="77777777" w:rsidR="00297EAF" w:rsidRPr="00297EAF" w:rsidRDefault="00297EAF" w:rsidP="00297EAF">
            <w:pPr>
              <w:pStyle w:val="FP"/>
            </w:pPr>
            <w:r w:rsidRPr="00297EAF">
              <w:t>C1-253449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E5E0" w14:textId="77777777" w:rsidR="00297EAF" w:rsidRPr="00297EAF" w:rsidRDefault="00297EAF" w:rsidP="00297EAF">
            <w:pPr>
              <w:pStyle w:val="FP"/>
            </w:pPr>
            <w:r w:rsidRPr="00297EAF">
              <w:t>Alt2 - Modify LCS-UPP connection for LMF relocation via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A43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4DD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1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C65F" w14:textId="77777777" w:rsidR="00297EAF" w:rsidRPr="00297EAF" w:rsidRDefault="00297EAF" w:rsidP="00297EAF">
            <w:pPr>
              <w:pStyle w:val="FP"/>
            </w:pPr>
            <w:r w:rsidRPr="00297EAF">
              <w:t>C1-253676</w:t>
            </w:r>
          </w:p>
        </w:tc>
      </w:tr>
      <w:tr w:rsidR="00297EAF" w:rsidRPr="00297EAF" w14:paraId="359F4D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CEC7" w14:textId="77777777" w:rsidR="00297EAF" w:rsidRPr="00297EAF" w:rsidRDefault="00297EAF" w:rsidP="00297EAF">
            <w:pPr>
              <w:pStyle w:val="FP"/>
            </w:pPr>
            <w:r w:rsidRPr="00297EAF">
              <w:t>C1-253450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B409" w14:textId="77777777" w:rsidR="00297EAF" w:rsidRPr="00297EAF" w:rsidRDefault="00297EAF" w:rsidP="00297EAF">
            <w:pPr>
              <w:pStyle w:val="FP"/>
            </w:pPr>
            <w:r w:rsidRPr="00297EAF">
              <w:t>Pseudo-CR on AIoT clause 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8DF8" w14:textId="77777777" w:rsidR="00297EAF" w:rsidRPr="00297EAF" w:rsidRDefault="00297EAF" w:rsidP="00297EAF">
            <w:pPr>
              <w:pStyle w:val="FP"/>
            </w:pPr>
            <w:r w:rsidRPr="00297EAF">
              <w:t>Lenovo / Thomas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2E9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673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D6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A8BD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8757" w14:textId="77777777" w:rsidR="00297EAF" w:rsidRPr="00297EAF" w:rsidRDefault="00297EAF" w:rsidP="00297EAF">
            <w:pPr>
              <w:pStyle w:val="FP"/>
            </w:pPr>
            <w:r w:rsidRPr="00297EAF">
              <w:t>C1-253451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F724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CE15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E9B2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4B59" w14:textId="77777777" w:rsidR="00297EAF" w:rsidRPr="00297EAF" w:rsidRDefault="00297EAF" w:rsidP="00297EAF">
            <w:pPr>
              <w:pStyle w:val="FP"/>
            </w:pPr>
            <w:r w:rsidRPr="00297EAF">
              <w:t>C1-251981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E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A7E21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0373" w14:textId="77777777" w:rsidR="00297EAF" w:rsidRPr="00297EAF" w:rsidRDefault="00297EAF" w:rsidP="00297EAF">
            <w:pPr>
              <w:pStyle w:val="FP"/>
            </w:pPr>
            <w:r w:rsidRPr="00297EAF">
              <w:t>C1-253452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0595" w14:textId="77777777" w:rsidR="00297EAF" w:rsidRPr="00297EAF" w:rsidRDefault="00297EAF" w:rsidP="00297EAF">
            <w:pPr>
              <w:pStyle w:val="FP"/>
            </w:pPr>
            <w:r w:rsidRPr="00297EAF">
              <w:t>5G_ProSe_Ph3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DE73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9E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10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E7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CC30D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B333" w14:textId="77777777" w:rsidR="00297EAF" w:rsidRPr="00297EAF" w:rsidRDefault="00297EAF" w:rsidP="00297EAF">
            <w:pPr>
              <w:pStyle w:val="FP"/>
            </w:pPr>
            <w:r w:rsidRPr="00297EAF">
              <w:t>C1-253453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AB6F" w14:textId="77777777" w:rsidR="00297EAF" w:rsidRPr="00297EAF" w:rsidRDefault="00297EAF" w:rsidP="00297EAF">
            <w:pPr>
              <w:pStyle w:val="FP"/>
            </w:pPr>
            <w:r w:rsidRPr="00297EAF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7732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AA0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EE55" w14:textId="77777777" w:rsidR="00297EAF" w:rsidRPr="00297EAF" w:rsidRDefault="00297EAF" w:rsidP="00297EAF">
            <w:pPr>
              <w:pStyle w:val="FP"/>
            </w:pPr>
            <w:r w:rsidRPr="00297EAF">
              <w:t>C1-252458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A63" w14:textId="77777777" w:rsidR="00297EAF" w:rsidRPr="00297EAF" w:rsidRDefault="00297EAF" w:rsidP="00297EAF">
            <w:pPr>
              <w:pStyle w:val="FP"/>
            </w:pPr>
            <w:r w:rsidRPr="00297EAF">
              <w:t>C1-253979</w:t>
            </w:r>
          </w:p>
        </w:tc>
      </w:tr>
      <w:tr w:rsidR="00297EAF" w:rsidRPr="00297EAF" w14:paraId="49B341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2E33" w14:textId="77777777" w:rsidR="00297EAF" w:rsidRPr="00297EAF" w:rsidRDefault="00297EAF" w:rsidP="00297EAF">
            <w:pPr>
              <w:pStyle w:val="FP"/>
            </w:pPr>
            <w:r w:rsidRPr="00297EAF">
              <w:t>C1-253454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0B3B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B2D3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11B6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2A6A" w14:textId="77777777" w:rsidR="00297EAF" w:rsidRPr="00297EAF" w:rsidRDefault="00297EAF" w:rsidP="00297EAF">
            <w:pPr>
              <w:pStyle w:val="FP"/>
            </w:pPr>
            <w:r w:rsidRPr="00297EAF">
              <w:t>C1-252471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00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2960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2F34" w14:textId="77777777" w:rsidR="00297EAF" w:rsidRPr="00297EAF" w:rsidRDefault="00297EAF" w:rsidP="00297EAF">
            <w:pPr>
              <w:pStyle w:val="FP"/>
            </w:pPr>
            <w:r w:rsidRPr="00297EAF">
              <w:t>C1-253455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DD0B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D247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BB1F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91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15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F638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B913" w14:textId="77777777" w:rsidR="00297EAF" w:rsidRPr="00297EAF" w:rsidRDefault="00297EAF" w:rsidP="00297EAF">
            <w:pPr>
              <w:pStyle w:val="FP"/>
            </w:pPr>
            <w:r w:rsidRPr="00297EAF">
              <w:t>C1-253456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7DA" w14:textId="77777777" w:rsidR="00297EAF" w:rsidRPr="00297EAF" w:rsidRDefault="00297EAF" w:rsidP="00297EAF">
            <w:pPr>
              <w:pStyle w:val="FP"/>
            </w:pPr>
            <w:r w:rsidRPr="00297EAF">
              <w:t>5GSAT_Ph3_ARCH CT1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39E4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58C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8D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D32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CB47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2AC1" w14:textId="77777777" w:rsidR="00297EAF" w:rsidRPr="00297EAF" w:rsidRDefault="00297EAF" w:rsidP="00297EAF">
            <w:pPr>
              <w:pStyle w:val="FP"/>
            </w:pPr>
            <w:r w:rsidRPr="00297EAF">
              <w:t>C1-253457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EBC7" w14:textId="77777777" w:rsidR="00297EAF" w:rsidRPr="00297EAF" w:rsidRDefault="00297EAF" w:rsidP="00297EAF">
            <w:pPr>
              <w:pStyle w:val="FP"/>
            </w:pPr>
            <w:r w:rsidRPr="00297EAF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1DF0" w14:textId="77777777" w:rsidR="00297EAF" w:rsidRPr="00297EAF" w:rsidRDefault="00297EAF" w:rsidP="00297EAF">
            <w:pPr>
              <w:pStyle w:val="FP"/>
            </w:pPr>
            <w:r w:rsidRPr="00297EAF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68B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F6F1" w14:textId="77777777" w:rsidR="00297EAF" w:rsidRPr="00297EAF" w:rsidRDefault="00297EAF" w:rsidP="00297EAF">
            <w:pPr>
              <w:pStyle w:val="FP"/>
            </w:pPr>
            <w:r w:rsidRPr="00297EAF">
              <w:t>C1-252521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59D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0F6EC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D3F0" w14:textId="77777777" w:rsidR="00297EAF" w:rsidRPr="00297EAF" w:rsidRDefault="00297EAF" w:rsidP="00297EAF">
            <w:pPr>
              <w:pStyle w:val="FP"/>
            </w:pPr>
            <w:r w:rsidRPr="00297EAF">
              <w:t>C1-253458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8284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E41C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DE3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A7DE" w14:textId="77777777" w:rsidR="00297EAF" w:rsidRPr="00297EAF" w:rsidRDefault="00297EAF" w:rsidP="00297EAF">
            <w:pPr>
              <w:pStyle w:val="FP"/>
            </w:pPr>
            <w:r w:rsidRPr="00297EAF">
              <w:t>C1-252303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B8DB" w14:textId="77777777" w:rsidR="00297EAF" w:rsidRPr="00297EAF" w:rsidRDefault="00297EAF" w:rsidP="00297EAF">
            <w:pPr>
              <w:pStyle w:val="FP"/>
            </w:pPr>
            <w:r w:rsidRPr="00297EAF">
              <w:t>C1-253791</w:t>
            </w:r>
          </w:p>
        </w:tc>
      </w:tr>
      <w:tr w:rsidR="00297EAF" w:rsidRPr="00297EAF" w14:paraId="4BEA90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354C" w14:textId="77777777" w:rsidR="00297EAF" w:rsidRPr="00297EAF" w:rsidRDefault="00297EAF" w:rsidP="00297EAF">
            <w:pPr>
              <w:pStyle w:val="FP"/>
            </w:pPr>
            <w:r w:rsidRPr="00297EAF">
              <w:t>C1-253459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4619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34B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AE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B31C" w14:textId="77777777" w:rsidR="00297EAF" w:rsidRPr="00297EAF" w:rsidRDefault="00297EAF" w:rsidP="00297EAF">
            <w:pPr>
              <w:pStyle w:val="FP"/>
            </w:pPr>
            <w:r w:rsidRPr="00297EAF">
              <w:t>C1-252407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FDE2" w14:textId="77777777" w:rsidR="00297EAF" w:rsidRPr="00297EAF" w:rsidRDefault="00297EAF" w:rsidP="00297EAF">
            <w:pPr>
              <w:pStyle w:val="FP"/>
            </w:pPr>
            <w:r w:rsidRPr="00297EAF">
              <w:t>C1-254007</w:t>
            </w:r>
          </w:p>
        </w:tc>
      </w:tr>
      <w:tr w:rsidR="00297EAF" w:rsidRPr="00297EAF" w14:paraId="234E0D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0C11" w14:textId="77777777" w:rsidR="00297EAF" w:rsidRPr="00297EAF" w:rsidRDefault="00297EAF" w:rsidP="00297EAF">
            <w:pPr>
              <w:pStyle w:val="FP"/>
            </w:pPr>
            <w:r w:rsidRPr="00297EAF">
              <w:t>C1-253460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997A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CB1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1AA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7431" w14:textId="77777777" w:rsidR="00297EAF" w:rsidRPr="00297EAF" w:rsidRDefault="00297EAF" w:rsidP="00297EAF">
            <w:pPr>
              <w:pStyle w:val="FP"/>
            </w:pPr>
            <w:r w:rsidRPr="00297EAF">
              <w:t>C1-252408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769D" w14:textId="77777777" w:rsidR="00297EAF" w:rsidRPr="00297EAF" w:rsidRDefault="00297EAF" w:rsidP="00297EAF">
            <w:pPr>
              <w:pStyle w:val="FP"/>
            </w:pPr>
            <w:r w:rsidRPr="00297EAF">
              <w:t>C1-254008</w:t>
            </w:r>
          </w:p>
        </w:tc>
      </w:tr>
      <w:tr w:rsidR="00297EAF" w:rsidRPr="00297EAF" w14:paraId="1E9F0E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BE68" w14:textId="77777777" w:rsidR="00297EAF" w:rsidRPr="00297EAF" w:rsidRDefault="00297EAF" w:rsidP="00297EAF">
            <w:pPr>
              <w:pStyle w:val="FP"/>
            </w:pPr>
            <w:r w:rsidRPr="00297EAF">
              <w:t>C1-253461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4AE9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B025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840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2C33" w14:textId="77777777" w:rsidR="00297EAF" w:rsidRPr="00297EAF" w:rsidRDefault="00297EAF" w:rsidP="00297EAF">
            <w:pPr>
              <w:pStyle w:val="FP"/>
            </w:pPr>
            <w:r w:rsidRPr="00297EAF">
              <w:t>C1-252409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A60E" w14:textId="77777777" w:rsidR="00297EAF" w:rsidRPr="00297EAF" w:rsidRDefault="00297EAF" w:rsidP="00297EAF">
            <w:pPr>
              <w:pStyle w:val="FP"/>
            </w:pPr>
            <w:r w:rsidRPr="00297EAF">
              <w:t>C1-254009</w:t>
            </w:r>
          </w:p>
        </w:tc>
      </w:tr>
      <w:tr w:rsidR="00297EAF" w:rsidRPr="00297EAF" w14:paraId="6463B79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ECAD" w14:textId="77777777" w:rsidR="00297EAF" w:rsidRPr="00297EAF" w:rsidRDefault="00297EAF" w:rsidP="00297EAF">
            <w:pPr>
              <w:pStyle w:val="FP"/>
            </w:pPr>
            <w:r w:rsidRPr="00297EAF">
              <w:t>C1-253462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896F" w14:textId="77777777" w:rsidR="00297EAF" w:rsidRPr="00297EAF" w:rsidRDefault="00297EAF" w:rsidP="00297EAF">
            <w:pPr>
              <w:pStyle w:val="FP"/>
            </w:pPr>
            <w:r w:rsidRPr="00297EAF">
              <w:t>NRM Server exposing the S&amp;F events to the VAL server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1FF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33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7B4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79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23F1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3934" w14:textId="77777777" w:rsidR="00297EAF" w:rsidRPr="00297EAF" w:rsidRDefault="00297EAF" w:rsidP="00297EAF">
            <w:pPr>
              <w:pStyle w:val="FP"/>
            </w:pPr>
            <w:r w:rsidRPr="00297EAF">
              <w:t>C1-253463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AD0" w14:textId="77777777" w:rsidR="00297EAF" w:rsidRPr="00297EAF" w:rsidRDefault="00297EAF" w:rsidP="00297EAF">
            <w:pPr>
              <w:pStyle w:val="FP"/>
            </w:pPr>
            <w:r w:rsidRPr="00297EAF">
              <w:t>VAL UE reports the UE satellite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8F1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5EC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2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D7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CFF2C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DEB8" w14:textId="77777777" w:rsidR="00297EAF" w:rsidRPr="00297EAF" w:rsidRDefault="00297EAF" w:rsidP="00297EAF">
            <w:pPr>
              <w:pStyle w:val="FP"/>
            </w:pPr>
            <w:r w:rsidRPr="00297EAF">
              <w:t>C1-253464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414A" w14:textId="77777777" w:rsidR="00297EAF" w:rsidRPr="00297EAF" w:rsidRDefault="00297EAF" w:rsidP="00297EAF">
            <w:pPr>
              <w:pStyle w:val="FP"/>
            </w:pPr>
            <w:r w:rsidRPr="00297EAF">
              <w:t>eLSAPP CT1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84E2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932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990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90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6927E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2E50" w14:textId="77777777" w:rsidR="00297EAF" w:rsidRPr="00297EAF" w:rsidRDefault="00297EAF" w:rsidP="00297EAF">
            <w:pPr>
              <w:pStyle w:val="FP"/>
            </w:pPr>
            <w:r w:rsidRPr="00297EAF">
              <w:t>C1-253465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9D16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2FA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11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1FEA" w14:textId="77777777" w:rsidR="00297EAF" w:rsidRPr="00297EAF" w:rsidRDefault="00297EAF" w:rsidP="00297EAF">
            <w:pPr>
              <w:pStyle w:val="FP"/>
            </w:pPr>
            <w:r w:rsidRPr="00297EAF">
              <w:t>C1-252404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FFFE" w14:textId="77777777" w:rsidR="00297EAF" w:rsidRPr="00297EAF" w:rsidRDefault="00297EAF" w:rsidP="00297EAF">
            <w:pPr>
              <w:pStyle w:val="FP"/>
            </w:pPr>
            <w:r w:rsidRPr="00297EAF">
              <w:t>C1-253964</w:t>
            </w:r>
          </w:p>
        </w:tc>
      </w:tr>
      <w:tr w:rsidR="00297EAF" w:rsidRPr="00297EAF" w14:paraId="5AAB65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B32C" w14:textId="77777777" w:rsidR="00297EAF" w:rsidRPr="00297EAF" w:rsidRDefault="00297EAF" w:rsidP="00297EAF">
            <w:pPr>
              <w:pStyle w:val="FP"/>
            </w:pPr>
            <w:r w:rsidRPr="00297EAF">
              <w:t>C1-253466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650A" w14:textId="77777777" w:rsidR="00297EAF" w:rsidRPr="00297EAF" w:rsidRDefault="00297EAF" w:rsidP="00297EAF">
            <w:pPr>
              <w:pStyle w:val="FP"/>
            </w:pPr>
            <w:r w:rsidRPr="00297EAF">
              <w:t>Support for sidelink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2A7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FE8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79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9254" w14:textId="77777777" w:rsidR="00297EAF" w:rsidRPr="00297EAF" w:rsidRDefault="00297EAF" w:rsidP="00297EAF">
            <w:pPr>
              <w:pStyle w:val="FP"/>
            </w:pPr>
            <w:r w:rsidRPr="00297EAF">
              <w:t>C1-253970</w:t>
            </w:r>
          </w:p>
        </w:tc>
      </w:tr>
      <w:tr w:rsidR="00297EAF" w:rsidRPr="00297EAF" w14:paraId="72E081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CACF" w14:textId="77777777" w:rsidR="00297EAF" w:rsidRPr="00297EAF" w:rsidRDefault="00297EAF" w:rsidP="00297EAF">
            <w:pPr>
              <w:pStyle w:val="FP"/>
            </w:pPr>
            <w:r w:rsidRPr="00297EAF">
              <w:t>C1-253467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65D5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4EF5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D7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0F2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98BE" w14:textId="77777777" w:rsidR="00297EAF" w:rsidRPr="00297EAF" w:rsidRDefault="00297EAF" w:rsidP="00297EAF">
            <w:pPr>
              <w:pStyle w:val="FP"/>
            </w:pPr>
            <w:r w:rsidRPr="00297EAF">
              <w:t>C1-254014</w:t>
            </w:r>
          </w:p>
        </w:tc>
      </w:tr>
      <w:tr w:rsidR="00297EAF" w:rsidRPr="00297EAF" w14:paraId="19EA87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A1FF" w14:textId="77777777" w:rsidR="00297EAF" w:rsidRPr="00297EAF" w:rsidRDefault="00297EAF" w:rsidP="00297EAF">
            <w:pPr>
              <w:pStyle w:val="FP"/>
            </w:pPr>
            <w:r w:rsidRPr="00297EAF">
              <w:t>C1-253468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731A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808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1A2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07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C36B" w14:textId="77777777" w:rsidR="00297EAF" w:rsidRPr="00297EAF" w:rsidRDefault="00297EAF" w:rsidP="00297EAF">
            <w:pPr>
              <w:pStyle w:val="FP"/>
            </w:pPr>
            <w:r w:rsidRPr="00297EAF">
              <w:t>C1-253578</w:t>
            </w:r>
          </w:p>
        </w:tc>
      </w:tr>
      <w:tr w:rsidR="00297EAF" w:rsidRPr="00297EAF" w14:paraId="6EC861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C2CA" w14:textId="77777777" w:rsidR="00297EAF" w:rsidRPr="00297EAF" w:rsidRDefault="00297EAF" w:rsidP="00297EAF">
            <w:pPr>
              <w:pStyle w:val="FP"/>
            </w:pPr>
            <w:r w:rsidRPr="00297EAF">
              <w:t>C1-253469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A97C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B55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B1E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BDB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E44E" w14:textId="77777777" w:rsidR="00297EAF" w:rsidRPr="00297EAF" w:rsidRDefault="00297EAF" w:rsidP="00297EAF">
            <w:pPr>
              <w:pStyle w:val="FP"/>
            </w:pPr>
            <w:r w:rsidRPr="00297EAF">
              <w:t>C1-253579</w:t>
            </w:r>
          </w:p>
        </w:tc>
      </w:tr>
      <w:tr w:rsidR="00297EAF" w:rsidRPr="00297EAF" w14:paraId="086E08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3055" w14:textId="77777777" w:rsidR="00297EAF" w:rsidRPr="00297EAF" w:rsidRDefault="00297EAF" w:rsidP="00297EAF">
            <w:pPr>
              <w:pStyle w:val="FP"/>
            </w:pPr>
            <w:r w:rsidRPr="00297EAF">
              <w:t>C1-253470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EA8B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C324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24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0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802D" w14:textId="77777777" w:rsidR="00297EAF" w:rsidRPr="00297EAF" w:rsidRDefault="00297EAF" w:rsidP="00297EAF">
            <w:pPr>
              <w:pStyle w:val="FP"/>
            </w:pPr>
            <w:r w:rsidRPr="00297EAF">
              <w:t>C1-253703</w:t>
            </w:r>
          </w:p>
        </w:tc>
      </w:tr>
      <w:tr w:rsidR="00297EAF" w:rsidRPr="00297EAF" w14:paraId="48EEA0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D603" w14:textId="77777777" w:rsidR="00297EAF" w:rsidRPr="00297EAF" w:rsidRDefault="00297EAF" w:rsidP="00297EAF">
            <w:pPr>
              <w:pStyle w:val="FP"/>
            </w:pPr>
            <w:r w:rsidRPr="00297EAF">
              <w:t>C1-253471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F14E" w14:textId="77777777" w:rsidR="00297EAF" w:rsidRPr="00297EAF" w:rsidRDefault="00297EAF" w:rsidP="00297EAF">
            <w:pPr>
              <w:pStyle w:val="FP"/>
            </w:pPr>
            <w:r w:rsidRPr="00297EAF">
              <w:t>Pseudo-CR on AIoT adding clause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0A5E" w14:textId="77777777" w:rsidR="00297EAF" w:rsidRPr="00297EAF" w:rsidRDefault="00297EAF" w:rsidP="00297EAF">
            <w:pPr>
              <w:pStyle w:val="FP"/>
            </w:pPr>
            <w:r w:rsidRPr="00297EAF">
              <w:t>Lenovo / Thomas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6F8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41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AFC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27863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4B84" w14:textId="77777777" w:rsidR="00297EAF" w:rsidRPr="00297EAF" w:rsidRDefault="00297EAF" w:rsidP="00297EAF">
            <w:pPr>
              <w:pStyle w:val="FP"/>
            </w:pPr>
            <w:r w:rsidRPr="00297EAF">
              <w:t>C1-253472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AF44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92E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818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18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A8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48388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C5FA" w14:textId="77777777" w:rsidR="00297EAF" w:rsidRPr="00297EAF" w:rsidRDefault="00297EAF" w:rsidP="00297EAF">
            <w:pPr>
              <w:pStyle w:val="FP"/>
            </w:pPr>
            <w:r w:rsidRPr="00297EAF">
              <w:t>C1-253473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C4E2" w14:textId="77777777" w:rsidR="00297EAF" w:rsidRPr="00297EAF" w:rsidRDefault="00297EAF" w:rsidP="00297EAF">
            <w:pPr>
              <w:pStyle w:val="FP"/>
            </w:pPr>
            <w:r w:rsidRPr="00297EAF">
              <w:t>Discussion on 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13BA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A9B3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D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2EB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163C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6F25" w14:textId="77777777" w:rsidR="00297EAF" w:rsidRPr="00297EAF" w:rsidRDefault="00297EAF" w:rsidP="00297EAF">
            <w:pPr>
              <w:pStyle w:val="FP"/>
            </w:pPr>
            <w:r w:rsidRPr="00297EAF">
              <w:t>C1-253474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8C13" w14:textId="77777777" w:rsidR="00297EAF" w:rsidRPr="00297EAF" w:rsidRDefault="00297EAF" w:rsidP="00297EAF">
            <w:pPr>
              <w:pStyle w:val="FP"/>
            </w:pPr>
            <w:r w:rsidRPr="00297EAF">
              <w:t>Correction on the coding of (S)RTP multiplexed media identification information and introducing the identification tag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8021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9E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D5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5DC7" w14:textId="77777777" w:rsidR="00297EAF" w:rsidRPr="00297EAF" w:rsidRDefault="00297EAF" w:rsidP="00297EAF">
            <w:pPr>
              <w:pStyle w:val="FP"/>
            </w:pPr>
            <w:r w:rsidRPr="00297EAF">
              <w:t>C1-253664</w:t>
            </w:r>
          </w:p>
        </w:tc>
      </w:tr>
      <w:tr w:rsidR="00297EAF" w:rsidRPr="00297EAF" w14:paraId="6FA2E7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8C05" w14:textId="77777777" w:rsidR="00297EAF" w:rsidRPr="00297EAF" w:rsidRDefault="00297EAF" w:rsidP="00297EAF">
            <w:pPr>
              <w:pStyle w:val="FP"/>
            </w:pPr>
            <w:r w:rsidRPr="00297EAF">
              <w:t>C1-253475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7B94" w14:textId="77777777" w:rsidR="00297EAF" w:rsidRPr="00297EAF" w:rsidRDefault="00297EAF" w:rsidP="00297EAF">
            <w:pPr>
              <w:pStyle w:val="FP"/>
            </w:pPr>
            <w:r w:rsidRPr="00297EAF">
              <w:t>Inventory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957D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A32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87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6B01" w14:textId="77777777" w:rsidR="00297EAF" w:rsidRPr="00297EAF" w:rsidRDefault="00297EAF" w:rsidP="00297EAF">
            <w:pPr>
              <w:pStyle w:val="FP"/>
            </w:pPr>
            <w:r w:rsidRPr="00297EAF">
              <w:t>C1-253642</w:t>
            </w:r>
          </w:p>
        </w:tc>
      </w:tr>
      <w:tr w:rsidR="00297EAF" w:rsidRPr="00297EAF" w14:paraId="1DD3E0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603D" w14:textId="77777777" w:rsidR="00297EAF" w:rsidRPr="00297EAF" w:rsidRDefault="00297EAF" w:rsidP="00297EAF">
            <w:pPr>
              <w:pStyle w:val="FP"/>
            </w:pPr>
            <w:r w:rsidRPr="00297EAF">
              <w:t>C1-253476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F047" w14:textId="77777777" w:rsidR="00297EAF" w:rsidRPr="00297EAF" w:rsidRDefault="00297EAF" w:rsidP="00297EAF">
            <w:pPr>
              <w:pStyle w:val="FP"/>
            </w:pPr>
            <w:r w:rsidRPr="00297EAF">
              <w:t>General for system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D81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C8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C2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A683" w14:textId="77777777" w:rsidR="00297EAF" w:rsidRPr="00297EAF" w:rsidRDefault="00297EAF" w:rsidP="00297EAF">
            <w:pPr>
              <w:pStyle w:val="FP"/>
            </w:pPr>
            <w:r w:rsidRPr="00297EAF">
              <w:t>C1-253653</w:t>
            </w:r>
          </w:p>
        </w:tc>
      </w:tr>
      <w:tr w:rsidR="00297EAF" w:rsidRPr="00297EAF" w14:paraId="16645E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8AAB" w14:textId="77777777" w:rsidR="00297EAF" w:rsidRPr="00297EAF" w:rsidRDefault="00297EAF" w:rsidP="00297EAF">
            <w:pPr>
              <w:pStyle w:val="FP"/>
            </w:pPr>
            <w:r w:rsidRPr="00297EAF">
              <w:t>C1-253477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A75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E96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F8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F9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3B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AAEC2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A223" w14:textId="77777777" w:rsidR="00297EAF" w:rsidRPr="00297EAF" w:rsidRDefault="00297EAF" w:rsidP="00297EAF">
            <w:pPr>
              <w:pStyle w:val="FP"/>
            </w:pPr>
            <w:r w:rsidRPr="00297EAF">
              <w:t>C1-253478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E49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C1D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A16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05F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1BD1" w14:textId="77777777" w:rsidR="00297EAF" w:rsidRPr="00297EAF" w:rsidRDefault="00297EAF" w:rsidP="00297EAF">
            <w:pPr>
              <w:pStyle w:val="FP"/>
            </w:pPr>
            <w:r w:rsidRPr="00297EAF">
              <w:t>C1-253922</w:t>
            </w:r>
          </w:p>
        </w:tc>
      </w:tr>
      <w:tr w:rsidR="00297EAF" w:rsidRPr="00297EAF" w14:paraId="196883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7C18" w14:textId="77777777" w:rsidR="00297EAF" w:rsidRPr="00297EAF" w:rsidRDefault="00297EAF" w:rsidP="00297EAF">
            <w:pPr>
              <w:pStyle w:val="FP"/>
            </w:pPr>
            <w:r w:rsidRPr="00297EAF">
              <w:t>C1-253479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7C17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29E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D7C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5B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6745" w14:textId="77777777" w:rsidR="00297EAF" w:rsidRPr="00297EAF" w:rsidRDefault="00297EAF" w:rsidP="00297EAF">
            <w:pPr>
              <w:pStyle w:val="FP"/>
            </w:pPr>
            <w:r w:rsidRPr="00297EAF">
              <w:t>C1-253923</w:t>
            </w:r>
          </w:p>
        </w:tc>
      </w:tr>
      <w:tr w:rsidR="00297EAF" w:rsidRPr="00297EAF" w14:paraId="4443FA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F1D" w14:textId="77777777" w:rsidR="00297EAF" w:rsidRPr="00297EAF" w:rsidRDefault="00297EAF" w:rsidP="00297EAF">
            <w:pPr>
              <w:pStyle w:val="FP"/>
            </w:pPr>
            <w:r w:rsidRPr="00297EAF">
              <w:t>C1-253480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65AC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50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ACF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370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E355" w14:textId="77777777" w:rsidR="00297EAF" w:rsidRPr="00297EAF" w:rsidRDefault="00297EAF" w:rsidP="00297EAF">
            <w:pPr>
              <w:pStyle w:val="FP"/>
            </w:pPr>
            <w:r w:rsidRPr="00297EAF">
              <w:t>C1-253924</w:t>
            </w:r>
          </w:p>
        </w:tc>
      </w:tr>
      <w:tr w:rsidR="00297EAF" w:rsidRPr="00297EAF" w14:paraId="3CA438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9DF9" w14:textId="77777777" w:rsidR="00297EAF" w:rsidRPr="00297EAF" w:rsidRDefault="00297EAF" w:rsidP="00297EAF">
            <w:pPr>
              <w:pStyle w:val="FP"/>
            </w:pPr>
            <w:r w:rsidRPr="00297EAF">
              <w:t>C1-253481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57C9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D7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200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2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18DA" w14:textId="77777777" w:rsidR="00297EAF" w:rsidRPr="00297EAF" w:rsidRDefault="00297EAF" w:rsidP="00297EAF">
            <w:pPr>
              <w:pStyle w:val="FP"/>
            </w:pPr>
            <w:r w:rsidRPr="00297EAF">
              <w:t>C1-253925</w:t>
            </w:r>
          </w:p>
        </w:tc>
      </w:tr>
      <w:tr w:rsidR="00297EAF" w:rsidRPr="00297EAF" w14:paraId="54969D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DBB4" w14:textId="77777777" w:rsidR="00297EAF" w:rsidRPr="00297EAF" w:rsidRDefault="00297EAF" w:rsidP="00297EAF">
            <w:pPr>
              <w:pStyle w:val="FP"/>
            </w:pPr>
            <w:r w:rsidRPr="00297EAF">
              <w:t>C1-253482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4C81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A89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5EE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DC3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414A" w14:textId="77777777" w:rsidR="00297EAF" w:rsidRPr="00297EAF" w:rsidRDefault="00297EAF" w:rsidP="00297EAF">
            <w:pPr>
              <w:pStyle w:val="FP"/>
            </w:pPr>
            <w:r w:rsidRPr="00297EAF">
              <w:t>C1-253926</w:t>
            </w:r>
          </w:p>
        </w:tc>
      </w:tr>
      <w:tr w:rsidR="00297EAF" w:rsidRPr="00297EAF" w14:paraId="0E0970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297F" w14:textId="77777777" w:rsidR="00297EAF" w:rsidRPr="00297EAF" w:rsidRDefault="00297EAF" w:rsidP="00297EAF">
            <w:pPr>
              <w:pStyle w:val="FP"/>
            </w:pPr>
            <w:r w:rsidRPr="00297EAF">
              <w:t>C1-253483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C9D3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719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110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63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EF8" w14:textId="77777777" w:rsidR="00297EAF" w:rsidRPr="00297EAF" w:rsidRDefault="00297EAF" w:rsidP="00297EAF">
            <w:pPr>
              <w:pStyle w:val="FP"/>
            </w:pPr>
            <w:r w:rsidRPr="00297EAF">
              <w:t>C1-253927</w:t>
            </w:r>
          </w:p>
        </w:tc>
      </w:tr>
      <w:tr w:rsidR="00297EAF" w:rsidRPr="00297EAF" w14:paraId="7982FA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F050" w14:textId="77777777" w:rsidR="00297EAF" w:rsidRPr="00297EAF" w:rsidRDefault="00297EAF" w:rsidP="00297EAF">
            <w:pPr>
              <w:pStyle w:val="FP"/>
            </w:pPr>
            <w:r w:rsidRPr="00297EAF">
              <w:t>C1-253484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F167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A2B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CCA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EB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6F62" w14:textId="77777777" w:rsidR="00297EAF" w:rsidRPr="00297EAF" w:rsidRDefault="00297EAF" w:rsidP="00297EAF">
            <w:pPr>
              <w:pStyle w:val="FP"/>
            </w:pPr>
            <w:r w:rsidRPr="00297EAF">
              <w:t>C1-253928</w:t>
            </w:r>
          </w:p>
        </w:tc>
      </w:tr>
      <w:tr w:rsidR="00297EAF" w:rsidRPr="00297EAF" w14:paraId="3D6B09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F88D" w14:textId="77777777" w:rsidR="00297EAF" w:rsidRPr="00297EAF" w:rsidRDefault="00297EAF" w:rsidP="00297EAF">
            <w:pPr>
              <w:pStyle w:val="FP"/>
            </w:pPr>
            <w:r w:rsidRPr="00297EAF">
              <w:t>C1-253485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0A60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AD7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591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C36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B7F4" w14:textId="77777777" w:rsidR="00297EAF" w:rsidRPr="00297EAF" w:rsidRDefault="00297EAF" w:rsidP="00297EAF">
            <w:pPr>
              <w:pStyle w:val="FP"/>
            </w:pPr>
            <w:r w:rsidRPr="00297EAF">
              <w:t>C1-253929</w:t>
            </w:r>
          </w:p>
        </w:tc>
      </w:tr>
      <w:tr w:rsidR="00297EAF" w:rsidRPr="00297EAF" w14:paraId="65C2B7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D30A" w14:textId="77777777" w:rsidR="00297EAF" w:rsidRPr="00297EAF" w:rsidRDefault="00297EAF" w:rsidP="00297EAF">
            <w:pPr>
              <w:pStyle w:val="FP"/>
            </w:pPr>
            <w:r w:rsidRPr="00297EAF">
              <w:t>C1-253486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1262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F4B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1CB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6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71AD" w14:textId="77777777" w:rsidR="00297EAF" w:rsidRPr="00297EAF" w:rsidRDefault="00297EAF" w:rsidP="00297EAF">
            <w:pPr>
              <w:pStyle w:val="FP"/>
            </w:pPr>
            <w:r w:rsidRPr="00297EAF">
              <w:t>C1-253930</w:t>
            </w:r>
          </w:p>
        </w:tc>
      </w:tr>
      <w:tr w:rsidR="00297EAF" w:rsidRPr="00297EAF" w14:paraId="1485E4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C8F9" w14:textId="77777777" w:rsidR="00297EAF" w:rsidRPr="00297EAF" w:rsidRDefault="00297EAF" w:rsidP="00297EAF">
            <w:pPr>
              <w:pStyle w:val="FP"/>
            </w:pPr>
            <w:r w:rsidRPr="00297EAF">
              <w:t>C1-253487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FEF4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B24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2D4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9F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0A9C" w14:textId="77777777" w:rsidR="00297EAF" w:rsidRPr="00297EAF" w:rsidRDefault="00297EAF" w:rsidP="00297EAF">
            <w:pPr>
              <w:pStyle w:val="FP"/>
            </w:pPr>
            <w:r w:rsidRPr="00297EAF">
              <w:t>C1-253954</w:t>
            </w:r>
          </w:p>
        </w:tc>
      </w:tr>
      <w:tr w:rsidR="00297EAF" w:rsidRPr="00297EAF" w14:paraId="5BD4D6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9109" w14:textId="77777777" w:rsidR="00297EAF" w:rsidRPr="00297EAF" w:rsidRDefault="00297EAF" w:rsidP="00297EAF">
            <w:pPr>
              <w:pStyle w:val="FP"/>
            </w:pPr>
            <w:r w:rsidRPr="00297EAF">
              <w:t>C1-253488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E6B4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588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751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7E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E23B" w14:textId="77777777" w:rsidR="00297EAF" w:rsidRPr="00297EAF" w:rsidRDefault="00297EAF" w:rsidP="00297EAF">
            <w:pPr>
              <w:pStyle w:val="FP"/>
            </w:pPr>
            <w:r w:rsidRPr="00297EAF">
              <w:t>C1-253955</w:t>
            </w:r>
          </w:p>
        </w:tc>
      </w:tr>
      <w:tr w:rsidR="00297EAF" w:rsidRPr="00297EAF" w14:paraId="1EF0B9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FB7B" w14:textId="77777777" w:rsidR="00297EAF" w:rsidRPr="00297EAF" w:rsidRDefault="00297EAF" w:rsidP="00297EAF">
            <w:pPr>
              <w:pStyle w:val="FP"/>
            </w:pPr>
            <w:r w:rsidRPr="00297EAF">
              <w:t>C1-253489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6518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012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91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F5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853" w14:textId="77777777" w:rsidR="00297EAF" w:rsidRPr="00297EAF" w:rsidRDefault="00297EAF" w:rsidP="00297EAF">
            <w:pPr>
              <w:pStyle w:val="FP"/>
            </w:pPr>
            <w:r w:rsidRPr="00297EAF">
              <w:t>C1-253956</w:t>
            </w:r>
          </w:p>
        </w:tc>
      </w:tr>
      <w:tr w:rsidR="00297EAF" w:rsidRPr="00297EAF" w14:paraId="7844176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EE57" w14:textId="77777777" w:rsidR="00297EAF" w:rsidRPr="00297EAF" w:rsidRDefault="00297EAF" w:rsidP="00297EAF">
            <w:pPr>
              <w:pStyle w:val="FP"/>
            </w:pPr>
            <w:r w:rsidRPr="00297EAF">
              <w:t>C1-253490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A50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2D6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C4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B4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07AB" w14:textId="77777777" w:rsidR="00297EAF" w:rsidRPr="00297EAF" w:rsidRDefault="00297EAF" w:rsidP="00297EAF">
            <w:pPr>
              <w:pStyle w:val="FP"/>
            </w:pPr>
            <w:r w:rsidRPr="00297EAF">
              <w:t>C1-253957</w:t>
            </w:r>
          </w:p>
        </w:tc>
      </w:tr>
      <w:tr w:rsidR="00297EAF" w:rsidRPr="00297EAF" w14:paraId="1FFDFD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5A3A" w14:textId="77777777" w:rsidR="00297EAF" w:rsidRPr="00297EAF" w:rsidRDefault="00297EAF" w:rsidP="00297EAF">
            <w:pPr>
              <w:pStyle w:val="FP"/>
            </w:pPr>
            <w:r w:rsidRPr="00297EAF">
              <w:t>C1-253491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497F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729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E2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5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F1B1" w14:textId="77777777" w:rsidR="00297EAF" w:rsidRPr="00297EAF" w:rsidRDefault="00297EAF" w:rsidP="00297EAF">
            <w:pPr>
              <w:pStyle w:val="FP"/>
            </w:pPr>
            <w:r w:rsidRPr="00297EAF">
              <w:t>C1-253765</w:t>
            </w:r>
          </w:p>
        </w:tc>
      </w:tr>
      <w:tr w:rsidR="00297EAF" w:rsidRPr="00297EAF" w14:paraId="597E00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3AF" w14:textId="77777777" w:rsidR="00297EAF" w:rsidRPr="00297EAF" w:rsidRDefault="00297EAF" w:rsidP="00297EAF">
            <w:pPr>
              <w:pStyle w:val="FP"/>
            </w:pPr>
            <w:r w:rsidRPr="00297EAF">
              <w:t>C1-253492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146B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F97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B3E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9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F2A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9E8C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AF02" w14:textId="77777777" w:rsidR="00297EAF" w:rsidRPr="00297EAF" w:rsidRDefault="00297EAF" w:rsidP="00297EAF">
            <w:pPr>
              <w:pStyle w:val="FP"/>
            </w:pPr>
            <w:r w:rsidRPr="00297EAF">
              <w:t>C1-253493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CB07" w14:textId="77777777" w:rsidR="00297EAF" w:rsidRPr="00297EAF" w:rsidRDefault="00297EAF" w:rsidP="00297EAF">
            <w:pPr>
              <w:pStyle w:val="FP"/>
            </w:pPr>
            <w:r w:rsidRPr="00297EAF">
              <w:t>Corrections on the Eecs_ServiceProvisioning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833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AD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1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1138" w14:textId="77777777" w:rsidR="00297EAF" w:rsidRPr="00297EAF" w:rsidRDefault="00297EAF" w:rsidP="00297EAF">
            <w:pPr>
              <w:pStyle w:val="FP"/>
            </w:pPr>
            <w:r w:rsidRPr="00297EAF">
              <w:t>C1-253949</w:t>
            </w:r>
          </w:p>
        </w:tc>
      </w:tr>
      <w:tr w:rsidR="00297EAF" w:rsidRPr="00297EAF" w14:paraId="24C723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0267" w14:textId="77777777" w:rsidR="00297EAF" w:rsidRPr="00297EAF" w:rsidRDefault="00297EAF" w:rsidP="00297EAF">
            <w:pPr>
              <w:pStyle w:val="FP"/>
            </w:pPr>
            <w:r w:rsidRPr="00297EAF">
              <w:t>C1-253494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EF1B" w14:textId="77777777" w:rsidR="00297EAF" w:rsidRPr="00297EAF" w:rsidRDefault="00297EAF" w:rsidP="00297EAF">
            <w:pPr>
              <w:pStyle w:val="FP"/>
            </w:pPr>
            <w:r w:rsidRPr="00297EAF">
              <w:t>Corrections on the Eees_ACREvents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8F7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911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95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3753" w14:textId="77777777" w:rsidR="00297EAF" w:rsidRPr="00297EAF" w:rsidRDefault="00297EAF" w:rsidP="00297EAF">
            <w:pPr>
              <w:pStyle w:val="FP"/>
            </w:pPr>
            <w:r w:rsidRPr="00297EAF">
              <w:t>C1-253950</w:t>
            </w:r>
          </w:p>
        </w:tc>
      </w:tr>
      <w:tr w:rsidR="00297EAF" w:rsidRPr="00297EAF" w14:paraId="1E9DE1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1025" w14:textId="77777777" w:rsidR="00297EAF" w:rsidRPr="00297EAF" w:rsidRDefault="00297EAF" w:rsidP="00297EAF">
            <w:pPr>
              <w:pStyle w:val="FP"/>
            </w:pPr>
            <w:r w:rsidRPr="00297EAF">
              <w:t>C1-253495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1B81" w14:textId="77777777" w:rsidR="00297EAF" w:rsidRPr="00297EAF" w:rsidRDefault="00297EAF" w:rsidP="00297EAF">
            <w:pPr>
              <w:pStyle w:val="FP"/>
            </w:pPr>
            <w:r w:rsidRPr="00297EAF">
              <w:t>Corrections on the Eees_EASDiscovery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095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402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FF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3353" w14:textId="77777777" w:rsidR="00297EAF" w:rsidRPr="00297EAF" w:rsidRDefault="00297EAF" w:rsidP="00297EAF">
            <w:pPr>
              <w:pStyle w:val="FP"/>
            </w:pPr>
            <w:r w:rsidRPr="00297EAF">
              <w:t>C1-253951</w:t>
            </w:r>
          </w:p>
        </w:tc>
      </w:tr>
      <w:tr w:rsidR="00297EAF" w:rsidRPr="00297EAF" w14:paraId="5DAA48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35E2" w14:textId="77777777" w:rsidR="00297EAF" w:rsidRPr="00297EAF" w:rsidRDefault="00297EAF" w:rsidP="00297EAF">
            <w:pPr>
              <w:pStyle w:val="FP"/>
            </w:pPr>
            <w:r w:rsidRPr="00297EAF">
              <w:t>C1-253496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EC94" w14:textId="77777777" w:rsidR="00297EAF" w:rsidRPr="00297EAF" w:rsidRDefault="00297EAF" w:rsidP="00297EAF">
            <w:pPr>
              <w:pStyle w:val="FP"/>
            </w:pPr>
            <w:r w:rsidRPr="00297EAF">
              <w:t>Corrections on the Eees_EASInformationProvisioning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BC9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AF2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AED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B292" w14:textId="77777777" w:rsidR="00297EAF" w:rsidRPr="00297EAF" w:rsidRDefault="00297EAF" w:rsidP="00297EAF">
            <w:pPr>
              <w:pStyle w:val="FP"/>
            </w:pPr>
            <w:r w:rsidRPr="00297EAF">
              <w:t>C1-253952</w:t>
            </w:r>
          </w:p>
        </w:tc>
      </w:tr>
      <w:tr w:rsidR="00297EAF" w:rsidRPr="00297EAF" w14:paraId="00D7A1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4E4B" w14:textId="77777777" w:rsidR="00297EAF" w:rsidRPr="00297EAF" w:rsidRDefault="00297EAF" w:rsidP="00297EAF">
            <w:pPr>
              <w:pStyle w:val="FP"/>
            </w:pPr>
            <w:r w:rsidRPr="00297EAF">
              <w:t>C1-253497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83DE" w14:textId="77777777" w:rsidR="00297EAF" w:rsidRPr="00297EAF" w:rsidRDefault="00297EAF" w:rsidP="00297EAF">
            <w:pPr>
              <w:pStyle w:val="FP"/>
            </w:pPr>
            <w:r w:rsidRPr="00297EAF">
              <w:t>Corrections on the Eees_EECRegistration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8F5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2FE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1A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022" w14:textId="77777777" w:rsidR="00297EAF" w:rsidRPr="00297EAF" w:rsidRDefault="00297EAF" w:rsidP="00297EAF">
            <w:pPr>
              <w:pStyle w:val="FP"/>
            </w:pPr>
            <w:r w:rsidRPr="00297EAF">
              <w:t>C1-253953</w:t>
            </w:r>
          </w:p>
        </w:tc>
      </w:tr>
      <w:tr w:rsidR="00297EAF" w:rsidRPr="00297EAF" w14:paraId="6EB7DC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2B6C" w14:textId="77777777" w:rsidR="00297EAF" w:rsidRPr="00297EAF" w:rsidRDefault="00297EAF" w:rsidP="00297EAF">
            <w:pPr>
              <w:pStyle w:val="FP"/>
            </w:pPr>
            <w:r w:rsidRPr="00297EAF">
              <w:t>C1-253498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C8BE" w14:textId="77777777" w:rsidR="00297EAF" w:rsidRPr="00297EAF" w:rsidRDefault="00297EAF" w:rsidP="00297EAF">
            <w:pPr>
              <w:pStyle w:val="FP"/>
            </w:pPr>
            <w:r w:rsidRPr="00297EAF">
              <w:t>Reference to obsoleted IETF RFC 4282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05C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6F1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1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78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BEC0C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67B0" w14:textId="77777777" w:rsidR="00297EAF" w:rsidRPr="00297EAF" w:rsidRDefault="00297EAF" w:rsidP="00297EAF">
            <w:pPr>
              <w:pStyle w:val="FP"/>
            </w:pPr>
            <w:r w:rsidRPr="00297EAF">
              <w:t>C1-253499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824E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F37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929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D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BC36" w14:textId="77777777" w:rsidR="00297EAF" w:rsidRPr="00297EAF" w:rsidRDefault="00297EAF" w:rsidP="00297EAF">
            <w:pPr>
              <w:pStyle w:val="FP"/>
            </w:pPr>
            <w:r w:rsidRPr="00297EAF">
              <w:t>C1-253658</w:t>
            </w:r>
          </w:p>
        </w:tc>
      </w:tr>
      <w:tr w:rsidR="00297EAF" w:rsidRPr="00297EAF" w14:paraId="5A148C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45BD" w14:textId="77777777" w:rsidR="00297EAF" w:rsidRPr="00297EAF" w:rsidRDefault="00297EAF" w:rsidP="00297EAF">
            <w:pPr>
              <w:pStyle w:val="FP"/>
            </w:pPr>
            <w:r w:rsidRPr="00297EAF">
              <w:t>C1-253500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4525" w14:textId="77777777" w:rsidR="00297EAF" w:rsidRPr="00297EAF" w:rsidRDefault="00297EAF" w:rsidP="00297EAF">
            <w:pPr>
              <w:pStyle w:val="FP"/>
            </w:pPr>
            <w:r w:rsidRPr="00297EAF">
              <w:t>Support of multiple Non-3GPP device identifiers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5BF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87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3C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D3D5" w14:textId="77777777" w:rsidR="00297EAF" w:rsidRPr="00297EAF" w:rsidRDefault="00297EAF" w:rsidP="00297EAF">
            <w:pPr>
              <w:pStyle w:val="FP"/>
            </w:pPr>
            <w:r w:rsidRPr="00297EAF">
              <w:t>C1-253654</w:t>
            </w:r>
          </w:p>
        </w:tc>
      </w:tr>
      <w:tr w:rsidR="00297EAF" w:rsidRPr="00297EAF" w14:paraId="427DC1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9980" w14:textId="77777777" w:rsidR="00297EAF" w:rsidRPr="00297EAF" w:rsidRDefault="00297EAF" w:rsidP="00297EAF">
            <w:pPr>
              <w:pStyle w:val="FP"/>
            </w:pPr>
            <w:r w:rsidRPr="00297EAF">
              <w:t>C1-253501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9F10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014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D4A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AF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28B8" w14:textId="77777777" w:rsidR="00297EAF" w:rsidRPr="00297EAF" w:rsidRDefault="00297EAF" w:rsidP="00297EAF">
            <w:pPr>
              <w:pStyle w:val="FP"/>
            </w:pPr>
            <w:r w:rsidRPr="00297EAF">
              <w:t>C1-253737</w:t>
            </w:r>
          </w:p>
        </w:tc>
      </w:tr>
      <w:tr w:rsidR="00297EAF" w:rsidRPr="00297EAF" w14:paraId="217DAB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D783" w14:textId="77777777" w:rsidR="00297EAF" w:rsidRPr="00297EAF" w:rsidRDefault="00297EAF" w:rsidP="00297EAF">
            <w:pPr>
              <w:pStyle w:val="FP"/>
            </w:pPr>
            <w:r w:rsidRPr="00297EAF">
              <w:t>C1-253502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A5DE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VLAN tag not allowed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F11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F49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6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7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69D5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29F6" w14:textId="77777777" w:rsidR="00297EAF" w:rsidRPr="00297EAF" w:rsidRDefault="00297EAF" w:rsidP="00297EAF">
            <w:pPr>
              <w:pStyle w:val="FP"/>
            </w:pPr>
            <w:r w:rsidRPr="00297EAF">
              <w:t>C1-253503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A307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034E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B746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06DF" w14:textId="77777777" w:rsidR="00297EAF" w:rsidRPr="00297EAF" w:rsidRDefault="00297EAF" w:rsidP="00297EAF">
            <w:pPr>
              <w:pStyle w:val="FP"/>
            </w:pPr>
            <w:r w:rsidRPr="00297EAF">
              <w:t>C1-251983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8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8FC17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A2AE" w14:textId="77777777" w:rsidR="00297EAF" w:rsidRPr="00297EAF" w:rsidRDefault="00297EAF" w:rsidP="00297EAF">
            <w:pPr>
              <w:pStyle w:val="FP"/>
            </w:pPr>
            <w:r w:rsidRPr="00297EAF">
              <w:t>C1-253504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DD6B" w14:textId="77777777" w:rsidR="00297EAF" w:rsidRPr="00297EAF" w:rsidRDefault="00297EAF" w:rsidP="00297EAF">
            <w:pPr>
              <w:pStyle w:val="FP"/>
            </w:pPr>
            <w:r w:rsidRPr="00297EAF">
              <w:t>Revised WID on CT aspects for enabling MSGin5G Service phase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18D4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576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00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5322" w14:textId="77777777" w:rsidR="00297EAF" w:rsidRPr="00297EAF" w:rsidRDefault="00297EAF" w:rsidP="00297EAF">
            <w:pPr>
              <w:pStyle w:val="FP"/>
            </w:pPr>
            <w:r w:rsidRPr="00297EAF">
              <w:t>C1-253588</w:t>
            </w:r>
          </w:p>
        </w:tc>
      </w:tr>
      <w:tr w:rsidR="00297EAF" w:rsidRPr="00297EAF" w14:paraId="6E3FB4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81D5" w14:textId="77777777" w:rsidR="00297EAF" w:rsidRPr="00297EAF" w:rsidRDefault="00297EAF" w:rsidP="00297EAF">
            <w:pPr>
              <w:pStyle w:val="FP"/>
            </w:pPr>
            <w:r w:rsidRPr="00297EAF">
              <w:t>C1-253505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C030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DC5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97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C19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8442" w14:textId="77777777" w:rsidR="00297EAF" w:rsidRPr="00297EAF" w:rsidRDefault="00297EAF" w:rsidP="00297EAF">
            <w:pPr>
              <w:pStyle w:val="FP"/>
            </w:pPr>
            <w:r w:rsidRPr="00297EAF">
              <w:t>C1-254036</w:t>
            </w:r>
          </w:p>
        </w:tc>
      </w:tr>
      <w:tr w:rsidR="00297EAF" w:rsidRPr="00297EAF" w14:paraId="26589D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8B8E" w14:textId="77777777" w:rsidR="00297EAF" w:rsidRPr="00297EAF" w:rsidRDefault="00297EAF" w:rsidP="00297EAF">
            <w:pPr>
              <w:pStyle w:val="FP"/>
            </w:pPr>
            <w:r w:rsidRPr="00297EAF">
              <w:t>C1-253506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98C7" w14:textId="77777777" w:rsidR="00297EAF" w:rsidRPr="00297EAF" w:rsidRDefault="00297EAF" w:rsidP="00297EAF">
            <w:pPr>
              <w:pStyle w:val="FP"/>
            </w:pPr>
            <w:r w:rsidRPr="00297EAF">
              <w:t>pCR on 6.2.1.2 Update and Code Additions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1477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CA9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910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5332" w14:textId="77777777" w:rsidR="00297EAF" w:rsidRPr="00297EAF" w:rsidRDefault="00297EAF" w:rsidP="00297EAF">
            <w:pPr>
              <w:pStyle w:val="FP"/>
            </w:pPr>
            <w:r w:rsidRPr="00297EAF">
              <w:t>C1-254001</w:t>
            </w:r>
          </w:p>
        </w:tc>
      </w:tr>
      <w:tr w:rsidR="00297EAF" w:rsidRPr="00297EAF" w14:paraId="2193FF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86EB" w14:textId="77777777" w:rsidR="00297EAF" w:rsidRPr="00297EAF" w:rsidRDefault="00297EAF" w:rsidP="00297EAF">
            <w:pPr>
              <w:pStyle w:val="FP"/>
            </w:pPr>
            <w:r w:rsidRPr="00297EAF">
              <w:t>C1-253507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B399" w14:textId="77777777" w:rsidR="00297EAF" w:rsidRPr="00297EAF" w:rsidRDefault="00297EAF" w:rsidP="00297EAF">
            <w:pPr>
              <w:pStyle w:val="FP"/>
            </w:pPr>
            <w:r w:rsidRPr="00297EAF">
              <w:t>pCR on MMTel Enabler Client request DC application profiles based on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C056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6F3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8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BDAA" w14:textId="77777777" w:rsidR="00297EAF" w:rsidRPr="00297EAF" w:rsidRDefault="00297EAF" w:rsidP="00297EAF">
            <w:pPr>
              <w:pStyle w:val="FP"/>
            </w:pPr>
            <w:r w:rsidRPr="00297EAF">
              <w:t>C1-254002</w:t>
            </w:r>
          </w:p>
        </w:tc>
      </w:tr>
      <w:tr w:rsidR="00297EAF" w:rsidRPr="00297EAF" w14:paraId="6CCB1B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A678" w14:textId="77777777" w:rsidR="00297EAF" w:rsidRPr="00297EAF" w:rsidRDefault="00297EAF" w:rsidP="00297EAF">
            <w:pPr>
              <w:pStyle w:val="FP"/>
            </w:pPr>
            <w:r w:rsidRPr="00297EAF">
              <w:t>C1-253508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23F5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4A17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7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D6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C8E7" w14:textId="77777777" w:rsidR="00297EAF" w:rsidRPr="00297EAF" w:rsidRDefault="00297EAF" w:rsidP="00297EAF">
            <w:pPr>
              <w:pStyle w:val="FP"/>
            </w:pPr>
            <w:r w:rsidRPr="00297EAF">
              <w:t>C1-253943</w:t>
            </w:r>
          </w:p>
        </w:tc>
      </w:tr>
      <w:tr w:rsidR="00297EAF" w:rsidRPr="00297EAF" w14:paraId="413365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EF2B" w14:textId="77777777" w:rsidR="00297EAF" w:rsidRPr="00297EAF" w:rsidRDefault="00297EAF" w:rsidP="00297EAF">
            <w:pPr>
              <w:pStyle w:val="FP"/>
            </w:pPr>
            <w:r w:rsidRPr="00297EAF">
              <w:t>C1-253509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10F8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FDD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21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5F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0C65" w14:textId="77777777" w:rsidR="00297EAF" w:rsidRPr="00297EAF" w:rsidRDefault="00297EAF" w:rsidP="00297EAF">
            <w:pPr>
              <w:pStyle w:val="FP"/>
            </w:pPr>
            <w:r w:rsidRPr="00297EAF">
              <w:t>C1-253944</w:t>
            </w:r>
          </w:p>
        </w:tc>
      </w:tr>
      <w:tr w:rsidR="00297EAF" w:rsidRPr="00297EAF" w14:paraId="5E51F2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74B4" w14:textId="77777777" w:rsidR="00297EAF" w:rsidRPr="00297EAF" w:rsidRDefault="00297EAF" w:rsidP="00297EAF">
            <w:pPr>
              <w:pStyle w:val="FP"/>
            </w:pPr>
            <w:r w:rsidRPr="00297EAF">
              <w:t>C1-253510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06BE" w14:textId="77777777" w:rsidR="00297EAF" w:rsidRPr="00297EAF" w:rsidRDefault="00297EAF" w:rsidP="00297EAF">
            <w:pPr>
              <w:pStyle w:val="FP"/>
            </w:pPr>
            <w:r w:rsidRPr="00297EAF">
              <w:t>Maximum one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697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8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5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A8A7" w14:textId="77777777" w:rsidR="00297EAF" w:rsidRPr="00297EAF" w:rsidRDefault="00297EAF" w:rsidP="00297EAF">
            <w:pPr>
              <w:pStyle w:val="FP"/>
            </w:pPr>
            <w:r w:rsidRPr="00297EAF">
              <w:t>C1-253577</w:t>
            </w:r>
          </w:p>
        </w:tc>
      </w:tr>
      <w:tr w:rsidR="00297EAF" w:rsidRPr="00297EAF" w14:paraId="7CFAEF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02CC" w14:textId="77777777" w:rsidR="00297EAF" w:rsidRPr="00297EAF" w:rsidRDefault="00297EAF" w:rsidP="00297EAF">
            <w:pPr>
              <w:pStyle w:val="FP"/>
            </w:pPr>
            <w:r w:rsidRPr="00297EAF">
              <w:t>C1-253511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FDA3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287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367E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4441" w14:textId="77777777" w:rsidR="00297EAF" w:rsidRPr="00297EAF" w:rsidRDefault="00297EAF" w:rsidP="00297EAF">
            <w:pPr>
              <w:pStyle w:val="FP"/>
            </w:pPr>
            <w:r w:rsidRPr="00297EAF">
              <w:t>C1-251985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729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AB357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9C0" w14:textId="77777777" w:rsidR="00297EAF" w:rsidRPr="00297EAF" w:rsidRDefault="00297EAF" w:rsidP="00297EAF">
            <w:pPr>
              <w:pStyle w:val="FP"/>
            </w:pPr>
            <w:r w:rsidRPr="00297EAF">
              <w:t>C1-253512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489A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0B3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43E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BA1B" w14:textId="77777777" w:rsidR="00297EAF" w:rsidRPr="00297EAF" w:rsidRDefault="00297EAF" w:rsidP="00297EAF">
            <w:pPr>
              <w:pStyle w:val="FP"/>
            </w:pPr>
            <w:r w:rsidRPr="00297EAF">
              <w:t>C1-253198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83F0" w14:textId="77777777" w:rsidR="00297EAF" w:rsidRPr="00297EAF" w:rsidRDefault="00297EAF" w:rsidP="00297EAF">
            <w:pPr>
              <w:pStyle w:val="FP"/>
            </w:pPr>
            <w:r w:rsidRPr="00297EAF">
              <w:t>C1-253542</w:t>
            </w:r>
          </w:p>
        </w:tc>
      </w:tr>
      <w:tr w:rsidR="00297EAF" w:rsidRPr="00297EAF" w14:paraId="66851E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E248" w14:textId="77777777" w:rsidR="00297EAF" w:rsidRPr="00297EAF" w:rsidRDefault="00297EAF" w:rsidP="00297EAF">
            <w:pPr>
              <w:pStyle w:val="FP"/>
            </w:pPr>
            <w:r w:rsidRPr="00297EAF">
              <w:t>C1-253513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A319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BFBC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E5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0F1" w14:textId="77777777" w:rsidR="00297EAF" w:rsidRPr="00297EAF" w:rsidRDefault="00297EAF" w:rsidP="00297EAF">
            <w:pPr>
              <w:pStyle w:val="FP"/>
            </w:pPr>
            <w:r w:rsidRPr="00297EAF">
              <w:t>C1-251977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BF26" w14:textId="77777777" w:rsidR="00297EAF" w:rsidRPr="00297EAF" w:rsidRDefault="00297EAF" w:rsidP="00297EAF">
            <w:pPr>
              <w:pStyle w:val="FP"/>
            </w:pPr>
            <w:r w:rsidRPr="00297EAF">
              <w:t>C1-253571</w:t>
            </w:r>
          </w:p>
        </w:tc>
      </w:tr>
      <w:tr w:rsidR="00297EAF" w:rsidRPr="00297EAF" w14:paraId="142540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EF2E" w14:textId="77777777" w:rsidR="00297EAF" w:rsidRPr="00297EAF" w:rsidRDefault="00297EAF" w:rsidP="00297EAF">
            <w:pPr>
              <w:pStyle w:val="FP"/>
            </w:pPr>
            <w:r w:rsidRPr="00297EAF">
              <w:t>C1-253514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838B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181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940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A56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8BE3" w14:textId="77777777" w:rsidR="00297EAF" w:rsidRPr="00297EAF" w:rsidRDefault="00297EAF" w:rsidP="00297EAF">
            <w:pPr>
              <w:pStyle w:val="FP"/>
            </w:pPr>
            <w:r w:rsidRPr="00297EAF">
              <w:t>C1-253710</w:t>
            </w:r>
          </w:p>
        </w:tc>
      </w:tr>
      <w:tr w:rsidR="00297EAF" w:rsidRPr="00297EAF" w14:paraId="5F4A49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BBE4" w14:textId="77777777" w:rsidR="00297EAF" w:rsidRPr="00297EAF" w:rsidRDefault="00297EAF" w:rsidP="00297EAF">
            <w:pPr>
              <w:pStyle w:val="FP"/>
            </w:pPr>
            <w:r w:rsidRPr="00297EAF">
              <w:t>C1-253515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0A73" w14:textId="77777777" w:rsidR="00297EAF" w:rsidRPr="00297EAF" w:rsidRDefault="00297EAF" w:rsidP="00297EAF">
            <w:pPr>
              <w:pStyle w:val="FP"/>
            </w:pPr>
            <w:r w:rsidRPr="00297EAF">
              <w:t>Exemptions where service area restriction applies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918E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BB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3D7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1AC1" w14:textId="77777777" w:rsidR="00297EAF" w:rsidRPr="00297EAF" w:rsidRDefault="00297EAF" w:rsidP="00297EAF">
            <w:pPr>
              <w:pStyle w:val="FP"/>
            </w:pPr>
            <w:r w:rsidRPr="00297EAF">
              <w:t>C1-253711</w:t>
            </w:r>
          </w:p>
        </w:tc>
      </w:tr>
      <w:tr w:rsidR="00297EAF" w:rsidRPr="00297EAF" w14:paraId="4550BFD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9FB2" w14:textId="77777777" w:rsidR="00297EAF" w:rsidRPr="00297EAF" w:rsidRDefault="00297EAF" w:rsidP="00297EAF">
            <w:pPr>
              <w:pStyle w:val="FP"/>
            </w:pPr>
            <w:r w:rsidRPr="00297EAF">
              <w:t>C1-253516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586B" w14:textId="77777777" w:rsidR="00297EAF" w:rsidRPr="00297EAF" w:rsidRDefault="00297EAF" w:rsidP="00297EAF">
            <w:pPr>
              <w:pStyle w:val="FP"/>
            </w:pPr>
            <w:r w:rsidRPr="00297EAF">
              <w:t>MO exception reporting while T3447 or T3346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B1CD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06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CB7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A271" w14:textId="77777777" w:rsidR="00297EAF" w:rsidRPr="00297EAF" w:rsidRDefault="00297EAF" w:rsidP="00297EAF">
            <w:pPr>
              <w:pStyle w:val="FP"/>
            </w:pPr>
            <w:r w:rsidRPr="00297EAF">
              <w:t>C1-253736</w:t>
            </w:r>
          </w:p>
        </w:tc>
      </w:tr>
      <w:tr w:rsidR="00297EAF" w:rsidRPr="00297EAF" w14:paraId="0F74A2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6495" w14:textId="77777777" w:rsidR="00297EAF" w:rsidRPr="00297EAF" w:rsidRDefault="00297EAF" w:rsidP="00297EAF">
            <w:pPr>
              <w:pStyle w:val="FP"/>
            </w:pPr>
            <w:r w:rsidRPr="00297EAF">
              <w:t>C1-253517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6FB0" w14:textId="77777777" w:rsidR="00297EAF" w:rsidRPr="00297EAF" w:rsidRDefault="00297EAF" w:rsidP="00297EAF">
            <w:pPr>
              <w:pStyle w:val="FP"/>
            </w:pPr>
            <w:r w:rsidRPr="00297EAF">
              <w:t>Unexpected MM cause for CIOT user data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7853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C34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3F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EC21" w14:textId="77777777" w:rsidR="00297EAF" w:rsidRPr="00297EAF" w:rsidRDefault="00297EAF" w:rsidP="00297EAF">
            <w:pPr>
              <w:pStyle w:val="FP"/>
            </w:pPr>
            <w:r w:rsidRPr="00297EAF">
              <w:t>C1-253712</w:t>
            </w:r>
          </w:p>
        </w:tc>
      </w:tr>
      <w:tr w:rsidR="00297EAF" w:rsidRPr="00297EAF" w14:paraId="092689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3C8" w14:textId="77777777" w:rsidR="00297EAF" w:rsidRPr="00297EAF" w:rsidRDefault="00297EAF" w:rsidP="00297EAF">
            <w:pPr>
              <w:pStyle w:val="FP"/>
            </w:pPr>
            <w:r w:rsidRPr="00297EAF">
              <w:t>C1-253518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8D83" w14:textId="77777777" w:rsidR="00297EAF" w:rsidRPr="00297EAF" w:rsidRDefault="00297EAF" w:rsidP="00297EAF">
            <w:pPr>
              <w:pStyle w:val="FP"/>
            </w:pPr>
            <w:r w:rsidRPr="00297EAF">
              <w:t>Corrections when UE in 5GMM-CONNECTED mode with RRC inactive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BABA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26C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C0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02C9" w14:textId="77777777" w:rsidR="00297EAF" w:rsidRPr="00297EAF" w:rsidRDefault="00297EAF" w:rsidP="00297EAF">
            <w:pPr>
              <w:pStyle w:val="FP"/>
            </w:pPr>
            <w:r w:rsidRPr="00297EAF">
              <w:t>C1-253713</w:t>
            </w:r>
          </w:p>
        </w:tc>
      </w:tr>
      <w:tr w:rsidR="00297EAF" w:rsidRPr="00297EAF" w14:paraId="5B81DF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BAFC" w14:textId="77777777" w:rsidR="00297EAF" w:rsidRPr="00297EAF" w:rsidRDefault="00297EAF" w:rsidP="00297EAF">
            <w:pPr>
              <w:pStyle w:val="FP"/>
            </w:pPr>
            <w:r w:rsidRPr="00297EAF">
              <w:t>C1-253519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13F7" w14:textId="77777777" w:rsidR="00297EAF" w:rsidRPr="00297EAF" w:rsidRDefault="00297EAF" w:rsidP="00297EAF">
            <w:pPr>
              <w:pStyle w:val="FP"/>
            </w:pPr>
            <w:r w:rsidRPr="00297EAF">
              <w:t>Inactive EPS bearer context in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A9F8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49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D65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EA7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7D6E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6062" w14:textId="77777777" w:rsidR="00297EAF" w:rsidRPr="00297EAF" w:rsidRDefault="00297EAF" w:rsidP="00297EAF">
            <w:pPr>
              <w:pStyle w:val="FP"/>
            </w:pPr>
            <w:r w:rsidRPr="00297EAF">
              <w:t>C1-253520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63AC" w14:textId="77777777" w:rsidR="00297EAF" w:rsidRPr="00297EAF" w:rsidRDefault="00297EAF" w:rsidP="00297EAF">
            <w:pPr>
              <w:pStyle w:val="FP"/>
            </w:pPr>
            <w:r w:rsidRPr="00297EAF">
              <w:t>Inactive PDU session in UL NAS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8FAE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EA0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33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138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69E2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66C7" w14:textId="77777777" w:rsidR="00297EAF" w:rsidRPr="00297EAF" w:rsidRDefault="00297EAF" w:rsidP="00297EAF">
            <w:pPr>
              <w:pStyle w:val="FP"/>
            </w:pPr>
            <w:r w:rsidRPr="00297EAF">
              <w:t>C1-253521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6C4" w14:textId="77777777" w:rsidR="00297EAF" w:rsidRPr="00297EAF" w:rsidRDefault="00297EAF" w:rsidP="00297EAF">
            <w:pPr>
              <w:pStyle w:val="FP"/>
            </w:pPr>
            <w:r w:rsidRPr="00297EAF">
              <w:t>Correction to T3440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B910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8F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E9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DC4A" w14:textId="77777777" w:rsidR="00297EAF" w:rsidRPr="00297EAF" w:rsidRDefault="00297EAF" w:rsidP="00297EAF">
            <w:pPr>
              <w:pStyle w:val="FP"/>
            </w:pPr>
            <w:r w:rsidRPr="00297EAF">
              <w:t>C1-253690</w:t>
            </w:r>
          </w:p>
        </w:tc>
      </w:tr>
      <w:tr w:rsidR="00297EAF" w:rsidRPr="00297EAF" w14:paraId="66A270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8CAA" w14:textId="77777777" w:rsidR="00297EAF" w:rsidRPr="00297EAF" w:rsidRDefault="00297EAF" w:rsidP="00297EAF">
            <w:pPr>
              <w:pStyle w:val="FP"/>
            </w:pPr>
            <w:r w:rsidRPr="00297EAF">
              <w:t>C1-253522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C7E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D33B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66E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CE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F255" w14:textId="77777777" w:rsidR="00297EAF" w:rsidRPr="00297EAF" w:rsidRDefault="00297EAF" w:rsidP="00297EAF">
            <w:pPr>
              <w:pStyle w:val="FP"/>
            </w:pPr>
            <w:r w:rsidRPr="00297EAF">
              <w:t>C1-253546</w:t>
            </w:r>
          </w:p>
        </w:tc>
      </w:tr>
      <w:tr w:rsidR="00297EAF" w:rsidRPr="00297EAF" w14:paraId="5C3584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AC9A" w14:textId="77777777" w:rsidR="00297EAF" w:rsidRPr="00297EAF" w:rsidRDefault="00297EAF" w:rsidP="00297EAF">
            <w:pPr>
              <w:pStyle w:val="FP"/>
            </w:pPr>
            <w:r w:rsidRPr="00297EAF">
              <w:t>C1-253523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7B1" w14:textId="77777777" w:rsidR="00297EAF" w:rsidRPr="00297EAF" w:rsidRDefault="00297EAF" w:rsidP="00297EAF">
            <w:pPr>
              <w:pStyle w:val="FP"/>
            </w:pPr>
            <w:r w:rsidRPr="00297EAF">
              <w:t>Handling ATTACH REJECT and SERVICE REJECT with no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308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D7E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47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0B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DD8C5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DE0E" w14:textId="77777777" w:rsidR="00297EAF" w:rsidRPr="00297EAF" w:rsidRDefault="00297EAF" w:rsidP="00297EAF">
            <w:pPr>
              <w:pStyle w:val="FP"/>
            </w:pPr>
            <w:r w:rsidRPr="00297EAF">
              <w:t>C1-253524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8692" w14:textId="77777777" w:rsidR="00297EAF" w:rsidRPr="00297EAF" w:rsidRDefault="00297EAF" w:rsidP="00297EAF">
            <w:pPr>
              <w:pStyle w:val="FP"/>
            </w:pPr>
            <w:r w:rsidRPr="00297EAF">
              <w:t>PLMN selection when not supporting S&amp;F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4D75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40B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9E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65C8" w14:textId="77777777" w:rsidR="00297EAF" w:rsidRPr="00297EAF" w:rsidRDefault="00297EAF" w:rsidP="00297EAF">
            <w:pPr>
              <w:pStyle w:val="FP"/>
            </w:pPr>
            <w:r w:rsidRPr="00297EAF">
              <w:t>C1-253740</w:t>
            </w:r>
          </w:p>
        </w:tc>
      </w:tr>
      <w:tr w:rsidR="00297EAF" w:rsidRPr="00297EAF" w14:paraId="3511C1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A18D" w14:textId="77777777" w:rsidR="00297EAF" w:rsidRPr="00297EAF" w:rsidRDefault="00297EAF" w:rsidP="00297EAF">
            <w:pPr>
              <w:pStyle w:val="FP"/>
            </w:pPr>
            <w:r w:rsidRPr="00297EAF">
              <w:t>C1-253525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5DB1" w14:textId="77777777" w:rsidR="00297EAF" w:rsidRPr="00297EAF" w:rsidRDefault="00297EAF" w:rsidP="00297EAF">
            <w:pPr>
              <w:pStyle w:val="FP"/>
            </w:pPr>
            <w:r w:rsidRPr="00297EAF">
              <w:t>S&amp;F information as trigger for service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FD02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136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3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941B" w14:textId="77777777" w:rsidR="00297EAF" w:rsidRPr="00297EAF" w:rsidRDefault="00297EAF" w:rsidP="00297EAF">
            <w:pPr>
              <w:pStyle w:val="FP"/>
            </w:pPr>
            <w:r w:rsidRPr="00297EAF">
              <w:t>C1-253717</w:t>
            </w:r>
          </w:p>
        </w:tc>
      </w:tr>
      <w:tr w:rsidR="00297EAF" w:rsidRPr="00297EAF" w14:paraId="3816C5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6E1D" w14:textId="77777777" w:rsidR="00297EAF" w:rsidRPr="00297EAF" w:rsidRDefault="00297EAF" w:rsidP="00297EAF">
            <w:pPr>
              <w:pStyle w:val="FP"/>
            </w:pPr>
            <w:r w:rsidRPr="00297EAF">
              <w:t>C1-253526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03A8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3BEA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71D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821F" w14:textId="77777777" w:rsidR="00297EAF" w:rsidRPr="00297EAF" w:rsidRDefault="00297EAF" w:rsidP="00297EAF">
            <w:pPr>
              <w:pStyle w:val="FP"/>
            </w:pPr>
            <w:r w:rsidRPr="00297EAF">
              <w:t>C1-251948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AA45" w14:textId="77777777" w:rsidR="00297EAF" w:rsidRPr="00297EAF" w:rsidRDefault="00297EAF" w:rsidP="00297EAF">
            <w:pPr>
              <w:pStyle w:val="FP"/>
            </w:pPr>
            <w:r w:rsidRPr="00297EAF">
              <w:t>C1-253572</w:t>
            </w:r>
          </w:p>
        </w:tc>
      </w:tr>
      <w:tr w:rsidR="00297EAF" w:rsidRPr="00297EAF" w14:paraId="56DB61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2DEF" w14:textId="77777777" w:rsidR="00297EAF" w:rsidRPr="00297EAF" w:rsidRDefault="00297EAF" w:rsidP="00297EAF">
            <w:pPr>
              <w:pStyle w:val="FP"/>
            </w:pPr>
            <w:r w:rsidRPr="00297EAF">
              <w:t>C1-253527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20F6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4FDD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AA9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9D34" w14:textId="77777777" w:rsidR="00297EAF" w:rsidRPr="00297EAF" w:rsidRDefault="00297EAF" w:rsidP="00297EAF">
            <w:pPr>
              <w:pStyle w:val="FP"/>
            </w:pPr>
            <w:r w:rsidRPr="00297EAF">
              <w:t>C1-251978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A3C3" w14:textId="77777777" w:rsidR="00297EAF" w:rsidRPr="00297EAF" w:rsidRDefault="00297EAF" w:rsidP="00297EAF">
            <w:pPr>
              <w:pStyle w:val="FP"/>
            </w:pPr>
            <w:r w:rsidRPr="00297EAF">
              <w:t>C1-253573</w:t>
            </w:r>
          </w:p>
        </w:tc>
      </w:tr>
      <w:tr w:rsidR="00297EAF" w:rsidRPr="00297EAF" w14:paraId="279135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0051" w14:textId="77777777" w:rsidR="00297EAF" w:rsidRPr="00297EAF" w:rsidRDefault="00297EAF" w:rsidP="00297EAF">
            <w:pPr>
              <w:pStyle w:val="FP"/>
            </w:pPr>
            <w:r w:rsidRPr="00297EAF">
              <w:t>C1-253528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ED29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E72E" w14:textId="77777777" w:rsidR="00297EAF" w:rsidRPr="00297EAF" w:rsidRDefault="00297EAF" w:rsidP="00297EAF">
            <w:pPr>
              <w:pStyle w:val="FP"/>
            </w:pPr>
            <w:r w:rsidRPr="00297EAF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ACC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FDCD" w14:textId="77777777" w:rsidR="00297EAF" w:rsidRPr="00297EAF" w:rsidRDefault="00297EAF" w:rsidP="00297EAF">
            <w:pPr>
              <w:pStyle w:val="FP"/>
            </w:pPr>
            <w:r w:rsidRPr="00297EAF">
              <w:t>C1-253043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5B3E" w14:textId="77777777" w:rsidR="00297EAF" w:rsidRPr="00297EAF" w:rsidRDefault="00297EAF" w:rsidP="00297EAF">
            <w:pPr>
              <w:pStyle w:val="FP"/>
            </w:pPr>
            <w:r w:rsidRPr="00297EAF">
              <w:t>C1-253613</w:t>
            </w:r>
          </w:p>
        </w:tc>
      </w:tr>
      <w:tr w:rsidR="00297EAF" w:rsidRPr="00297EAF" w14:paraId="399BA0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657C" w14:textId="77777777" w:rsidR="00297EAF" w:rsidRPr="00297EAF" w:rsidRDefault="00297EAF" w:rsidP="00297EAF">
            <w:pPr>
              <w:pStyle w:val="FP"/>
            </w:pPr>
            <w:r w:rsidRPr="00297EAF">
              <w:t>C1-253529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0D61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-Alternative1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191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021C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D0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FE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060D3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2F44" w14:textId="77777777" w:rsidR="00297EAF" w:rsidRPr="00297EAF" w:rsidRDefault="00297EAF" w:rsidP="00297EAF">
            <w:pPr>
              <w:pStyle w:val="FP"/>
            </w:pPr>
            <w:r w:rsidRPr="00297EAF">
              <w:t>C1-253530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0005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A21F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651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F781" w14:textId="77777777" w:rsidR="00297EAF" w:rsidRPr="00297EAF" w:rsidRDefault="00297EAF" w:rsidP="00297EAF">
            <w:pPr>
              <w:pStyle w:val="FP"/>
            </w:pPr>
            <w:r w:rsidRPr="00297EAF">
              <w:t>C1-252453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C2AA" w14:textId="77777777" w:rsidR="00297EAF" w:rsidRPr="00297EAF" w:rsidRDefault="00297EAF" w:rsidP="00297EAF">
            <w:pPr>
              <w:pStyle w:val="FP"/>
            </w:pPr>
            <w:r w:rsidRPr="00297EAF">
              <w:t>C1-253980</w:t>
            </w:r>
          </w:p>
        </w:tc>
      </w:tr>
      <w:tr w:rsidR="00297EAF" w:rsidRPr="00297EAF" w14:paraId="2D99F1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6E2A" w14:textId="77777777" w:rsidR="00297EAF" w:rsidRPr="00297EAF" w:rsidRDefault="00297EAF" w:rsidP="00297EAF">
            <w:pPr>
              <w:pStyle w:val="FP"/>
            </w:pPr>
            <w:r w:rsidRPr="00297EAF">
              <w:t>C1-253531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3279" w14:textId="77777777" w:rsidR="00297EAF" w:rsidRPr="00297EAF" w:rsidRDefault="00297EAF" w:rsidP="00297EAF">
            <w:pPr>
              <w:pStyle w:val="FP"/>
            </w:pPr>
            <w:r w:rsidRPr="00297EAF">
              <w:t>Update on the NOTE of solution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767" w14:textId="77777777" w:rsidR="00297EAF" w:rsidRPr="00297EAF" w:rsidRDefault="00297EAF" w:rsidP="00297EAF">
            <w:pPr>
              <w:pStyle w:val="FP"/>
            </w:pPr>
            <w:r w:rsidRPr="00297EAF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663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A5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83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BEA13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2DE2" w14:textId="77777777" w:rsidR="00297EAF" w:rsidRPr="00297EAF" w:rsidRDefault="00297EAF" w:rsidP="00297EAF">
            <w:pPr>
              <w:pStyle w:val="FP"/>
            </w:pPr>
            <w:r w:rsidRPr="00297EAF">
              <w:t>C1-253532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DD78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–Alternative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F81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9C3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9D0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23F3" w14:textId="77777777" w:rsidR="00297EAF" w:rsidRPr="00297EAF" w:rsidRDefault="00297EAF" w:rsidP="00297EAF">
            <w:pPr>
              <w:pStyle w:val="FP"/>
            </w:pPr>
            <w:r w:rsidRPr="00297EAF">
              <w:t>C1-253598</w:t>
            </w:r>
          </w:p>
        </w:tc>
      </w:tr>
      <w:tr w:rsidR="00297EAF" w:rsidRPr="00297EAF" w14:paraId="5D0740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D5BD" w14:textId="77777777" w:rsidR="00297EAF" w:rsidRPr="00297EAF" w:rsidRDefault="00297EAF" w:rsidP="00297EAF">
            <w:pPr>
              <w:pStyle w:val="FP"/>
            </w:pPr>
            <w:r w:rsidRPr="00297EAF">
              <w:t>C1-253533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C1E1" w14:textId="77777777" w:rsidR="00297EAF" w:rsidRPr="00297EAF" w:rsidRDefault="00297EAF" w:rsidP="00297EAF">
            <w:pPr>
              <w:pStyle w:val="FP"/>
            </w:pPr>
            <w:r w:rsidRPr="00297EAF">
              <w:t>Discussion on RAN2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7EED" w14:textId="77777777" w:rsidR="00297EAF" w:rsidRPr="00297EAF" w:rsidRDefault="00297EAF" w:rsidP="00297EAF">
            <w:pPr>
              <w:pStyle w:val="FP"/>
            </w:pPr>
            <w:r w:rsidRPr="00297EAF">
              <w:t>LG Electronics /Stella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07B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C1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FB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F6C1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57AA" w14:textId="77777777" w:rsidR="00297EAF" w:rsidRPr="00297EAF" w:rsidRDefault="00297EAF" w:rsidP="00297EAF">
            <w:pPr>
              <w:pStyle w:val="FP"/>
            </w:pPr>
            <w:r w:rsidRPr="00297EAF">
              <w:t>C1-253534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1D94" w14:textId="77777777" w:rsidR="00297EAF" w:rsidRPr="00297EAF" w:rsidRDefault="00297EAF" w:rsidP="00297EAF">
            <w:pPr>
              <w:pStyle w:val="FP"/>
            </w:pPr>
            <w:r w:rsidRPr="00297EAF">
              <w:t>CT aspects of MINT support in EPS for 5G-only national roaming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8451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13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AF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560" w14:textId="77777777" w:rsidR="00297EAF" w:rsidRPr="00297EAF" w:rsidRDefault="00297EAF" w:rsidP="00297EAF">
            <w:pPr>
              <w:pStyle w:val="FP"/>
            </w:pPr>
            <w:r w:rsidRPr="00297EAF">
              <w:t>C1-253563</w:t>
            </w:r>
          </w:p>
        </w:tc>
      </w:tr>
      <w:tr w:rsidR="00297EAF" w:rsidRPr="00297EAF" w14:paraId="5F5E72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CBD8" w14:textId="77777777" w:rsidR="00297EAF" w:rsidRPr="00297EAF" w:rsidRDefault="00297EAF" w:rsidP="00297EAF">
            <w:pPr>
              <w:pStyle w:val="FP"/>
            </w:pPr>
            <w:r w:rsidRPr="00297EAF">
              <w:t>C1-253535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FE0D" w14:textId="77777777" w:rsidR="00297EAF" w:rsidRPr="00297EAF" w:rsidRDefault="00297EAF" w:rsidP="00297EAF">
            <w:pPr>
              <w:pStyle w:val="FP"/>
            </w:pPr>
            <w:r w:rsidRPr="00297EAF">
              <w:t>CT aspects of ProSe support in 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17BC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7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FA6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B667" w14:textId="77777777" w:rsidR="00297EAF" w:rsidRPr="00297EAF" w:rsidRDefault="00297EAF" w:rsidP="00297EAF">
            <w:pPr>
              <w:pStyle w:val="FP"/>
            </w:pPr>
            <w:r w:rsidRPr="00297EAF">
              <w:t>C1-253567</w:t>
            </w:r>
          </w:p>
        </w:tc>
      </w:tr>
      <w:tr w:rsidR="00297EAF" w:rsidRPr="00297EAF" w14:paraId="5DEA5D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ECDD" w14:textId="77777777" w:rsidR="00297EAF" w:rsidRPr="00297EAF" w:rsidRDefault="00297EAF" w:rsidP="00297EAF">
            <w:pPr>
              <w:pStyle w:val="FP"/>
            </w:pPr>
            <w:r w:rsidRPr="00297EAF">
              <w:t>C1-253536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A2F8" w14:textId="77777777" w:rsidR="00297EAF" w:rsidRPr="00297EAF" w:rsidRDefault="00297EAF" w:rsidP="00297EAF">
            <w:pPr>
              <w:pStyle w:val="FP"/>
            </w:pPr>
            <w:r w:rsidRPr="00297EAF">
              <w:t>LS on broadcasting the information on disaster condition of a PLMN from E-UTRAN in case of Disaster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BEEA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E10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01CB" w14:textId="77777777" w:rsidR="00297EAF" w:rsidRPr="00297EAF" w:rsidRDefault="00297EAF" w:rsidP="00297EAF">
            <w:pPr>
              <w:pStyle w:val="FP"/>
            </w:pPr>
            <w:r w:rsidRPr="00297EAF">
              <w:t>C1-247170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955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ADEA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BC14" w14:textId="77777777" w:rsidR="00297EAF" w:rsidRPr="00297EAF" w:rsidRDefault="00297EAF" w:rsidP="00297EAF">
            <w:pPr>
              <w:pStyle w:val="FP"/>
            </w:pPr>
            <w:r w:rsidRPr="00297EAF">
              <w:t>C1-253537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0483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E6B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C6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3D4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5D9B" w14:textId="77777777" w:rsidR="00297EAF" w:rsidRPr="00297EAF" w:rsidRDefault="00297EAF" w:rsidP="00297EAF">
            <w:pPr>
              <w:pStyle w:val="FP"/>
            </w:pPr>
            <w:r w:rsidRPr="00297EAF">
              <w:t>C1-253981</w:t>
            </w:r>
          </w:p>
        </w:tc>
      </w:tr>
      <w:tr w:rsidR="00297EAF" w:rsidRPr="00297EAF" w14:paraId="28874E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1512" w14:textId="77777777" w:rsidR="00297EAF" w:rsidRPr="00297EAF" w:rsidRDefault="00297EAF" w:rsidP="00297EAF">
            <w:pPr>
              <w:pStyle w:val="FP"/>
            </w:pPr>
            <w:r w:rsidRPr="00297EAF">
              <w:t>C1-253538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1BEC" w14:textId="77777777" w:rsidR="00297EAF" w:rsidRPr="00297EAF" w:rsidRDefault="00297EAF" w:rsidP="00297EAF">
            <w:pPr>
              <w:pStyle w:val="FP"/>
            </w:pPr>
            <w:r w:rsidRPr="00297EAF">
              <w:t>Revised SID on MINT support in EPS for 5G-only national roaming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F20C" w14:textId="77777777" w:rsidR="00297EAF" w:rsidRPr="00297EAF" w:rsidRDefault="00297EAF" w:rsidP="00297EAF">
            <w:pPr>
              <w:pStyle w:val="FP"/>
            </w:pPr>
            <w:r w:rsidRPr="00297EAF">
              <w:t>LG Electronics Deutschland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6A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7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5CEA" w14:textId="77777777" w:rsidR="00297EAF" w:rsidRPr="00297EAF" w:rsidRDefault="00297EAF" w:rsidP="00297EAF">
            <w:pPr>
              <w:pStyle w:val="FP"/>
            </w:pPr>
            <w:r w:rsidRPr="00297EAF">
              <w:t>C1-253566</w:t>
            </w:r>
          </w:p>
        </w:tc>
      </w:tr>
      <w:tr w:rsidR="00297EAF" w:rsidRPr="00297EAF" w14:paraId="5D9AF6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62BA" w14:textId="77777777" w:rsidR="00297EAF" w:rsidRPr="00297EAF" w:rsidRDefault="00297EAF" w:rsidP="00297EAF">
            <w:pPr>
              <w:pStyle w:val="FP"/>
            </w:pPr>
            <w:r w:rsidRPr="00297EAF">
              <w:t>C1-253539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7248" w14:textId="77777777" w:rsidR="00297EAF" w:rsidRPr="00297EAF" w:rsidRDefault="00297EAF" w:rsidP="00297EAF">
            <w:pPr>
              <w:pStyle w:val="FP"/>
            </w:pPr>
            <w:r w:rsidRPr="00297EAF">
              <w:t>(Opt.1) Reusing T3451 considering transition time indication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FF89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FA4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8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27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B1647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BD23" w14:textId="77777777" w:rsidR="00297EAF" w:rsidRPr="00297EAF" w:rsidRDefault="00297EAF" w:rsidP="00297EAF">
            <w:pPr>
              <w:pStyle w:val="FP"/>
            </w:pPr>
            <w:r w:rsidRPr="00297EAF">
              <w:t>C1-253540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B857" w14:textId="77777777" w:rsidR="00297EAF" w:rsidRPr="00297EAF" w:rsidRDefault="00297EAF" w:rsidP="00297EAF">
            <w:pPr>
              <w:pStyle w:val="FP"/>
            </w:pPr>
            <w:r w:rsidRPr="00297EAF">
              <w:t>Update on the NOTE of solution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A62A" w14:textId="77777777" w:rsidR="00297EAF" w:rsidRPr="00297EAF" w:rsidRDefault="00297EAF" w:rsidP="00297EAF">
            <w:pPr>
              <w:pStyle w:val="FP"/>
            </w:pPr>
            <w:r w:rsidRPr="00297EAF">
              <w:t>China Telecom,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7AD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A6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B3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14BF9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FC1E" w14:textId="77777777" w:rsidR="00297EAF" w:rsidRPr="00297EAF" w:rsidRDefault="00297EAF" w:rsidP="00297EAF">
            <w:pPr>
              <w:pStyle w:val="FP"/>
            </w:pPr>
            <w:r w:rsidRPr="00297EAF">
              <w:t>C1-253541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CA83" w14:textId="77777777" w:rsidR="00297EAF" w:rsidRPr="00297EAF" w:rsidRDefault="00297EAF" w:rsidP="00297EAF">
            <w:pPr>
              <w:pStyle w:val="FP"/>
            </w:pPr>
            <w:r w:rsidRPr="00297EAF">
              <w:t>(Opt.2) Introducing T3451A to handle transition time indication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E599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40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08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EE1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AEEF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F02C" w14:textId="77777777" w:rsidR="00297EAF" w:rsidRPr="00297EAF" w:rsidRDefault="00297EAF" w:rsidP="00297EAF">
            <w:pPr>
              <w:pStyle w:val="FP"/>
            </w:pPr>
            <w:r w:rsidRPr="00297EAF">
              <w:t>C1-253542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B561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2B93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580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01A6" w14:textId="77777777" w:rsidR="00297EAF" w:rsidRPr="00297EAF" w:rsidRDefault="00297EAF" w:rsidP="00297EAF">
            <w:pPr>
              <w:pStyle w:val="FP"/>
            </w:pPr>
            <w:r w:rsidRPr="00297EAF">
              <w:t>C1-253512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E44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4F353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2E2B" w14:textId="77777777" w:rsidR="00297EAF" w:rsidRPr="00297EAF" w:rsidRDefault="00297EAF" w:rsidP="00297EAF">
            <w:pPr>
              <w:pStyle w:val="FP"/>
            </w:pPr>
            <w:r w:rsidRPr="00297EAF">
              <w:t>C1-253543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DDA5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DB5B" w14:textId="77777777" w:rsidR="00297EAF" w:rsidRPr="00297EAF" w:rsidRDefault="00297EAF" w:rsidP="00297EAF">
            <w:pPr>
              <w:pStyle w:val="FP"/>
            </w:pPr>
            <w:r w:rsidRPr="00297EAF">
              <w:t>LG Electronics /Stella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18C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20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79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3F42C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FD2E" w14:textId="77777777" w:rsidR="00297EAF" w:rsidRPr="00297EAF" w:rsidRDefault="00297EAF" w:rsidP="00297EAF">
            <w:pPr>
              <w:pStyle w:val="FP"/>
            </w:pPr>
            <w:r w:rsidRPr="00297EAF">
              <w:t>C1-253544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BC28" w14:textId="77777777" w:rsidR="00297EAF" w:rsidRPr="00297EAF" w:rsidRDefault="00297EAF" w:rsidP="00297EAF">
            <w:pPr>
              <w:pStyle w:val="FP"/>
            </w:pPr>
            <w:r w:rsidRPr="00297EAF">
              <w:t>T3451 handling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1A7C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B34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A4E5" w14:textId="77777777" w:rsidR="00297EAF" w:rsidRPr="00297EAF" w:rsidRDefault="00297EAF" w:rsidP="00297EAF">
            <w:pPr>
              <w:pStyle w:val="FP"/>
            </w:pPr>
            <w:r w:rsidRPr="00297EAF">
              <w:t>C1-253312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CEB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D75B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E54E" w14:textId="77777777" w:rsidR="00297EAF" w:rsidRPr="00297EAF" w:rsidRDefault="00297EAF" w:rsidP="00297EAF">
            <w:pPr>
              <w:pStyle w:val="FP"/>
            </w:pPr>
            <w:r w:rsidRPr="00297EAF">
              <w:t>C1-253545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B123" w14:textId="77777777" w:rsidR="00297EAF" w:rsidRPr="00297EAF" w:rsidRDefault="00297EAF" w:rsidP="00297EAF">
            <w:pPr>
              <w:pStyle w:val="FP"/>
            </w:pPr>
            <w:r w:rsidRPr="00297EAF">
              <w:t>elemetary procedures for AIoT NAS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505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4ED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0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DF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009C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C33D" w14:textId="77777777" w:rsidR="00297EAF" w:rsidRPr="00297EAF" w:rsidRDefault="00297EAF" w:rsidP="00297EAF">
            <w:pPr>
              <w:pStyle w:val="FP"/>
            </w:pPr>
            <w:r w:rsidRPr="00297EAF">
              <w:t>C1-253546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E3D5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5925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901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D6A4" w14:textId="77777777" w:rsidR="00297EAF" w:rsidRPr="00297EAF" w:rsidRDefault="00297EAF" w:rsidP="00297EAF">
            <w:pPr>
              <w:pStyle w:val="FP"/>
            </w:pPr>
            <w:r w:rsidRPr="00297EAF">
              <w:t>C1-253522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1709" w14:textId="77777777" w:rsidR="00297EAF" w:rsidRPr="00297EAF" w:rsidRDefault="00297EAF" w:rsidP="00297EAF">
            <w:pPr>
              <w:pStyle w:val="FP"/>
            </w:pPr>
            <w:r w:rsidRPr="00297EAF">
              <w:t>C1-253691</w:t>
            </w:r>
          </w:p>
        </w:tc>
      </w:tr>
      <w:tr w:rsidR="00297EAF" w:rsidRPr="00297EAF" w14:paraId="10F0B2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0C6" w14:textId="77777777" w:rsidR="00297EAF" w:rsidRPr="00297EAF" w:rsidRDefault="00297EAF" w:rsidP="00297EAF">
            <w:pPr>
              <w:pStyle w:val="FP"/>
            </w:pPr>
            <w:r w:rsidRPr="00297EAF">
              <w:t>C1-253547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3547" w14:textId="77777777" w:rsidR="00297EAF" w:rsidRPr="00297EAF" w:rsidRDefault="00297EAF" w:rsidP="00297EAF">
            <w:pPr>
              <w:pStyle w:val="FP"/>
            </w:pPr>
            <w:r w:rsidRPr="00297EAF">
              <w:t>inventory procedure initiated by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CD7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44EB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A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8CE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2882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2874" w14:textId="77777777" w:rsidR="00297EAF" w:rsidRPr="00297EAF" w:rsidRDefault="00297EAF" w:rsidP="00297EAF">
            <w:pPr>
              <w:pStyle w:val="FP"/>
            </w:pPr>
            <w:r w:rsidRPr="00297EAF">
              <w:t>C1-253548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E4A6" w14:textId="77777777" w:rsidR="00297EAF" w:rsidRPr="00297EAF" w:rsidRDefault="00297EAF" w:rsidP="00297EAF">
            <w:pPr>
              <w:pStyle w:val="FP"/>
            </w:pPr>
            <w:r w:rsidRPr="00297EAF">
              <w:t>Encoding of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8D8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F426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29C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68B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BC26A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A201" w14:textId="77777777" w:rsidR="00297EAF" w:rsidRPr="00297EAF" w:rsidRDefault="00297EAF" w:rsidP="00297EAF">
            <w:pPr>
              <w:pStyle w:val="FP"/>
            </w:pPr>
            <w:r w:rsidRPr="00297EAF">
              <w:t>C1-253549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F89F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DA22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134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9AB4" w14:textId="77777777" w:rsidR="00297EAF" w:rsidRPr="00297EAF" w:rsidRDefault="00297EAF" w:rsidP="00297EAF">
            <w:pPr>
              <w:pStyle w:val="FP"/>
            </w:pPr>
            <w:r w:rsidRPr="00297EAF">
              <w:t>C1-253326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A90E" w14:textId="77777777" w:rsidR="00297EAF" w:rsidRPr="00297EAF" w:rsidRDefault="00297EAF" w:rsidP="00297EAF">
            <w:pPr>
              <w:pStyle w:val="FP"/>
            </w:pPr>
            <w:r w:rsidRPr="00297EAF">
              <w:t>C1-253692</w:t>
            </w:r>
          </w:p>
        </w:tc>
      </w:tr>
      <w:tr w:rsidR="00297EAF" w:rsidRPr="00297EAF" w14:paraId="764855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050" w14:textId="77777777" w:rsidR="00297EAF" w:rsidRPr="00297EAF" w:rsidRDefault="00297EAF" w:rsidP="00297EAF">
            <w:pPr>
              <w:pStyle w:val="FP"/>
            </w:pPr>
            <w:r w:rsidRPr="00297EAF">
              <w:t>C1-253550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6196" w14:textId="77777777" w:rsidR="00297EAF" w:rsidRPr="00297EAF" w:rsidRDefault="00297EAF" w:rsidP="00297EAF">
            <w:pPr>
              <w:pStyle w:val="FP"/>
            </w:pPr>
            <w:r w:rsidRPr="00297EAF">
              <w:t>Command procedure initiated by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9DFF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05B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51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C8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F705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7E2" w14:textId="77777777" w:rsidR="00297EAF" w:rsidRPr="00297EAF" w:rsidRDefault="00297EAF" w:rsidP="00297EAF">
            <w:pPr>
              <w:pStyle w:val="FP"/>
            </w:pPr>
            <w:r w:rsidRPr="00297EAF">
              <w:t>C1-253551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23BA" w14:textId="77777777" w:rsidR="00297EAF" w:rsidRPr="00297EAF" w:rsidRDefault="00297EAF" w:rsidP="00297EAF">
            <w:pPr>
              <w:pStyle w:val="FP"/>
            </w:pPr>
            <w:r w:rsidRPr="00297EAF">
              <w:t>inventory procedure accepted by  AIoT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5C4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009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0FB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2F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511B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D488" w14:textId="77777777" w:rsidR="00297EAF" w:rsidRPr="00297EAF" w:rsidRDefault="00297EAF" w:rsidP="00297EAF">
            <w:pPr>
              <w:pStyle w:val="FP"/>
            </w:pPr>
            <w:r w:rsidRPr="00297EAF">
              <w:t>C1-253552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28B2" w14:textId="77777777" w:rsidR="00297EAF" w:rsidRPr="00297EAF" w:rsidRDefault="00297EAF" w:rsidP="00297EAF">
            <w:pPr>
              <w:pStyle w:val="FP"/>
            </w:pPr>
            <w:r w:rsidRPr="00297EAF">
              <w:t>command procedure accepted by  AIoT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EC7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374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62C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101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43059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76E9" w14:textId="77777777" w:rsidR="00297EAF" w:rsidRPr="00297EAF" w:rsidRDefault="00297EAF" w:rsidP="00297EAF">
            <w:pPr>
              <w:pStyle w:val="FP"/>
            </w:pPr>
            <w:r w:rsidRPr="00297EAF">
              <w:t>C1-253553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7CB7" w14:textId="77777777" w:rsidR="00297EAF" w:rsidRPr="00297EAF" w:rsidRDefault="00297EAF" w:rsidP="00297EAF">
            <w:pPr>
              <w:pStyle w:val="FP"/>
            </w:pPr>
            <w:r w:rsidRPr="00297EAF">
              <w:t>Inventory procedure not accepted by  AIoT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81E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337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19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BB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D325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073F" w14:textId="77777777" w:rsidR="00297EAF" w:rsidRPr="00297EAF" w:rsidRDefault="00297EAF" w:rsidP="00297EAF">
            <w:pPr>
              <w:pStyle w:val="FP"/>
            </w:pPr>
            <w:r w:rsidRPr="00297EAF">
              <w:t>C1-253554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DA25" w14:textId="77777777" w:rsidR="00297EAF" w:rsidRPr="00297EAF" w:rsidRDefault="00297EAF" w:rsidP="00297EAF">
            <w:pPr>
              <w:pStyle w:val="FP"/>
            </w:pPr>
            <w:r w:rsidRPr="00297EAF">
              <w:t>Command procedure not accepted by AIoT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AA9D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158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4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AE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A661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27E4" w14:textId="77777777" w:rsidR="00297EAF" w:rsidRPr="00297EAF" w:rsidRDefault="00297EAF" w:rsidP="00297EAF">
            <w:pPr>
              <w:pStyle w:val="FP"/>
            </w:pPr>
            <w:r w:rsidRPr="00297EAF">
              <w:t>C1-253555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908" w14:textId="77777777" w:rsidR="00297EAF" w:rsidRPr="00297EAF" w:rsidRDefault="00297EAF" w:rsidP="00297EAF">
            <w:pPr>
              <w:pStyle w:val="FP"/>
            </w:pPr>
            <w:r w:rsidRPr="00297EAF">
              <w:t>Stopping T3448 on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D4A1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ED7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EB4A" w14:textId="77777777" w:rsidR="00297EAF" w:rsidRPr="00297EAF" w:rsidRDefault="00297EAF" w:rsidP="00297EAF">
            <w:pPr>
              <w:pStyle w:val="FP"/>
            </w:pPr>
            <w:r w:rsidRPr="00297EAF">
              <w:t>C1-253322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F6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466C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AF83" w14:textId="77777777" w:rsidR="00297EAF" w:rsidRPr="00297EAF" w:rsidRDefault="00297EAF" w:rsidP="00297EAF">
            <w:pPr>
              <w:pStyle w:val="FP"/>
            </w:pPr>
            <w:r w:rsidRPr="00297EAF">
              <w:t>C1-253556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18D8" w14:textId="77777777" w:rsidR="00297EAF" w:rsidRPr="00297EAF" w:rsidRDefault="00297EAF" w:rsidP="00297EAF">
            <w:pPr>
              <w:pStyle w:val="FP"/>
            </w:pPr>
            <w:r w:rsidRPr="00297EAF">
              <w:t>LS on draft-ietf-6man-deprecate-router-alert, “Deprecation of the IPv6 Router Alert Option for New Protocols”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F1A7" w14:textId="77777777" w:rsidR="00297EAF" w:rsidRPr="00297EAF" w:rsidRDefault="00297EAF" w:rsidP="00297EAF">
            <w:pPr>
              <w:pStyle w:val="FP"/>
            </w:pPr>
            <w:r w:rsidRPr="00297EAF">
              <w:t>IETF IPv6 Maintenance (6MAN)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960B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FFF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8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98453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2675" w14:textId="77777777" w:rsidR="00297EAF" w:rsidRPr="00297EAF" w:rsidRDefault="00297EAF" w:rsidP="00297EAF">
            <w:pPr>
              <w:pStyle w:val="FP"/>
            </w:pPr>
            <w:r w:rsidRPr="00297EAF">
              <w:t>C1-253557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32BD" w14:textId="77777777" w:rsidR="00297EAF" w:rsidRPr="00297EAF" w:rsidRDefault="00297EAF" w:rsidP="00297EAF">
            <w:pPr>
              <w:pStyle w:val="FP"/>
            </w:pPr>
            <w:r w:rsidRPr="00297EAF">
              <w:t>LS on the creation of the Getting Ready for Energy-Efficient Networking Working Group in the IETF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6D80" w14:textId="77777777" w:rsidR="00297EAF" w:rsidRPr="00297EAF" w:rsidRDefault="00297EAF" w:rsidP="00297EAF">
            <w:pPr>
              <w:pStyle w:val="FP"/>
            </w:pPr>
            <w:r w:rsidRPr="00297EAF">
              <w:t>IETF Getting Ready for Energy-Efficient Networking Working Group (GREEN)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B69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B3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EE2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9DBCA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F485" w14:textId="77777777" w:rsidR="00297EAF" w:rsidRPr="00297EAF" w:rsidRDefault="00297EAF" w:rsidP="00297EAF">
            <w:pPr>
              <w:pStyle w:val="FP"/>
            </w:pPr>
            <w:r w:rsidRPr="00297EAF">
              <w:t>C1-253558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6FFA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A59C" w14:textId="77777777" w:rsidR="00297EAF" w:rsidRPr="00297EAF" w:rsidRDefault="00297EAF" w:rsidP="00297EAF">
            <w:pPr>
              <w:pStyle w:val="FP"/>
            </w:pPr>
            <w:r w:rsidRPr="00297EAF">
              <w:t>SA4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8B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2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B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AF38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6007" w14:textId="77777777" w:rsidR="00297EAF" w:rsidRPr="00297EAF" w:rsidRDefault="00297EAF" w:rsidP="00297EAF">
            <w:pPr>
              <w:pStyle w:val="FP"/>
            </w:pPr>
            <w:r w:rsidRPr="00297EAF">
              <w:t>C1-253559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D7C5" w14:textId="77777777" w:rsidR="00297EAF" w:rsidRPr="00297EAF" w:rsidRDefault="00297EAF" w:rsidP="00297EAF">
            <w:pPr>
              <w:pStyle w:val="FP"/>
            </w:pPr>
            <w:r w:rsidRPr="00297EAF">
              <w:t>LS on LI requirements on IMS Data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5146" w14:textId="77777777" w:rsidR="00297EAF" w:rsidRPr="00297EAF" w:rsidRDefault="00297EAF" w:rsidP="00297EAF">
            <w:pPr>
              <w:pStyle w:val="FP"/>
            </w:pPr>
            <w:r w:rsidRPr="00297EAF">
              <w:t>SA3-LI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A07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A8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05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CE6075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2BA7" w14:textId="77777777" w:rsidR="00297EAF" w:rsidRPr="00297EAF" w:rsidRDefault="00297EAF" w:rsidP="00297EAF">
            <w:pPr>
              <w:pStyle w:val="FP"/>
            </w:pPr>
            <w:r w:rsidRPr="00297EAF">
              <w:t>C1-253560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679C" w14:textId="77777777" w:rsidR="00297EAF" w:rsidRPr="00297EAF" w:rsidRDefault="00297EAF" w:rsidP="00297EAF">
            <w:pPr>
              <w:pStyle w:val="FP"/>
            </w:pPr>
            <w:r w:rsidRPr="00297EAF">
              <w:t>Guidance for handling of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7928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B0D3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63F6" w14:textId="77777777" w:rsidR="00297EAF" w:rsidRPr="00297EAF" w:rsidRDefault="00297EAF" w:rsidP="00297EAF">
            <w:pPr>
              <w:pStyle w:val="FP"/>
            </w:pPr>
            <w:r w:rsidRPr="00297EAF">
              <w:t>C1-253011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34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ED6D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F6D1" w14:textId="77777777" w:rsidR="00297EAF" w:rsidRPr="00297EAF" w:rsidRDefault="00297EAF" w:rsidP="00297EAF">
            <w:pPr>
              <w:pStyle w:val="FP"/>
            </w:pPr>
            <w:r w:rsidRPr="00297EAF">
              <w:t>C1-253561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71C9" w14:textId="77777777" w:rsidR="00297EAF" w:rsidRPr="00297EAF" w:rsidRDefault="00297EAF" w:rsidP="00297EAF">
            <w:pPr>
              <w:pStyle w:val="FP"/>
            </w:pPr>
            <w:r w:rsidRPr="00297EAF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1F43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0EE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8B4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16A" w14:textId="77777777" w:rsidR="00297EAF" w:rsidRPr="00297EAF" w:rsidRDefault="00297EAF" w:rsidP="00297EAF">
            <w:pPr>
              <w:pStyle w:val="FP"/>
            </w:pPr>
            <w:r w:rsidRPr="00297EAF">
              <w:t>C1-253988</w:t>
            </w:r>
          </w:p>
        </w:tc>
      </w:tr>
      <w:tr w:rsidR="00297EAF" w:rsidRPr="00297EAF" w14:paraId="61420D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1992" w14:textId="77777777" w:rsidR="00297EAF" w:rsidRPr="00297EAF" w:rsidRDefault="00297EAF" w:rsidP="00297EAF">
            <w:pPr>
              <w:pStyle w:val="FP"/>
            </w:pPr>
            <w:r w:rsidRPr="00297EAF">
              <w:t>C1-253562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BECB" w14:textId="77777777" w:rsidR="00297EAF" w:rsidRPr="00297EAF" w:rsidRDefault="00297EAF" w:rsidP="00297EAF">
            <w:pPr>
              <w:pStyle w:val="FP"/>
            </w:pPr>
            <w:r w:rsidRPr="00297EAF">
              <w:t>LS to 3GPP CT1 on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59E6" w14:textId="77777777" w:rsidR="00297EAF" w:rsidRPr="00297EAF" w:rsidRDefault="00297EAF" w:rsidP="00297EAF">
            <w:pPr>
              <w:pStyle w:val="FP"/>
            </w:pPr>
            <w:r w:rsidRPr="00297EAF"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927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4C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C4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01ED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0201" w14:textId="77777777" w:rsidR="00297EAF" w:rsidRPr="00297EAF" w:rsidRDefault="00297EAF" w:rsidP="00297EAF">
            <w:pPr>
              <w:pStyle w:val="FP"/>
            </w:pPr>
            <w:r w:rsidRPr="00297EAF">
              <w:t>C1-253563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A765" w14:textId="77777777" w:rsidR="00297EAF" w:rsidRPr="00297EAF" w:rsidRDefault="00297EAF" w:rsidP="00297EAF">
            <w:pPr>
              <w:pStyle w:val="FP"/>
            </w:pPr>
            <w:r w:rsidRPr="00297EAF">
              <w:t>CT aspects of MINT support in EPS for 5G-only national roaming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AF06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5126" w14:textId="77777777" w:rsidR="00297EAF" w:rsidRPr="00297EAF" w:rsidRDefault="00297EAF" w:rsidP="00297EAF">
            <w:pPr>
              <w:pStyle w:val="FP"/>
            </w:pPr>
            <w:r w:rsidRPr="00297EAF">
              <w:t>conditionally 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DBBA" w14:textId="77777777" w:rsidR="00297EAF" w:rsidRPr="00297EAF" w:rsidRDefault="00297EAF" w:rsidP="00297EAF">
            <w:pPr>
              <w:pStyle w:val="FP"/>
            </w:pPr>
            <w:r w:rsidRPr="00297EAF">
              <w:t>C1-253534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5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DB05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10A1" w14:textId="77777777" w:rsidR="00297EAF" w:rsidRPr="00297EAF" w:rsidRDefault="00297EAF" w:rsidP="00297EAF">
            <w:pPr>
              <w:pStyle w:val="FP"/>
            </w:pPr>
            <w:r w:rsidRPr="00297EAF">
              <w:t>C1-253564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D3D8" w14:textId="77777777" w:rsidR="00297EAF" w:rsidRPr="00297EAF" w:rsidRDefault="00297EAF" w:rsidP="00297EAF">
            <w:pPr>
              <w:pStyle w:val="FP"/>
            </w:pPr>
            <w:r w:rsidRPr="00297EAF"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D9C3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F4F0" w14:textId="77777777" w:rsidR="00297EAF" w:rsidRPr="00297EAF" w:rsidRDefault="00297EAF" w:rsidP="00297EAF">
            <w:pPr>
              <w:pStyle w:val="FP"/>
            </w:pPr>
            <w:r w:rsidRPr="00297EAF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98FE" w14:textId="77777777" w:rsidR="00297EAF" w:rsidRPr="00297EAF" w:rsidRDefault="00297EAF" w:rsidP="00297EAF">
            <w:pPr>
              <w:pStyle w:val="FP"/>
            </w:pPr>
            <w:r w:rsidRPr="00297EAF">
              <w:t>C1-253120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21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58FB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C7F4" w14:textId="77777777" w:rsidR="00297EAF" w:rsidRPr="00297EAF" w:rsidRDefault="00297EAF" w:rsidP="00297EAF">
            <w:pPr>
              <w:pStyle w:val="FP"/>
            </w:pPr>
            <w:r w:rsidRPr="00297EAF">
              <w:t>C1-253565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BBB" w14:textId="77777777" w:rsidR="00297EAF" w:rsidRPr="00297EAF" w:rsidRDefault="00297EAF" w:rsidP="00297EAF">
            <w:pPr>
              <w:pStyle w:val="FP"/>
            </w:pPr>
            <w:r w:rsidRPr="00297EAF">
              <w:t>Revised WID on Alignment of eCall over IMS with 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BAF3" w14:textId="77777777" w:rsidR="00297EAF" w:rsidRPr="00297EAF" w:rsidRDefault="00297EAF" w:rsidP="00297EAF">
            <w:pPr>
              <w:pStyle w:val="FP"/>
            </w:pPr>
            <w:r w:rsidRPr="00297EAF"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B3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B18" w14:textId="77777777" w:rsidR="00297EAF" w:rsidRPr="00297EAF" w:rsidRDefault="00297EAF" w:rsidP="00297EAF">
            <w:pPr>
              <w:pStyle w:val="FP"/>
            </w:pPr>
            <w:r w:rsidRPr="00297EAF">
              <w:t>C1-253191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3BB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48FFC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4A48" w14:textId="77777777" w:rsidR="00297EAF" w:rsidRPr="00297EAF" w:rsidRDefault="00297EAF" w:rsidP="00297EAF">
            <w:pPr>
              <w:pStyle w:val="FP"/>
            </w:pPr>
            <w:r w:rsidRPr="00297EAF">
              <w:t>C1-253566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86F7" w14:textId="77777777" w:rsidR="00297EAF" w:rsidRPr="00297EAF" w:rsidRDefault="00297EAF" w:rsidP="00297EAF">
            <w:pPr>
              <w:pStyle w:val="FP"/>
            </w:pPr>
            <w:r w:rsidRPr="00297EAF">
              <w:t>Revised SID on MINT support in EPS for 5G-only national roaming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B7A0" w14:textId="77777777" w:rsidR="00297EAF" w:rsidRPr="00297EAF" w:rsidRDefault="00297EAF" w:rsidP="00297EAF">
            <w:pPr>
              <w:pStyle w:val="FP"/>
            </w:pPr>
            <w:r w:rsidRPr="00297EAF">
              <w:t>LG Electronics Deutschland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65B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0417" w14:textId="77777777" w:rsidR="00297EAF" w:rsidRPr="00297EAF" w:rsidRDefault="00297EAF" w:rsidP="00297EAF">
            <w:pPr>
              <w:pStyle w:val="FP"/>
            </w:pPr>
            <w:r w:rsidRPr="00297EAF">
              <w:t>C1-253538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6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506D2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E787" w14:textId="77777777" w:rsidR="00297EAF" w:rsidRPr="00297EAF" w:rsidRDefault="00297EAF" w:rsidP="00297EAF">
            <w:pPr>
              <w:pStyle w:val="FP"/>
            </w:pPr>
            <w:r w:rsidRPr="00297EAF">
              <w:t>C1-253567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E73A" w14:textId="77777777" w:rsidR="00297EAF" w:rsidRPr="00297EAF" w:rsidRDefault="00297EAF" w:rsidP="00297EAF">
            <w:pPr>
              <w:pStyle w:val="FP"/>
            </w:pPr>
            <w:r w:rsidRPr="00297EAF">
              <w:t>CT aspects of ProSe support in 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9D52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504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30AE" w14:textId="77777777" w:rsidR="00297EAF" w:rsidRPr="00297EAF" w:rsidRDefault="00297EAF" w:rsidP="00297EAF">
            <w:pPr>
              <w:pStyle w:val="FP"/>
            </w:pPr>
            <w:r w:rsidRPr="00297EAF">
              <w:t>C1-253535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38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7277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490F" w14:textId="77777777" w:rsidR="00297EAF" w:rsidRPr="00297EAF" w:rsidRDefault="00297EAF" w:rsidP="00297EAF">
            <w:pPr>
              <w:pStyle w:val="FP"/>
            </w:pPr>
            <w:r w:rsidRPr="00297EAF">
              <w:t>C1-253568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A0C3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2A4A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1D5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79BC" w14:textId="77777777" w:rsidR="00297EAF" w:rsidRPr="00297EAF" w:rsidRDefault="00297EAF" w:rsidP="00297EAF">
            <w:pPr>
              <w:pStyle w:val="FP"/>
            </w:pPr>
            <w:r w:rsidRPr="00297EAF">
              <w:t>C1-253078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24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4806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291" w14:textId="77777777" w:rsidR="00297EAF" w:rsidRPr="00297EAF" w:rsidRDefault="00297EAF" w:rsidP="00297EAF">
            <w:pPr>
              <w:pStyle w:val="FP"/>
            </w:pPr>
            <w:r w:rsidRPr="00297EAF">
              <w:t>C1-253569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49F0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604A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EA8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EE77" w14:textId="77777777" w:rsidR="00297EAF" w:rsidRPr="00297EAF" w:rsidRDefault="00297EAF" w:rsidP="00297EAF">
            <w:pPr>
              <w:pStyle w:val="FP"/>
            </w:pPr>
            <w:r w:rsidRPr="00297EAF">
              <w:t>C1-253079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D6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D800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DBDE" w14:textId="77777777" w:rsidR="00297EAF" w:rsidRPr="00297EAF" w:rsidRDefault="00297EAF" w:rsidP="00297EAF">
            <w:pPr>
              <w:pStyle w:val="FP"/>
            </w:pPr>
            <w:r w:rsidRPr="00297EAF">
              <w:t>C1-253570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CB75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3259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817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57F7" w14:textId="77777777" w:rsidR="00297EAF" w:rsidRPr="00297EAF" w:rsidRDefault="00297EAF" w:rsidP="00297EAF">
            <w:pPr>
              <w:pStyle w:val="FP"/>
            </w:pPr>
            <w:r w:rsidRPr="00297EAF">
              <w:t>C1-253080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740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85E6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EEA4" w14:textId="77777777" w:rsidR="00297EAF" w:rsidRPr="00297EAF" w:rsidRDefault="00297EAF" w:rsidP="00297EAF">
            <w:pPr>
              <w:pStyle w:val="FP"/>
            </w:pPr>
            <w:r w:rsidRPr="00297EAF">
              <w:t>C1-253571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D25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EF07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CB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688" w14:textId="77777777" w:rsidR="00297EAF" w:rsidRPr="00297EAF" w:rsidRDefault="00297EAF" w:rsidP="00297EAF">
            <w:pPr>
              <w:pStyle w:val="FP"/>
            </w:pPr>
            <w:r w:rsidRPr="00297EAF">
              <w:t>C1-253513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15CC" w14:textId="77777777" w:rsidR="00297EAF" w:rsidRPr="00297EAF" w:rsidRDefault="00297EAF" w:rsidP="00297EAF">
            <w:pPr>
              <w:pStyle w:val="FP"/>
            </w:pPr>
            <w:r w:rsidRPr="00297EAF">
              <w:t>C1-254088</w:t>
            </w:r>
          </w:p>
        </w:tc>
      </w:tr>
      <w:tr w:rsidR="00297EAF" w:rsidRPr="00297EAF" w14:paraId="06DB6D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5AAF" w14:textId="77777777" w:rsidR="00297EAF" w:rsidRPr="00297EAF" w:rsidRDefault="00297EAF" w:rsidP="00297EAF">
            <w:pPr>
              <w:pStyle w:val="FP"/>
            </w:pPr>
            <w:r w:rsidRPr="00297EAF">
              <w:t>C1-253572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AF1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ABB8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8BA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A3F" w14:textId="77777777" w:rsidR="00297EAF" w:rsidRPr="00297EAF" w:rsidRDefault="00297EAF" w:rsidP="00297EAF">
            <w:pPr>
              <w:pStyle w:val="FP"/>
            </w:pPr>
            <w:r w:rsidRPr="00297EAF">
              <w:t>C1-253526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6C6E" w14:textId="77777777" w:rsidR="00297EAF" w:rsidRPr="00297EAF" w:rsidRDefault="00297EAF" w:rsidP="00297EAF">
            <w:pPr>
              <w:pStyle w:val="FP"/>
            </w:pPr>
            <w:r w:rsidRPr="00297EAF">
              <w:t>C1-254089</w:t>
            </w:r>
          </w:p>
        </w:tc>
      </w:tr>
      <w:tr w:rsidR="00297EAF" w:rsidRPr="00297EAF" w14:paraId="5F005E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955A" w14:textId="77777777" w:rsidR="00297EAF" w:rsidRPr="00297EAF" w:rsidRDefault="00297EAF" w:rsidP="00297EAF">
            <w:pPr>
              <w:pStyle w:val="FP"/>
            </w:pPr>
            <w:r w:rsidRPr="00297EAF">
              <w:t>C1-253573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6A6B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8B13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299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C5CB" w14:textId="77777777" w:rsidR="00297EAF" w:rsidRPr="00297EAF" w:rsidRDefault="00297EAF" w:rsidP="00297EAF">
            <w:pPr>
              <w:pStyle w:val="FP"/>
            </w:pPr>
            <w:r w:rsidRPr="00297EAF">
              <w:t>C1-253527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CB0D" w14:textId="77777777" w:rsidR="00297EAF" w:rsidRPr="00297EAF" w:rsidRDefault="00297EAF" w:rsidP="00297EAF">
            <w:pPr>
              <w:pStyle w:val="FP"/>
            </w:pPr>
            <w:r w:rsidRPr="00297EAF">
              <w:t>C1-254090</w:t>
            </w:r>
          </w:p>
        </w:tc>
      </w:tr>
      <w:tr w:rsidR="00297EAF" w:rsidRPr="00297EAF" w14:paraId="2DE20C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137D" w14:textId="77777777" w:rsidR="00297EAF" w:rsidRPr="00297EAF" w:rsidRDefault="00297EAF" w:rsidP="00297EAF">
            <w:pPr>
              <w:pStyle w:val="FP"/>
            </w:pPr>
            <w:r w:rsidRPr="00297EAF">
              <w:t>C1-253574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5D4E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A5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864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451B" w14:textId="77777777" w:rsidR="00297EAF" w:rsidRPr="00297EAF" w:rsidRDefault="00297EAF" w:rsidP="00297EAF">
            <w:pPr>
              <w:pStyle w:val="FP"/>
            </w:pPr>
            <w:r w:rsidRPr="00297EAF">
              <w:t>C1-253272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0B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56D5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EA72" w14:textId="77777777" w:rsidR="00297EAF" w:rsidRPr="00297EAF" w:rsidRDefault="00297EAF" w:rsidP="00297EAF">
            <w:pPr>
              <w:pStyle w:val="FP"/>
            </w:pPr>
            <w:r w:rsidRPr="00297EAF">
              <w:t>C1-253575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F931" w14:textId="77777777" w:rsidR="00297EAF" w:rsidRPr="00297EAF" w:rsidRDefault="00297EAF" w:rsidP="00297EAF">
            <w:pPr>
              <w:pStyle w:val="FP"/>
            </w:pPr>
            <w:r w:rsidRPr="00297EAF">
              <w:t>Clarification on LCS user plane connection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CE94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CE5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EF5D" w14:textId="77777777" w:rsidR="00297EAF" w:rsidRPr="00297EAF" w:rsidRDefault="00297EAF" w:rsidP="00297EAF">
            <w:pPr>
              <w:pStyle w:val="FP"/>
            </w:pPr>
            <w:r w:rsidRPr="00297EAF">
              <w:t>C1-253218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98E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4D0C2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7044" w14:textId="77777777" w:rsidR="00297EAF" w:rsidRPr="00297EAF" w:rsidRDefault="00297EAF" w:rsidP="00297EAF">
            <w:pPr>
              <w:pStyle w:val="FP"/>
            </w:pPr>
            <w:r w:rsidRPr="00297EAF">
              <w:t>C1-253576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9D04" w14:textId="77777777" w:rsidR="00297EAF" w:rsidRPr="00297EAF" w:rsidRDefault="00297EAF" w:rsidP="00297EAF">
            <w:pPr>
              <w:pStyle w:val="FP"/>
            </w:pPr>
            <w:r w:rsidRPr="00297EAF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B1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AA1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086D" w14:textId="77777777" w:rsidR="00297EAF" w:rsidRPr="00297EAF" w:rsidRDefault="00297EAF" w:rsidP="00297EAF">
            <w:pPr>
              <w:pStyle w:val="FP"/>
            </w:pPr>
            <w:r w:rsidRPr="00297EAF">
              <w:t>C1-253259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F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90B5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2F8" w14:textId="77777777" w:rsidR="00297EAF" w:rsidRPr="00297EAF" w:rsidRDefault="00297EAF" w:rsidP="00297EAF">
            <w:pPr>
              <w:pStyle w:val="FP"/>
            </w:pPr>
            <w:r w:rsidRPr="00297EAF">
              <w:t>C1-253577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3C2F" w14:textId="77777777" w:rsidR="00297EAF" w:rsidRPr="00297EAF" w:rsidRDefault="00297EAF" w:rsidP="00297EAF">
            <w:pPr>
              <w:pStyle w:val="FP"/>
            </w:pPr>
            <w:r w:rsidRPr="00297EAF">
              <w:t>Maximum one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915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A92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12A1" w14:textId="77777777" w:rsidR="00297EAF" w:rsidRPr="00297EAF" w:rsidRDefault="00297EAF" w:rsidP="00297EAF">
            <w:pPr>
              <w:pStyle w:val="FP"/>
            </w:pPr>
            <w:r w:rsidRPr="00297EAF">
              <w:t>C1-253510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AC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3832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6DE5" w14:textId="77777777" w:rsidR="00297EAF" w:rsidRPr="00297EAF" w:rsidRDefault="00297EAF" w:rsidP="00297EAF">
            <w:pPr>
              <w:pStyle w:val="FP"/>
            </w:pPr>
            <w:r w:rsidRPr="00297EAF">
              <w:t>C1-253578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D81C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95F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19B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AFFC" w14:textId="77777777" w:rsidR="00297EAF" w:rsidRPr="00297EAF" w:rsidRDefault="00297EAF" w:rsidP="00297EAF">
            <w:pPr>
              <w:pStyle w:val="FP"/>
            </w:pPr>
            <w:r w:rsidRPr="00297EAF">
              <w:t>C1-253468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585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56D2C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1955" w14:textId="77777777" w:rsidR="00297EAF" w:rsidRPr="00297EAF" w:rsidRDefault="00297EAF" w:rsidP="00297EAF">
            <w:pPr>
              <w:pStyle w:val="FP"/>
            </w:pPr>
            <w:r w:rsidRPr="00297EAF">
              <w:t>C1-253579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819C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0C32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1C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443D" w14:textId="77777777" w:rsidR="00297EAF" w:rsidRPr="00297EAF" w:rsidRDefault="00297EAF" w:rsidP="00297EAF">
            <w:pPr>
              <w:pStyle w:val="FP"/>
            </w:pPr>
            <w:r w:rsidRPr="00297EAF">
              <w:t>C1-253469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A8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2E7EB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7669" w14:textId="77777777" w:rsidR="00297EAF" w:rsidRPr="00297EAF" w:rsidRDefault="00297EAF" w:rsidP="00297EAF">
            <w:pPr>
              <w:pStyle w:val="FP"/>
            </w:pPr>
            <w:r w:rsidRPr="00297EAF">
              <w:t>C1-253580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6CB7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88C3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8A5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FBDA" w14:textId="77777777" w:rsidR="00297EAF" w:rsidRPr="00297EAF" w:rsidRDefault="00297EAF" w:rsidP="00297EAF">
            <w:pPr>
              <w:pStyle w:val="FP"/>
            </w:pPr>
            <w:r w:rsidRPr="00297EAF">
              <w:t>C1-253036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C8B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24BA69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B6C3" w14:textId="77777777" w:rsidR="00297EAF" w:rsidRPr="00297EAF" w:rsidRDefault="00297EAF" w:rsidP="00297EAF">
            <w:pPr>
              <w:pStyle w:val="FP"/>
            </w:pPr>
            <w:r w:rsidRPr="00297EAF">
              <w:t>C1-253581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3FBC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1AE4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F9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F79F" w14:textId="77777777" w:rsidR="00297EAF" w:rsidRPr="00297EAF" w:rsidRDefault="00297EAF" w:rsidP="00297EAF">
            <w:pPr>
              <w:pStyle w:val="FP"/>
            </w:pPr>
            <w:r w:rsidRPr="00297EAF">
              <w:t>C1-253037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1D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4D48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BF86" w14:textId="77777777" w:rsidR="00297EAF" w:rsidRPr="00297EAF" w:rsidRDefault="00297EAF" w:rsidP="00297EAF">
            <w:pPr>
              <w:pStyle w:val="FP"/>
            </w:pPr>
            <w:r w:rsidRPr="00297EAF">
              <w:t>C1-253582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5005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AF93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797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7737" w14:textId="77777777" w:rsidR="00297EAF" w:rsidRPr="00297EAF" w:rsidRDefault="00297EAF" w:rsidP="00297EAF">
            <w:pPr>
              <w:pStyle w:val="FP"/>
            </w:pPr>
            <w:r w:rsidRPr="00297EAF">
              <w:t>C1-253038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BC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BD31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5B5B" w14:textId="77777777" w:rsidR="00297EAF" w:rsidRPr="00297EAF" w:rsidRDefault="00297EAF" w:rsidP="00297EAF">
            <w:pPr>
              <w:pStyle w:val="FP"/>
            </w:pPr>
            <w:r w:rsidRPr="00297EAF">
              <w:t>C1-253583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543A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0851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DDB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E070" w14:textId="77777777" w:rsidR="00297EAF" w:rsidRPr="00297EAF" w:rsidRDefault="00297EAF" w:rsidP="00297EAF">
            <w:pPr>
              <w:pStyle w:val="FP"/>
            </w:pPr>
            <w:r w:rsidRPr="00297EAF">
              <w:t>C1-253039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FC5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9E147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DEF2" w14:textId="77777777" w:rsidR="00297EAF" w:rsidRPr="00297EAF" w:rsidRDefault="00297EAF" w:rsidP="00297EAF">
            <w:pPr>
              <w:pStyle w:val="FP"/>
            </w:pPr>
            <w:r w:rsidRPr="00297EAF">
              <w:t>C1-253584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BF8F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9C07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928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4B05" w14:textId="77777777" w:rsidR="00297EAF" w:rsidRPr="00297EAF" w:rsidRDefault="00297EAF" w:rsidP="00297EAF">
            <w:pPr>
              <w:pStyle w:val="FP"/>
            </w:pPr>
            <w:r w:rsidRPr="00297EAF">
              <w:t>C1-253373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99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970D0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ED72" w14:textId="77777777" w:rsidR="00297EAF" w:rsidRPr="00297EAF" w:rsidRDefault="00297EAF" w:rsidP="00297EAF">
            <w:pPr>
              <w:pStyle w:val="FP"/>
            </w:pPr>
            <w:r w:rsidRPr="00297EAF">
              <w:t>C1-253585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F78C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742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C74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4FA7" w14:textId="77777777" w:rsidR="00297EAF" w:rsidRPr="00297EAF" w:rsidRDefault="00297EAF" w:rsidP="00297EAF">
            <w:pPr>
              <w:pStyle w:val="FP"/>
            </w:pPr>
            <w:r w:rsidRPr="00297EAF">
              <w:t>C1-253374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977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A3436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4427" w14:textId="77777777" w:rsidR="00297EAF" w:rsidRPr="00297EAF" w:rsidRDefault="00297EAF" w:rsidP="00297EAF">
            <w:pPr>
              <w:pStyle w:val="FP"/>
            </w:pPr>
            <w:r w:rsidRPr="00297EAF">
              <w:t>C1-253586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47E2" w14:textId="77777777" w:rsidR="00297EAF" w:rsidRPr="00297EAF" w:rsidRDefault="00297EAF" w:rsidP="00297EAF">
            <w:pPr>
              <w:pStyle w:val="FP"/>
            </w:pPr>
            <w:r w:rsidRPr="00297EAF">
              <w:t>Correction related to the depreciation of the ATSSS-ST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A06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D66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D834" w14:textId="77777777" w:rsidR="00297EAF" w:rsidRPr="00297EAF" w:rsidRDefault="00297EAF" w:rsidP="00297EAF">
            <w:pPr>
              <w:pStyle w:val="FP"/>
            </w:pPr>
            <w:r w:rsidRPr="00297EAF">
              <w:t>C1-253125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1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69B1A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308E" w14:textId="77777777" w:rsidR="00297EAF" w:rsidRPr="00297EAF" w:rsidRDefault="00297EAF" w:rsidP="00297EAF">
            <w:pPr>
              <w:pStyle w:val="FP"/>
            </w:pPr>
            <w:r w:rsidRPr="00297EAF">
              <w:t>C1-253587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75D9" w14:textId="77777777" w:rsidR="00297EAF" w:rsidRPr="00297EAF" w:rsidRDefault="00297EAF" w:rsidP="00297EAF">
            <w:pPr>
              <w:pStyle w:val="FP"/>
            </w:pPr>
            <w:r w:rsidRPr="00297EAF">
              <w:t>New LS on new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03DD" w14:textId="77777777" w:rsidR="00297EAF" w:rsidRPr="00297EAF" w:rsidRDefault="00297EAF" w:rsidP="00297EAF">
            <w:pPr>
              <w:pStyle w:val="FP"/>
            </w:pPr>
            <w:r w:rsidRPr="00297EAF">
              <w:t>Hyunjin/SKT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0A7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8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67C7" w14:textId="77777777" w:rsidR="00297EAF" w:rsidRPr="00297EAF" w:rsidRDefault="00297EAF" w:rsidP="00297EAF">
            <w:pPr>
              <w:pStyle w:val="FP"/>
            </w:pPr>
            <w:r w:rsidRPr="00297EAF">
              <w:t>C1-253743</w:t>
            </w:r>
          </w:p>
        </w:tc>
      </w:tr>
      <w:tr w:rsidR="00297EAF" w:rsidRPr="00297EAF" w14:paraId="4D60B4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3ED0" w14:textId="77777777" w:rsidR="00297EAF" w:rsidRPr="00297EAF" w:rsidRDefault="00297EAF" w:rsidP="00297EAF">
            <w:pPr>
              <w:pStyle w:val="FP"/>
            </w:pPr>
            <w:r w:rsidRPr="00297EAF">
              <w:t>C1-253588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AB52" w14:textId="77777777" w:rsidR="00297EAF" w:rsidRPr="00297EAF" w:rsidRDefault="00297EAF" w:rsidP="00297EAF">
            <w:pPr>
              <w:pStyle w:val="FP"/>
            </w:pPr>
            <w:r w:rsidRPr="00297EAF">
              <w:t>Revised WID on CT aspects for enabling MSGin5G Service phase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4912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210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4CE2" w14:textId="77777777" w:rsidR="00297EAF" w:rsidRPr="00297EAF" w:rsidRDefault="00297EAF" w:rsidP="00297EAF">
            <w:pPr>
              <w:pStyle w:val="FP"/>
            </w:pPr>
            <w:r w:rsidRPr="00297EAF">
              <w:t>C1-253504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24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960E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3E7" w14:textId="77777777" w:rsidR="00297EAF" w:rsidRPr="00297EAF" w:rsidRDefault="00297EAF" w:rsidP="00297EAF">
            <w:pPr>
              <w:pStyle w:val="FP"/>
            </w:pPr>
            <w:r w:rsidRPr="00297EAF">
              <w:t>C1-253589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3775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25F" w14:textId="77777777" w:rsidR="00297EAF" w:rsidRPr="00297EAF" w:rsidRDefault="00297EAF" w:rsidP="00297EAF">
            <w:pPr>
              <w:pStyle w:val="FP"/>
            </w:pPr>
            <w:r w:rsidRPr="00297EAF">
              <w:t>ZTE, Apple,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F9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E654" w14:textId="77777777" w:rsidR="00297EAF" w:rsidRPr="00297EAF" w:rsidRDefault="00297EAF" w:rsidP="00297EAF">
            <w:pPr>
              <w:pStyle w:val="FP"/>
            </w:pPr>
            <w:r w:rsidRPr="00297EAF">
              <w:t>C1-253220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0553" w14:textId="77777777" w:rsidR="00297EAF" w:rsidRPr="00297EAF" w:rsidRDefault="00297EAF" w:rsidP="00297EAF">
            <w:pPr>
              <w:pStyle w:val="FP"/>
            </w:pPr>
            <w:r w:rsidRPr="00297EAF">
              <w:t>C1-254124</w:t>
            </w:r>
          </w:p>
        </w:tc>
      </w:tr>
      <w:tr w:rsidR="00297EAF" w:rsidRPr="00297EAF" w14:paraId="3A5A7D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E929" w14:textId="77777777" w:rsidR="00297EAF" w:rsidRPr="00297EAF" w:rsidRDefault="00297EAF" w:rsidP="00297EAF">
            <w:pPr>
              <w:pStyle w:val="FP"/>
            </w:pPr>
            <w:r w:rsidRPr="00297EAF">
              <w:t>C1-253590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6E3B" w14:textId="77777777" w:rsidR="00297EAF" w:rsidRPr="00297EAF" w:rsidRDefault="00297EAF" w:rsidP="00297EAF">
            <w:pPr>
              <w:pStyle w:val="FP"/>
            </w:pPr>
            <w:r w:rsidRPr="00297EAF">
              <w:t>Inclusion of ATSSS status in related session management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D15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A8A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F5A9" w14:textId="77777777" w:rsidR="00297EAF" w:rsidRPr="00297EAF" w:rsidRDefault="00297EAF" w:rsidP="00297EAF">
            <w:pPr>
              <w:pStyle w:val="FP"/>
            </w:pPr>
            <w:r w:rsidRPr="00297EAF">
              <w:t>C1-253221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580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6FFE4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D4D8" w14:textId="77777777" w:rsidR="00297EAF" w:rsidRPr="00297EAF" w:rsidRDefault="00297EAF" w:rsidP="00297EAF">
            <w:pPr>
              <w:pStyle w:val="FP"/>
            </w:pPr>
            <w:r w:rsidRPr="00297EAF">
              <w:t>C1-253591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4945" w14:textId="77777777" w:rsidR="00297EAF" w:rsidRPr="00297EAF" w:rsidRDefault="00297EAF" w:rsidP="00297EAF">
            <w:pPr>
              <w:pStyle w:val="FP"/>
            </w:pPr>
            <w:r w:rsidRPr="00297EAF">
              <w:t>MPQUIC-IP without ATSSS-LL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BDFF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C8F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543A" w14:textId="77777777" w:rsidR="00297EAF" w:rsidRPr="00297EAF" w:rsidRDefault="00297EAF" w:rsidP="00297EAF">
            <w:pPr>
              <w:pStyle w:val="FP"/>
            </w:pPr>
            <w:r w:rsidRPr="00297EAF">
              <w:t>C1-253040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F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2C2E3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7794" w14:textId="77777777" w:rsidR="00297EAF" w:rsidRPr="00297EAF" w:rsidRDefault="00297EAF" w:rsidP="00297EAF">
            <w:pPr>
              <w:pStyle w:val="FP"/>
            </w:pPr>
            <w:r w:rsidRPr="00297EAF">
              <w:t>C1-253592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2515" w14:textId="77777777" w:rsidR="00297EAF" w:rsidRPr="00297EAF" w:rsidRDefault="00297EAF" w:rsidP="00297EAF">
            <w:pPr>
              <w:pStyle w:val="FP"/>
            </w:pPr>
            <w:r w:rsidRPr="00297EAF">
              <w:t>MPQUIC-IP without ATSSS-LL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78EF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4EA8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30D1" w14:textId="77777777" w:rsidR="00297EAF" w:rsidRPr="00297EAF" w:rsidRDefault="00297EAF" w:rsidP="00297EAF">
            <w:pPr>
              <w:pStyle w:val="FP"/>
            </w:pPr>
            <w:r w:rsidRPr="00297EAF">
              <w:t>C1-253041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4B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9B2E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0CCE" w14:textId="77777777" w:rsidR="00297EAF" w:rsidRPr="00297EAF" w:rsidRDefault="00297EAF" w:rsidP="00297EAF">
            <w:pPr>
              <w:pStyle w:val="FP"/>
            </w:pPr>
            <w:r w:rsidRPr="00297EAF">
              <w:t>C1-253593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0CA9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705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3F6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4548" w14:textId="77777777" w:rsidR="00297EAF" w:rsidRPr="00297EAF" w:rsidRDefault="00297EAF" w:rsidP="00297EAF">
            <w:pPr>
              <w:pStyle w:val="FP"/>
            </w:pPr>
            <w:r w:rsidRPr="00297EAF">
              <w:t>C1-253420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C6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92A7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C9D" w14:textId="77777777" w:rsidR="00297EAF" w:rsidRPr="00297EAF" w:rsidRDefault="00297EAF" w:rsidP="00297EAF">
            <w:pPr>
              <w:pStyle w:val="FP"/>
            </w:pPr>
            <w:r w:rsidRPr="00297EAF">
              <w:t>C1-253594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FBD3" w14:textId="77777777" w:rsidR="00297EAF" w:rsidRPr="00297EAF" w:rsidRDefault="00297EAF" w:rsidP="00297EAF">
            <w:pPr>
              <w:pStyle w:val="FP"/>
            </w:pPr>
            <w:r w:rsidRPr="00297EAF">
              <w:t>Handling of incompatible ATSSS capabilities for EPC and non-3GPP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B0D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AE4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C923" w14:textId="77777777" w:rsidR="00297EAF" w:rsidRPr="00297EAF" w:rsidRDefault="00297EAF" w:rsidP="00297EAF">
            <w:pPr>
              <w:pStyle w:val="FP"/>
            </w:pPr>
            <w:r w:rsidRPr="00297EAF">
              <w:t>C1-253424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1A8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B485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0BBE" w14:textId="77777777" w:rsidR="00297EAF" w:rsidRPr="00297EAF" w:rsidRDefault="00297EAF" w:rsidP="00297EAF">
            <w:pPr>
              <w:pStyle w:val="FP"/>
            </w:pPr>
            <w:r w:rsidRPr="00297EAF">
              <w:t>C1-253595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3757" w14:textId="77777777" w:rsidR="00297EAF" w:rsidRPr="00297EAF" w:rsidRDefault="00297EAF" w:rsidP="00297EAF">
            <w:pPr>
              <w:pStyle w:val="FP"/>
            </w:pPr>
            <w:r w:rsidRPr="00297EAF">
              <w:t>Correction on the steering functionality included in ATSSS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CAB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8F1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9523" w14:textId="77777777" w:rsidR="00297EAF" w:rsidRPr="00297EAF" w:rsidRDefault="00297EAF" w:rsidP="00297EAF">
            <w:pPr>
              <w:pStyle w:val="FP"/>
            </w:pPr>
            <w:r w:rsidRPr="00297EAF">
              <w:t>C1-253377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3E8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E24E5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E026" w14:textId="77777777" w:rsidR="00297EAF" w:rsidRPr="00297EAF" w:rsidRDefault="00297EAF" w:rsidP="00297EAF">
            <w:pPr>
              <w:pStyle w:val="FP"/>
            </w:pPr>
            <w:r w:rsidRPr="00297EAF">
              <w:t>C1-253596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8C2" w14:textId="77777777" w:rsidR="00297EAF" w:rsidRPr="00297EAF" w:rsidRDefault="00297EAF" w:rsidP="00297EAF">
            <w:pPr>
              <w:pStyle w:val="FP"/>
            </w:pPr>
            <w:r w:rsidRPr="00297EAF">
              <w:t>Adding only MPQUIC-IP functionality case in PDU session establishment and modification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F3F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C54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914F" w14:textId="77777777" w:rsidR="00297EAF" w:rsidRPr="00297EAF" w:rsidRDefault="00297EAF" w:rsidP="00297EAF">
            <w:pPr>
              <w:pStyle w:val="FP"/>
            </w:pPr>
            <w:r w:rsidRPr="00297EAF">
              <w:t>C1-253378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4D0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38CF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E047" w14:textId="77777777" w:rsidR="00297EAF" w:rsidRPr="00297EAF" w:rsidRDefault="00297EAF" w:rsidP="00297EAF">
            <w:pPr>
              <w:pStyle w:val="FP"/>
            </w:pPr>
            <w:r w:rsidRPr="00297EAF">
              <w:t>C1-253597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2C2" w14:textId="77777777" w:rsidR="00297EAF" w:rsidRPr="00297EAF" w:rsidRDefault="00297EAF" w:rsidP="00297EAF">
            <w:pPr>
              <w:pStyle w:val="FP"/>
            </w:pPr>
            <w:r w:rsidRPr="00297EAF">
              <w:t>IP address versions for "link-specific multipath" IP addresses and proxy information when MPQUIC-E functionality is 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D0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D03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78F2" w14:textId="77777777" w:rsidR="00297EAF" w:rsidRPr="00297EAF" w:rsidRDefault="00297EAF" w:rsidP="00297EAF">
            <w:pPr>
              <w:pStyle w:val="FP"/>
            </w:pPr>
            <w:r w:rsidRPr="00297EAF">
              <w:t>C1-253058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C0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1018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F8A0" w14:textId="77777777" w:rsidR="00297EAF" w:rsidRPr="00297EAF" w:rsidRDefault="00297EAF" w:rsidP="00297EAF">
            <w:pPr>
              <w:pStyle w:val="FP"/>
            </w:pPr>
            <w:r w:rsidRPr="00297EAF">
              <w:t>C1-253598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D602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–Alternative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FA4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FAD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0404" w14:textId="77777777" w:rsidR="00297EAF" w:rsidRPr="00297EAF" w:rsidRDefault="00297EAF" w:rsidP="00297EAF">
            <w:pPr>
              <w:pStyle w:val="FP"/>
            </w:pPr>
            <w:r w:rsidRPr="00297EAF">
              <w:t>C1-253532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D550" w14:textId="77777777" w:rsidR="00297EAF" w:rsidRPr="00297EAF" w:rsidRDefault="00297EAF" w:rsidP="00297EAF">
            <w:pPr>
              <w:pStyle w:val="FP"/>
            </w:pPr>
            <w:r w:rsidRPr="00297EAF">
              <w:t>C1-253757</w:t>
            </w:r>
          </w:p>
        </w:tc>
      </w:tr>
      <w:tr w:rsidR="00297EAF" w:rsidRPr="00297EAF" w14:paraId="0BBB13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4001" w14:textId="77777777" w:rsidR="00297EAF" w:rsidRPr="00297EAF" w:rsidRDefault="00297EAF" w:rsidP="00297EAF">
            <w:pPr>
              <w:pStyle w:val="FP"/>
            </w:pPr>
            <w:r w:rsidRPr="00297EAF">
              <w:t>C1-253599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2767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675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6F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6980" w14:textId="77777777" w:rsidR="00297EAF" w:rsidRPr="00297EAF" w:rsidRDefault="00297EAF" w:rsidP="00297EAF">
            <w:pPr>
              <w:pStyle w:val="FP"/>
            </w:pPr>
            <w:r w:rsidRPr="00297EAF">
              <w:t>C1-253207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2E03" w14:textId="77777777" w:rsidR="00297EAF" w:rsidRPr="00297EAF" w:rsidRDefault="00297EAF" w:rsidP="00297EAF">
            <w:pPr>
              <w:pStyle w:val="FP"/>
            </w:pPr>
            <w:r w:rsidRPr="00297EAF">
              <w:t>C1-253733</w:t>
            </w:r>
          </w:p>
        </w:tc>
      </w:tr>
      <w:tr w:rsidR="00297EAF" w:rsidRPr="00297EAF" w14:paraId="7068C4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1A33" w14:textId="77777777" w:rsidR="00297EAF" w:rsidRPr="00297EAF" w:rsidRDefault="00297EAF" w:rsidP="00297EAF">
            <w:pPr>
              <w:pStyle w:val="FP"/>
            </w:pPr>
            <w:r w:rsidRPr="00297EAF">
              <w:t>C1-253600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E81F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and secondary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E60D" w14:textId="77777777" w:rsidR="00297EAF" w:rsidRPr="00297EAF" w:rsidRDefault="00297EAF" w:rsidP="00297EAF">
            <w:pPr>
              <w:pStyle w:val="FP"/>
            </w:pPr>
            <w:r w:rsidRPr="00297EAF">
              <w:t>Ericsson, SyncTechno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2CB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E723" w14:textId="77777777" w:rsidR="00297EAF" w:rsidRPr="00297EAF" w:rsidRDefault="00297EAF" w:rsidP="00297EAF">
            <w:pPr>
              <w:pStyle w:val="FP"/>
            </w:pPr>
            <w:r w:rsidRPr="00297EAF">
              <w:t>C1-253407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D2DA" w14:textId="77777777" w:rsidR="00297EAF" w:rsidRPr="00297EAF" w:rsidRDefault="00297EAF" w:rsidP="00297EAF">
            <w:pPr>
              <w:pStyle w:val="FP"/>
            </w:pPr>
            <w:r w:rsidRPr="00297EAF">
              <w:t>C1-253741</w:t>
            </w:r>
          </w:p>
        </w:tc>
      </w:tr>
      <w:tr w:rsidR="00297EAF" w:rsidRPr="00297EAF" w14:paraId="413272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506E" w14:textId="77777777" w:rsidR="00297EAF" w:rsidRPr="00297EAF" w:rsidRDefault="00297EAF" w:rsidP="00297EAF">
            <w:pPr>
              <w:pStyle w:val="FP"/>
            </w:pPr>
            <w:r w:rsidRPr="00297EAF">
              <w:t>C1-253601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99A8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61BA" w14:textId="77777777" w:rsidR="00297EAF" w:rsidRPr="00297EAF" w:rsidRDefault="00297EAF" w:rsidP="00297EAF">
            <w:pPr>
              <w:pStyle w:val="FP"/>
            </w:pPr>
            <w:r w:rsidRPr="00297EAF">
              <w:t>Ericsson, LG Electronics, CATT, Huawei, HiSilicon, Samsung,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F00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96CF" w14:textId="77777777" w:rsidR="00297EAF" w:rsidRPr="00297EAF" w:rsidRDefault="00297EAF" w:rsidP="00297EAF">
            <w:pPr>
              <w:pStyle w:val="FP"/>
            </w:pPr>
            <w:r w:rsidRPr="00297EAF">
              <w:t>C1-253431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619C" w14:textId="77777777" w:rsidR="00297EAF" w:rsidRPr="00297EAF" w:rsidRDefault="00297EAF" w:rsidP="00297EAF">
            <w:pPr>
              <w:pStyle w:val="FP"/>
            </w:pPr>
            <w:r w:rsidRPr="00297EAF">
              <w:t>C1-254123</w:t>
            </w:r>
          </w:p>
        </w:tc>
      </w:tr>
      <w:tr w:rsidR="00297EAF" w:rsidRPr="00297EAF" w14:paraId="124B79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370E" w14:textId="77777777" w:rsidR="00297EAF" w:rsidRPr="00297EAF" w:rsidRDefault="00297EAF" w:rsidP="00297EAF">
            <w:pPr>
              <w:pStyle w:val="FP"/>
            </w:pPr>
            <w:r w:rsidRPr="00297EAF">
              <w:t>C1-253602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F92A" w14:textId="77777777" w:rsidR="00297EAF" w:rsidRPr="00297EAF" w:rsidRDefault="00297EAF" w:rsidP="00297EAF">
            <w:pPr>
              <w:pStyle w:val="FP"/>
            </w:pPr>
            <w:r w:rsidRPr="00297EAF">
              <w:t>T3451 applicability at procedure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9B5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608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07A6" w14:textId="77777777" w:rsidR="00297EAF" w:rsidRPr="00297EAF" w:rsidRDefault="00297EAF" w:rsidP="00297EAF">
            <w:pPr>
              <w:pStyle w:val="FP"/>
            </w:pPr>
            <w:r w:rsidRPr="00297EAF">
              <w:t>C1-253100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198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40B9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6B8E" w14:textId="77777777" w:rsidR="00297EAF" w:rsidRPr="00297EAF" w:rsidRDefault="00297EAF" w:rsidP="00297EAF">
            <w:pPr>
              <w:pStyle w:val="FP"/>
            </w:pPr>
            <w:r w:rsidRPr="00297EAF">
              <w:t>C1-253603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2750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044D" w14:textId="77777777" w:rsidR="00297EAF" w:rsidRPr="00297EAF" w:rsidRDefault="00297EAF" w:rsidP="00297EAF">
            <w:pPr>
              <w:pStyle w:val="FP"/>
            </w:pPr>
            <w:r w:rsidRPr="00297EAF">
              <w:t>Nokia, LG Electronics, Ericsson,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C8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2BF" w14:textId="77777777" w:rsidR="00297EAF" w:rsidRPr="00297EAF" w:rsidRDefault="00297EAF" w:rsidP="00297EAF">
            <w:pPr>
              <w:pStyle w:val="FP"/>
            </w:pPr>
            <w:r w:rsidRPr="00297EAF">
              <w:t>C1-253248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C39B" w14:textId="77777777" w:rsidR="00297EAF" w:rsidRPr="00297EAF" w:rsidRDefault="00297EAF" w:rsidP="00297EAF">
            <w:pPr>
              <w:pStyle w:val="FP"/>
            </w:pPr>
            <w:r w:rsidRPr="00297EAF">
              <w:t>C1-253759</w:t>
            </w:r>
          </w:p>
        </w:tc>
      </w:tr>
      <w:tr w:rsidR="00297EAF" w:rsidRPr="00297EAF" w14:paraId="17ECF8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B8DE" w14:textId="77777777" w:rsidR="00297EAF" w:rsidRPr="00297EAF" w:rsidRDefault="00297EAF" w:rsidP="00297EAF">
            <w:pPr>
              <w:pStyle w:val="FP"/>
            </w:pPr>
            <w:r w:rsidRPr="00297EAF">
              <w:t>C1-253604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ECBF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3BE5" w14:textId="77777777" w:rsidR="00297EAF" w:rsidRPr="00297EAF" w:rsidRDefault="00297EAF" w:rsidP="00297EAF">
            <w:pPr>
              <w:pStyle w:val="FP"/>
            </w:pPr>
            <w:r w:rsidRPr="00297EAF">
              <w:t>Nokia, Huawei, HiSilicon,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983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F9AF" w14:textId="77777777" w:rsidR="00297EAF" w:rsidRPr="00297EAF" w:rsidRDefault="00297EAF" w:rsidP="00297EAF">
            <w:pPr>
              <w:pStyle w:val="FP"/>
            </w:pPr>
            <w:r w:rsidRPr="00297EAF">
              <w:t>C1-253249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77C7" w14:textId="77777777" w:rsidR="00297EAF" w:rsidRPr="00297EAF" w:rsidRDefault="00297EAF" w:rsidP="00297EAF">
            <w:pPr>
              <w:pStyle w:val="FP"/>
            </w:pPr>
            <w:r w:rsidRPr="00297EAF">
              <w:t>C1-253760</w:t>
            </w:r>
          </w:p>
        </w:tc>
      </w:tr>
      <w:tr w:rsidR="00297EAF" w:rsidRPr="00297EAF" w14:paraId="797766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165F" w14:textId="77777777" w:rsidR="00297EAF" w:rsidRPr="00297EAF" w:rsidRDefault="00297EAF" w:rsidP="00297EAF">
            <w:pPr>
              <w:pStyle w:val="FP"/>
            </w:pPr>
            <w:r w:rsidRPr="00297EAF">
              <w:t>C1-253605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28A8" w14:textId="77777777" w:rsidR="00297EAF" w:rsidRPr="00297EAF" w:rsidRDefault="00297EAF" w:rsidP="00297EAF">
            <w:pPr>
              <w:pStyle w:val="FP"/>
            </w:pPr>
            <w:r w:rsidRPr="00297EAF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8F79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D1A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AC17" w14:textId="77777777" w:rsidR="00297EAF" w:rsidRPr="00297EAF" w:rsidRDefault="00297EAF" w:rsidP="00297EAF">
            <w:pPr>
              <w:pStyle w:val="FP"/>
            </w:pPr>
            <w:r w:rsidRPr="00297EAF">
              <w:t>C1-253290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F9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ECD2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14B4" w14:textId="77777777" w:rsidR="00297EAF" w:rsidRPr="00297EAF" w:rsidRDefault="00297EAF" w:rsidP="00297EAF">
            <w:pPr>
              <w:pStyle w:val="FP"/>
            </w:pPr>
            <w:r w:rsidRPr="00297EAF">
              <w:t>C1-253606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2D6A" w14:textId="77777777" w:rsidR="00297EAF" w:rsidRPr="00297EAF" w:rsidRDefault="00297EAF" w:rsidP="00297EAF">
            <w:pPr>
              <w:pStyle w:val="FP"/>
            </w:pPr>
            <w:r w:rsidRPr="00297EAF">
              <w:t>Clarification on S&amp;F wait timer in NAS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DDE6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A8B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EDD1" w14:textId="77777777" w:rsidR="00297EAF" w:rsidRPr="00297EAF" w:rsidRDefault="00297EAF" w:rsidP="00297EAF">
            <w:pPr>
              <w:pStyle w:val="FP"/>
            </w:pPr>
            <w:r w:rsidRPr="00297EAF">
              <w:t>C1-253291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18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797E6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4E0A" w14:textId="77777777" w:rsidR="00297EAF" w:rsidRPr="00297EAF" w:rsidRDefault="00297EAF" w:rsidP="00297EAF">
            <w:pPr>
              <w:pStyle w:val="FP"/>
            </w:pPr>
            <w:r w:rsidRPr="00297EAF">
              <w:t>C1-253607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AA60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0F6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875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E32D" w14:textId="77777777" w:rsidR="00297EAF" w:rsidRPr="00297EAF" w:rsidRDefault="00297EAF" w:rsidP="00297EAF">
            <w:pPr>
              <w:pStyle w:val="FP"/>
            </w:pPr>
            <w:r w:rsidRPr="00297EAF">
              <w:t>C1-253101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0A65" w14:textId="77777777" w:rsidR="00297EAF" w:rsidRPr="00297EAF" w:rsidRDefault="00297EAF" w:rsidP="00297EAF">
            <w:pPr>
              <w:pStyle w:val="FP"/>
            </w:pPr>
            <w:r w:rsidRPr="00297EAF">
              <w:t>C1-253747</w:t>
            </w:r>
          </w:p>
        </w:tc>
      </w:tr>
      <w:tr w:rsidR="00297EAF" w:rsidRPr="00297EAF" w14:paraId="7E915E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7090" w14:textId="77777777" w:rsidR="00297EAF" w:rsidRPr="00297EAF" w:rsidRDefault="00297EAF" w:rsidP="00297EAF">
            <w:pPr>
              <w:pStyle w:val="FP"/>
            </w:pPr>
            <w:r w:rsidRPr="00297EAF">
              <w:t>C1-253608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A90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D4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8A6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7A0C" w14:textId="77777777" w:rsidR="00297EAF" w:rsidRPr="00297EAF" w:rsidRDefault="00297EAF" w:rsidP="00297EAF">
            <w:pPr>
              <w:pStyle w:val="FP"/>
            </w:pPr>
            <w:r w:rsidRPr="00297EAF">
              <w:t>C1-253250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14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C507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20B0" w14:textId="77777777" w:rsidR="00297EAF" w:rsidRPr="00297EAF" w:rsidRDefault="00297EAF" w:rsidP="00297EAF">
            <w:pPr>
              <w:pStyle w:val="FP"/>
            </w:pPr>
            <w:r w:rsidRPr="00297EAF">
              <w:t>C1-253609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D548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00B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A3AD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2853" w14:textId="77777777" w:rsidR="00297EAF" w:rsidRPr="00297EAF" w:rsidRDefault="00297EAF" w:rsidP="00297EAF">
            <w:pPr>
              <w:pStyle w:val="FP"/>
            </w:pPr>
            <w:r w:rsidRPr="00297EAF">
              <w:t>C1-253251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B1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DF201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F36A" w14:textId="77777777" w:rsidR="00297EAF" w:rsidRPr="00297EAF" w:rsidRDefault="00297EAF" w:rsidP="00297EAF">
            <w:pPr>
              <w:pStyle w:val="FP"/>
            </w:pPr>
            <w:r w:rsidRPr="00297EAF">
              <w:t>C1-253610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EC59" w14:textId="77777777" w:rsidR="00297EAF" w:rsidRPr="00297EAF" w:rsidRDefault="00297EAF" w:rsidP="00297EAF">
            <w:pPr>
              <w:pStyle w:val="FP"/>
            </w:pPr>
            <w:r w:rsidRPr="00297EAF">
              <w:t>Additional condition for stopping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C6B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E652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A63E" w14:textId="77777777" w:rsidR="00297EAF" w:rsidRPr="00297EAF" w:rsidRDefault="00297EAF" w:rsidP="00297EAF">
            <w:pPr>
              <w:pStyle w:val="FP"/>
            </w:pPr>
            <w:r w:rsidRPr="00297EAF">
              <w:t>C1-253258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2D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8C40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CED" w14:textId="77777777" w:rsidR="00297EAF" w:rsidRPr="00297EAF" w:rsidRDefault="00297EAF" w:rsidP="00297EAF">
            <w:pPr>
              <w:pStyle w:val="FP"/>
            </w:pPr>
            <w:r w:rsidRPr="00297EAF">
              <w:t>C1-253611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3A0D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947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197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C24D" w14:textId="77777777" w:rsidR="00297EAF" w:rsidRPr="00297EAF" w:rsidRDefault="00297EAF" w:rsidP="00297EAF">
            <w:pPr>
              <w:pStyle w:val="FP"/>
            </w:pPr>
            <w:r w:rsidRPr="00297EAF">
              <w:t>C1-253252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E16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990DA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1FF0" w14:textId="77777777" w:rsidR="00297EAF" w:rsidRPr="00297EAF" w:rsidRDefault="00297EAF" w:rsidP="00297EAF">
            <w:pPr>
              <w:pStyle w:val="FP"/>
            </w:pPr>
            <w:r w:rsidRPr="00297EAF">
              <w:t>C1-253612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1A66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773A" w14:textId="77777777" w:rsidR="00297EAF" w:rsidRPr="00297EAF" w:rsidRDefault="00297EAF" w:rsidP="00297EAF">
            <w:pPr>
              <w:pStyle w:val="FP"/>
            </w:pPr>
            <w:r w:rsidRPr="00297EAF">
              <w:t>Apple, China Mobile, InterDigital, Vodafone,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9A1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B8F8" w14:textId="77777777" w:rsidR="00297EAF" w:rsidRPr="00297EAF" w:rsidRDefault="00297EAF" w:rsidP="00297EAF">
            <w:pPr>
              <w:pStyle w:val="FP"/>
            </w:pPr>
            <w:r w:rsidRPr="00297EAF">
              <w:t>C1-253044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BC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9515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7A0E" w14:textId="77777777" w:rsidR="00297EAF" w:rsidRPr="00297EAF" w:rsidRDefault="00297EAF" w:rsidP="00297EAF">
            <w:pPr>
              <w:pStyle w:val="FP"/>
            </w:pPr>
            <w:r w:rsidRPr="00297EAF">
              <w:t>C1-253613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6571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91B8" w14:textId="77777777" w:rsidR="00297EAF" w:rsidRPr="00297EAF" w:rsidRDefault="00297EAF" w:rsidP="00297EAF">
            <w:pPr>
              <w:pStyle w:val="FP"/>
            </w:pPr>
            <w:r w:rsidRPr="00297EAF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086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E1F" w14:textId="77777777" w:rsidR="00297EAF" w:rsidRPr="00297EAF" w:rsidRDefault="00297EAF" w:rsidP="00297EAF">
            <w:pPr>
              <w:pStyle w:val="FP"/>
            </w:pPr>
            <w:r w:rsidRPr="00297EAF">
              <w:t>C1-253528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D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66840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5954" w14:textId="77777777" w:rsidR="00297EAF" w:rsidRPr="00297EAF" w:rsidRDefault="00297EAF" w:rsidP="00297EAF">
            <w:pPr>
              <w:pStyle w:val="FP"/>
            </w:pPr>
            <w:r w:rsidRPr="00297EAF">
              <w:t>C1-253614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0A0" w14:textId="77777777" w:rsidR="00297EAF" w:rsidRPr="00297EAF" w:rsidRDefault="00297EAF" w:rsidP="00297EAF">
            <w:pPr>
              <w:pStyle w:val="FP"/>
            </w:pPr>
            <w:r w:rsidRPr="00297EAF">
              <w:t>Definition of access technologies for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6A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40A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F7EC" w14:textId="77777777" w:rsidR="00297EAF" w:rsidRPr="00297EAF" w:rsidRDefault="00297EAF" w:rsidP="00297EAF">
            <w:pPr>
              <w:pStyle w:val="FP"/>
            </w:pPr>
            <w:r w:rsidRPr="00297EAF">
              <w:t>C1-253052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91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419172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04F6" w14:textId="77777777" w:rsidR="00297EAF" w:rsidRPr="00297EAF" w:rsidRDefault="00297EAF" w:rsidP="00297EAF">
            <w:pPr>
              <w:pStyle w:val="FP"/>
            </w:pPr>
            <w:r w:rsidRPr="00297EAF">
              <w:t>C1-253615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4295" w14:textId="77777777" w:rsidR="00297EAF" w:rsidRPr="00297EAF" w:rsidRDefault="00297EAF" w:rsidP="00297EAF">
            <w:pPr>
              <w:pStyle w:val="FP"/>
            </w:pPr>
            <w:r w:rsidRPr="00297EAF">
              <w:t>terminology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9A6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83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A4F0" w14:textId="77777777" w:rsidR="00297EAF" w:rsidRPr="00297EAF" w:rsidRDefault="00297EAF" w:rsidP="00297EAF">
            <w:pPr>
              <w:pStyle w:val="FP"/>
            </w:pPr>
            <w:r w:rsidRPr="00297EAF">
              <w:t>C1-253334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30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ED6B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23AB" w14:textId="77777777" w:rsidR="00297EAF" w:rsidRPr="00297EAF" w:rsidRDefault="00297EAF" w:rsidP="00297EAF">
            <w:pPr>
              <w:pStyle w:val="FP"/>
            </w:pPr>
            <w:r w:rsidRPr="00297EAF">
              <w:t>C1-253616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1670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8CD2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2EB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78A0" w14:textId="77777777" w:rsidR="00297EAF" w:rsidRPr="00297EAF" w:rsidRDefault="00297EAF" w:rsidP="00297EAF">
            <w:pPr>
              <w:pStyle w:val="FP"/>
            </w:pPr>
            <w:r w:rsidRPr="00297EAF">
              <w:t>C1-253282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70EA" w14:textId="77777777" w:rsidR="00297EAF" w:rsidRPr="00297EAF" w:rsidRDefault="00297EAF" w:rsidP="00297EAF">
            <w:pPr>
              <w:pStyle w:val="FP"/>
            </w:pPr>
            <w:r w:rsidRPr="00297EAF">
              <w:t>C1-253761</w:t>
            </w:r>
          </w:p>
        </w:tc>
      </w:tr>
      <w:tr w:rsidR="00297EAF" w:rsidRPr="00297EAF" w14:paraId="1052516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F998" w14:textId="77777777" w:rsidR="00297EAF" w:rsidRPr="00297EAF" w:rsidRDefault="00297EAF" w:rsidP="00297EAF">
            <w:pPr>
              <w:pStyle w:val="FP"/>
            </w:pPr>
            <w:r w:rsidRPr="00297EAF">
              <w:t>C1-253617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FCCE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5AB5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8C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CD8F" w14:textId="77777777" w:rsidR="00297EAF" w:rsidRPr="00297EAF" w:rsidRDefault="00297EAF" w:rsidP="00297EAF">
            <w:pPr>
              <w:pStyle w:val="FP"/>
            </w:pPr>
            <w:r w:rsidRPr="00297EAF">
              <w:t>C1-253283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D697" w14:textId="77777777" w:rsidR="00297EAF" w:rsidRPr="00297EAF" w:rsidRDefault="00297EAF" w:rsidP="00297EAF">
            <w:pPr>
              <w:pStyle w:val="FP"/>
            </w:pPr>
            <w:r w:rsidRPr="00297EAF">
              <w:t>C1-253762</w:t>
            </w:r>
          </w:p>
        </w:tc>
      </w:tr>
      <w:tr w:rsidR="00297EAF" w:rsidRPr="00297EAF" w14:paraId="28776AC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6BBC" w14:textId="77777777" w:rsidR="00297EAF" w:rsidRPr="00297EAF" w:rsidRDefault="00297EAF" w:rsidP="00297EAF">
            <w:pPr>
              <w:pStyle w:val="FP"/>
            </w:pPr>
            <w:r w:rsidRPr="00297EAF">
              <w:t>C1-253618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DA6C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3E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25F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4049" w14:textId="77777777" w:rsidR="00297EAF" w:rsidRPr="00297EAF" w:rsidRDefault="00297EAF" w:rsidP="00297EAF">
            <w:pPr>
              <w:pStyle w:val="FP"/>
            </w:pPr>
            <w:r w:rsidRPr="00297EAF">
              <w:t>C1-253340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278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5F17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8294" w14:textId="77777777" w:rsidR="00297EAF" w:rsidRPr="00297EAF" w:rsidRDefault="00297EAF" w:rsidP="00297EAF">
            <w:pPr>
              <w:pStyle w:val="FP"/>
            </w:pPr>
            <w:r w:rsidRPr="00297EAF">
              <w:t>C1-253619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2E45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0A5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C6C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751" w14:textId="77777777" w:rsidR="00297EAF" w:rsidRPr="00297EAF" w:rsidRDefault="00297EAF" w:rsidP="00297EAF">
            <w:pPr>
              <w:pStyle w:val="FP"/>
            </w:pPr>
            <w:r w:rsidRPr="00297EAF">
              <w:t>C1-253341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2E0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FBBA3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B888" w14:textId="77777777" w:rsidR="00297EAF" w:rsidRPr="00297EAF" w:rsidRDefault="00297EAF" w:rsidP="00297EAF">
            <w:pPr>
              <w:pStyle w:val="FP"/>
            </w:pPr>
            <w:r w:rsidRPr="00297EAF">
              <w:t>C1-253620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1DF5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3711" w14:textId="77777777" w:rsidR="00297EAF" w:rsidRPr="00297EAF" w:rsidRDefault="00297EAF" w:rsidP="00297EAF">
            <w:pPr>
              <w:pStyle w:val="FP"/>
            </w:pPr>
            <w:r w:rsidRPr="00297EAF">
              <w:t>NTT DOCOMO, Vodafone,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52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80B2" w14:textId="77777777" w:rsidR="00297EAF" w:rsidRPr="00297EAF" w:rsidRDefault="00297EAF" w:rsidP="00297EAF">
            <w:pPr>
              <w:pStyle w:val="FP"/>
            </w:pPr>
            <w:r w:rsidRPr="00297EAF">
              <w:t>C1-253433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5CB" w14:textId="77777777" w:rsidR="00297EAF" w:rsidRPr="00297EAF" w:rsidRDefault="00297EAF" w:rsidP="00297EAF">
            <w:pPr>
              <w:pStyle w:val="FP"/>
            </w:pPr>
            <w:r w:rsidRPr="00297EAF">
              <w:t>C1-254084</w:t>
            </w:r>
          </w:p>
        </w:tc>
      </w:tr>
      <w:tr w:rsidR="00297EAF" w:rsidRPr="00297EAF" w14:paraId="114F1C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6B9" w14:textId="77777777" w:rsidR="00297EAF" w:rsidRPr="00297EAF" w:rsidRDefault="00297EAF" w:rsidP="00297EAF">
            <w:pPr>
              <w:pStyle w:val="FP"/>
            </w:pPr>
            <w:r w:rsidRPr="00297EAF">
              <w:t>C1-253621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786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343B" w14:textId="77777777" w:rsidR="00297EAF" w:rsidRPr="00297EAF" w:rsidRDefault="00297EAF" w:rsidP="00297EAF">
            <w:pPr>
              <w:pStyle w:val="FP"/>
            </w:pPr>
            <w:r w:rsidRPr="00297EAF">
              <w:t>NTT DOCOMO, Vodafone,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B2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7DA9" w14:textId="77777777" w:rsidR="00297EAF" w:rsidRPr="00297EAF" w:rsidRDefault="00297EAF" w:rsidP="00297EAF">
            <w:pPr>
              <w:pStyle w:val="FP"/>
            </w:pPr>
            <w:r w:rsidRPr="00297EAF">
              <w:t>C1-253438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C033" w14:textId="77777777" w:rsidR="00297EAF" w:rsidRPr="00297EAF" w:rsidRDefault="00297EAF" w:rsidP="00297EAF">
            <w:pPr>
              <w:pStyle w:val="FP"/>
            </w:pPr>
            <w:r w:rsidRPr="00297EAF">
              <w:t>C1-254085</w:t>
            </w:r>
          </w:p>
        </w:tc>
      </w:tr>
      <w:tr w:rsidR="00297EAF" w:rsidRPr="00297EAF" w14:paraId="6B14EA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E90E" w14:textId="77777777" w:rsidR="00297EAF" w:rsidRPr="00297EAF" w:rsidRDefault="00297EAF" w:rsidP="00297EAF">
            <w:pPr>
              <w:pStyle w:val="FP"/>
            </w:pPr>
            <w:r w:rsidRPr="00297EAF">
              <w:t>C1-253622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78C2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6691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BC7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1DE1" w14:textId="77777777" w:rsidR="00297EAF" w:rsidRPr="00297EAF" w:rsidRDefault="00297EAF" w:rsidP="00297EAF">
            <w:pPr>
              <w:pStyle w:val="FP"/>
            </w:pPr>
            <w:r w:rsidRPr="00297EAF">
              <w:t>C1-253434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30F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801C1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5C63" w14:textId="77777777" w:rsidR="00297EAF" w:rsidRPr="00297EAF" w:rsidRDefault="00297EAF" w:rsidP="00297EAF">
            <w:pPr>
              <w:pStyle w:val="FP"/>
            </w:pPr>
            <w:r w:rsidRPr="00297EAF">
              <w:t>C1-253623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D1E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18DC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650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4EE3" w14:textId="77777777" w:rsidR="00297EAF" w:rsidRPr="00297EAF" w:rsidRDefault="00297EAF" w:rsidP="00297EAF">
            <w:pPr>
              <w:pStyle w:val="FP"/>
            </w:pPr>
            <w:r w:rsidRPr="00297EAF">
              <w:t>C1-253439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F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9B08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013D" w14:textId="77777777" w:rsidR="00297EAF" w:rsidRPr="00297EAF" w:rsidRDefault="00297EAF" w:rsidP="00297EAF">
            <w:pPr>
              <w:pStyle w:val="FP"/>
            </w:pPr>
            <w:r w:rsidRPr="00297EAF">
              <w:t>C1-253624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621D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F463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4B7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C5DE" w14:textId="77777777" w:rsidR="00297EAF" w:rsidRPr="00297EAF" w:rsidRDefault="00297EAF" w:rsidP="00297EAF">
            <w:pPr>
              <w:pStyle w:val="FP"/>
            </w:pPr>
            <w:r w:rsidRPr="00297EAF">
              <w:t>C1-253014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85C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D22E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39EB" w14:textId="77777777" w:rsidR="00297EAF" w:rsidRPr="00297EAF" w:rsidRDefault="00297EAF" w:rsidP="00297EAF">
            <w:pPr>
              <w:pStyle w:val="FP"/>
            </w:pPr>
            <w:r w:rsidRPr="00297EAF">
              <w:t>C1-253625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D019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464A" w14:textId="77777777" w:rsidR="00297EAF" w:rsidRPr="00297EAF" w:rsidRDefault="00297EAF" w:rsidP="00297EAF">
            <w:pPr>
              <w:pStyle w:val="FP"/>
            </w:pPr>
            <w:r w:rsidRPr="00297EAF">
              <w:t>Qualcomm Incorporated, Huawei, MediaTek, vivo,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84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EF42" w14:textId="77777777" w:rsidR="00297EAF" w:rsidRPr="00297EAF" w:rsidRDefault="00297EAF" w:rsidP="00297EAF">
            <w:pPr>
              <w:pStyle w:val="FP"/>
            </w:pPr>
            <w:r w:rsidRPr="00297EAF">
              <w:t>C1-253017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8174" w14:textId="77777777" w:rsidR="00297EAF" w:rsidRPr="00297EAF" w:rsidRDefault="00297EAF" w:rsidP="00297EAF">
            <w:pPr>
              <w:pStyle w:val="FP"/>
            </w:pPr>
            <w:r w:rsidRPr="00297EAF">
              <w:t>C1-253748</w:t>
            </w:r>
          </w:p>
        </w:tc>
      </w:tr>
      <w:tr w:rsidR="00297EAF" w:rsidRPr="00297EAF" w14:paraId="22BAEB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C276" w14:textId="77777777" w:rsidR="00297EAF" w:rsidRPr="00297EAF" w:rsidRDefault="00297EAF" w:rsidP="00297EAF">
            <w:pPr>
              <w:pStyle w:val="FP"/>
            </w:pPr>
            <w:r w:rsidRPr="00297EAF">
              <w:t>C1-253626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FDFC" w14:textId="77777777" w:rsidR="00297EAF" w:rsidRPr="00297EAF" w:rsidRDefault="00297EAF" w:rsidP="00297EAF">
            <w:pPr>
              <w:pStyle w:val="FP"/>
            </w:pPr>
            <w:r w:rsidRPr="00297EAF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939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3EE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F45D" w14:textId="77777777" w:rsidR="00297EAF" w:rsidRPr="00297EAF" w:rsidRDefault="00297EAF" w:rsidP="00297EAF">
            <w:pPr>
              <w:pStyle w:val="FP"/>
            </w:pPr>
            <w:r w:rsidRPr="00297EAF">
              <w:t>C1-253360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73A" w14:textId="77777777" w:rsidR="00297EAF" w:rsidRPr="00297EAF" w:rsidRDefault="00297EAF" w:rsidP="00297EAF">
            <w:pPr>
              <w:pStyle w:val="FP"/>
            </w:pPr>
            <w:r w:rsidRPr="00297EAF">
              <w:t>C1-253731</w:t>
            </w:r>
          </w:p>
        </w:tc>
      </w:tr>
      <w:tr w:rsidR="00297EAF" w:rsidRPr="00297EAF" w14:paraId="585C8C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1231" w14:textId="77777777" w:rsidR="00297EAF" w:rsidRPr="00297EAF" w:rsidRDefault="00297EAF" w:rsidP="00297EAF">
            <w:pPr>
              <w:pStyle w:val="FP"/>
            </w:pPr>
            <w:r w:rsidRPr="00297EAF">
              <w:t>C1-253627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CA1A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1B4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C989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7CF0" w14:textId="77777777" w:rsidR="00297EAF" w:rsidRPr="00297EAF" w:rsidRDefault="00297EAF" w:rsidP="00297EAF">
            <w:pPr>
              <w:pStyle w:val="FP"/>
            </w:pPr>
            <w:r w:rsidRPr="00297EAF">
              <w:t>C1-253016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D9C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BAC93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7925" w14:textId="77777777" w:rsidR="00297EAF" w:rsidRPr="00297EAF" w:rsidRDefault="00297EAF" w:rsidP="00297EAF">
            <w:pPr>
              <w:pStyle w:val="FP"/>
            </w:pPr>
            <w:r w:rsidRPr="00297EAF">
              <w:t>C1-253628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6BE3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CF97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8B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924F" w14:textId="77777777" w:rsidR="00297EAF" w:rsidRPr="00297EAF" w:rsidRDefault="00297EAF" w:rsidP="00297EAF">
            <w:pPr>
              <w:pStyle w:val="FP"/>
            </w:pPr>
            <w:r w:rsidRPr="00297EAF">
              <w:t>C1-253018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B9A3" w14:textId="77777777" w:rsidR="00297EAF" w:rsidRPr="00297EAF" w:rsidRDefault="00297EAF" w:rsidP="00297EAF">
            <w:pPr>
              <w:pStyle w:val="FP"/>
            </w:pPr>
            <w:r w:rsidRPr="00297EAF">
              <w:t>C1-253732</w:t>
            </w:r>
          </w:p>
        </w:tc>
      </w:tr>
      <w:tr w:rsidR="00297EAF" w:rsidRPr="00297EAF" w14:paraId="64933F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EEAF" w14:textId="77777777" w:rsidR="00297EAF" w:rsidRPr="00297EAF" w:rsidRDefault="00297EAF" w:rsidP="00297EAF">
            <w:pPr>
              <w:pStyle w:val="FP"/>
            </w:pPr>
            <w:r w:rsidRPr="00297EAF">
              <w:t>C1-253629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AD9A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DAB8" w14:textId="77777777" w:rsidR="00297EAF" w:rsidRPr="00297EAF" w:rsidRDefault="00297EAF" w:rsidP="00297EAF">
            <w:pPr>
              <w:pStyle w:val="FP"/>
            </w:pPr>
            <w:r w:rsidRPr="00297EAF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7C4B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0C9C" w14:textId="77777777" w:rsidR="00297EAF" w:rsidRPr="00297EAF" w:rsidRDefault="00297EAF" w:rsidP="00297EAF">
            <w:pPr>
              <w:pStyle w:val="FP"/>
            </w:pPr>
            <w:r w:rsidRPr="00297EAF">
              <w:t>C1-253097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B7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4A8D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1E34" w14:textId="77777777" w:rsidR="00297EAF" w:rsidRPr="00297EAF" w:rsidRDefault="00297EAF" w:rsidP="00297EAF">
            <w:pPr>
              <w:pStyle w:val="FP"/>
            </w:pPr>
            <w:r w:rsidRPr="00297EAF">
              <w:t>C1-253630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6AF5" w14:textId="77777777" w:rsidR="00297EAF" w:rsidRPr="00297EAF" w:rsidRDefault="00297EAF" w:rsidP="00297EAF">
            <w:pPr>
              <w:pStyle w:val="FP"/>
            </w:pPr>
            <w:r w:rsidRPr="00297EAF">
              <w:t>Control plane CIoT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3071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34D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1B7D" w14:textId="77777777" w:rsidR="00297EAF" w:rsidRPr="00297EAF" w:rsidRDefault="00297EAF" w:rsidP="00297EAF">
            <w:pPr>
              <w:pStyle w:val="FP"/>
            </w:pPr>
            <w:r w:rsidRPr="00297EAF">
              <w:t>C1-253361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5C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C252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0F0F" w14:textId="77777777" w:rsidR="00297EAF" w:rsidRPr="00297EAF" w:rsidRDefault="00297EAF" w:rsidP="00297EAF">
            <w:pPr>
              <w:pStyle w:val="FP"/>
            </w:pPr>
            <w:r w:rsidRPr="00297EAF">
              <w:t>C1-253631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B2F4" w14:textId="77777777" w:rsidR="00297EAF" w:rsidRPr="00297EAF" w:rsidRDefault="00297EAF" w:rsidP="00297EAF">
            <w:pPr>
              <w:pStyle w:val="FP"/>
            </w:pPr>
            <w:r w:rsidRPr="00297EAF">
              <w:t>Revised WID on CT aspects of Multi-Access (ATSSS_Ph4)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01D2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C48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1C0" w14:textId="77777777" w:rsidR="00297EAF" w:rsidRPr="00297EAF" w:rsidRDefault="00297EAF" w:rsidP="00297EAF">
            <w:pPr>
              <w:pStyle w:val="FP"/>
            </w:pPr>
            <w:r w:rsidRPr="00297EAF">
              <w:t>C1-253050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77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7F94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E545" w14:textId="77777777" w:rsidR="00297EAF" w:rsidRPr="00297EAF" w:rsidRDefault="00297EAF" w:rsidP="00297EAF">
            <w:pPr>
              <w:pStyle w:val="FP"/>
            </w:pPr>
            <w:r w:rsidRPr="00297EAF">
              <w:t>C1-253632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395E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8EA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D2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E76E" w14:textId="77777777" w:rsidR="00297EAF" w:rsidRPr="00297EAF" w:rsidRDefault="00297EAF" w:rsidP="00297EAF">
            <w:pPr>
              <w:pStyle w:val="FP"/>
            </w:pPr>
            <w:r w:rsidRPr="00297EAF">
              <w:t>C1-253081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727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419D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C415" w14:textId="77777777" w:rsidR="00297EAF" w:rsidRPr="00297EAF" w:rsidRDefault="00297EAF" w:rsidP="00297EAF">
            <w:pPr>
              <w:pStyle w:val="FP"/>
            </w:pPr>
            <w:r w:rsidRPr="00297EAF">
              <w:t>C1-253633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1F9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D6D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484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B8E4" w14:textId="77777777" w:rsidR="00297EAF" w:rsidRPr="00297EAF" w:rsidRDefault="00297EAF" w:rsidP="00297EAF">
            <w:pPr>
              <w:pStyle w:val="FP"/>
            </w:pPr>
            <w:r w:rsidRPr="00297EAF">
              <w:t>C1-253098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F4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65C1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A71E" w14:textId="77777777" w:rsidR="00297EAF" w:rsidRPr="00297EAF" w:rsidRDefault="00297EAF" w:rsidP="00297EAF">
            <w:pPr>
              <w:pStyle w:val="FP"/>
            </w:pPr>
            <w:r w:rsidRPr="00297EAF">
              <w:t>C1-253634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284D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FC38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DFE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D93D" w14:textId="77777777" w:rsidR="00297EAF" w:rsidRPr="00297EAF" w:rsidRDefault="00297EAF" w:rsidP="00297EAF">
            <w:pPr>
              <w:pStyle w:val="FP"/>
            </w:pPr>
            <w:r w:rsidRPr="00297EAF">
              <w:t>C1-253082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31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8272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413B" w14:textId="77777777" w:rsidR="00297EAF" w:rsidRPr="00297EAF" w:rsidRDefault="00297EAF" w:rsidP="00297EAF">
            <w:pPr>
              <w:pStyle w:val="FP"/>
            </w:pPr>
            <w:r w:rsidRPr="00297EAF">
              <w:t>C1-253635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3121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776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C85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9F8F" w14:textId="77777777" w:rsidR="00297EAF" w:rsidRPr="00297EAF" w:rsidRDefault="00297EAF" w:rsidP="00297EAF">
            <w:pPr>
              <w:pStyle w:val="FP"/>
            </w:pPr>
            <w:r w:rsidRPr="00297EAF">
              <w:t>C1-253099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E98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AB6F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8006" w14:textId="77777777" w:rsidR="00297EAF" w:rsidRPr="00297EAF" w:rsidRDefault="00297EAF" w:rsidP="00297EAF">
            <w:pPr>
              <w:pStyle w:val="FP"/>
            </w:pPr>
            <w:r w:rsidRPr="00297EAF">
              <w:t>C1-253636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2785" w14:textId="77777777" w:rsidR="00297EAF" w:rsidRPr="00297EAF" w:rsidRDefault="00297EAF" w:rsidP="00297EAF">
            <w:pPr>
              <w:pStyle w:val="FP"/>
            </w:pPr>
            <w:r w:rsidRPr="00297EAF">
              <w:t>Pseudo-CR on naming of AIoT device to AIOTF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BC8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3F8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F165" w14:textId="77777777" w:rsidR="00297EAF" w:rsidRPr="00297EAF" w:rsidRDefault="00297EAF" w:rsidP="00297EAF">
            <w:pPr>
              <w:pStyle w:val="FP"/>
            </w:pPr>
            <w:r w:rsidRPr="00297EAF">
              <w:t>C1-253089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7C1E" w14:textId="77777777" w:rsidR="00297EAF" w:rsidRPr="00297EAF" w:rsidRDefault="00297EAF" w:rsidP="00297EAF">
            <w:pPr>
              <w:pStyle w:val="FP"/>
            </w:pPr>
            <w:r w:rsidRPr="00297EAF">
              <w:t>C1-253749</w:t>
            </w:r>
          </w:p>
        </w:tc>
      </w:tr>
      <w:tr w:rsidR="00297EAF" w:rsidRPr="00297EAF" w14:paraId="60976F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E63A" w14:textId="77777777" w:rsidR="00297EAF" w:rsidRPr="00297EAF" w:rsidRDefault="00297EAF" w:rsidP="00297EAF">
            <w:pPr>
              <w:pStyle w:val="FP"/>
            </w:pPr>
            <w:r w:rsidRPr="00297EAF">
              <w:t>C1-253637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16F6" w14:textId="77777777" w:rsidR="00297EAF" w:rsidRPr="00297EAF" w:rsidRDefault="00297EAF" w:rsidP="00297EAF">
            <w:pPr>
              <w:pStyle w:val="FP"/>
            </w:pPr>
            <w:r w:rsidRPr="00297EAF">
              <w:t>Pseudo-CR on AIoT-SP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CEAE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D7F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9777" w14:textId="77777777" w:rsidR="00297EAF" w:rsidRPr="00297EAF" w:rsidRDefault="00297EAF" w:rsidP="00297EAF">
            <w:pPr>
              <w:pStyle w:val="FP"/>
            </w:pPr>
            <w:r w:rsidRPr="00297EAF">
              <w:t>C1-253090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7251" w14:textId="77777777" w:rsidR="00297EAF" w:rsidRPr="00297EAF" w:rsidRDefault="00297EAF" w:rsidP="00297EAF">
            <w:pPr>
              <w:pStyle w:val="FP"/>
            </w:pPr>
            <w:r w:rsidRPr="00297EAF">
              <w:t>C1-253750</w:t>
            </w:r>
          </w:p>
        </w:tc>
      </w:tr>
      <w:tr w:rsidR="00297EAF" w:rsidRPr="00297EAF" w14:paraId="204FDC3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FAB" w14:textId="77777777" w:rsidR="00297EAF" w:rsidRPr="00297EAF" w:rsidRDefault="00297EAF" w:rsidP="00297EAF">
            <w:pPr>
              <w:pStyle w:val="FP"/>
            </w:pPr>
            <w:r w:rsidRPr="00297EAF">
              <w:t>C1-253638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ADAC" w14:textId="77777777" w:rsidR="00297EAF" w:rsidRPr="00297EAF" w:rsidRDefault="00297EAF" w:rsidP="00297EAF">
            <w:pPr>
              <w:pStyle w:val="FP"/>
            </w:pPr>
            <w:r w:rsidRPr="00297EAF">
              <w:t>Addition of AIoT-SP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956C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267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F2C8" w14:textId="77777777" w:rsidR="00297EAF" w:rsidRPr="00297EAF" w:rsidRDefault="00297EAF" w:rsidP="00297EAF">
            <w:pPr>
              <w:pStyle w:val="FP"/>
            </w:pPr>
            <w:r w:rsidRPr="00297EAF">
              <w:t>C1-253091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20A" w14:textId="77777777" w:rsidR="00297EAF" w:rsidRPr="00297EAF" w:rsidRDefault="00297EAF" w:rsidP="00297EAF">
            <w:pPr>
              <w:pStyle w:val="FP"/>
            </w:pPr>
            <w:r w:rsidRPr="00297EAF">
              <w:t>C1-253751</w:t>
            </w:r>
          </w:p>
        </w:tc>
      </w:tr>
      <w:tr w:rsidR="00297EAF" w:rsidRPr="00297EAF" w14:paraId="0E68E5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EB80" w14:textId="77777777" w:rsidR="00297EAF" w:rsidRPr="00297EAF" w:rsidRDefault="00297EAF" w:rsidP="00297EAF">
            <w:pPr>
              <w:pStyle w:val="FP"/>
            </w:pPr>
            <w:r w:rsidRPr="00297EAF">
              <w:t>C1-253639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5116" w14:textId="77777777" w:rsidR="00297EAF" w:rsidRPr="00297EAF" w:rsidRDefault="00297EAF" w:rsidP="00297EAF">
            <w:pPr>
              <w:pStyle w:val="FP"/>
            </w:pPr>
            <w:r w:rsidRPr="00297EAF">
              <w:t>Pseudo-CR on AIoT-SP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8CB0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11A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2C13" w14:textId="77777777" w:rsidR="00297EAF" w:rsidRPr="00297EAF" w:rsidRDefault="00297EAF" w:rsidP="00297EAF">
            <w:pPr>
              <w:pStyle w:val="FP"/>
            </w:pPr>
            <w:r w:rsidRPr="00297EAF">
              <w:t>C1-253092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D122" w14:textId="77777777" w:rsidR="00297EAF" w:rsidRPr="00297EAF" w:rsidRDefault="00297EAF" w:rsidP="00297EAF">
            <w:pPr>
              <w:pStyle w:val="FP"/>
            </w:pPr>
            <w:r w:rsidRPr="00297EAF">
              <w:t>C1-253752</w:t>
            </w:r>
          </w:p>
        </w:tc>
      </w:tr>
      <w:tr w:rsidR="00297EAF" w:rsidRPr="00297EAF" w14:paraId="780F58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A19B" w14:textId="77777777" w:rsidR="00297EAF" w:rsidRPr="00297EAF" w:rsidRDefault="00297EAF" w:rsidP="00297EAF">
            <w:pPr>
              <w:pStyle w:val="FP"/>
            </w:pPr>
            <w:r w:rsidRPr="00297EAF">
              <w:t>C1-253640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B62A" w14:textId="77777777" w:rsidR="00297EAF" w:rsidRPr="00297EAF" w:rsidRDefault="00297EAF" w:rsidP="00297EAF">
            <w:pPr>
              <w:pStyle w:val="FP"/>
            </w:pPr>
            <w:r w:rsidRPr="00297EAF">
              <w:t>Pseudo-CR on AIoT-SP elementary procedures, general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3096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E7B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8583" w14:textId="77777777" w:rsidR="00297EAF" w:rsidRPr="00297EAF" w:rsidRDefault="00297EAF" w:rsidP="00297EAF">
            <w:pPr>
              <w:pStyle w:val="FP"/>
            </w:pPr>
            <w:r w:rsidRPr="00297EAF">
              <w:t>C1-253093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B102" w14:textId="77777777" w:rsidR="00297EAF" w:rsidRPr="00297EAF" w:rsidRDefault="00297EAF" w:rsidP="00297EAF">
            <w:pPr>
              <w:pStyle w:val="FP"/>
            </w:pPr>
            <w:r w:rsidRPr="00297EAF">
              <w:t>C1-253754</w:t>
            </w:r>
          </w:p>
        </w:tc>
      </w:tr>
      <w:tr w:rsidR="00297EAF" w:rsidRPr="00297EAF" w14:paraId="31AB95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E141" w14:textId="77777777" w:rsidR="00297EAF" w:rsidRPr="00297EAF" w:rsidRDefault="00297EAF" w:rsidP="00297EAF">
            <w:pPr>
              <w:pStyle w:val="FP"/>
            </w:pPr>
            <w:r w:rsidRPr="00297EAF">
              <w:t>C1-253641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7F9D" w14:textId="77777777" w:rsidR="00297EAF" w:rsidRPr="00297EAF" w:rsidRDefault="00297EAF" w:rsidP="00297EAF">
            <w:pPr>
              <w:pStyle w:val="FP"/>
            </w:pPr>
            <w:r w:rsidRPr="00297EAF">
              <w:t>Reply LS to LS on stage 1 requirements for the support for PWS over satellite NGRAN in 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6D65" w14:textId="77777777" w:rsidR="00297EAF" w:rsidRPr="00297EAF" w:rsidRDefault="00297EAF" w:rsidP="00297EAF">
            <w:pPr>
              <w:pStyle w:val="FP"/>
            </w:pPr>
            <w:r w:rsidRPr="00297EAF"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A0D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0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23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FEA6D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8D57" w14:textId="77777777" w:rsidR="00297EAF" w:rsidRPr="00297EAF" w:rsidRDefault="00297EAF" w:rsidP="00297EAF">
            <w:pPr>
              <w:pStyle w:val="FP"/>
            </w:pPr>
            <w:r w:rsidRPr="00297EAF">
              <w:t>C1-253642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0AFC" w14:textId="77777777" w:rsidR="00297EAF" w:rsidRPr="00297EAF" w:rsidRDefault="00297EAF" w:rsidP="00297EAF">
            <w:pPr>
              <w:pStyle w:val="FP"/>
            </w:pPr>
            <w:r w:rsidRPr="00297EAF">
              <w:t>Inventory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5139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ABE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BA75" w14:textId="77777777" w:rsidR="00297EAF" w:rsidRPr="00297EAF" w:rsidRDefault="00297EAF" w:rsidP="00297EAF">
            <w:pPr>
              <w:pStyle w:val="FP"/>
            </w:pPr>
            <w:r w:rsidRPr="00297EAF">
              <w:t>C1-253475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AB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690F7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6E43" w14:textId="77777777" w:rsidR="00297EAF" w:rsidRPr="00297EAF" w:rsidRDefault="00297EAF" w:rsidP="00297EAF">
            <w:pPr>
              <w:pStyle w:val="FP"/>
            </w:pPr>
            <w:r w:rsidRPr="00297EAF">
              <w:t>C1-253643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CCBA" w14:textId="77777777" w:rsidR="00297EAF" w:rsidRPr="00297EAF" w:rsidRDefault="00297EAF" w:rsidP="00297EAF">
            <w:pPr>
              <w:pStyle w:val="FP"/>
            </w:pPr>
            <w:r w:rsidRPr="00297EAF">
              <w:t>Pseudo-CR on clause structure for command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EF99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1A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A20A" w14:textId="77777777" w:rsidR="00297EAF" w:rsidRPr="00297EAF" w:rsidRDefault="00297EAF" w:rsidP="00297EAF">
            <w:pPr>
              <w:pStyle w:val="FP"/>
            </w:pPr>
            <w:r w:rsidRPr="00297EAF">
              <w:t>C1-253222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27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78FD4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66B3" w14:textId="77777777" w:rsidR="00297EAF" w:rsidRPr="00297EAF" w:rsidRDefault="00297EAF" w:rsidP="00297EAF">
            <w:pPr>
              <w:pStyle w:val="FP"/>
            </w:pPr>
            <w:r w:rsidRPr="00297EAF">
              <w:t>C1-253644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A715" w14:textId="77777777" w:rsidR="00297EAF" w:rsidRPr="00297EAF" w:rsidRDefault="00297EAF" w:rsidP="00297EAF">
            <w:pPr>
              <w:pStyle w:val="FP"/>
            </w:pPr>
            <w:r w:rsidRPr="00297EAF">
              <w:t>Procedure on read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CA76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F80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9C67" w14:textId="77777777" w:rsidR="00297EAF" w:rsidRPr="00297EAF" w:rsidRDefault="00297EAF" w:rsidP="00297EAF">
            <w:pPr>
              <w:pStyle w:val="FP"/>
            </w:pPr>
            <w:r w:rsidRPr="00297EAF">
              <w:t>C1-253233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68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C99B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5F04" w14:textId="77777777" w:rsidR="00297EAF" w:rsidRPr="00297EAF" w:rsidRDefault="00297EAF" w:rsidP="00297EAF">
            <w:pPr>
              <w:pStyle w:val="FP"/>
            </w:pPr>
            <w:r w:rsidRPr="00297EAF">
              <w:t>C1-253645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19F4" w14:textId="77777777" w:rsidR="00297EAF" w:rsidRPr="00297EAF" w:rsidRDefault="00297EAF" w:rsidP="00297EAF">
            <w:pPr>
              <w:pStyle w:val="FP"/>
            </w:pPr>
            <w:r w:rsidRPr="00297EAF">
              <w:t>Procedure on write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AF6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10A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0D58" w14:textId="77777777" w:rsidR="00297EAF" w:rsidRPr="00297EAF" w:rsidRDefault="00297EAF" w:rsidP="00297EAF">
            <w:pPr>
              <w:pStyle w:val="FP"/>
            </w:pPr>
            <w:r w:rsidRPr="00297EAF">
              <w:t>C1-253234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CA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DC55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695F" w14:textId="77777777" w:rsidR="00297EAF" w:rsidRPr="00297EAF" w:rsidRDefault="00297EAF" w:rsidP="00297EAF">
            <w:pPr>
              <w:pStyle w:val="FP"/>
            </w:pPr>
            <w:r w:rsidRPr="00297EAF">
              <w:t>C1-253646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1104" w14:textId="77777777" w:rsidR="00297EAF" w:rsidRPr="00297EAF" w:rsidRDefault="00297EAF" w:rsidP="00297EAF">
            <w:pPr>
              <w:pStyle w:val="FP"/>
            </w:pPr>
            <w:r w:rsidRPr="00297EAF">
              <w:t>Procedure on disable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A66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E45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B1CC" w14:textId="77777777" w:rsidR="00297EAF" w:rsidRPr="00297EAF" w:rsidRDefault="00297EAF" w:rsidP="00297EAF">
            <w:pPr>
              <w:pStyle w:val="FP"/>
            </w:pPr>
            <w:r w:rsidRPr="00297EAF">
              <w:t>C1-253235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A5B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ADF99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DCC5" w14:textId="77777777" w:rsidR="00297EAF" w:rsidRPr="00297EAF" w:rsidRDefault="00297EAF" w:rsidP="00297EAF">
            <w:pPr>
              <w:pStyle w:val="FP"/>
            </w:pPr>
            <w:r w:rsidRPr="00297EAF">
              <w:t>C1-253647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2C3C" w14:textId="77777777" w:rsidR="00297EAF" w:rsidRPr="00297EAF" w:rsidRDefault="00297EAF" w:rsidP="00297EAF">
            <w:pPr>
              <w:pStyle w:val="FP"/>
            </w:pPr>
            <w:r w:rsidRPr="00297EAF">
              <w:t>Pseudo-CR on AIoT-SP messages header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DC42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8E0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1895" w14:textId="77777777" w:rsidR="00297EAF" w:rsidRPr="00297EAF" w:rsidRDefault="00297EAF" w:rsidP="00297EAF">
            <w:pPr>
              <w:pStyle w:val="FP"/>
            </w:pPr>
            <w:r w:rsidRPr="00297EAF">
              <w:t>C1-253094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B98A" w14:textId="77777777" w:rsidR="00297EAF" w:rsidRPr="00297EAF" w:rsidRDefault="00297EAF" w:rsidP="00297EAF">
            <w:pPr>
              <w:pStyle w:val="FP"/>
            </w:pPr>
            <w:r w:rsidRPr="00297EAF">
              <w:t>C1-253755</w:t>
            </w:r>
          </w:p>
        </w:tc>
      </w:tr>
      <w:tr w:rsidR="00297EAF" w:rsidRPr="00297EAF" w14:paraId="6A5BC1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EB6F" w14:textId="77777777" w:rsidR="00297EAF" w:rsidRPr="00297EAF" w:rsidRDefault="00297EAF" w:rsidP="00297EAF">
            <w:pPr>
              <w:pStyle w:val="FP"/>
            </w:pPr>
            <w:r w:rsidRPr="00297EAF">
              <w:t>C1-253648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B134" w14:textId="77777777" w:rsidR="00297EAF" w:rsidRPr="00297EAF" w:rsidRDefault="00297EAF" w:rsidP="00297EAF">
            <w:pPr>
              <w:pStyle w:val="FP"/>
            </w:pPr>
            <w:r w:rsidRPr="00297EAF">
              <w:t>Pseudo-CR on definition of command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F459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001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E1F3" w14:textId="77777777" w:rsidR="00297EAF" w:rsidRPr="00297EAF" w:rsidRDefault="00297EAF" w:rsidP="00297EAF">
            <w:pPr>
              <w:pStyle w:val="FP"/>
            </w:pPr>
            <w:r w:rsidRPr="00297EAF">
              <w:t>C1-253223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E33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8AB9E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890D" w14:textId="77777777" w:rsidR="00297EAF" w:rsidRPr="00297EAF" w:rsidRDefault="00297EAF" w:rsidP="00297EAF">
            <w:pPr>
              <w:pStyle w:val="FP"/>
            </w:pPr>
            <w:r w:rsidRPr="00297EAF">
              <w:t>C1-253649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B049" w14:textId="77777777" w:rsidR="00297EAF" w:rsidRPr="00297EAF" w:rsidRDefault="00297EAF" w:rsidP="00297EAF">
            <w:pPr>
              <w:pStyle w:val="FP"/>
            </w:pPr>
            <w:r w:rsidRPr="00297EAF">
              <w:t>AIoT protocol - error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9DF6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BE1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68D" w14:textId="77777777" w:rsidR="00297EAF" w:rsidRPr="00297EAF" w:rsidRDefault="00297EAF" w:rsidP="00297EAF">
            <w:pPr>
              <w:pStyle w:val="FP"/>
            </w:pPr>
            <w:r w:rsidRPr="00297EAF">
              <w:t>C1-253056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02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FE8C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15A4" w14:textId="77777777" w:rsidR="00297EAF" w:rsidRPr="00297EAF" w:rsidRDefault="00297EAF" w:rsidP="00297EAF">
            <w:pPr>
              <w:pStyle w:val="FP"/>
            </w:pPr>
            <w:r w:rsidRPr="00297EAF">
              <w:t>C1-253650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F8FD" w14:textId="77777777" w:rsidR="00297EAF" w:rsidRPr="00297EAF" w:rsidRDefault="00297EAF" w:rsidP="00297EAF">
            <w:pPr>
              <w:pStyle w:val="FP"/>
            </w:pPr>
            <w:r w:rsidRPr="00297EAF">
              <w:t>Pseudo-CR on AIoT-SP handling of unknown, unforeseen and erroneous protocol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D587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91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81C7" w14:textId="77777777" w:rsidR="00297EAF" w:rsidRPr="00297EAF" w:rsidRDefault="00297EAF" w:rsidP="00297EAF">
            <w:pPr>
              <w:pStyle w:val="FP"/>
            </w:pPr>
            <w:r w:rsidRPr="00297EAF">
              <w:t>C1-253119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564" w14:textId="77777777" w:rsidR="00297EAF" w:rsidRPr="00297EAF" w:rsidRDefault="00297EAF" w:rsidP="00297EAF">
            <w:pPr>
              <w:pStyle w:val="FP"/>
            </w:pPr>
            <w:r w:rsidRPr="00297EAF">
              <w:t>C1-253756</w:t>
            </w:r>
          </w:p>
        </w:tc>
      </w:tr>
      <w:tr w:rsidR="00297EAF" w:rsidRPr="00297EAF" w14:paraId="5DB3A3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1BB9" w14:textId="77777777" w:rsidR="00297EAF" w:rsidRPr="00297EAF" w:rsidRDefault="00297EAF" w:rsidP="00297EAF">
            <w:pPr>
              <w:pStyle w:val="FP"/>
            </w:pPr>
            <w:r w:rsidRPr="00297EAF">
              <w:t>C1-253651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80D7" w14:textId="77777777" w:rsidR="00297EAF" w:rsidRPr="00297EAF" w:rsidRDefault="00297EAF" w:rsidP="00297EAF">
            <w:pPr>
              <w:pStyle w:val="FP"/>
            </w:pPr>
            <w:r w:rsidRPr="00297EAF">
              <w:t>Pseudo-CR on timers for command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A308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251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1CF4" w14:textId="77777777" w:rsidR="00297EAF" w:rsidRPr="00297EAF" w:rsidRDefault="00297EAF" w:rsidP="00297EAF">
            <w:pPr>
              <w:pStyle w:val="FP"/>
            </w:pPr>
            <w:r w:rsidRPr="00297EAF">
              <w:t>C1-253224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38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4F2D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60B6" w14:textId="77777777" w:rsidR="00297EAF" w:rsidRPr="00297EAF" w:rsidRDefault="00297EAF" w:rsidP="00297EAF">
            <w:pPr>
              <w:pStyle w:val="FP"/>
            </w:pPr>
            <w:r w:rsidRPr="00297EAF">
              <w:t>C1-253652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0C18" w14:textId="77777777" w:rsidR="00297EAF" w:rsidRPr="00297EAF" w:rsidRDefault="00297EAF" w:rsidP="00297EAF">
            <w:pPr>
              <w:pStyle w:val="FP"/>
            </w:pPr>
            <w:r w:rsidRPr="00297EAF">
              <w:t>Cause value used in the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D6BA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678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643C" w14:textId="77777777" w:rsidR="00297EAF" w:rsidRPr="00297EAF" w:rsidRDefault="00297EAF" w:rsidP="00297EAF">
            <w:pPr>
              <w:pStyle w:val="FP"/>
            </w:pPr>
            <w:r w:rsidRPr="00297EAF">
              <w:t>C1-253236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228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E276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B032" w14:textId="77777777" w:rsidR="00297EAF" w:rsidRPr="00297EAF" w:rsidRDefault="00297EAF" w:rsidP="00297EAF">
            <w:pPr>
              <w:pStyle w:val="FP"/>
            </w:pPr>
            <w:r w:rsidRPr="00297EAF">
              <w:t>C1-253653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4C0C" w14:textId="77777777" w:rsidR="00297EAF" w:rsidRPr="00297EAF" w:rsidRDefault="00297EAF" w:rsidP="00297EAF">
            <w:pPr>
              <w:pStyle w:val="FP"/>
            </w:pPr>
            <w:r w:rsidRPr="00297EAF">
              <w:t>General for system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590D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28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5691" w14:textId="77777777" w:rsidR="00297EAF" w:rsidRPr="00297EAF" w:rsidRDefault="00297EAF" w:rsidP="00297EAF">
            <w:pPr>
              <w:pStyle w:val="FP"/>
            </w:pPr>
            <w:r w:rsidRPr="00297EAF">
              <w:t>C1-253476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EC71" w14:textId="77777777" w:rsidR="00297EAF" w:rsidRPr="00297EAF" w:rsidRDefault="00297EAF" w:rsidP="00297EAF">
            <w:pPr>
              <w:pStyle w:val="FP"/>
            </w:pPr>
            <w:r w:rsidRPr="00297EAF">
              <w:t>C1-254097</w:t>
            </w:r>
          </w:p>
        </w:tc>
      </w:tr>
      <w:tr w:rsidR="00297EAF" w:rsidRPr="00297EAF" w14:paraId="7855CE3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68AE" w14:textId="77777777" w:rsidR="00297EAF" w:rsidRPr="00297EAF" w:rsidRDefault="00297EAF" w:rsidP="00297EAF">
            <w:pPr>
              <w:pStyle w:val="FP"/>
            </w:pPr>
            <w:r w:rsidRPr="00297EAF">
              <w:t>C1-253654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DE55" w14:textId="77777777" w:rsidR="00297EAF" w:rsidRPr="00297EAF" w:rsidRDefault="00297EAF" w:rsidP="00297EAF">
            <w:pPr>
              <w:pStyle w:val="FP"/>
            </w:pPr>
            <w:r w:rsidRPr="00297EAF">
              <w:t>Support of multiple Non-3GPP device identifiers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5E4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F69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605B" w14:textId="77777777" w:rsidR="00297EAF" w:rsidRPr="00297EAF" w:rsidRDefault="00297EAF" w:rsidP="00297EAF">
            <w:pPr>
              <w:pStyle w:val="FP"/>
            </w:pPr>
            <w:r w:rsidRPr="00297EAF">
              <w:t>C1-253500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86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D195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170" w14:textId="77777777" w:rsidR="00297EAF" w:rsidRPr="00297EAF" w:rsidRDefault="00297EAF" w:rsidP="00297EAF">
            <w:pPr>
              <w:pStyle w:val="FP"/>
            </w:pPr>
            <w:r w:rsidRPr="00297EAF">
              <w:t>C1-253655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BB90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4DC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2D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AFE9" w14:textId="77777777" w:rsidR="00297EAF" w:rsidRPr="00297EAF" w:rsidRDefault="00297EAF" w:rsidP="00297EAF">
            <w:pPr>
              <w:pStyle w:val="FP"/>
            </w:pPr>
            <w:r w:rsidRPr="00297EAF">
              <w:t>C1-253102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4BCB" w14:textId="77777777" w:rsidR="00297EAF" w:rsidRPr="00297EAF" w:rsidRDefault="00297EAF" w:rsidP="00297EAF">
            <w:pPr>
              <w:pStyle w:val="FP"/>
            </w:pPr>
            <w:r w:rsidRPr="00297EAF">
              <w:t>C1-253746</w:t>
            </w:r>
          </w:p>
        </w:tc>
      </w:tr>
      <w:tr w:rsidR="00297EAF" w:rsidRPr="00297EAF" w14:paraId="1795A3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424A" w14:textId="77777777" w:rsidR="00297EAF" w:rsidRPr="00297EAF" w:rsidRDefault="00297EAF" w:rsidP="00297EAF">
            <w:pPr>
              <w:pStyle w:val="FP"/>
            </w:pPr>
            <w:r w:rsidRPr="00297EAF">
              <w:t>C1-253656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F176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Non-3GPP device identifier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413E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A74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8B77" w14:textId="77777777" w:rsidR="00297EAF" w:rsidRPr="00297EAF" w:rsidRDefault="00297EAF" w:rsidP="00297EAF">
            <w:pPr>
              <w:pStyle w:val="FP"/>
            </w:pPr>
            <w:r w:rsidRPr="00297EAF">
              <w:t>C1-253245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15F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59AE2D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D236" w14:textId="77777777" w:rsidR="00297EAF" w:rsidRPr="00297EAF" w:rsidRDefault="00297EAF" w:rsidP="00297EAF">
            <w:pPr>
              <w:pStyle w:val="FP"/>
            </w:pPr>
            <w:r w:rsidRPr="00297EAF">
              <w:t>C1-253657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50A9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4493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ABC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645" w14:textId="77777777" w:rsidR="00297EAF" w:rsidRPr="00297EAF" w:rsidRDefault="00297EAF" w:rsidP="00297EAF">
            <w:pPr>
              <w:pStyle w:val="FP"/>
            </w:pPr>
            <w:r w:rsidRPr="00297EAF">
              <w:t>C1-253194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01A4" w14:textId="77777777" w:rsidR="00297EAF" w:rsidRPr="00297EAF" w:rsidRDefault="00297EAF" w:rsidP="00297EAF">
            <w:pPr>
              <w:pStyle w:val="FP"/>
            </w:pPr>
            <w:r w:rsidRPr="00297EAF">
              <w:t>C1-253745</w:t>
            </w:r>
          </w:p>
        </w:tc>
      </w:tr>
      <w:tr w:rsidR="00297EAF" w:rsidRPr="00297EAF" w14:paraId="7DA7A2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5276" w14:textId="77777777" w:rsidR="00297EAF" w:rsidRPr="00297EAF" w:rsidRDefault="00297EAF" w:rsidP="00297EAF">
            <w:pPr>
              <w:pStyle w:val="FP"/>
            </w:pPr>
            <w:r w:rsidRPr="00297EAF">
              <w:t>C1-253658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321E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53AE" w14:textId="77777777" w:rsidR="00297EAF" w:rsidRPr="00297EAF" w:rsidRDefault="00297EAF" w:rsidP="00297EAF">
            <w:pPr>
              <w:pStyle w:val="FP"/>
            </w:pPr>
            <w:r w:rsidRPr="00297EAF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2F8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8EF" w14:textId="77777777" w:rsidR="00297EAF" w:rsidRPr="00297EAF" w:rsidRDefault="00297EAF" w:rsidP="00297EAF">
            <w:pPr>
              <w:pStyle w:val="FP"/>
            </w:pPr>
            <w:r w:rsidRPr="00297EAF">
              <w:t>C1-253499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207" w14:textId="77777777" w:rsidR="00297EAF" w:rsidRPr="00297EAF" w:rsidRDefault="00297EAF" w:rsidP="00297EAF">
            <w:pPr>
              <w:pStyle w:val="FP"/>
            </w:pPr>
            <w:r w:rsidRPr="00297EAF">
              <w:t>C1-253729</w:t>
            </w:r>
          </w:p>
        </w:tc>
      </w:tr>
      <w:tr w:rsidR="00297EAF" w:rsidRPr="00297EAF" w14:paraId="0DBF3D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2A0" w14:textId="77777777" w:rsidR="00297EAF" w:rsidRPr="00297EAF" w:rsidRDefault="00297EAF" w:rsidP="00297EAF">
            <w:pPr>
              <w:pStyle w:val="FP"/>
            </w:pPr>
            <w:r w:rsidRPr="00297EAF">
              <w:t>C1-253659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4BFB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BD70" w14:textId="77777777" w:rsidR="00297EAF" w:rsidRPr="00297EAF" w:rsidRDefault="00297EAF" w:rsidP="00297EAF">
            <w:pPr>
              <w:pStyle w:val="FP"/>
            </w:pPr>
            <w:r w:rsidRPr="00297EAF">
              <w:t>ZTE, InterDigital,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69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9880" w14:textId="77777777" w:rsidR="00297EAF" w:rsidRPr="00297EAF" w:rsidRDefault="00297EAF" w:rsidP="00297EAF">
            <w:pPr>
              <w:pStyle w:val="FP"/>
            </w:pPr>
            <w:r w:rsidRPr="00297EAF">
              <w:t>C1-253276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5194" w14:textId="77777777" w:rsidR="00297EAF" w:rsidRPr="00297EAF" w:rsidRDefault="00297EAF" w:rsidP="00297EAF">
            <w:pPr>
              <w:pStyle w:val="FP"/>
            </w:pPr>
            <w:r w:rsidRPr="00297EAF">
              <w:t>C1-253730</w:t>
            </w:r>
          </w:p>
        </w:tc>
      </w:tr>
      <w:tr w:rsidR="00297EAF" w:rsidRPr="00297EAF" w14:paraId="3B60C7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6F08" w14:textId="77777777" w:rsidR="00297EAF" w:rsidRPr="00297EAF" w:rsidRDefault="00297EAF" w:rsidP="00297EAF">
            <w:pPr>
              <w:pStyle w:val="FP"/>
            </w:pPr>
            <w:r w:rsidRPr="00297EAF">
              <w:t>C1-253660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83EF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55BF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45C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780C" w14:textId="77777777" w:rsidR="00297EAF" w:rsidRPr="00297EAF" w:rsidRDefault="00297EAF" w:rsidP="00297EAF">
            <w:pPr>
              <w:pStyle w:val="FP"/>
            </w:pPr>
            <w:r w:rsidRPr="00297EAF">
              <w:t>C1-253197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4A43" w14:textId="77777777" w:rsidR="00297EAF" w:rsidRPr="00297EAF" w:rsidRDefault="00297EAF" w:rsidP="00297EAF">
            <w:pPr>
              <w:pStyle w:val="FP"/>
            </w:pPr>
            <w:r w:rsidRPr="00297EAF">
              <w:t>C1-254107</w:t>
            </w:r>
          </w:p>
        </w:tc>
      </w:tr>
      <w:tr w:rsidR="00297EAF" w:rsidRPr="00297EAF" w14:paraId="3C036F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A251" w14:textId="77777777" w:rsidR="00297EAF" w:rsidRPr="00297EAF" w:rsidRDefault="00297EAF" w:rsidP="00297EAF">
            <w:pPr>
              <w:pStyle w:val="FP"/>
            </w:pPr>
            <w:r w:rsidRPr="00297EAF">
              <w:t>C1-253661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BB3F" w14:textId="77777777" w:rsidR="00297EAF" w:rsidRPr="00297EAF" w:rsidRDefault="00297EAF" w:rsidP="00297EAF">
            <w:pPr>
              <w:pStyle w:val="FP"/>
            </w:pPr>
            <w:r w:rsidRPr="00297EAF">
              <w:t>New 5GSM cause value for non-3GPP device identifier(s)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0DBE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22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6418" w14:textId="77777777" w:rsidR="00297EAF" w:rsidRPr="00297EAF" w:rsidRDefault="00297EAF" w:rsidP="00297EAF">
            <w:pPr>
              <w:pStyle w:val="FP"/>
            </w:pPr>
            <w:r w:rsidRPr="00297EAF">
              <w:t>C1-253277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C53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41DD2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941E" w14:textId="77777777" w:rsidR="00297EAF" w:rsidRPr="00297EAF" w:rsidRDefault="00297EAF" w:rsidP="00297EAF">
            <w:pPr>
              <w:pStyle w:val="FP"/>
            </w:pPr>
            <w:r w:rsidRPr="00297EAF">
              <w:t>C1-253662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30BE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CDF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D6D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ED36" w14:textId="77777777" w:rsidR="00297EAF" w:rsidRPr="00297EAF" w:rsidRDefault="00297EAF" w:rsidP="00297EAF">
            <w:pPr>
              <w:pStyle w:val="FP"/>
            </w:pPr>
            <w:r w:rsidRPr="00297EAF">
              <w:t>C1-253365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0FED" w14:textId="77777777" w:rsidR="00297EAF" w:rsidRPr="00297EAF" w:rsidRDefault="00297EAF" w:rsidP="00297EAF">
            <w:pPr>
              <w:pStyle w:val="FP"/>
            </w:pPr>
            <w:r w:rsidRPr="00297EAF">
              <w:t>C1-253728</w:t>
            </w:r>
          </w:p>
        </w:tc>
      </w:tr>
      <w:tr w:rsidR="00297EAF" w:rsidRPr="00297EAF" w14:paraId="1CBF7D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55C2" w14:textId="77777777" w:rsidR="00297EAF" w:rsidRPr="00297EAF" w:rsidRDefault="00297EAF" w:rsidP="00297EAF">
            <w:pPr>
              <w:pStyle w:val="FP"/>
            </w:pPr>
            <w:r w:rsidRPr="00297EAF">
              <w:t>C1-253663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B6D6" w14:textId="77777777" w:rsidR="00297EAF" w:rsidRPr="00297EAF" w:rsidRDefault="00297EAF" w:rsidP="00297EAF">
            <w:pPr>
              <w:pStyle w:val="FP"/>
            </w:pPr>
            <w:r w:rsidRPr="00297EAF">
              <w:t>Correction to MID in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4E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776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4919" w14:textId="77777777" w:rsidR="00297EAF" w:rsidRPr="00297EAF" w:rsidRDefault="00297EAF" w:rsidP="00297EAF">
            <w:pPr>
              <w:pStyle w:val="FP"/>
            </w:pPr>
            <w:r w:rsidRPr="00297EAF">
              <w:t>C1-253242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60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B658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397C" w14:textId="77777777" w:rsidR="00297EAF" w:rsidRPr="00297EAF" w:rsidRDefault="00297EAF" w:rsidP="00297EAF">
            <w:pPr>
              <w:pStyle w:val="FP"/>
            </w:pPr>
            <w:r w:rsidRPr="00297EAF">
              <w:t>C1-253664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4514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3FF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4E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E4A4" w14:textId="77777777" w:rsidR="00297EAF" w:rsidRPr="00297EAF" w:rsidRDefault="00297EAF" w:rsidP="00297EAF">
            <w:pPr>
              <w:pStyle w:val="FP"/>
            </w:pPr>
            <w:r w:rsidRPr="00297EAF">
              <w:t>C1-253474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40E5" w14:textId="77777777" w:rsidR="00297EAF" w:rsidRPr="00297EAF" w:rsidRDefault="00297EAF" w:rsidP="00297EAF">
            <w:pPr>
              <w:pStyle w:val="FP"/>
            </w:pPr>
            <w:r w:rsidRPr="00297EAF">
              <w:t>C1-254095</w:t>
            </w:r>
          </w:p>
        </w:tc>
      </w:tr>
      <w:tr w:rsidR="00297EAF" w:rsidRPr="00297EAF" w14:paraId="1C8B6D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03A7" w14:textId="77777777" w:rsidR="00297EAF" w:rsidRPr="00297EAF" w:rsidRDefault="00297EAF" w:rsidP="00297EAF">
            <w:pPr>
              <w:pStyle w:val="FP"/>
            </w:pPr>
            <w:r w:rsidRPr="00297EAF">
              <w:t>C1-253665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E96C" w14:textId="77777777" w:rsidR="00297EAF" w:rsidRPr="00297EAF" w:rsidRDefault="00297EAF" w:rsidP="00297EAF">
            <w:pPr>
              <w:pStyle w:val="FP"/>
            </w:pPr>
            <w:r w:rsidRPr="00297EAF">
              <w:t>Update of solution and conclusion for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A03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188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BB05" w14:textId="77777777" w:rsidR="00297EAF" w:rsidRPr="00297EAF" w:rsidRDefault="00297EAF" w:rsidP="00297EAF">
            <w:pPr>
              <w:pStyle w:val="FP"/>
            </w:pPr>
            <w:r w:rsidRPr="00297EAF">
              <w:t>C1-253318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84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9981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B6E8" w14:textId="77777777" w:rsidR="00297EAF" w:rsidRPr="00297EAF" w:rsidRDefault="00297EAF" w:rsidP="00297EAF">
            <w:pPr>
              <w:pStyle w:val="FP"/>
            </w:pPr>
            <w:r w:rsidRPr="00297EAF">
              <w:t>C1-253666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9B86" w14:textId="77777777" w:rsidR="00297EAF" w:rsidRPr="00297EAF" w:rsidRDefault="00297EAF" w:rsidP="00297EAF">
            <w:pPr>
              <w:pStyle w:val="FP"/>
            </w:pPr>
            <w:r w:rsidRPr="00297EAF">
              <w:t>Update of conclusion for KI#1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5B3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35D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B7E0" w14:textId="77777777" w:rsidR="00297EAF" w:rsidRPr="00297EAF" w:rsidRDefault="00297EAF" w:rsidP="00297EAF">
            <w:pPr>
              <w:pStyle w:val="FP"/>
            </w:pPr>
            <w:r w:rsidRPr="00297EAF">
              <w:t>C1-253315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16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B3693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EB75" w14:textId="77777777" w:rsidR="00297EAF" w:rsidRPr="00297EAF" w:rsidRDefault="00297EAF" w:rsidP="00297EAF">
            <w:pPr>
              <w:pStyle w:val="FP"/>
            </w:pPr>
            <w:r w:rsidRPr="00297EAF">
              <w:t>C1-253667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9A4E" w14:textId="77777777" w:rsidR="00297EAF" w:rsidRPr="00297EAF" w:rsidRDefault="00297EAF" w:rsidP="00297EAF">
            <w:pPr>
              <w:pStyle w:val="FP"/>
            </w:pPr>
            <w:r w:rsidRPr="00297EAF">
              <w:t>Additional way to determine that disaster condition has 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820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D1E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88AE" w14:textId="77777777" w:rsidR="00297EAF" w:rsidRPr="00297EAF" w:rsidRDefault="00297EAF" w:rsidP="00297EAF">
            <w:pPr>
              <w:pStyle w:val="FP"/>
            </w:pPr>
            <w:r w:rsidRPr="00297EAF">
              <w:t>C1-253364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404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95793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595E" w14:textId="77777777" w:rsidR="00297EAF" w:rsidRPr="00297EAF" w:rsidRDefault="00297EAF" w:rsidP="00297EAF">
            <w:pPr>
              <w:pStyle w:val="FP"/>
            </w:pPr>
            <w:r w:rsidRPr="00297EAF">
              <w:t>C1-253668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44B1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F01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D8F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FBBC" w14:textId="77777777" w:rsidR="00297EAF" w:rsidRPr="00297EAF" w:rsidRDefault="00297EAF" w:rsidP="00297EAF">
            <w:pPr>
              <w:pStyle w:val="FP"/>
            </w:pPr>
            <w:r w:rsidRPr="00297EAF">
              <w:t>C1-253169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0EC5" w14:textId="77777777" w:rsidR="00297EAF" w:rsidRPr="00297EAF" w:rsidRDefault="00297EAF" w:rsidP="00297EAF">
            <w:pPr>
              <w:pStyle w:val="FP"/>
            </w:pPr>
            <w:r w:rsidRPr="00297EAF">
              <w:t>C1-254094</w:t>
            </w:r>
          </w:p>
        </w:tc>
      </w:tr>
      <w:tr w:rsidR="00297EAF" w:rsidRPr="00297EAF" w14:paraId="196B61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456" w14:textId="77777777" w:rsidR="00297EAF" w:rsidRPr="00297EAF" w:rsidRDefault="00297EAF" w:rsidP="00297EAF">
            <w:pPr>
              <w:pStyle w:val="FP"/>
            </w:pPr>
            <w:r w:rsidRPr="00297EAF">
              <w:t>C1-253669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358A" w14:textId="77777777" w:rsidR="00297EAF" w:rsidRPr="00297EAF" w:rsidRDefault="00297EAF" w:rsidP="00297EAF">
            <w:pPr>
              <w:pStyle w:val="FP"/>
            </w:pPr>
            <w:r w:rsidRPr="00297EAF">
              <w:t>Stopping GPRS timers for CIoT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E83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743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A9C9" w14:textId="77777777" w:rsidR="00297EAF" w:rsidRPr="00297EAF" w:rsidRDefault="00297EAF" w:rsidP="00297EAF">
            <w:pPr>
              <w:pStyle w:val="FP"/>
            </w:pPr>
            <w:r w:rsidRPr="00297EAF">
              <w:t>C1-253412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550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C8F7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DB83" w14:textId="77777777" w:rsidR="00297EAF" w:rsidRPr="00297EAF" w:rsidRDefault="00297EAF" w:rsidP="00297EAF">
            <w:pPr>
              <w:pStyle w:val="FP"/>
            </w:pPr>
            <w:r w:rsidRPr="00297EAF">
              <w:t>C1-253670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F8F8" w14:textId="77777777" w:rsidR="00297EAF" w:rsidRPr="00297EAF" w:rsidRDefault="00297EAF" w:rsidP="00297EAF">
            <w:pPr>
              <w:pStyle w:val="FP"/>
            </w:pPr>
            <w:r w:rsidRPr="00297EAF">
              <w:t>Capability for multiple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2DC5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92B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082" w14:textId="77777777" w:rsidR="00297EAF" w:rsidRPr="00297EAF" w:rsidRDefault="00297EAF" w:rsidP="00297EAF">
            <w:pPr>
              <w:pStyle w:val="FP"/>
            </w:pPr>
            <w:r w:rsidRPr="00297EAF">
              <w:t>C1-253432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68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A357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856F" w14:textId="77777777" w:rsidR="00297EAF" w:rsidRPr="00297EAF" w:rsidRDefault="00297EAF" w:rsidP="00297EAF">
            <w:pPr>
              <w:pStyle w:val="FP"/>
            </w:pPr>
            <w:r w:rsidRPr="00297EAF">
              <w:t>C1-253671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C599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42F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DD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68F2" w14:textId="77777777" w:rsidR="00297EAF" w:rsidRPr="00297EAF" w:rsidRDefault="00297EAF" w:rsidP="00297EAF">
            <w:pPr>
              <w:pStyle w:val="FP"/>
            </w:pPr>
            <w:r w:rsidRPr="00297EAF">
              <w:t>C1-253274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BBB7" w14:textId="77777777" w:rsidR="00297EAF" w:rsidRPr="00297EAF" w:rsidRDefault="00297EAF" w:rsidP="00297EAF">
            <w:pPr>
              <w:pStyle w:val="FP"/>
            </w:pPr>
            <w:r w:rsidRPr="00297EAF">
              <w:t>C1-253726</w:t>
            </w:r>
          </w:p>
        </w:tc>
      </w:tr>
      <w:tr w:rsidR="00297EAF" w:rsidRPr="00297EAF" w14:paraId="2FA946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61D3" w14:textId="77777777" w:rsidR="00297EAF" w:rsidRPr="00297EAF" w:rsidRDefault="00297EAF" w:rsidP="00297EAF">
            <w:pPr>
              <w:pStyle w:val="FP"/>
            </w:pPr>
            <w:r w:rsidRPr="00297EAF">
              <w:t>C1-253672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9E7E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FC2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165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08D0" w14:textId="77777777" w:rsidR="00297EAF" w:rsidRPr="00297EAF" w:rsidRDefault="00297EAF" w:rsidP="00297EAF">
            <w:pPr>
              <w:pStyle w:val="FP"/>
            </w:pPr>
            <w:r w:rsidRPr="00297EAF">
              <w:t>C1-253428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E6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66B3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223" w14:textId="77777777" w:rsidR="00297EAF" w:rsidRPr="00297EAF" w:rsidRDefault="00297EAF" w:rsidP="00297EAF">
            <w:pPr>
              <w:pStyle w:val="FP"/>
            </w:pPr>
            <w:r w:rsidRPr="00297EAF">
              <w:t>C1-253673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935A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A4B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8D3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98A1" w14:textId="77777777" w:rsidR="00297EAF" w:rsidRPr="00297EAF" w:rsidRDefault="00297EAF" w:rsidP="00297EAF">
            <w:pPr>
              <w:pStyle w:val="FP"/>
            </w:pPr>
            <w:r w:rsidRPr="00297EAF">
              <w:t>C1-253273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442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5E3F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86CE" w14:textId="77777777" w:rsidR="00297EAF" w:rsidRPr="00297EAF" w:rsidRDefault="00297EAF" w:rsidP="00297EAF">
            <w:pPr>
              <w:pStyle w:val="FP"/>
            </w:pPr>
            <w:r w:rsidRPr="00297EAF">
              <w:t>C1-253674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677F" w14:textId="77777777" w:rsidR="00297EAF" w:rsidRPr="00297EAF" w:rsidRDefault="00297EAF" w:rsidP="00297EAF">
            <w:pPr>
              <w:pStyle w:val="FP"/>
            </w:pPr>
            <w:r w:rsidRPr="00297EAF">
              <w:t>LMF relocation on new user plane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6B19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709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B715" w14:textId="77777777" w:rsidR="00297EAF" w:rsidRPr="00297EAF" w:rsidRDefault="00297EAF" w:rsidP="00297EAF">
            <w:pPr>
              <w:pStyle w:val="FP"/>
            </w:pPr>
            <w:r w:rsidRPr="00297EAF">
              <w:t>C1-253446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67E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B33FD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B836" w14:textId="77777777" w:rsidR="00297EAF" w:rsidRPr="00297EAF" w:rsidRDefault="00297EAF" w:rsidP="00297EAF">
            <w:pPr>
              <w:pStyle w:val="FP"/>
            </w:pPr>
            <w:r w:rsidRPr="00297EAF">
              <w:t>C1-253675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ADA8" w14:textId="77777777" w:rsidR="00297EAF" w:rsidRPr="00297EAF" w:rsidRDefault="00297EAF" w:rsidP="00297EAF">
            <w:pPr>
              <w:pStyle w:val="FP"/>
            </w:pPr>
            <w:r w:rsidRPr="00297EAF">
              <w:t>Alt1 - Modify LCS-UPP connection for LMF relocation via 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EF27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A54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57CF" w14:textId="77777777" w:rsidR="00297EAF" w:rsidRPr="00297EAF" w:rsidRDefault="00297EAF" w:rsidP="00297EAF">
            <w:pPr>
              <w:pStyle w:val="FP"/>
            </w:pPr>
            <w:r w:rsidRPr="00297EAF">
              <w:t>C1-253447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C1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835F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EBC7" w14:textId="77777777" w:rsidR="00297EAF" w:rsidRPr="00297EAF" w:rsidRDefault="00297EAF" w:rsidP="00297EAF">
            <w:pPr>
              <w:pStyle w:val="FP"/>
            </w:pPr>
            <w:r w:rsidRPr="00297EAF">
              <w:t>C1-253676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F1A8" w14:textId="77777777" w:rsidR="00297EAF" w:rsidRPr="00297EAF" w:rsidRDefault="00297EAF" w:rsidP="00297EAF">
            <w:pPr>
              <w:pStyle w:val="FP"/>
            </w:pPr>
            <w:r w:rsidRPr="00297EAF">
              <w:t>Alt2 - Modify LCS-UPP connection for LMF relocation via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94F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C1B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7E52" w14:textId="77777777" w:rsidR="00297EAF" w:rsidRPr="00297EAF" w:rsidRDefault="00297EAF" w:rsidP="00297EAF">
            <w:pPr>
              <w:pStyle w:val="FP"/>
            </w:pPr>
            <w:r w:rsidRPr="00297EAF">
              <w:t>C1-253449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0A0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1F33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8A0D" w14:textId="77777777" w:rsidR="00297EAF" w:rsidRPr="00297EAF" w:rsidRDefault="00297EAF" w:rsidP="00297EAF">
            <w:pPr>
              <w:pStyle w:val="FP"/>
            </w:pPr>
            <w:r w:rsidRPr="00297EAF">
              <w:t>C1-253677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EB57" w14:textId="77777777" w:rsidR="00297EAF" w:rsidRPr="00297EAF" w:rsidRDefault="00297EAF" w:rsidP="00297EAF">
            <w:pPr>
              <w:pStyle w:val="FP"/>
            </w:pPr>
            <w:r w:rsidRPr="00297EAF">
              <w:t>UP connection trasfer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418D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62A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EBB1" w14:textId="77777777" w:rsidR="00297EAF" w:rsidRPr="00297EAF" w:rsidRDefault="00297EAF" w:rsidP="00297EAF">
            <w:pPr>
              <w:pStyle w:val="FP"/>
            </w:pPr>
            <w:r w:rsidRPr="00297EAF">
              <w:t>C1-253262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57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29D9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78F" w14:textId="77777777" w:rsidR="00297EAF" w:rsidRPr="00297EAF" w:rsidRDefault="00297EAF" w:rsidP="00297EAF">
            <w:pPr>
              <w:pStyle w:val="FP"/>
            </w:pPr>
            <w:r w:rsidRPr="00297EAF">
              <w:t>C1-253678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73BB" w14:textId="77777777" w:rsidR="00297EAF" w:rsidRPr="00297EAF" w:rsidRDefault="00297EAF" w:rsidP="00297EAF">
            <w:pPr>
              <w:pStyle w:val="FP"/>
            </w:pPr>
            <w:r w:rsidRPr="00297EAF">
              <w:t>Reference to obsolete IETF RFC3810 and RFC3376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8B0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3B7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A0CA" w14:textId="77777777" w:rsidR="00297EAF" w:rsidRPr="00297EAF" w:rsidRDefault="00297EAF" w:rsidP="00297EAF">
            <w:pPr>
              <w:pStyle w:val="FP"/>
            </w:pPr>
            <w:r w:rsidRPr="00297EAF">
              <w:t>C1-253137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27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E1EFD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0EEC" w14:textId="77777777" w:rsidR="00297EAF" w:rsidRPr="00297EAF" w:rsidRDefault="00297EAF" w:rsidP="00297EAF">
            <w:pPr>
              <w:pStyle w:val="FP"/>
            </w:pPr>
            <w:r w:rsidRPr="00297EAF">
              <w:t>C1-253679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786F" w14:textId="77777777" w:rsidR="00297EAF" w:rsidRPr="00297EAF" w:rsidRDefault="00297EAF" w:rsidP="00297EAF">
            <w:pPr>
              <w:pStyle w:val="FP"/>
            </w:pPr>
            <w:r w:rsidRPr="00297EAF">
              <w:t>LS on Satellite Coverage Availability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082E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59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3558" w14:textId="77777777" w:rsidR="00297EAF" w:rsidRPr="00297EAF" w:rsidRDefault="00297EAF" w:rsidP="00297EAF">
            <w:pPr>
              <w:pStyle w:val="FP"/>
            </w:pPr>
            <w:r w:rsidRPr="00297EAF">
              <w:t>C1-253371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500D" w14:textId="77777777" w:rsidR="00297EAF" w:rsidRPr="00297EAF" w:rsidRDefault="00297EAF" w:rsidP="00297EAF">
            <w:pPr>
              <w:pStyle w:val="FP"/>
            </w:pPr>
            <w:r w:rsidRPr="00297EAF">
              <w:t>C1-254101</w:t>
            </w:r>
          </w:p>
        </w:tc>
      </w:tr>
      <w:tr w:rsidR="00297EAF" w:rsidRPr="00297EAF" w14:paraId="48444E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10BF" w14:textId="77777777" w:rsidR="00297EAF" w:rsidRPr="00297EAF" w:rsidRDefault="00297EAF" w:rsidP="00297EAF">
            <w:pPr>
              <w:pStyle w:val="FP"/>
            </w:pPr>
            <w:r w:rsidRPr="00297EAF">
              <w:t>C1-253680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57D6" w14:textId="77777777" w:rsidR="00297EAF" w:rsidRPr="00297EAF" w:rsidRDefault="00297EAF" w:rsidP="00297EAF">
            <w:pPr>
              <w:pStyle w:val="FP"/>
            </w:pPr>
            <w:r w:rsidRPr="00297EAF">
              <w:t>Clarification on discovery of the UE UDP port of the PMF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8E8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861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1145" w14:textId="77777777" w:rsidR="00297EAF" w:rsidRPr="00297EAF" w:rsidRDefault="00297EAF" w:rsidP="00297EAF">
            <w:pPr>
              <w:pStyle w:val="FP"/>
            </w:pPr>
            <w:r w:rsidRPr="00297EAF">
              <w:t>C1-253226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7A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E9962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6CC4" w14:textId="77777777" w:rsidR="00297EAF" w:rsidRPr="00297EAF" w:rsidRDefault="00297EAF" w:rsidP="00297EAF">
            <w:pPr>
              <w:pStyle w:val="FP"/>
            </w:pPr>
            <w:r w:rsidRPr="00297EAF">
              <w:t>C1-253681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A0F4" w14:textId="77777777" w:rsidR="00297EAF" w:rsidRPr="00297EAF" w:rsidRDefault="00297EAF" w:rsidP="00297EAF">
            <w:pPr>
              <w:pStyle w:val="FP"/>
            </w:pPr>
            <w:r w:rsidRPr="00297EAF">
              <w:t>New AT Command +CLOGSIMAPDU for nrUSIM logging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6CF6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D55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1D86" w14:textId="77777777" w:rsidR="00297EAF" w:rsidRPr="00297EAF" w:rsidRDefault="00297EAF" w:rsidP="00297EAF">
            <w:pPr>
              <w:pStyle w:val="FP"/>
            </w:pPr>
            <w:r w:rsidRPr="00297EAF">
              <w:t>C1-253231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81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C1AA1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83BE" w14:textId="77777777" w:rsidR="00297EAF" w:rsidRPr="00297EAF" w:rsidRDefault="00297EAF" w:rsidP="00297EAF">
            <w:pPr>
              <w:pStyle w:val="FP"/>
            </w:pPr>
            <w:r w:rsidRPr="00297EAF">
              <w:t>C1-253682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C168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5ACB" w14:textId="77777777" w:rsidR="00297EAF" w:rsidRPr="00297EAF" w:rsidRDefault="00297EAF" w:rsidP="00297EAF">
            <w:pPr>
              <w:pStyle w:val="FP"/>
            </w:pPr>
            <w:r w:rsidRPr="00297EAF">
              <w:t>Ericsson,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F76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476C" w14:textId="77777777" w:rsidR="00297EAF" w:rsidRPr="00297EAF" w:rsidRDefault="00297EAF" w:rsidP="00297EAF">
            <w:pPr>
              <w:pStyle w:val="FP"/>
            </w:pPr>
            <w:r w:rsidRPr="00297EAF">
              <w:t>C1-253239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DBDE" w14:textId="77777777" w:rsidR="00297EAF" w:rsidRPr="00297EAF" w:rsidRDefault="00297EAF" w:rsidP="00297EAF">
            <w:pPr>
              <w:pStyle w:val="FP"/>
            </w:pPr>
            <w:r w:rsidRPr="00297EAF">
              <w:t>C1-253753</w:t>
            </w:r>
          </w:p>
        </w:tc>
      </w:tr>
      <w:tr w:rsidR="00297EAF" w:rsidRPr="00297EAF" w14:paraId="6E7B89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1B6C" w14:textId="77777777" w:rsidR="00297EAF" w:rsidRPr="00297EAF" w:rsidRDefault="00297EAF" w:rsidP="00297EAF">
            <w:pPr>
              <w:pStyle w:val="FP"/>
            </w:pPr>
            <w:r w:rsidRPr="00297EAF">
              <w:t>C1-253683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CD22" w14:textId="77777777" w:rsidR="00297EAF" w:rsidRPr="00297EAF" w:rsidRDefault="00297EAF" w:rsidP="00297EAF">
            <w:pPr>
              <w:pStyle w:val="FP"/>
            </w:pPr>
            <w:r w:rsidRPr="00297EAF">
              <w:t>Default handling for the spare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757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D6C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8E5E" w14:textId="77777777" w:rsidR="00297EAF" w:rsidRPr="00297EAF" w:rsidRDefault="00297EAF" w:rsidP="00297EAF">
            <w:pPr>
              <w:pStyle w:val="FP"/>
            </w:pPr>
            <w:r w:rsidRPr="00297EAF">
              <w:t>C1-253240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77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3C477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CF56" w14:textId="77777777" w:rsidR="00297EAF" w:rsidRPr="00297EAF" w:rsidRDefault="00297EAF" w:rsidP="00297EAF">
            <w:pPr>
              <w:pStyle w:val="FP"/>
            </w:pPr>
            <w:r w:rsidRPr="00297EAF">
              <w:t>C1-253684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C5AC" w14:textId="77777777" w:rsidR="00297EAF" w:rsidRPr="00297EAF" w:rsidRDefault="00297EAF" w:rsidP="00297EAF">
            <w:pPr>
              <w:pStyle w:val="FP"/>
            </w:pPr>
            <w:r w:rsidRPr="00297EAF">
              <w:t>PLMN selection in case of emergency call in limited service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3080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703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013F" w14:textId="77777777" w:rsidR="00297EAF" w:rsidRPr="00297EAF" w:rsidRDefault="00297EAF" w:rsidP="00297EAF">
            <w:pPr>
              <w:pStyle w:val="FP"/>
            </w:pPr>
            <w:r w:rsidRPr="00297EAF">
              <w:t>C1-253327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82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6F7A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86A8" w14:textId="77777777" w:rsidR="00297EAF" w:rsidRPr="00297EAF" w:rsidRDefault="00297EAF" w:rsidP="00297EAF">
            <w:pPr>
              <w:pStyle w:val="FP"/>
            </w:pPr>
            <w:r w:rsidRPr="00297EAF">
              <w:t>C1-253685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A810" w14:textId="77777777" w:rsidR="00297EAF" w:rsidRPr="00297EAF" w:rsidRDefault="00297EAF" w:rsidP="00297EAF">
            <w:pPr>
              <w:pStyle w:val="FP"/>
            </w:pPr>
            <w:r w:rsidRPr="00297EAF">
              <w:t>Clarification to the AT command CGATT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16CD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77A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6949" w14:textId="77777777" w:rsidR="00297EAF" w:rsidRPr="00297EAF" w:rsidRDefault="00297EAF" w:rsidP="00297EAF">
            <w:pPr>
              <w:pStyle w:val="FP"/>
            </w:pPr>
            <w:r w:rsidRPr="00297EAF">
              <w:t>C1-253339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5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0D108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879C" w14:textId="77777777" w:rsidR="00297EAF" w:rsidRPr="00297EAF" w:rsidRDefault="00297EAF" w:rsidP="00297EAF">
            <w:pPr>
              <w:pStyle w:val="FP"/>
            </w:pPr>
            <w:r w:rsidRPr="00297EAF">
              <w:t>C1-253686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52D9" w14:textId="77777777" w:rsidR="00297EAF" w:rsidRPr="00297EAF" w:rsidRDefault="00297EAF" w:rsidP="00297EAF">
            <w:pPr>
              <w:pStyle w:val="FP"/>
            </w:pPr>
            <w:r w:rsidRPr="00297EAF">
              <w:t>Abnormal case handling for Tsor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2D3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78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B341" w14:textId="77777777" w:rsidR="00297EAF" w:rsidRPr="00297EAF" w:rsidRDefault="00297EAF" w:rsidP="00297EAF">
            <w:pPr>
              <w:pStyle w:val="FP"/>
            </w:pPr>
            <w:r w:rsidRPr="00297EAF">
              <w:t>C1-253352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8354" w14:textId="77777777" w:rsidR="00297EAF" w:rsidRPr="00297EAF" w:rsidRDefault="00297EAF" w:rsidP="00297EAF">
            <w:pPr>
              <w:pStyle w:val="FP"/>
            </w:pPr>
            <w:r w:rsidRPr="00297EAF">
              <w:t>C1-254113</w:t>
            </w:r>
          </w:p>
        </w:tc>
      </w:tr>
      <w:tr w:rsidR="00297EAF" w:rsidRPr="00297EAF" w14:paraId="68E5589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DD89" w14:textId="77777777" w:rsidR="00297EAF" w:rsidRPr="00297EAF" w:rsidRDefault="00297EAF" w:rsidP="00297EAF">
            <w:pPr>
              <w:pStyle w:val="FP"/>
            </w:pPr>
            <w:r w:rsidRPr="00297EAF">
              <w:t>C1-253687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8A77" w14:textId="77777777" w:rsidR="00297EAF" w:rsidRPr="00297EAF" w:rsidRDefault="00297EAF" w:rsidP="00297EAF">
            <w:pPr>
              <w:pStyle w:val="FP"/>
            </w:pPr>
            <w:r w:rsidRPr="00297EAF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CBD2" w14:textId="77777777" w:rsidR="00297EAF" w:rsidRPr="00297EAF" w:rsidRDefault="00297EAF" w:rsidP="00297EAF">
            <w:pPr>
              <w:pStyle w:val="FP"/>
            </w:pPr>
            <w:r w:rsidRPr="00297EAF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3A4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09A9" w14:textId="77777777" w:rsidR="00297EAF" w:rsidRPr="00297EAF" w:rsidRDefault="00297EAF" w:rsidP="00297EAF">
            <w:pPr>
              <w:pStyle w:val="FP"/>
            </w:pPr>
            <w:r w:rsidRPr="00297EAF">
              <w:t>C1-253366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72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B984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6F38" w14:textId="77777777" w:rsidR="00297EAF" w:rsidRPr="00297EAF" w:rsidRDefault="00297EAF" w:rsidP="00297EAF">
            <w:pPr>
              <w:pStyle w:val="FP"/>
            </w:pPr>
            <w:r w:rsidRPr="00297EAF">
              <w:t>C1-253688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8830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9943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9A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3130" w14:textId="77777777" w:rsidR="00297EAF" w:rsidRPr="00297EAF" w:rsidRDefault="00297EAF" w:rsidP="00297EAF">
            <w:pPr>
              <w:pStyle w:val="FP"/>
            </w:pPr>
            <w:r w:rsidRPr="00297EAF">
              <w:t>C1-253405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CACB" w14:textId="77777777" w:rsidR="00297EAF" w:rsidRPr="00297EAF" w:rsidRDefault="00297EAF" w:rsidP="00297EAF">
            <w:pPr>
              <w:pStyle w:val="FP"/>
            </w:pPr>
            <w:r w:rsidRPr="00297EAF">
              <w:t>C1-254121</w:t>
            </w:r>
          </w:p>
        </w:tc>
      </w:tr>
      <w:tr w:rsidR="00297EAF" w:rsidRPr="00297EAF" w14:paraId="60691D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534E" w14:textId="77777777" w:rsidR="00297EAF" w:rsidRPr="00297EAF" w:rsidRDefault="00297EAF" w:rsidP="00297EAF">
            <w:pPr>
              <w:pStyle w:val="FP"/>
            </w:pPr>
            <w:r w:rsidRPr="00297EAF">
              <w:t>C1-253689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887D" w14:textId="77777777" w:rsidR="00297EAF" w:rsidRPr="00297EAF" w:rsidRDefault="00297EAF" w:rsidP="00297EAF">
            <w:pPr>
              <w:pStyle w:val="FP"/>
            </w:pPr>
            <w:r w:rsidRPr="00297EAF">
              <w:t>5GSM sublayer operation upon receiving an indication that the CIoT user data was not forwarded due to congestion control and a timer value from the 5GMM sublayer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033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479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BB60" w14:textId="77777777" w:rsidR="00297EAF" w:rsidRPr="00297EAF" w:rsidRDefault="00297EAF" w:rsidP="00297EAF">
            <w:pPr>
              <w:pStyle w:val="FP"/>
            </w:pPr>
            <w:r w:rsidRPr="00297EAF">
              <w:t>C1-253409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3E1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2BA7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1D8" w14:textId="77777777" w:rsidR="00297EAF" w:rsidRPr="00297EAF" w:rsidRDefault="00297EAF" w:rsidP="00297EAF">
            <w:pPr>
              <w:pStyle w:val="FP"/>
            </w:pPr>
            <w:r w:rsidRPr="00297EAF">
              <w:t>C1-253690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AFB8" w14:textId="77777777" w:rsidR="00297EAF" w:rsidRPr="00297EAF" w:rsidRDefault="00297EAF" w:rsidP="00297EAF">
            <w:pPr>
              <w:pStyle w:val="FP"/>
            </w:pPr>
            <w:r w:rsidRPr="00297EAF">
              <w:t>Correction to T3440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765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29C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9A33" w14:textId="77777777" w:rsidR="00297EAF" w:rsidRPr="00297EAF" w:rsidRDefault="00297EAF" w:rsidP="00297EAF">
            <w:pPr>
              <w:pStyle w:val="FP"/>
            </w:pPr>
            <w:r w:rsidRPr="00297EAF">
              <w:t>C1-253521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76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C458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89CD" w14:textId="77777777" w:rsidR="00297EAF" w:rsidRPr="00297EAF" w:rsidRDefault="00297EAF" w:rsidP="00297EAF">
            <w:pPr>
              <w:pStyle w:val="FP"/>
            </w:pPr>
            <w:r w:rsidRPr="00297EAF">
              <w:t>C1-253691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451A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E92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A75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2EC2" w14:textId="77777777" w:rsidR="00297EAF" w:rsidRPr="00297EAF" w:rsidRDefault="00297EAF" w:rsidP="00297EAF">
            <w:pPr>
              <w:pStyle w:val="FP"/>
            </w:pPr>
            <w:r w:rsidRPr="00297EAF">
              <w:t>C1-253546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C23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0044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E0C4" w14:textId="77777777" w:rsidR="00297EAF" w:rsidRPr="00297EAF" w:rsidRDefault="00297EAF" w:rsidP="00297EAF">
            <w:pPr>
              <w:pStyle w:val="FP"/>
            </w:pPr>
            <w:r w:rsidRPr="00297EAF">
              <w:t>C1-253692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8F74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1D39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E38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B6DD" w14:textId="77777777" w:rsidR="00297EAF" w:rsidRPr="00297EAF" w:rsidRDefault="00297EAF" w:rsidP="00297EAF">
            <w:pPr>
              <w:pStyle w:val="FP"/>
            </w:pPr>
            <w:r w:rsidRPr="00297EAF">
              <w:t>C1-253549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FE7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3C86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6B3" w14:textId="77777777" w:rsidR="00297EAF" w:rsidRPr="00297EAF" w:rsidRDefault="00297EAF" w:rsidP="00297EAF">
            <w:pPr>
              <w:pStyle w:val="FP"/>
            </w:pPr>
            <w:r w:rsidRPr="00297EAF">
              <w:t>C1-253693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69E4" w14:textId="77777777" w:rsidR="00297EAF" w:rsidRPr="00297EAF" w:rsidRDefault="00297EAF" w:rsidP="00297EAF">
            <w:pPr>
              <w:pStyle w:val="FP"/>
            </w:pPr>
            <w:r w:rsidRPr="00297EAF">
              <w:t>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3A01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FA9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AF4D" w14:textId="77777777" w:rsidR="00297EAF" w:rsidRPr="00297EAF" w:rsidRDefault="00297EAF" w:rsidP="00297EAF">
            <w:pPr>
              <w:pStyle w:val="FP"/>
            </w:pPr>
            <w:r w:rsidRPr="00297EAF">
              <w:t>C1-253009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02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05D7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15EA" w14:textId="77777777" w:rsidR="00297EAF" w:rsidRPr="00297EAF" w:rsidRDefault="00297EAF" w:rsidP="00297EAF">
            <w:pPr>
              <w:pStyle w:val="FP"/>
            </w:pPr>
            <w:r w:rsidRPr="00297EAF">
              <w:t>C1-253694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AB9D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9EBE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D0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9E93" w14:textId="77777777" w:rsidR="00297EAF" w:rsidRPr="00297EAF" w:rsidRDefault="00297EAF" w:rsidP="00297EAF">
            <w:pPr>
              <w:pStyle w:val="FP"/>
            </w:pPr>
            <w:r w:rsidRPr="00297EAF">
              <w:t>C1-253263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38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1BD85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D481" w14:textId="77777777" w:rsidR="00297EAF" w:rsidRPr="00297EAF" w:rsidRDefault="00297EAF" w:rsidP="00297EAF">
            <w:pPr>
              <w:pStyle w:val="FP"/>
            </w:pPr>
            <w:r w:rsidRPr="00297EAF">
              <w:t>C1-253695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041A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0581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F83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FAFF" w14:textId="77777777" w:rsidR="00297EAF" w:rsidRPr="00297EAF" w:rsidRDefault="00297EAF" w:rsidP="00297EAF">
            <w:pPr>
              <w:pStyle w:val="FP"/>
            </w:pPr>
            <w:r w:rsidRPr="00297EAF">
              <w:t>C1-253260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82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5743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5BC0" w14:textId="77777777" w:rsidR="00297EAF" w:rsidRPr="00297EAF" w:rsidRDefault="00297EAF" w:rsidP="00297EAF">
            <w:pPr>
              <w:pStyle w:val="FP"/>
            </w:pPr>
            <w:r w:rsidRPr="00297EAF">
              <w:t>C1-253696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BC01" w14:textId="77777777" w:rsidR="00297EAF" w:rsidRPr="00297EAF" w:rsidRDefault="00297EAF" w:rsidP="00297EAF">
            <w:pPr>
              <w:pStyle w:val="FP"/>
            </w:pPr>
            <w:r w:rsidRPr="00297EAF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3161" w14:textId="77777777" w:rsidR="00297EAF" w:rsidRPr="00297EAF" w:rsidRDefault="00297EAF" w:rsidP="00297EAF">
            <w:pPr>
              <w:pStyle w:val="FP"/>
            </w:pPr>
            <w:r w:rsidRPr="00297EAF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26D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0D8" w14:textId="77777777" w:rsidR="00297EAF" w:rsidRPr="00297EAF" w:rsidRDefault="00297EAF" w:rsidP="00297EAF">
            <w:pPr>
              <w:pStyle w:val="FP"/>
            </w:pPr>
            <w:r w:rsidRPr="00297EAF">
              <w:t>C1-253047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30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1E21A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E062" w14:textId="77777777" w:rsidR="00297EAF" w:rsidRPr="00297EAF" w:rsidRDefault="00297EAF" w:rsidP="00297EAF">
            <w:pPr>
              <w:pStyle w:val="FP"/>
            </w:pPr>
            <w:r w:rsidRPr="00297EAF">
              <w:t>C1-253697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5F7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0759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B80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9E16" w14:textId="77777777" w:rsidR="00297EAF" w:rsidRPr="00297EAF" w:rsidRDefault="00297EAF" w:rsidP="00297EAF">
            <w:pPr>
              <w:pStyle w:val="FP"/>
            </w:pPr>
            <w:r w:rsidRPr="00297EAF">
              <w:t>C1-253072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9F04" w14:textId="77777777" w:rsidR="00297EAF" w:rsidRPr="00297EAF" w:rsidRDefault="00297EAF" w:rsidP="00297EAF">
            <w:pPr>
              <w:pStyle w:val="FP"/>
            </w:pPr>
            <w:r w:rsidRPr="00297EAF">
              <w:t>C1-253758</w:t>
            </w:r>
          </w:p>
        </w:tc>
      </w:tr>
      <w:tr w:rsidR="00297EAF" w:rsidRPr="00297EAF" w14:paraId="036645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7C1F" w14:textId="77777777" w:rsidR="00297EAF" w:rsidRPr="00297EAF" w:rsidRDefault="00297EAF" w:rsidP="00297EAF">
            <w:pPr>
              <w:pStyle w:val="FP"/>
            </w:pPr>
            <w:r w:rsidRPr="00297EAF">
              <w:t>C1-253698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92AB" w14:textId="77777777" w:rsidR="00297EAF" w:rsidRPr="00297EAF" w:rsidRDefault="00297EAF" w:rsidP="00297EAF">
            <w:pPr>
              <w:pStyle w:val="FP"/>
            </w:pPr>
            <w:r w:rsidRPr="00297EAF">
              <w:t>Added UE behavior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890E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BD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E797" w14:textId="77777777" w:rsidR="00297EAF" w:rsidRPr="00297EAF" w:rsidRDefault="00297EAF" w:rsidP="00297EAF">
            <w:pPr>
              <w:pStyle w:val="FP"/>
            </w:pPr>
            <w:r w:rsidRPr="00297EAF">
              <w:t>C1-253144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4D31" w14:textId="77777777" w:rsidR="00297EAF" w:rsidRPr="00297EAF" w:rsidRDefault="00297EAF" w:rsidP="00297EAF">
            <w:pPr>
              <w:pStyle w:val="FP"/>
            </w:pPr>
            <w:r w:rsidRPr="00297EAF">
              <w:t>C1-254098</w:t>
            </w:r>
          </w:p>
        </w:tc>
      </w:tr>
      <w:tr w:rsidR="00297EAF" w:rsidRPr="00297EAF" w14:paraId="2979D2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9BA5" w14:textId="77777777" w:rsidR="00297EAF" w:rsidRPr="00297EAF" w:rsidRDefault="00297EAF" w:rsidP="00297EAF">
            <w:pPr>
              <w:pStyle w:val="FP"/>
            </w:pPr>
            <w:r w:rsidRPr="00297EAF">
              <w:t>C1-253699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334" w14:textId="77777777" w:rsidR="00297EAF" w:rsidRPr="00297EAF" w:rsidRDefault="00297EAF" w:rsidP="00297EAF">
            <w:pPr>
              <w:pStyle w:val="FP"/>
            </w:pPr>
            <w:r w:rsidRPr="00297EAF">
              <w:t>Corrections to the NW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67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9B5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F8C0" w14:textId="77777777" w:rsidR="00297EAF" w:rsidRPr="00297EAF" w:rsidRDefault="00297EAF" w:rsidP="00297EAF">
            <w:pPr>
              <w:pStyle w:val="FP"/>
            </w:pPr>
            <w:r w:rsidRPr="00297EAF">
              <w:t>C1-253237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B4A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1FA0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0BB2" w14:textId="77777777" w:rsidR="00297EAF" w:rsidRPr="00297EAF" w:rsidRDefault="00297EAF" w:rsidP="00297EAF">
            <w:pPr>
              <w:pStyle w:val="FP"/>
            </w:pPr>
            <w:r w:rsidRPr="00297EAF">
              <w:t>C1-253700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91A4" w14:textId="77777777" w:rsidR="00297EAF" w:rsidRPr="00297EAF" w:rsidRDefault="00297EAF" w:rsidP="00297EAF">
            <w:pPr>
              <w:pStyle w:val="FP"/>
            </w:pPr>
            <w:r w:rsidRPr="00297EAF">
              <w:t>Correction related to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2295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9E7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5FF8" w14:textId="77777777" w:rsidR="00297EAF" w:rsidRPr="00297EAF" w:rsidRDefault="00297EAF" w:rsidP="00297EAF">
            <w:pPr>
              <w:pStyle w:val="FP"/>
            </w:pPr>
            <w:r w:rsidRPr="00297EAF">
              <w:t>C1-253265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D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FEE1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7ADE" w14:textId="77777777" w:rsidR="00297EAF" w:rsidRPr="00297EAF" w:rsidRDefault="00297EAF" w:rsidP="00297EAF">
            <w:pPr>
              <w:pStyle w:val="FP"/>
            </w:pPr>
            <w:r w:rsidRPr="00297EAF">
              <w:t>C1-253701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6908" w14:textId="77777777" w:rsidR="00297EAF" w:rsidRPr="00297EAF" w:rsidRDefault="00297EAF" w:rsidP="00297EAF">
            <w:pPr>
              <w:pStyle w:val="FP"/>
            </w:pPr>
            <w:r w:rsidRPr="00297EAF">
              <w:t>Correction of the term regarding end of unavailability period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39E9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8FF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B4FF" w14:textId="77777777" w:rsidR="00297EAF" w:rsidRPr="00297EAF" w:rsidRDefault="00297EAF" w:rsidP="00297EAF">
            <w:pPr>
              <w:pStyle w:val="FP"/>
            </w:pPr>
            <w:r w:rsidRPr="00297EAF">
              <w:t>C1-253266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724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5A3ED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13D5" w14:textId="77777777" w:rsidR="00297EAF" w:rsidRPr="00297EAF" w:rsidRDefault="00297EAF" w:rsidP="00297EAF">
            <w:pPr>
              <w:pStyle w:val="FP"/>
            </w:pPr>
            <w:r w:rsidRPr="00297EAF">
              <w:t>C1-253702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BC1B" w14:textId="77777777" w:rsidR="00297EAF" w:rsidRPr="00297EAF" w:rsidRDefault="00297EAF" w:rsidP="00297EAF">
            <w:pPr>
              <w:pStyle w:val="FP"/>
            </w:pPr>
            <w:r w:rsidRPr="00297EAF">
              <w:t>Editorial correction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169A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CD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C3AD" w14:textId="77777777" w:rsidR="00297EAF" w:rsidRPr="00297EAF" w:rsidRDefault="00297EAF" w:rsidP="00297EAF">
            <w:pPr>
              <w:pStyle w:val="FP"/>
            </w:pPr>
            <w:r w:rsidRPr="00297EAF">
              <w:t>C1-253299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AA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F6DE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5A54" w14:textId="77777777" w:rsidR="00297EAF" w:rsidRPr="00297EAF" w:rsidRDefault="00297EAF" w:rsidP="00297EAF">
            <w:pPr>
              <w:pStyle w:val="FP"/>
            </w:pPr>
            <w:r w:rsidRPr="00297EAF">
              <w:t>C1-253703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3398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F0FC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D8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1C66" w14:textId="77777777" w:rsidR="00297EAF" w:rsidRPr="00297EAF" w:rsidRDefault="00297EAF" w:rsidP="00297EAF">
            <w:pPr>
              <w:pStyle w:val="FP"/>
            </w:pPr>
            <w:r w:rsidRPr="00297EAF">
              <w:t>C1-253470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5E2E" w14:textId="77777777" w:rsidR="00297EAF" w:rsidRPr="00297EAF" w:rsidRDefault="00297EAF" w:rsidP="00297EAF">
            <w:pPr>
              <w:pStyle w:val="FP"/>
            </w:pPr>
            <w:r w:rsidRPr="00297EAF">
              <w:t>C1-253721</w:t>
            </w:r>
          </w:p>
        </w:tc>
      </w:tr>
      <w:tr w:rsidR="00297EAF" w:rsidRPr="00297EAF" w14:paraId="184599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F15F" w14:textId="77777777" w:rsidR="00297EAF" w:rsidRPr="00297EAF" w:rsidRDefault="00297EAF" w:rsidP="00297EAF">
            <w:pPr>
              <w:pStyle w:val="FP"/>
            </w:pPr>
            <w:r w:rsidRPr="00297EAF">
              <w:t>C1-253704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9770" w14:textId="77777777" w:rsidR="00297EAF" w:rsidRPr="00297EAF" w:rsidRDefault="00297EAF" w:rsidP="00297EAF">
            <w:pPr>
              <w:pStyle w:val="FP"/>
            </w:pPr>
            <w:r w:rsidRPr="00297EAF">
              <w:t>T3525 handling on access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79EE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7BEB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EC1E" w14:textId="77777777" w:rsidR="00297EAF" w:rsidRPr="00297EAF" w:rsidRDefault="00297EAF" w:rsidP="00297EAF">
            <w:pPr>
              <w:pStyle w:val="FP"/>
            </w:pPr>
            <w:r w:rsidRPr="00297EAF">
              <w:t>C1-253336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1D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B033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2D5E" w14:textId="77777777" w:rsidR="00297EAF" w:rsidRPr="00297EAF" w:rsidRDefault="00297EAF" w:rsidP="00297EAF">
            <w:pPr>
              <w:pStyle w:val="FP"/>
            </w:pPr>
            <w:r w:rsidRPr="00297EAF">
              <w:t>C1-253705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4338" w14:textId="77777777" w:rsidR="00297EAF" w:rsidRPr="00297EAF" w:rsidRDefault="00297EAF" w:rsidP="00297EAF">
            <w:pPr>
              <w:pStyle w:val="FP"/>
            </w:pPr>
            <w:r w:rsidRPr="00297EAF">
              <w:t>Requested NSSAI includeds S-NSSAI from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8D8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CAF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30EF" w14:textId="77777777" w:rsidR="00297EAF" w:rsidRPr="00297EAF" w:rsidRDefault="00297EAF" w:rsidP="00297EAF">
            <w:pPr>
              <w:pStyle w:val="FP"/>
            </w:pPr>
            <w:r w:rsidRPr="00297EAF">
              <w:t>C1-253355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E8D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EB009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ED10" w14:textId="77777777" w:rsidR="00297EAF" w:rsidRPr="00297EAF" w:rsidRDefault="00297EAF" w:rsidP="00297EAF">
            <w:pPr>
              <w:pStyle w:val="FP"/>
            </w:pPr>
            <w:r w:rsidRPr="00297EAF">
              <w:t>C1-253706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3A14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or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051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AF9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9C21" w14:textId="77777777" w:rsidR="00297EAF" w:rsidRPr="00297EAF" w:rsidRDefault="00297EAF" w:rsidP="00297EAF">
            <w:pPr>
              <w:pStyle w:val="FP"/>
            </w:pPr>
            <w:r w:rsidRPr="00297EAF">
              <w:t>C1-253368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A17D" w14:textId="77777777" w:rsidR="00297EAF" w:rsidRPr="00297EAF" w:rsidRDefault="00297EAF" w:rsidP="00297EAF">
            <w:pPr>
              <w:pStyle w:val="FP"/>
            </w:pPr>
            <w:r w:rsidRPr="00297EAF">
              <w:t>C1-254093</w:t>
            </w:r>
          </w:p>
        </w:tc>
      </w:tr>
      <w:tr w:rsidR="00297EAF" w:rsidRPr="00297EAF" w14:paraId="51ABF38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0169" w14:textId="77777777" w:rsidR="00297EAF" w:rsidRPr="00297EAF" w:rsidRDefault="00297EAF" w:rsidP="00297EAF">
            <w:pPr>
              <w:pStyle w:val="FP"/>
            </w:pPr>
            <w:r w:rsidRPr="00297EAF">
              <w:t>C1-253707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CD5F" w14:textId="77777777" w:rsidR="00297EAF" w:rsidRPr="00297EAF" w:rsidRDefault="00297EAF" w:rsidP="00297EAF">
            <w:pPr>
              <w:pStyle w:val="FP"/>
            </w:pPr>
            <w:r w:rsidRPr="00297EAF">
              <w:t>PLMN-specific counter reset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802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D2A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0D08" w14:textId="77777777" w:rsidR="00297EAF" w:rsidRPr="00297EAF" w:rsidRDefault="00297EAF" w:rsidP="00297EAF">
            <w:pPr>
              <w:pStyle w:val="FP"/>
            </w:pPr>
            <w:r w:rsidRPr="00297EAF">
              <w:t>C1-253375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BA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5F1A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FB99" w14:textId="77777777" w:rsidR="00297EAF" w:rsidRPr="00297EAF" w:rsidRDefault="00297EAF" w:rsidP="00297EAF">
            <w:pPr>
              <w:pStyle w:val="FP"/>
            </w:pPr>
            <w:r w:rsidRPr="00297EAF">
              <w:t>C1-253708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04F5" w14:textId="77777777" w:rsidR="00297EAF" w:rsidRPr="00297EAF" w:rsidRDefault="00297EAF" w:rsidP="00297EAF">
            <w:pPr>
              <w:pStyle w:val="FP"/>
            </w:pPr>
            <w:r w:rsidRPr="00297EAF">
              <w:t>Stopping 5GS timers for CIoT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05D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027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330C" w14:textId="77777777" w:rsidR="00297EAF" w:rsidRPr="00297EAF" w:rsidRDefault="00297EAF" w:rsidP="00297EAF">
            <w:pPr>
              <w:pStyle w:val="FP"/>
            </w:pPr>
            <w:r w:rsidRPr="00297EAF">
              <w:t>C1-253410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26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176F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76C3" w14:textId="77777777" w:rsidR="00297EAF" w:rsidRPr="00297EAF" w:rsidRDefault="00297EAF" w:rsidP="00297EAF">
            <w:pPr>
              <w:pStyle w:val="FP"/>
            </w:pPr>
            <w:r w:rsidRPr="00297EAF">
              <w:t>C1-253709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C358" w14:textId="77777777" w:rsidR="00297EAF" w:rsidRPr="00297EAF" w:rsidRDefault="00297EAF" w:rsidP="00297EAF">
            <w:pPr>
              <w:pStyle w:val="FP"/>
            </w:pPr>
            <w:r w:rsidRPr="00297EAF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031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BBA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5453" w14:textId="77777777" w:rsidR="00297EAF" w:rsidRPr="00297EAF" w:rsidRDefault="00297EAF" w:rsidP="00297EAF">
            <w:pPr>
              <w:pStyle w:val="FP"/>
            </w:pPr>
            <w:r w:rsidRPr="00297EAF">
              <w:t>C1-253418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D48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54B9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CBCB" w14:textId="77777777" w:rsidR="00297EAF" w:rsidRPr="00297EAF" w:rsidRDefault="00297EAF" w:rsidP="00297EAF">
            <w:pPr>
              <w:pStyle w:val="FP"/>
            </w:pPr>
            <w:r w:rsidRPr="00297EAF">
              <w:t>C1-253710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F333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DE2A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EE0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D37C" w14:textId="77777777" w:rsidR="00297EAF" w:rsidRPr="00297EAF" w:rsidRDefault="00297EAF" w:rsidP="00297EAF">
            <w:pPr>
              <w:pStyle w:val="FP"/>
            </w:pPr>
            <w:r w:rsidRPr="00297EAF">
              <w:t>C1-253514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398E" w14:textId="77777777" w:rsidR="00297EAF" w:rsidRPr="00297EAF" w:rsidRDefault="00297EAF" w:rsidP="00297EAF">
            <w:pPr>
              <w:pStyle w:val="FP"/>
            </w:pPr>
            <w:r w:rsidRPr="00297EAF">
              <w:t>C1-254122</w:t>
            </w:r>
          </w:p>
        </w:tc>
      </w:tr>
      <w:tr w:rsidR="00297EAF" w:rsidRPr="00297EAF" w14:paraId="2815A3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3710" w14:textId="77777777" w:rsidR="00297EAF" w:rsidRPr="00297EAF" w:rsidRDefault="00297EAF" w:rsidP="00297EAF">
            <w:pPr>
              <w:pStyle w:val="FP"/>
            </w:pPr>
            <w:r w:rsidRPr="00297EAF">
              <w:t>C1-253711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218D" w14:textId="77777777" w:rsidR="00297EAF" w:rsidRPr="00297EAF" w:rsidRDefault="00297EAF" w:rsidP="00297EAF">
            <w:pPr>
              <w:pStyle w:val="FP"/>
            </w:pPr>
            <w:r w:rsidRPr="00297EAF">
              <w:t>Exemptions where service area restriction applies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012B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8FD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D317" w14:textId="77777777" w:rsidR="00297EAF" w:rsidRPr="00297EAF" w:rsidRDefault="00297EAF" w:rsidP="00297EAF">
            <w:pPr>
              <w:pStyle w:val="FP"/>
            </w:pPr>
            <w:r w:rsidRPr="00297EAF">
              <w:t>C1-253515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97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60502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88A2" w14:textId="77777777" w:rsidR="00297EAF" w:rsidRPr="00297EAF" w:rsidRDefault="00297EAF" w:rsidP="00297EAF">
            <w:pPr>
              <w:pStyle w:val="FP"/>
            </w:pPr>
            <w:r w:rsidRPr="00297EAF">
              <w:t>C1-253712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9608" w14:textId="77777777" w:rsidR="00297EAF" w:rsidRPr="00297EAF" w:rsidRDefault="00297EAF" w:rsidP="00297EAF">
            <w:pPr>
              <w:pStyle w:val="FP"/>
            </w:pPr>
            <w:r w:rsidRPr="00297EAF">
              <w:t>Unexpected MM cause for CIOT user data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8F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2D6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327" w14:textId="77777777" w:rsidR="00297EAF" w:rsidRPr="00297EAF" w:rsidRDefault="00297EAF" w:rsidP="00297EAF">
            <w:pPr>
              <w:pStyle w:val="FP"/>
            </w:pPr>
            <w:r w:rsidRPr="00297EAF">
              <w:t>C1-253517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DE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2CFF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CD06" w14:textId="77777777" w:rsidR="00297EAF" w:rsidRPr="00297EAF" w:rsidRDefault="00297EAF" w:rsidP="00297EAF">
            <w:pPr>
              <w:pStyle w:val="FP"/>
            </w:pPr>
            <w:r w:rsidRPr="00297EAF">
              <w:t>C1-253713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3F4F" w14:textId="77777777" w:rsidR="00297EAF" w:rsidRPr="00297EAF" w:rsidRDefault="00297EAF" w:rsidP="00297EAF">
            <w:pPr>
              <w:pStyle w:val="FP"/>
            </w:pPr>
            <w:r w:rsidRPr="00297EAF">
              <w:t>Corrections when UE in 5GMM-CONNECTED mode with RRC inactive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BBA0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C1C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5178" w14:textId="77777777" w:rsidR="00297EAF" w:rsidRPr="00297EAF" w:rsidRDefault="00297EAF" w:rsidP="00297EAF">
            <w:pPr>
              <w:pStyle w:val="FP"/>
            </w:pPr>
            <w:r w:rsidRPr="00297EAF">
              <w:t>C1-253518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D8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7CD3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552" w14:textId="77777777" w:rsidR="00297EAF" w:rsidRPr="00297EAF" w:rsidRDefault="00297EAF" w:rsidP="00297EAF">
            <w:pPr>
              <w:pStyle w:val="FP"/>
            </w:pPr>
            <w:r w:rsidRPr="00297EAF">
              <w:t>C1-253714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30F" w14:textId="77777777" w:rsidR="00297EAF" w:rsidRPr="00297EAF" w:rsidRDefault="00297EAF" w:rsidP="00297EAF">
            <w:pPr>
              <w:pStyle w:val="FP"/>
            </w:pPr>
            <w:r w:rsidRPr="00297EAF">
              <w:t>S&amp;F monitoring list deletion due to number of satellites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101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6D4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AFE8" w14:textId="77777777" w:rsidR="00297EAF" w:rsidRPr="00297EAF" w:rsidRDefault="00297EAF" w:rsidP="00297EAF">
            <w:pPr>
              <w:pStyle w:val="FP"/>
            </w:pPr>
            <w:r w:rsidRPr="00297EAF">
              <w:t>C1-253314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7D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A6502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B6ED" w14:textId="77777777" w:rsidR="00297EAF" w:rsidRPr="00297EAF" w:rsidRDefault="00297EAF" w:rsidP="00297EAF">
            <w:pPr>
              <w:pStyle w:val="FP"/>
            </w:pPr>
            <w:r w:rsidRPr="00297EAF">
              <w:t>C1-253715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4FCE" w14:textId="77777777" w:rsidR="00297EAF" w:rsidRPr="00297EAF" w:rsidRDefault="00297EAF" w:rsidP="00297EAF">
            <w:pPr>
              <w:pStyle w:val="FP"/>
            </w:pPr>
            <w:r w:rsidRPr="00297EAF">
              <w:t>No allowed NSSAI after de-registration with cause #62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640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6AB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9FDC" w14:textId="77777777" w:rsidR="00297EAF" w:rsidRPr="00297EAF" w:rsidRDefault="00297EAF" w:rsidP="00297EAF">
            <w:pPr>
              <w:pStyle w:val="FP"/>
            </w:pPr>
            <w:r w:rsidRPr="00297EAF">
              <w:t>C1-253278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9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E5B83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07B5" w14:textId="77777777" w:rsidR="00297EAF" w:rsidRPr="00297EAF" w:rsidRDefault="00297EAF" w:rsidP="00297EAF">
            <w:pPr>
              <w:pStyle w:val="FP"/>
            </w:pPr>
            <w:r w:rsidRPr="00297EAF">
              <w:t>C1-253716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8C63" w14:textId="77777777" w:rsidR="00297EAF" w:rsidRPr="00297EAF" w:rsidRDefault="00297EAF" w:rsidP="00297EAF">
            <w:pPr>
              <w:pStyle w:val="FP"/>
            </w:pPr>
            <w:r w:rsidRPr="00297EAF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7F71" w14:textId="77777777" w:rsidR="00297EAF" w:rsidRPr="00297EAF" w:rsidRDefault="00297EAF" w:rsidP="00297EAF">
            <w:pPr>
              <w:pStyle w:val="FP"/>
            </w:pPr>
            <w:r w:rsidRPr="00297EAF">
              <w:t>Ericsson, Huawei, HiSilicon, CATT, Samsung, Nokia, LG Electronics,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E4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7A8" w14:textId="77777777" w:rsidR="00297EAF" w:rsidRPr="00297EAF" w:rsidRDefault="00297EAF" w:rsidP="00297EAF">
            <w:pPr>
              <w:pStyle w:val="FP"/>
            </w:pPr>
            <w:r w:rsidRPr="00297EAF">
              <w:t>C1-253426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5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6DFC8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8B28" w14:textId="77777777" w:rsidR="00297EAF" w:rsidRPr="00297EAF" w:rsidRDefault="00297EAF" w:rsidP="00297EAF">
            <w:pPr>
              <w:pStyle w:val="FP"/>
            </w:pPr>
            <w:r w:rsidRPr="00297EAF">
              <w:t>C1-253717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35E0" w14:textId="77777777" w:rsidR="00297EAF" w:rsidRPr="00297EAF" w:rsidRDefault="00297EAF" w:rsidP="00297EAF">
            <w:pPr>
              <w:pStyle w:val="FP"/>
            </w:pPr>
            <w:r w:rsidRPr="00297EAF">
              <w:t>S&amp;F information as trigger for service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C2FE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645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1DD2" w14:textId="77777777" w:rsidR="00297EAF" w:rsidRPr="00297EAF" w:rsidRDefault="00297EAF" w:rsidP="00297EAF">
            <w:pPr>
              <w:pStyle w:val="FP"/>
            </w:pPr>
            <w:r w:rsidRPr="00297EAF">
              <w:t>C1-253525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CE5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EBEC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3B7B" w14:textId="77777777" w:rsidR="00297EAF" w:rsidRPr="00297EAF" w:rsidRDefault="00297EAF" w:rsidP="00297EAF">
            <w:pPr>
              <w:pStyle w:val="FP"/>
            </w:pPr>
            <w:r w:rsidRPr="00297EAF">
              <w:t>C1-253718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B893" w14:textId="77777777" w:rsidR="00297EAF" w:rsidRPr="00297EAF" w:rsidRDefault="00297EAF" w:rsidP="00297EAF">
            <w:pPr>
              <w:pStyle w:val="FP"/>
            </w:pPr>
            <w:r w:rsidRPr="00297EAF">
              <w:t>LS on AIoT protocol naming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9F8A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5D8F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E40E" w14:textId="77777777" w:rsidR="00297EAF" w:rsidRPr="00297EAF" w:rsidRDefault="00297EAF" w:rsidP="00297EAF">
            <w:pPr>
              <w:pStyle w:val="FP"/>
            </w:pPr>
            <w:r w:rsidRPr="00297EAF">
              <w:t>C1-253095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4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D000A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567E" w14:textId="77777777" w:rsidR="00297EAF" w:rsidRPr="00297EAF" w:rsidRDefault="00297EAF" w:rsidP="00297EAF">
            <w:pPr>
              <w:pStyle w:val="FP"/>
            </w:pPr>
            <w:r w:rsidRPr="00297EAF">
              <w:t>C1-253719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0A65" w14:textId="77777777" w:rsidR="00297EAF" w:rsidRPr="00297EAF" w:rsidRDefault="00297EAF" w:rsidP="00297EAF">
            <w:pPr>
              <w:pStyle w:val="FP"/>
            </w:pPr>
            <w:r w:rsidRPr="00297EAF">
              <w:t>LS on 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0D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F999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3AD8" w14:textId="77777777" w:rsidR="00297EAF" w:rsidRPr="00297EAF" w:rsidRDefault="00297EAF" w:rsidP="00297EAF">
            <w:pPr>
              <w:pStyle w:val="FP"/>
            </w:pPr>
            <w:r w:rsidRPr="00297EAF">
              <w:t>C1-253049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F9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751DF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1567" w14:textId="77777777" w:rsidR="00297EAF" w:rsidRPr="00297EAF" w:rsidRDefault="00297EAF" w:rsidP="00297EAF">
            <w:pPr>
              <w:pStyle w:val="FP"/>
            </w:pPr>
            <w:r w:rsidRPr="00297EAF">
              <w:t>C1-253720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B5F5" w14:textId="77777777" w:rsidR="00297EAF" w:rsidRPr="00297EAF" w:rsidRDefault="00297EAF" w:rsidP="00297EAF">
            <w:pPr>
              <w:pStyle w:val="FP"/>
            </w:pPr>
            <w:r w:rsidRPr="00297EAF">
              <w:t>Reply 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51EC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7D03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B15C" w14:textId="77777777" w:rsidR="00297EAF" w:rsidRPr="00297EAF" w:rsidRDefault="00297EAF" w:rsidP="00297EAF">
            <w:pPr>
              <w:pStyle w:val="FP"/>
            </w:pPr>
            <w:r w:rsidRPr="00297EAF">
              <w:t>C1-253192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E50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525C0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9CE2" w14:textId="77777777" w:rsidR="00297EAF" w:rsidRPr="00297EAF" w:rsidRDefault="00297EAF" w:rsidP="00297EAF">
            <w:pPr>
              <w:pStyle w:val="FP"/>
            </w:pPr>
            <w:r w:rsidRPr="00297EAF">
              <w:t>C1-253721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467F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390D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63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79F" w14:textId="77777777" w:rsidR="00297EAF" w:rsidRPr="00297EAF" w:rsidRDefault="00297EAF" w:rsidP="00297EAF">
            <w:pPr>
              <w:pStyle w:val="FP"/>
            </w:pPr>
            <w:r w:rsidRPr="00297EAF">
              <w:t>C1-253703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3D6F" w14:textId="77777777" w:rsidR="00297EAF" w:rsidRPr="00297EAF" w:rsidRDefault="00297EAF" w:rsidP="00297EAF">
            <w:pPr>
              <w:pStyle w:val="FP"/>
            </w:pPr>
            <w:r w:rsidRPr="00297EAF">
              <w:t>C1-254100</w:t>
            </w:r>
          </w:p>
        </w:tc>
      </w:tr>
      <w:tr w:rsidR="00297EAF" w:rsidRPr="00297EAF" w14:paraId="0E07AD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9E27" w14:textId="77777777" w:rsidR="00297EAF" w:rsidRPr="00297EAF" w:rsidRDefault="00297EAF" w:rsidP="00297EAF">
            <w:pPr>
              <w:pStyle w:val="FP"/>
            </w:pPr>
            <w:r w:rsidRPr="00297EAF">
              <w:t>C1-253722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2843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9A57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A2C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1F83" w14:textId="77777777" w:rsidR="00297EAF" w:rsidRPr="00297EAF" w:rsidRDefault="00297EAF" w:rsidP="00297EAF">
            <w:pPr>
              <w:pStyle w:val="FP"/>
            </w:pPr>
            <w:r w:rsidRPr="00297EAF">
              <w:t>C1-253212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F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EA0BE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B953" w14:textId="77777777" w:rsidR="00297EAF" w:rsidRPr="00297EAF" w:rsidRDefault="00297EAF" w:rsidP="00297EAF">
            <w:pPr>
              <w:pStyle w:val="FP"/>
            </w:pPr>
            <w:r w:rsidRPr="00297EAF">
              <w:t>C1-253723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9AC9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17F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3DD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41BD" w14:textId="77777777" w:rsidR="00297EAF" w:rsidRPr="00297EAF" w:rsidRDefault="00297EAF" w:rsidP="00297EAF">
            <w:pPr>
              <w:pStyle w:val="FP"/>
            </w:pPr>
            <w:r w:rsidRPr="00297EAF">
              <w:t>C1-253243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95BA" w14:textId="77777777" w:rsidR="00297EAF" w:rsidRPr="00297EAF" w:rsidRDefault="00297EAF" w:rsidP="00297EAF">
            <w:pPr>
              <w:pStyle w:val="FP"/>
            </w:pPr>
            <w:r w:rsidRPr="00297EAF">
              <w:t>C1-254120</w:t>
            </w:r>
          </w:p>
        </w:tc>
      </w:tr>
      <w:tr w:rsidR="00297EAF" w:rsidRPr="00297EAF" w14:paraId="134137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6FED" w14:textId="77777777" w:rsidR="00297EAF" w:rsidRPr="00297EAF" w:rsidRDefault="00297EAF" w:rsidP="00297EAF">
            <w:pPr>
              <w:pStyle w:val="FP"/>
            </w:pPr>
            <w:r w:rsidRPr="00297EAF">
              <w:t>C1-253724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AEFE" w14:textId="77777777" w:rsidR="00297EAF" w:rsidRPr="00297EAF" w:rsidRDefault="00297EAF" w:rsidP="00297EAF">
            <w:pPr>
              <w:pStyle w:val="FP"/>
            </w:pPr>
            <w:r w:rsidRPr="00297EAF">
              <w:t>LS on the path information in 5G ProSe multi-hop UE-to-UE relay discovery of non-IP PDU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C3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E828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0B04" w14:textId="77777777" w:rsidR="00297EAF" w:rsidRPr="00297EAF" w:rsidRDefault="00297EAF" w:rsidP="00297EAF">
            <w:pPr>
              <w:pStyle w:val="FP"/>
            </w:pPr>
            <w:r w:rsidRPr="00297EAF">
              <w:t>C1-253983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30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2B5F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CBAB" w14:textId="77777777" w:rsidR="00297EAF" w:rsidRPr="00297EAF" w:rsidRDefault="00297EAF" w:rsidP="00297EAF">
            <w:pPr>
              <w:pStyle w:val="FP"/>
            </w:pPr>
            <w:r w:rsidRPr="00297EAF">
              <w:t>C1-253725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3118" w14:textId="77777777" w:rsidR="00297EAF" w:rsidRPr="00297EAF" w:rsidRDefault="00297EAF" w:rsidP="00297EAF">
            <w:pPr>
              <w:pStyle w:val="FP"/>
            </w:pPr>
            <w:r w:rsidRPr="00297EAF">
              <w:t>Reply LS on 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349F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758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A31E" w14:textId="77777777" w:rsidR="00297EAF" w:rsidRPr="00297EAF" w:rsidRDefault="00297EAF" w:rsidP="00297EAF">
            <w:pPr>
              <w:pStyle w:val="FP"/>
            </w:pPr>
            <w:r w:rsidRPr="00297EAF">
              <w:t>C1-253414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AC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2863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A47D" w14:textId="77777777" w:rsidR="00297EAF" w:rsidRPr="00297EAF" w:rsidRDefault="00297EAF" w:rsidP="00297EAF">
            <w:pPr>
              <w:pStyle w:val="FP"/>
            </w:pPr>
            <w:r w:rsidRPr="00297EAF">
              <w:t>C1-253726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04E9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2CA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93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1782" w14:textId="77777777" w:rsidR="00297EAF" w:rsidRPr="00297EAF" w:rsidRDefault="00297EAF" w:rsidP="00297EAF">
            <w:pPr>
              <w:pStyle w:val="FP"/>
            </w:pPr>
            <w:r w:rsidRPr="00297EAF">
              <w:t>C1-253671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B5FC" w14:textId="77777777" w:rsidR="00297EAF" w:rsidRPr="00297EAF" w:rsidRDefault="00297EAF" w:rsidP="00297EAF">
            <w:pPr>
              <w:pStyle w:val="FP"/>
            </w:pPr>
            <w:r w:rsidRPr="00297EAF">
              <w:t>C1-253742</w:t>
            </w:r>
          </w:p>
        </w:tc>
      </w:tr>
      <w:tr w:rsidR="00297EAF" w:rsidRPr="00297EAF" w14:paraId="7729C1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0496" w14:textId="77777777" w:rsidR="00297EAF" w:rsidRPr="00297EAF" w:rsidRDefault="00297EAF" w:rsidP="00297EAF">
            <w:pPr>
              <w:pStyle w:val="FP"/>
            </w:pPr>
            <w:r w:rsidRPr="00297EAF">
              <w:t>C1-253727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B3F3" w14:textId="77777777" w:rsidR="00297EAF" w:rsidRPr="00297EAF" w:rsidRDefault="00297EAF" w:rsidP="00297EAF">
            <w:pPr>
              <w:pStyle w:val="FP"/>
            </w:pPr>
            <w:r w:rsidRPr="00297EAF">
              <w:t>NAS signalling connection release after EMM cause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59B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165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561C" w14:textId="77777777" w:rsidR="00297EAF" w:rsidRPr="00297EAF" w:rsidRDefault="00297EAF" w:rsidP="00297EAF">
            <w:pPr>
              <w:pStyle w:val="FP"/>
            </w:pPr>
            <w:r w:rsidRPr="00297EAF">
              <w:t>C1-253321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AB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A5FC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7E89" w14:textId="77777777" w:rsidR="00297EAF" w:rsidRPr="00297EAF" w:rsidRDefault="00297EAF" w:rsidP="00297EAF">
            <w:pPr>
              <w:pStyle w:val="FP"/>
            </w:pPr>
            <w:r w:rsidRPr="00297EAF">
              <w:t>C1-253728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1C5F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30B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C6C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E33C" w14:textId="77777777" w:rsidR="00297EAF" w:rsidRPr="00297EAF" w:rsidRDefault="00297EAF" w:rsidP="00297EAF">
            <w:pPr>
              <w:pStyle w:val="FP"/>
            </w:pPr>
            <w:r w:rsidRPr="00297EAF">
              <w:t>C1-253662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7B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0000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0F51" w14:textId="77777777" w:rsidR="00297EAF" w:rsidRPr="00297EAF" w:rsidRDefault="00297EAF" w:rsidP="00297EAF">
            <w:pPr>
              <w:pStyle w:val="FP"/>
            </w:pPr>
            <w:r w:rsidRPr="00297EAF">
              <w:t>C1-253729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3EBC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A7DC" w14:textId="77777777" w:rsidR="00297EAF" w:rsidRPr="00297EAF" w:rsidRDefault="00297EAF" w:rsidP="00297EAF">
            <w:pPr>
              <w:pStyle w:val="FP"/>
            </w:pPr>
            <w:r w:rsidRPr="00297EAF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938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EF32" w14:textId="77777777" w:rsidR="00297EAF" w:rsidRPr="00297EAF" w:rsidRDefault="00297EAF" w:rsidP="00297EAF">
            <w:pPr>
              <w:pStyle w:val="FP"/>
            </w:pPr>
            <w:r w:rsidRPr="00297EAF">
              <w:t>C1-253658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37E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50BA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12B9" w14:textId="77777777" w:rsidR="00297EAF" w:rsidRPr="00297EAF" w:rsidRDefault="00297EAF" w:rsidP="00297EAF">
            <w:pPr>
              <w:pStyle w:val="FP"/>
            </w:pPr>
            <w:r w:rsidRPr="00297EAF">
              <w:t>C1-253730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2763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D52F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4C3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68D1" w14:textId="77777777" w:rsidR="00297EAF" w:rsidRPr="00297EAF" w:rsidRDefault="00297EAF" w:rsidP="00297EAF">
            <w:pPr>
              <w:pStyle w:val="FP"/>
            </w:pPr>
            <w:r w:rsidRPr="00297EAF">
              <w:t>C1-253659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F26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B9D4A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33BB" w14:textId="77777777" w:rsidR="00297EAF" w:rsidRPr="00297EAF" w:rsidRDefault="00297EAF" w:rsidP="00297EAF">
            <w:pPr>
              <w:pStyle w:val="FP"/>
            </w:pPr>
            <w:r w:rsidRPr="00297EAF">
              <w:t>C1-253731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7AC7" w14:textId="77777777" w:rsidR="00297EAF" w:rsidRPr="00297EAF" w:rsidRDefault="00297EAF" w:rsidP="00297EAF">
            <w:pPr>
              <w:pStyle w:val="FP"/>
            </w:pPr>
            <w:r w:rsidRPr="00297EAF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091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DD25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939B" w14:textId="77777777" w:rsidR="00297EAF" w:rsidRPr="00297EAF" w:rsidRDefault="00297EAF" w:rsidP="00297EAF">
            <w:pPr>
              <w:pStyle w:val="FP"/>
            </w:pPr>
            <w:r w:rsidRPr="00297EAF">
              <w:t>C1-253626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FD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C5D4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5AD3" w14:textId="77777777" w:rsidR="00297EAF" w:rsidRPr="00297EAF" w:rsidRDefault="00297EAF" w:rsidP="00297EAF">
            <w:pPr>
              <w:pStyle w:val="FP"/>
            </w:pPr>
            <w:r w:rsidRPr="00297EAF">
              <w:t>C1-253732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101F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22F8" w14:textId="77777777" w:rsidR="00297EAF" w:rsidRPr="00297EAF" w:rsidRDefault="00297EAF" w:rsidP="00297EAF">
            <w:pPr>
              <w:pStyle w:val="FP"/>
            </w:pPr>
            <w:r w:rsidRPr="00297EAF">
              <w:t>Qualcomm Incorporated, MediaTek,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56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38B1" w14:textId="77777777" w:rsidR="00297EAF" w:rsidRPr="00297EAF" w:rsidRDefault="00297EAF" w:rsidP="00297EAF">
            <w:pPr>
              <w:pStyle w:val="FP"/>
            </w:pPr>
            <w:r w:rsidRPr="00297EAF">
              <w:t>C1-253628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8FAE" w14:textId="77777777" w:rsidR="00297EAF" w:rsidRPr="00297EAF" w:rsidRDefault="00297EAF" w:rsidP="00297EAF">
            <w:pPr>
              <w:pStyle w:val="FP"/>
            </w:pPr>
            <w:r w:rsidRPr="00297EAF">
              <w:t>C1-254110</w:t>
            </w:r>
          </w:p>
        </w:tc>
      </w:tr>
      <w:tr w:rsidR="00297EAF" w:rsidRPr="00297EAF" w14:paraId="1E7138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582E" w14:textId="77777777" w:rsidR="00297EAF" w:rsidRPr="00297EAF" w:rsidRDefault="00297EAF" w:rsidP="00297EAF">
            <w:pPr>
              <w:pStyle w:val="FP"/>
            </w:pPr>
            <w:r w:rsidRPr="00297EAF">
              <w:t>C1-253733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C6CF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D4D5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CD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F05A" w14:textId="77777777" w:rsidR="00297EAF" w:rsidRPr="00297EAF" w:rsidRDefault="00297EAF" w:rsidP="00297EAF">
            <w:pPr>
              <w:pStyle w:val="FP"/>
            </w:pPr>
            <w:r w:rsidRPr="00297EAF">
              <w:t>C1-253599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A1E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AEC4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4D87" w14:textId="77777777" w:rsidR="00297EAF" w:rsidRPr="00297EAF" w:rsidRDefault="00297EAF" w:rsidP="00297EAF">
            <w:pPr>
              <w:pStyle w:val="FP"/>
            </w:pPr>
            <w:r w:rsidRPr="00297EAF">
              <w:t>C1-253734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3E48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554D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62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BDC3" w14:textId="77777777" w:rsidR="00297EAF" w:rsidRPr="00297EAF" w:rsidRDefault="00297EAF" w:rsidP="00297EAF">
            <w:pPr>
              <w:pStyle w:val="FP"/>
            </w:pPr>
            <w:r w:rsidRPr="00297EAF">
              <w:t>C1-253206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C4AC" w14:textId="77777777" w:rsidR="00297EAF" w:rsidRPr="00297EAF" w:rsidRDefault="00297EAF" w:rsidP="00297EAF">
            <w:pPr>
              <w:pStyle w:val="FP"/>
            </w:pPr>
            <w:r w:rsidRPr="00297EAF">
              <w:t>C1-254087</w:t>
            </w:r>
          </w:p>
        </w:tc>
      </w:tr>
      <w:tr w:rsidR="00297EAF" w:rsidRPr="00297EAF" w14:paraId="6E4254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015F" w14:textId="77777777" w:rsidR="00297EAF" w:rsidRPr="00297EAF" w:rsidRDefault="00297EAF" w:rsidP="00297EAF">
            <w:pPr>
              <w:pStyle w:val="FP"/>
            </w:pPr>
            <w:r w:rsidRPr="00297EAF">
              <w:t>C1-253735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6E54" w14:textId="77777777" w:rsidR="00297EAF" w:rsidRPr="00297EAF" w:rsidRDefault="00297EAF" w:rsidP="00297EAF">
            <w:pPr>
              <w:pStyle w:val="FP"/>
            </w:pPr>
            <w:r w:rsidRPr="00297EAF">
              <w:t>Handling of PEIPS when an Emergency PDU session is established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7E09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D9D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CEC7" w14:textId="77777777" w:rsidR="00297EAF" w:rsidRPr="00297EAF" w:rsidRDefault="00297EAF" w:rsidP="00297EAF">
            <w:pPr>
              <w:pStyle w:val="FP"/>
            </w:pPr>
            <w:r w:rsidRPr="00297EAF">
              <w:t>C1-253416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53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4914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21B1" w14:textId="77777777" w:rsidR="00297EAF" w:rsidRPr="00297EAF" w:rsidRDefault="00297EAF" w:rsidP="00297EAF">
            <w:pPr>
              <w:pStyle w:val="FP"/>
            </w:pPr>
            <w:r w:rsidRPr="00297EAF">
              <w:t>C1-253736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2816" w14:textId="77777777" w:rsidR="00297EAF" w:rsidRPr="00297EAF" w:rsidRDefault="00297EAF" w:rsidP="00297EAF">
            <w:pPr>
              <w:pStyle w:val="FP"/>
            </w:pPr>
            <w:r w:rsidRPr="00297EAF">
              <w:t>MO exception reporting while T3447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DB51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7EA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B5E9" w14:textId="77777777" w:rsidR="00297EAF" w:rsidRPr="00297EAF" w:rsidRDefault="00297EAF" w:rsidP="00297EAF">
            <w:pPr>
              <w:pStyle w:val="FP"/>
            </w:pPr>
            <w:r w:rsidRPr="00297EAF">
              <w:t>C1-253516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A2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1CDB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F0ED" w14:textId="77777777" w:rsidR="00297EAF" w:rsidRPr="00297EAF" w:rsidRDefault="00297EAF" w:rsidP="00297EAF">
            <w:pPr>
              <w:pStyle w:val="FP"/>
            </w:pPr>
            <w:r w:rsidRPr="00297EAF">
              <w:t>C1-253737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98E1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AEFB" w14:textId="77777777" w:rsidR="00297EAF" w:rsidRPr="00297EAF" w:rsidRDefault="00297EAF" w:rsidP="00297EAF">
            <w:pPr>
              <w:pStyle w:val="FP"/>
            </w:pPr>
            <w:r w:rsidRPr="00297EAF">
              <w:t>Huawei, HiSilicon, ZTE, InterDigital,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925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3EE5" w14:textId="77777777" w:rsidR="00297EAF" w:rsidRPr="00297EAF" w:rsidRDefault="00297EAF" w:rsidP="00297EAF">
            <w:pPr>
              <w:pStyle w:val="FP"/>
            </w:pPr>
            <w:r w:rsidRPr="00297EAF">
              <w:t>C1-253501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9382" w14:textId="77777777" w:rsidR="00297EAF" w:rsidRPr="00297EAF" w:rsidRDefault="00297EAF" w:rsidP="00297EAF">
            <w:pPr>
              <w:pStyle w:val="FP"/>
            </w:pPr>
            <w:r w:rsidRPr="00297EAF">
              <w:t>C1-254106</w:t>
            </w:r>
          </w:p>
        </w:tc>
      </w:tr>
      <w:tr w:rsidR="00297EAF" w:rsidRPr="00297EAF" w14:paraId="08A14D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F39B" w14:textId="77777777" w:rsidR="00297EAF" w:rsidRPr="00297EAF" w:rsidRDefault="00297EAF" w:rsidP="00297EAF">
            <w:pPr>
              <w:pStyle w:val="FP"/>
            </w:pPr>
            <w:r w:rsidRPr="00297EAF">
              <w:t>C1-253738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5D2C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2EFD" w14:textId="77777777" w:rsidR="00297EAF" w:rsidRPr="00297EAF" w:rsidRDefault="00297EAF" w:rsidP="00297EAF">
            <w:pPr>
              <w:pStyle w:val="FP"/>
            </w:pPr>
            <w:r w:rsidRPr="00297EAF">
              <w:t>Nokia, Samsung, Ericsson, ZTE,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56C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28D2" w14:textId="77777777" w:rsidR="00297EAF" w:rsidRPr="00297EAF" w:rsidRDefault="00297EAF" w:rsidP="00297EAF">
            <w:pPr>
              <w:pStyle w:val="FP"/>
            </w:pPr>
            <w:r w:rsidRPr="00297EAF">
              <w:t>C1-253255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B9AF" w14:textId="77777777" w:rsidR="00297EAF" w:rsidRPr="00297EAF" w:rsidRDefault="00297EAF" w:rsidP="00297EAF">
            <w:pPr>
              <w:pStyle w:val="FP"/>
            </w:pPr>
            <w:r w:rsidRPr="00297EAF">
              <w:t>C1-254108</w:t>
            </w:r>
          </w:p>
        </w:tc>
      </w:tr>
      <w:tr w:rsidR="00297EAF" w:rsidRPr="00297EAF" w14:paraId="1065BD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321" w14:textId="77777777" w:rsidR="00297EAF" w:rsidRPr="00297EAF" w:rsidRDefault="00297EAF" w:rsidP="00297EAF">
            <w:pPr>
              <w:pStyle w:val="FP"/>
            </w:pPr>
            <w:r w:rsidRPr="00297EAF">
              <w:t>C1-253739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9E72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63D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F7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E255" w14:textId="77777777" w:rsidR="00297EAF" w:rsidRPr="00297EAF" w:rsidRDefault="00297EAF" w:rsidP="00297EAF">
            <w:pPr>
              <w:pStyle w:val="FP"/>
            </w:pPr>
            <w:r w:rsidRPr="00297EAF">
              <w:t>C1-253256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93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3CF4B9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43AD" w14:textId="77777777" w:rsidR="00297EAF" w:rsidRPr="00297EAF" w:rsidRDefault="00297EAF" w:rsidP="00297EAF">
            <w:pPr>
              <w:pStyle w:val="FP"/>
            </w:pPr>
            <w:r w:rsidRPr="00297EAF">
              <w:t>C1-253740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0F87" w14:textId="77777777" w:rsidR="00297EAF" w:rsidRPr="00297EAF" w:rsidRDefault="00297EAF" w:rsidP="00297EAF">
            <w:pPr>
              <w:pStyle w:val="FP"/>
            </w:pPr>
            <w:r w:rsidRPr="00297EAF">
              <w:t>PLMN selection when not supporting S&amp;F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730D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9EB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19B8" w14:textId="77777777" w:rsidR="00297EAF" w:rsidRPr="00297EAF" w:rsidRDefault="00297EAF" w:rsidP="00297EAF">
            <w:pPr>
              <w:pStyle w:val="FP"/>
            </w:pPr>
            <w:r w:rsidRPr="00297EAF">
              <w:t>C1-253524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5AA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E70D9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113D" w14:textId="77777777" w:rsidR="00297EAF" w:rsidRPr="00297EAF" w:rsidRDefault="00297EAF" w:rsidP="00297EAF">
            <w:pPr>
              <w:pStyle w:val="FP"/>
            </w:pPr>
            <w:r w:rsidRPr="00297EAF">
              <w:t>C1-253741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4260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and secondary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4865" w14:textId="77777777" w:rsidR="00297EAF" w:rsidRPr="00297EAF" w:rsidRDefault="00297EAF" w:rsidP="00297EAF">
            <w:pPr>
              <w:pStyle w:val="FP"/>
            </w:pPr>
            <w:r w:rsidRPr="00297EAF">
              <w:t>Ericsson, SyncTechno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3DA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3BE6" w14:textId="77777777" w:rsidR="00297EAF" w:rsidRPr="00297EAF" w:rsidRDefault="00297EAF" w:rsidP="00297EAF">
            <w:pPr>
              <w:pStyle w:val="FP"/>
            </w:pPr>
            <w:r w:rsidRPr="00297EAF">
              <w:t>C1-253600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F4D9" w14:textId="77777777" w:rsidR="00297EAF" w:rsidRPr="00297EAF" w:rsidRDefault="00297EAF" w:rsidP="00297EAF">
            <w:pPr>
              <w:pStyle w:val="FP"/>
            </w:pPr>
            <w:r w:rsidRPr="00297EAF">
              <w:t>C1-254131</w:t>
            </w:r>
          </w:p>
        </w:tc>
      </w:tr>
      <w:tr w:rsidR="00297EAF" w:rsidRPr="00297EAF" w14:paraId="0A8589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9882" w14:textId="77777777" w:rsidR="00297EAF" w:rsidRPr="00297EAF" w:rsidRDefault="00297EAF" w:rsidP="00297EAF">
            <w:pPr>
              <w:pStyle w:val="FP"/>
            </w:pPr>
            <w:r w:rsidRPr="00297EAF">
              <w:t>C1-253742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9D8E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FA65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DC2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318B" w14:textId="77777777" w:rsidR="00297EAF" w:rsidRPr="00297EAF" w:rsidRDefault="00297EAF" w:rsidP="00297EAF">
            <w:pPr>
              <w:pStyle w:val="FP"/>
            </w:pPr>
            <w:r w:rsidRPr="00297EAF">
              <w:t>C1-253726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5C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09136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C0E3" w14:textId="77777777" w:rsidR="00297EAF" w:rsidRPr="00297EAF" w:rsidRDefault="00297EAF" w:rsidP="00297EAF">
            <w:pPr>
              <w:pStyle w:val="FP"/>
            </w:pPr>
            <w:r w:rsidRPr="00297EAF">
              <w:t>C1-253743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99E2" w14:textId="77777777" w:rsidR="00297EAF" w:rsidRPr="00297EAF" w:rsidRDefault="00297EAF" w:rsidP="00297EAF">
            <w:pPr>
              <w:pStyle w:val="FP"/>
            </w:pPr>
            <w:r w:rsidRPr="00297EAF">
              <w:t>LS to SA1 on new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4FA3" w14:textId="77777777" w:rsidR="00297EAF" w:rsidRPr="00297EAF" w:rsidRDefault="00297EAF" w:rsidP="00297EAF">
            <w:pPr>
              <w:pStyle w:val="FP"/>
            </w:pPr>
            <w:r w:rsidRPr="00297EAF">
              <w:t>Hyunjin/SKT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069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C750" w14:textId="77777777" w:rsidR="00297EAF" w:rsidRPr="00297EAF" w:rsidRDefault="00297EAF" w:rsidP="00297EAF">
            <w:pPr>
              <w:pStyle w:val="FP"/>
            </w:pPr>
            <w:r w:rsidRPr="00297EAF">
              <w:t>C1-253587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B6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EAB35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9F0C" w14:textId="77777777" w:rsidR="00297EAF" w:rsidRPr="00297EAF" w:rsidRDefault="00297EAF" w:rsidP="00297EAF">
            <w:pPr>
              <w:pStyle w:val="FP"/>
            </w:pPr>
            <w:r w:rsidRPr="00297EAF">
              <w:t>C1-253744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6048" w14:textId="77777777" w:rsidR="00297EAF" w:rsidRPr="00297EAF" w:rsidRDefault="00297EAF" w:rsidP="00297EAF">
            <w:pPr>
              <w:pStyle w:val="FP"/>
            </w:pPr>
            <w:r w:rsidRPr="00297EAF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8A9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93E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D978" w14:textId="77777777" w:rsidR="00297EAF" w:rsidRPr="00297EAF" w:rsidRDefault="00297EAF" w:rsidP="00297EAF">
            <w:pPr>
              <w:pStyle w:val="FP"/>
            </w:pPr>
            <w:r w:rsidRPr="00297EAF">
              <w:t>C1-252216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996D" w14:textId="77777777" w:rsidR="00297EAF" w:rsidRPr="00297EAF" w:rsidRDefault="00297EAF" w:rsidP="00297EAF">
            <w:pPr>
              <w:pStyle w:val="FP"/>
            </w:pPr>
            <w:r w:rsidRPr="00297EAF">
              <w:t>C1-254128</w:t>
            </w:r>
          </w:p>
        </w:tc>
      </w:tr>
      <w:tr w:rsidR="00297EAF" w:rsidRPr="00297EAF" w14:paraId="3B2142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6BD9" w14:textId="77777777" w:rsidR="00297EAF" w:rsidRPr="00297EAF" w:rsidRDefault="00297EAF" w:rsidP="00297EAF">
            <w:pPr>
              <w:pStyle w:val="FP"/>
            </w:pPr>
            <w:r w:rsidRPr="00297EAF">
              <w:t>C1-253745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29BE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238E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EE0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7A19" w14:textId="77777777" w:rsidR="00297EAF" w:rsidRPr="00297EAF" w:rsidRDefault="00297EAF" w:rsidP="00297EAF">
            <w:pPr>
              <w:pStyle w:val="FP"/>
            </w:pPr>
            <w:r w:rsidRPr="00297EAF">
              <w:t>C1-253657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3D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6274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752A" w14:textId="77777777" w:rsidR="00297EAF" w:rsidRPr="00297EAF" w:rsidRDefault="00297EAF" w:rsidP="00297EAF">
            <w:pPr>
              <w:pStyle w:val="FP"/>
            </w:pPr>
            <w:r w:rsidRPr="00297EAF">
              <w:t>C1-253746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7A57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2A48" w14:textId="77777777" w:rsidR="00297EAF" w:rsidRPr="00297EAF" w:rsidRDefault="00297EAF" w:rsidP="00297EAF">
            <w:pPr>
              <w:pStyle w:val="FP"/>
            </w:pPr>
            <w:r w:rsidRPr="00297EAF">
              <w:t>Huawei, HiSilicon, Qualcomm, Apple, Nokia,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DB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0BAC" w14:textId="77777777" w:rsidR="00297EAF" w:rsidRPr="00297EAF" w:rsidRDefault="00297EAF" w:rsidP="00297EAF">
            <w:pPr>
              <w:pStyle w:val="FP"/>
            </w:pPr>
            <w:r w:rsidRPr="00297EAF">
              <w:t>C1-253655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A89D" w14:textId="77777777" w:rsidR="00297EAF" w:rsidRPr="00297EAF" w:rsidRDefault="00297EAF" w:rsidP="00297EAF">
            <w:pPr>
              <w:pStyle w:val="FP"/>
            </w:pPr>
            <w:r w:rsidRPr="00297EAF">
              <w:t>C1-254105</w:t>
            </w:r>
          </w:p>
        </w:tc>
      </w:tr>
      <w:tr w:rsidR="00297EAF" w:rsidRPr="00297EAF" w14:paraId="6DE242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166E" w14:textId="77777777" w:rsidR="00297EAF" w:rsidRPr="00297EAF" w:rsidRDefault="00297EAF" w:rsidP="00297EAF">
            <w:pPr>
              <w:pStyle w:val="FP"/>
            </w:pPr>
            <w:r w:rsidRPr="00297EAF">
              <w:t>C1-253747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5320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E0B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DFF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9FCA" w14:textId="77777777" w:rsidR="00297EAF" w:rsidRPr="00297EAF" w:rsidRDefault="00297EAF" w:rsidP="00297EAF">
            <w:pPr>
              <w:pStyle w:val="FP"/>
            </w:pPr>
            <w:r w:rsidRPr="00297EAF">
              <w:t>C1-253607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8A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78B09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33EA" w14:textId="77777777" w:rsidR="00297EAF" w:rsidRPr="00297EAF" w:rsidRDefault="00297EAF" w:rsidP="00297EAF">
            <w:pPr>
              <w:pStyle w:val="FP"/>
            </w:pPr>
            <w:r w:rsidRPr="00297EAF">
              <w:t>C1-253748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5992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0D68" w14:textId="77777777" w:rsidR="00297EAF" w:rsidRPr="00297EAF" w:rsidRDefault="00297EAF" w:rsidP="00297EAF">
            <w:pPr>
              <w:pStyle w:val="FP"/>
            </w:pPr>
            <w:r w:rsidRPr="00297EAF">
              <w:t>Qualcomm Incorporated, Huawei, MediaTek, vivo,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20A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7B24" w14:textId="77777777" w:rsidR="00297EAF" w:rsidRPr="00297EAF" w:rsidRDefault="00297EAF" w:rsidP="00297EAF">
            <w:pPr>
              <w:pStyle w:val="FP"/>
            </w:pPr>
            <w:r w:rsidRPr="00297EAF">
              <w:t>C1-253625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FC4D" w14:textId="77777777" w:rsidR="00297EAF" w:rsidRPr="00297EAF" w:rsidRDefault="00297EAF" w:rsidP="00297EAF">
            <w:pPr>
              <w:pStyle w:val="FP"/>
            </w:pPr>
            <w:r w:rsidRPr="00297EAF">
              <w:t>C1-254086</w:t>
            </w:r>
          </w:p>
        </w:tc>
      </w:tr>
      <w:tr w:rsidR="00297EAF" w:rsidRPr="00297EAF" w14:paraId="7C3D73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2457" w14:textId="77777777" w:rsidR="00297EAF" w:rsidRPr="00297EAF" w:rsidRDefault="00297EAF" w:rsidP="00297EAF">
            <w:pPr>
              <w:pStyle w:val="FP"/>
            </w:pPr>
            <w:r w:rsidRPr="00297EAF">
              <w:t>C1-253749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9E3" w14:textId="77777777" w:rsidR="00297EAF" w:rsidRPr="00297EAF" w:rsidRDefault="00297EAF" w:rsidP="00297EAF">
            <w:pPr>
              <w:pStyle w:val="FP"/>
            </w:pPr>
            <w:r w:rsidRPr="00297EAF">
              <w:t>Pseudo-CR on naming of AIoT device to AIOTF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597E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212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6C21" w14:textId="77777777" w:rsidR="00297EAF" w:rsidRPr="00297EAF" w:rsidRDefault="00297EAF" w:rsidP="00297EAF">
            <w:pPr>
              <w:pStyle w:val="FP"/>
            </w:pPr>
            <w:r w:rsidRPr="00297EAF">
              <w:t>C1-253636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EAF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CBF8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F66C" w14:textId="77777777" w:rsidR="00297EAF" w:rsidRPr="00297EAF" w:rsidRDefault="00297EAF" w:rsidP="00297EAF">
            <w:pPr>
              <w:pStyle w:val="FP"/>
            </w:pPr>
            <w:r w:rsidRPr="00297EAF">
              <w:t>C1-253750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64AD" w14:textId="77777777" w:rsidR="00297EAF" w:rsidRPr="00297EAF" w:rsidRDefault="00297EAF" w:rsidP="00297EAF">
            <w:pPr>
              <w:pStyle w:val="FP"/>
            </w:pPr>
            <w:r w:rsidRPr="00297EAF">
              <w:t>Pseudo-CR on AIoT-SP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19B6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454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107B" w14:textId="77777777" w:rsidR="00297EAF" w:rsidRPr="00297EAF" w:rsidRDefault="00297EAF" w:rsidP="00297EAF">
            <w:pPr>
              <w:pStyle w:val="FP"/>
            </w:pPr>
            <w:r w:rsidRPr="00297EAF">
              <w:t>C1-253637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2E67" w14:textId="77777777" w:rsidR="00297EAF" w:rsidRPr="00297EAF" w:rsidRDefault="00297EAF" w:rsidP="00297EAF">
            <w:pPr>
              <w:pStyle w:val="FP"/>
            </w:pPr>
            <w:r w:rsidRPr="00297EAF">
              <w:t>C1-254111</w:t>
            </w:r>
          </w:p>
        </w:tc>
      </w:tr>
      <w:tr w:rsidR="00297EAF" w:rsidRPr="00297EAF" w14:paraId="528B31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8429" w14:textId="77777777" w:rsidR="00297EAF" w:rsidRPr="00297EAF" w:rsidRDefault="00297EAF" w:rsidP="00297EAF">
            <w:pPr>
              <w:pStyle w:val="FP"/>
            </w:pPr>
            <w:r w:rsidRPr="00297EAF">
              <w:t>C1-253751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16D" w14:textId="77777777" w:rsidR="00297EAF" w:rsidRPr="00297EAF" w:rsidRDefault="00297EAF" w:rsidP="00297EAF">
            <w:pPr>
              <w:pStyle w:val="FP"/>
            </w:pPr>
            <w:r w:rsidRPr="00297EAF">
              <w:t>Addition of AIoT-SP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E5D7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61B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7A96" w14:textId="77777777" w:rsidR="00297EAF" w:rsidRPr="00297EAF" w:rsidRDefault="00297EAF" w:rsidP="00297EAF">
            <w:pPr>
              <w:pStyle w:val="FP"/>
            </w:pPr>
            <w:r w:rsidRPr="00297EAF">
              <w:t>C1-253638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87B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49075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B955" w14:textId="77777777" w:rsidR="00297EAF" w:rsidRPr="00297EAF" w:rsidRDefault="00297EAF" w:rsidP="00297EAF">
            <w:pPr>
              <w:pStyle w:val="FP"/>
            </w:pPr>
            <w:r w:rsidRPr="00297EAF">
              <w:t>C1-253752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C055" w14:textId="77777777" w:rsidR="00297EAF" w:rsidRPr="00297EAF" w:rsidRDefault="00297EAF" w:rsidP="00297EAF">
            <w:pPr>
              <w:pStyle w:val="FP"/>
            </w:pPr>
            <w:r w:rsidRPr="00297EAF">
              <w:t>Pseudo-CR on AIoT-SP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372C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78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5772" w14:textId="77777777" w:rsidR="00297EAF" w:rsidRPr="00297EAF" w:rsidRDefault="00297EAF" w:rsidP="00297EAF">
            <w:pPr>
              <w:pStyle w:val="FP"/>
            </w:pPr>
            <w:r w:rsidRPr="00297EAF">
              <w:t>C1-253639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A7B4" w14:textId="77777777" w:rsidR="00297EAF" w:rsidRPr="00297EAF" w:rsidRDefault="00297EAF" w:rsidP="00297EAF">
            <w:pPr>
              <w:pStyle w:val="FP"/>
            </w:pPr>
            <w:r w:rsidRPr="00297EAF">
              <w:t>C1-254125</w:t>
            </w:r>
          </w:p>
        </w:tc>
      </w:tr>
      <w:tr w:rsidR="00297EAF" w:rsidRPr="00297EAF" w14:paraId="3314CC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1E3C" w14:textId="77777777" w:rsidR="00297EAF" w:rsidRPr="00297EAF" w:rsidRDefault="00297EAF" w:rsidP="00297EAF">
            <w:pPr>
              <w:pStyle w:val="FP"/>
            </w:pPr>
            <w:r w:rsidRPr="00297EAF">
              <w:t>C1-253753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D2FE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2308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ABB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9193" w14:textId="77777777" w:rsidR="00297EAF" w:rsidRPr="00297EAF" w:rsidRDefault="00297EAF" w:rsidP="00297EAF">
            <w:pPr>
              <w:pStyle w:val="FP"/>
            </w:pPr>
            <w:r w:rsidRPr="00297EAF">
              <w:t>C1-253682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9E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F848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059E" w14:textId="77777777" w:rsidR="00297EAF" w:rsidRPr="00297EAF" w:rsidRDefault="00297EAF" w:rsidP="00297EAF">
            <w:pPr>
              <w:pStyle w:val="FP"/>
            </w:pPr>
            <w:r w:rsidRPr="00297EAF">
              <w:t>C1-253754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66D9" w14:textId="77777777" w:rsidR="00297EAF" w:rsidRPr="00297EAF" w:rsidRDefault="00297EAF" w:rsidP="00297EAF">
            <w:pPr>
              <w:pStyle w:val="FP"/>
            </w:pPr>
            <w:r w:rsidRPr="00297EAF">
              <w:t>Pseudo-CR on AIoT-SP elementary procedures, general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749E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867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B456" w14:textId="77777777" w:rsidR="00297EAF" w:rsidRPr="00297EAF" w:rsidRDefault="00297EAF" w:rsidP="00297EAF">
            <w:pPr>
              <w:pStyle w:val="FP"/>
            </w:pPr>
            <w:r w:rsidRPr="00297EAF">
              <w:t>C1-253640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08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308DCF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FE37" w14:textId="77777777" w:rsidR="00297EAF" w:rsidRPr="00297EAF" w:rsidRDefault="00297EAF" w:rsidP="00297EAF">
            <w:pPr>
              <w:pStyle w:val="FP"/>
            </w:pPr>
            <w:r w:rsidRPr="00297EAF">
              <w:t>C1-253755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45B2" w14:textId="77777777" w:rsidR="00297EAF" w:rsidRPr="00297EAF" w:rsidRDefault="00297EAF" w:rsidP="00297EAF">
            <w:pPr>
              <w:pStyle w:val="FP"/>
            </w:pPr>
            <w:r w:rsidRPr="00297EAF">
              <w:t>Pseudo-CR on AIoT-SP messages header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7C9B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0F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5669" w14:textId="77777777" w:rsidR="00297EAF" w:rsidRPr="00297EAF" w:rsidRDefault="00297EAF" w:rsidP="00297EAF">
            <w:pPr>
              <w:pStyle w:val="FP"/>
            </w:pPr>
            <w:r w:rsidRPr="00297EAF">
              <w:t>C1-253647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F89F" w14:textId="77777777" w:rsidR="00297EAF" w:rsidRPr="00297EAF" w:rsidRDefault="00297EAF" w:rsidP="00297EAF">
            <w:pPr>
              <w:pStyle w:val="FP"/>
            </w:pPr>
            <w:r w:rsidRPr="00297EAF">
              <w:t>C1-254112</w:t>
            </w:r>
          </w:p>
        </w:tc>
      </w:tr>
      <w:tr w:rsidR="00297EAF" w:rsidRPr="00297EAF" w14:paraId="4BD5491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E58" w14:textId="77777777" w:rsidR="00297EAF" w:rsidRPr="00297EAF" w:rsidRDefault="00297EAF" w:rsidP="00297EAF">
            <w:pPr>
              <w:pStyle w:val="FP"/>
            </w:pPr>
            <w:r w:rsidRPr="00297EAF">
              <w:t>C1-253756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528B" w14:textId="77777777" w:rsidR="00297EAF" w:rsidRPr="00297EAF" w:rsidRDefault="00297EAF" w:rsidP="00297EAF">
            <w:pPr>
              <w:pStyle w:val="FP"/>
            </w:pPr>
            <w:r w:rsidRPr="00297EAF">
              <w:t>Pseudo-CR on AIoT-SP handling of unknown, unforeseen and erroneous protocol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90C3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62C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5EC1" w14:textId="77777777" w:rsidR="00297EAF" w:rsidRPr="00297EAF" w:rsidRDefault="00297EAF" w:rsidP="00297EAF">
            <w:pPr>
              <w:pStyle w:val="FP"/>
            </w:pPr>
            <w:r w:rsidRPr="00297EAF">
              <w:t>C1-253650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77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2D30C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2203" w14:textId="77777777" w:rsidR="00297EAF" w:rsidRPr="00297EAF" w:rsidRDefault="00297EAF" w:rsidP="00297EAF">
            <w:pPr>
              <w:pStyle w:val="FP"/>
            </w:pPr>
            <w:r w:rsidRPr="00297EAF">
              <w:t>C1-253757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AB33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-Alternative2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A2C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78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49CF" w14:textId="77777777" w:rsidR="00297EAF" w:rsidRPr="00297EAF" w:rsidRDefault="00297EAF" w:rsidP="00297EAF">
            <w:pPr>
              <w:pStyle w:val="FP"/>
            </w:pPr>
            <w:r w:rsidRPr="00297EAF">
              <w:t>C1-253598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4D1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6865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FF30" w14:textId="77777777" w:rsidR="00297EAF" w:rsidRPr="00297EAF" w:rsidRDefault="00297EAF" w:rsidP="00297EAF">
            <w:pPr>
              <w:pStyle w:val="FP"/>
            </w:pPr>
            <w:r w:rsidRPr="00297EAF">
              <w:t>C1-253758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9A32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E20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F2E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24A4" w14:textId="77777777" w:rsidR="00297EAF" w:rsidRPr="00297EAF" w:rsidRDefault="00297EAF" w:rsidP="00297EAF">
            <w:pPr>
              <w:pStyle w:val="FP"/>
            </w:pPr>
            <w:r w:rsidRPr="00297EAF">
              <w:t>C1-253697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B0C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5E6D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73A8" w14:textId="77777777" w:rsidR="00297EAF" w:rsidRPr="00297EAF" w:rsidRDefault="00297EAF" w:rsidP="00297EAF">
            <w:pPr>
              <w:pStyle w:val="FP"/>
            </w:pPr>
            <w:r w:rsidRPr="00297EAF">
              <w:t>C1-253759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C4BB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577" w14:textId="77777777" w:rsidR="00297EAF" w:rsidRPr="00297EAF" w:rsidRDefault="00297EAF" w:rsidP="00297EAF">
            <w:pPr>
              <w:pStyle w:val="FP"/>
            </w:pPr>
            <w:r w:rsidRPr="00297EAF">
              <w:t>Nokia, LG Electronics, Ericsson, Samsung, Huawei, HiSilicon, ZTE,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5D4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4038" w14:textId="77777777" w:rsidR="00297EAF" w:rsidRPr="00297EAF" w:rsidRDefault="00297EAF" w:rsidP="00297EAF">
            <w:pPr>
              <w:pStyle w:val="FP"/>
            </w:pPr>
            <w:r w:rsidRPr="00297EAF">
              <w:t>C1-253603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77B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664F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C02E" w14:textId="77777777" w:rsidR="00297EAF" w:rsidRPr="00297EAF" w:rsidRDefault="00297EAF" w:rsidP="00297EAF">
            <w:pPr>
              <w:pStyle w:val="FP"/>
            </w:pPr>
            <w:r w:rsidRPr="00297EAF">
              <w:t>C1-253760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7914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E255" w14:textId="77777777" w:rsidR="00297EAF" w:rsidRPr="00297EAF" w:rsidRDefault="00297EAF" w:rsidP="00297EAF">
            <w:pPr>
              <w:pStyle w:val="FP"/>
            </w:pPr>
            <w:r w:rsidRPr="00297EAF">
              <w:t>Nokia, Huawei, HiSilicon, Ericsson, Samsung, ZTE,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0A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DD80" w14:textId="77777777" w:rsidR="00297EAF" w:rsidRPr="00297EAF" w:rsidRDefault="00297EAF" w:rsidP="00297EAF">
            <w:pPr>
              <w:pStyle w:val="FP"/>
            </w:pPr>
            <w:r w:rsidRPr="00297EAF">
              <w:t>C1-253604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AA3" w14:textId="77777777" w:rsidR="00297EAF" w:rsidRPr="00297EAF" w:rsidRDefault="00297EAF" w:rsidP="00297EAF">
            <w:pPr>
              <w:pStyle w:val="FP"/>
            </w:pPr>
            <w:r w:rsidRPr="00297EAF">
              <w:t>CP-251144</w:t>
            </w:r>
          </w:p>
        </w:tc>
      </w:tr>
      <w:tr w:rsidR="00297EAF" w:rsidRPr="00297EAF" w14:paraId="69827B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5BD0" w14:textId="77777777" w:rsidR="00297EAF" w:rsidRPr="00297EAF" w:rsidRDefault="00297EAF" w:rsidP="00297EAF">
            <w:pPr>
              <w:pStyle w:val="FP"/>
            </w:pPr>
            <w:r w:rsidRPr="00297EAF">
              <w:t>C1-253761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1902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4D2C" w14:textId="77777777" w:rsidR="00297EAF" w:rsidRPr="00297EAF" w:rsidRDefault="00297EAF" w:rsidP="00297EAF">
            <w:pPr>
              <w:pStyle w:val="FP"/>
            </w:pPr>
            <w:r w:rsidRPr="00297EAF">
              <w:t>vivo,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7CF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931A" w14:textId="77777777" w:rsidR="00297EAF" w:rsidRPr="00297EAF" w:rsidRDefault="00297EAF" w:rsidP="00297EAF">
            <w:pPr>
              <w:pStyle w:val="FP"/>
            </w:pPr>
            <w:r w:rsidRPr="00297EAF">
              <w:t>C1-253616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2CF4" w14:textId="77777777" w:rsidR="00297EAF" w:rsidRPr="00297EAF" w:rsidRDefault="00297EAF" w:rsidP="00297EAF">
            <w:pPr>
              <w:pStyle w:val="FP"/>
            </w:pPr>
            <w:r w:rsidRPr="00297EAF">
              <w:t>C1-254091</w:t>
            </w:r>
          </w:p>
        </w:tc>
      </w:tr>
      <w:tr w:rsidR="00297EAF" w:rsidRPr="00297EAF" w14:paraId="2A16B3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C9C1" w14:textId="77777777" w:rsidR="00297EAF" w:rsidRPr="00297EAF" w:rsidRDefault="00297EAF" w:rsidP="00297EAF">
            <w:pPr>
              <w:pStyle w:val="FP"/>
            </w:pPr>
            <w:r w:rsidRPr="00297EAF">
              <w:t>C1-253762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E182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D63" w14:textId="77777777" w:rsidR="00297EAF" w:rsidRPr="00297EAF" w:rsidRDefault="00297EAF" w:rsidP="00297EAF">
            <w:pPr>
              <w:pStyle w:val="FP"/>
            </w:pPr>
            <w:r w:rsidRPr="00297EAF">
              <w:t>vivo,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8B8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1F66" w14:textId="77777777" w:rsidR="00297EAF" w:rsidRPr="00297EAF" w:rsidRDefault="00297EAF" w:rsidP="00297EAF">
            <w:pPr>
              <w:pStyle w:val="FP"/>
            </w:pPr>
            <w:r w:rsidRPr="00297EAF">
              <w:t>C1-253617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5F8" w14:textId="77777777" w:rsidR="00297EAF" w:rsidRPr="00297EAF" w:rsidRDefault="00297EAF" w:rsidP="00297EAF">
            <w:pPr>
              <w:pStyle w:val="FP"/>
            </w:pPr>
            <w:r w:rsidRPr="00297EAF">
              <w:t>C1-254092</w:t>
            </w:r>
          </w:p>
        </w:tc>
      </w:tr>
      <w:tr w:rsidR="00297EAF" w:rsidRPr="00297EAF" w14:paraId="5D27F7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0891" w14:textId="77777777" w:rsidR="00297EAF" w:rsidRPr="00297EAF" w:rsidRDefault="00297EAF" w:rsidP="00297EAF">
            <w:pPr>
              <w:pStyle w:val="FP"/>
            </w:pPr>
            <w:r w:rsidRPr="00297EAF">
              <w:t>C1-253763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7146" w14:textId="77777777" w:rsidR="00297EAF" w:rsidRPr="00297EAF" w:rsidRDefault="00297EAF" w:rsidP="00297EAF">
            <w:pPr>
              <w:pStyle w:val="FP"/>
            </w:pPr>
            <w:r w:rsidRPr="00297EAF">
              <w:t>Addition to floor control release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790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B8E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BC4" w14:textId="77777777" w:rsidR="00297EAF" w:rsidRPr="00297EAF" w:rsidRDefault="00297EAF" w:rsidP="00297EAF">
            <w:pPr>
              <w:pStyle w:val="FP"/>
            </w:pPr>
            <w:r w:rsidRPr="00297EAF">
              <w:t>C1-253163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E11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3C99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D9F7" w14:textId="77777777" w:rsidR="00297EAF" w:rsidRPr="00297EAF" w:rsidRDefault="00297EAF" w:rsidP="00297EAF">
            <w:pPr>
              <w:pStyle w:val="FP"/>
            </w:pPr>
            <w:r w:rsidRPr="00297EAF">
              <w:t>C1-253764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CDC5" w14:textId="77777777" w:rsidR="00297EAF" w:rsidRPr="00297EAF" w:rsidRDefault="00297EAF" w:rsidP="00297EAF">
            <w:pPr>
              <w:pStyle w:val="FP"/>
            </w:pPr>
            <w:r w:rsidRPr="00297EAF">
              <w:t>Addition of IDM client ID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CDC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B1D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820F" w14:textId="77777777" w:rsidR="00297EAF" w:rsidRPr="00297EAF" w:rsidRDefault="00297EAF" w:rsidP="00297EAF">
            <w:pPr>
              <w:pStyle w:val="FP"/>
            </w:pPr>
            <w:r w:rsidRPr="00297EAF">
              <w:t>C1-253165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45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ECFF8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0ECA" w14:textId="77777777" w:rsidR="00297EAF" w:rsidRPr="00297EAF" w:rsidRDefault="00297EAF" w:rsidP="00297EAF">
            <w:pPr>
              <w:pStyle w:val="FP"/>
            </w:pPr>
            <w:r w:rsidRPr="00297EAF">
              <w:t>C1-253765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2B99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3DF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44A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9728" w14:textId="77777777" w:rsidR="00297EAF" w:rsidRPr="00297EAF" w:rsidRDefault="00297EAF" w:rsidP="00297EAF">
            <w:pPr>
              <w:pStyle w:val="FP"/>
            </w:pPr>
            <w:r w:rsidRPr="00297EAF">
              <w:t>C1-253491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D27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A09F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2E16" w14:textId="77777777" w:rsidR="00297EAF" w:rsidRPr="00297EAF" w:rsidRDefault="00297EAF" w:rsidP="00297EAF">
            <w:pPr>
              <w:pStyle w:val="FP"/>
            </w:pPr>
            <w:r w:rsidRPr="00297EAF">
              <w:t>C1-253766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0F9B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64D5" w14:textId="77777777" w:rsidR="00297EAF" w:rsidRPr="00297EAF" w:rsidRDefault="00297EAF" w:rsidP="00297EAF">
            <w:pPr>
              <w:pStyle w:val="FP"/>
            </w:pPr>
            <w:r w:rsidRPr="00297EAF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09B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5CA" w14:textId="77777777" w:rsidR="00297EAF" w:rsidRPr="00297EAF" w:rsidRDefault="00297EAF" w:rsidP="00297EAF">
            <w:pPr>
              <w:pStyle w:val="FP"/>
            </w:pPr>
            <w:r w:rsidRPr="00297EAF">
              <w:t>C1-253046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27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094D2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480A" w14:textId="77777777" w:rsidR="00297EAF" w:rsidRPr="00297EAF" w:rsidRDefault="00297EAF" w:rsidP="00297EAF">
            <w:pPr>
              <w:pStyle w:val="FP"/>
            </w:pPr>
            <w:r w:rsidRPr="00297EAF">
              <w:t>C1-253767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5438" w14:textId="77777777" w:rsidR="00297EAF" w:rsidRPr="00297EAF" w:rsidRDefault="00297EAF" w:rsidP="00297EAF">
            <w:pPr>
              <w:pStyle w:val="FP"/>
            </w:pPr>
            <w:r w:rsidRPr="00297EAF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9EB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B3E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107E" w14:textId="77777777" w:rsidR="00297EAF" w:rsidRPr="00297EAF" w:rsidRDefault="00297EAF" w:rsidP="00297EAF">
            <w:pPr>
              <w:pStyle w:val="FP"/>
            </w:pPr>
            <w:r w:rsidRPr="00297EAF">
              <w:t>C1-253053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8E9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9A4F2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9FC6" w14:textId="77777777" w:rsidR="00297EAF" w:rsidRPr="00297EAF" w:rsidRDefault="00297EAF" w:rsidP="00297EAF">
            <w:pPr>
              <w:pStyle w:val="FP"/>
            </w:pPr>
            <w:r w:rsidRPr="00297EAF">
              <w:t>C1-253768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25C8" w14:textId="77777777" w:rsidR="00297EAF" w:rsidRPr="00297EAF" w:rsidRDefault="00297EAF" w:rsidP="00297EAF">
            <w:pPr>
              <w:pStyle w:val="FP"/>
            </w:pPr>
            <w:r w:rsidRPr="00297EAF">
              <w:t>Adhoc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1BA3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F5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40C1" w14:textId="77777777" w:rsidR="00297EAF" w:rsidRPr="00297EAF" w:rsidRDefault="00297EAF" w:rsidP="00297EAF">
            <w:pPr>
              <w:pStyle w:val="FP"/>
            </w:pPr>
            <w:r w:rsidRPr="00297EAF">
              <w:t>C1-253184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1935" w14:textId="77777777" w:rsidR="00297EAF" w:rsidRPr="00297EAF" w:rsidRDefault="00297EAF" w:rsidP="00297EAF">
            <w:pPr>
              <w:pStyle w:val="FP"/>
            </w:pPr>
            <w:r w:rsidRPr="00297EAF">
              <w:t>C1-253793</w:t>
            </w:r>
          </w:p>
        </w:tc>
      </w:tr>
      <w:tr w:rsidR="00297EAF" w:rsidRPr="00297EAF" w14:paraId="1367B5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AB6D" w14:textId="77777777" w:rsidR="00297EAF" w:rsidRPr="00297EAF" w:rsidRDefault="00297EAF" w:rsidP="00297EAF">
            <w:pPr>
              <w:pStyle w:val="FP"/>
            </w:pPr>
            <w:r w:rsidRPr="00297EAF">
              <w:t>C1-253769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5D59" w14:textId="77777777" w:rsidR="00297EAF" w:rsidRPr="00297EAF" w:rsidRDefault="00297EAF" w:rsidP="00297EAF">
            <w:pPr>
              <w:pStyle w:val="FP"/>
            </w:pPr>
            <w:r w:rsidRPr="00297EAF">
              <w:t>Interworking of adhoc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F69F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230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9C22" w14:textId="77777777" w:rsidR="00297EAF" w:rsidRPr="00297EAF" w:rsidRDefault="00297EAF" w:rsidP="00297EAF">
            <w:pPr>
              <w:pStyle w:val="FP"/>
            </w:pPr>
            <w:r w:rsidRPr="00297EAF">
              <w:t>C1-253185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2A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996A0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9AF" w14:textId="77777777" w:rsidR="00297EAF" w:rsidRPr="00297EAF" w:rsidRDefault="00297EAF" w:rsidP="00297EAF">
            <w:pPr>
              <w:pStyle w:val="FP"/>
            </w:pPr>
            <w:r w:rsidRPr="00297EAF">
              <w:t>C1-253770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262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623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2E4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FA0F" w14:textId="77777777" w:rsidR="00297EAF" w:rsidRPr="00297EAF" w:rsidRDefault="00297EAF" w:rsidP="00297EAF">
            <w:pPr>
              <w:pStyle w:val="FP"/>
            </w:pPr>
            <w:r w:rsidRPr="00297EAF">
              <w:t>C1-253227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C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9B445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D30" w14:textId="77777777" w:rsidR="00297EAF" w:rsidRPr="00297EAF" w:rsidRDefault="00297EAF" w:rsidP="00297EAF">
            <w:pPr>
              <w:pStyle w:val="FP"/>
            </w:pPr>
            <w:r w:rsidRPr="00297EAF">
              <w:t>C1-253771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F3B7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6ED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691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B2C2" w14:textId="77777777" w:rsidR="00297EAF" w:rsidRPr="00297EAF" w:rsidRDefault="00297EAF" w:rsidP="00297EAF">
            <w:pPr>
              <w:pStyle w:val="FP"/>
            </w:pPr>
            <w:r w:rsidRPr="00297EAF">
              <w:t>C1-253228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BA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0C2E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A300" w14:textId="77777777" w:rsidR="00297EAF" w:rsidRPr="00297EAF" w:rsidRDefault="00297EAF" w:rsidP="00297EAF">
            <w:pPr>
              <w:pStyle w:val="FP"/>
            </w:pPr>
            <w:r w:rsidRPr="00297EAF">
              <w:t>C1-253772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F664" w14:textId="77777777" w:rsidR="00297EAF" w:rsidRPr="00297EAF" w:rsidRDefault="00297EAF" w:rsidP="00297EAF">
            <w:pPr>
              <w:pStyle w:val="FP"/>
            </w:pPr>
            <w:r w:rsidRPr="00297EAF">
              <w:t>Clarifications to eCall setup, in-band MSD transmission and retry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276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7D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F03A" w14:textId="77777777" w:rsidR="00297EAF" w:rsidRPr="00297EAF" w:rsidRDefault="00297EAF" w:rsidP="00297EAF">
            <w:pPr>
              <w:pStyle w:val="FP"/>
            </w:pPr>
            <w:r w:rsidRPr="00297EAF">
              <w:t>C1-253189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95F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4D5E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66B9" w14:textId="77777777" w:rsidR="00297EAF" w:rsidRPr="00297EAF" w:rsidRDefault="00297EAF" w:rsidP="00297EAF">
            <w:pPr>
              <w:pStyle w:val="FP"/>
            </w:pPr>
            <w:r w:rsidRPr="00297EAF">
              <w:t>C1-253773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631" w14:textId="77777777" w:rsidR="00297EAF" w:rsidRPr="00297EAF" w:rsidRDefault="00297EAF" w:rsidP="00297EAF">
            <w:pPr>
              <w:pStyle w:val="FP"/>
            </w:pPr>
            <w:r w:rsidRPr="00297EAF">
              <w:t>pCR on LMS services reorganization Clause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E501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41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8CDB" w14:textId="77777777" w:rsidR="00297EAF" w:rsidRPr="00297EAF" w:rsidRDefault="00297EAF" w:rsidP="00297EAF">
            <w:pPr>
              <w:pStyle w:val="FP"/>
            </w:pPr>
            <w:r w:rsidRPr="00297EAF">
              <w:t>C1-253121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666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65C048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2A11" w14:textId="77777777" w:rsidR="00297EAF" w:rsidRPr="00297EAF" w:rsidRDefault="00297EAF" w:rsidP="00297EAF">
            <w:pPr>
              <w:pStyle w:val="FP"/>
            </w:pPr>
            <w:r w:rsidRPr="00297EAF">
              <w:t>C1-253774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B760" w14:textId="77777777" w:rsidR="00297EAF" w:rsidRPr="00297EAF" w:rsidRDefault="00297EAF" w:rsidP="00297EAF">
            <w:pPr>
              <w:pStyle w:val="FP"/>
            </w:pPr>
            <w:r w:rsidRPr="00297EAF">
              <w:t>pCR on LMS services reorganization Clause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B89E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379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DD3F" w14:textId="77777777" w:rsidR="00297EAF" w:rsidRPr="00297EAF" w:rsidRDefault="00297EAF" w:rsidP="00297EAF">
            <w:pPr>
              <w:pStyle w:val="FP"/>
            </w:pPr>
            <w:r w:rsidRPr="00297EAF">
              <w:t>C1-253122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C9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83E55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904D" w14:textId="77777777" w:rsidR="00297EAF" w:rsidRPr="00297EAF" w:rsidRDefault="00297EAF" w:rsidP="00297EAF">
            <w:pPr>
              <w:pStyle w:val="FP"/>
            </w:pPr>
            <w:r w:rsidRPr="00297EAF">
              <w:t>C1-253775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AAF9" w14:textId="77777777" w:rsidR="00297EAF" w:rsidRPr="00297EAF" w:rsidRDefault="00297EAF" w:rsidP="00297EAF">
            <w:pPr>
              <w:pStyle w:val="FP"/>
            </w:pPr>
            <w:r w:rsidRPr="00297EAF">
              <w:t>pCR on LMS services reorganization Annex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D37F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C1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46BD" w14:textId="77777777" w:rsidR="00297EAF" w:rsidRPr="00297EAF" w:rsidRDefault="00297EAF" w:rsidP="00297EAF">
            <w:pPr>
              <w:pStyle w:val="FP"/>
            </w:pPr>
            <w:r w:rsidRPr="00297EAF">
              <w:t>C1-253123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5F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6E2B4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0555" w14:textId="77777777" w:rsidR="00297EAF" w:rsidRPr="00297EAF" w:rsidRDefault="00297EAF" w:rsidP="00297EAF">
            <w:pPr>
              <w:pStyle w:val="FP"/>
            </w:pPr>
            <w:r w:rsidRPr="00297EAF">
              <w:t>C1-253776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88A" w14:textId="77777777" w:rsidR="00297EAF" w:rsidRPr="00297EAF" w:rsidRDefault="00297EAF" w:rsidP="00297EAF">
            <w:pPr>
              <w:pStyle w:val="FP"/>
            </w:pPr>
            <w:r w:rsidRPr="00297EAF">
              <w:t>MCLoc LMC in network entities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6E17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613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545F" w14:textId="77777777" w:rsidR="00297EAF" w:rsidRPr="00297EAF" w:rsidRDefault="00297EAF" w:rsidP="00297EAF">
            <w:pPr>
              <w:pStyle w:val="FP"/>
            </w:pPr>
            <w:r w:rsidRPr="00297EAF">
              <w:t>C1-253156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EB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50CA4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27C" w14:textId="77777777" w:rsidR="00297EAF" w:rsidRPr="00297EAF" w:rsidRDefault="00297EAF" w:rsidP="00297EAF">
            <w:pPr>
              <w:pStyle w:val="FP"/>
            </w:pPr>
            <w:r w:rsidRPr="00297EAF">
              <w:t>C1-253777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FFEE" w14:textId="77777777" w:rsidR="00297EAF" w:rsidRPr="00297EAF" w:rsidRDefault="00297EAF" w:rsidP="00297EAF">
            <w:pPr>
              <w:pStyle w:val="FP"/>
            </w:pPr>
            <w:r w:rsidRPr="00297EAF">
              <w:t>MCLoc Enhancements for Subscription 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21FC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6FD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E318" w14:textId="77777777" w:rsidR="00297EAF" w:rsidRPr="00297EAF" w:rsidRDefault="00297EAF" w:rsidP="00297EAF">
            <w:pPr>
              <w:pStyle w:val="FP"/>
            </w:pPr>
            <w:r w:rsidRPr="00297EAF">
              <w:t>C1-253160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9B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0A11B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54EF" w14:textId="77777777" w:rsidR="00297EAF" w:rsidRPr="00297EAF" w:rsidRDefault="00297EAF" w:rsidP="00297EAF">
            <w:pPr>
              <w:pStyle w:val="FP"/>
            </w:pPr>
            <w:r w:rsidRPr="00297EAF">
              <w:t>C1-253778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23CD" w14:textId="77777777" w:rsidR="00297EAF" w:rsidRPr="00297EAF" w:rsidRDefault="00297EAF" w:rsidP="00297EAF">
            <w:pPr>
              <w:pStyle w:val="FP"/>
            </w:pPr>
            <w:r w:rsidRPr="00297EAF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342F" w14:textId="77777777" w:rsidR="00297EAF" w:rsidRPr="00297EAF" w:rsidRDefault="00297EAF" w:rsidP="00297EAF">
            <w:pPr>
              <w:pStyle w:val="FP"/>
            </w:pPr>
            <w:r w:rsidRPr="00297EAF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B8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784" w14:textId="77777777" w:rsidR="00297EAF" w:rsidRPr="00297EAF" w:rsidRDefault="00297EAF" w:rsidP="00297EAF">
            <w:pPr>
              <w:pStyle w:val="FP"/>
            </w:pPr>
            <w:r w:rsidRPr="00297EAF">
              <w:t>C1-253229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D0F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CE62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A045" w14:textId="77777777" w:rsidR="00297EAF" w:rsidRPr="00297EAF" w:rsidRDefault="00297EAF" w:rsidP="00297EAF">
            <w:pPr>
              <w:pStyle w:val="FP"/>
            </w:pPr>
            <w:r w:rsidRPr="00297EAF">
              <w:t>C1-253779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3927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6EF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3BB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BFDB" w14:textId="77777777" w:rsidR="00297EAF" w:rsidRPr="00297EAF" w:rsidRDefault="00297EAF" w:rsidP="00297EAF">
            <w:pPr>
              <w:pStyle w:val="FP"/>
            </w:pPr>
            <w:r w:rsidRPr="00297EAF">
              <w:t>C1-253059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0423" w14:textId="77777777" w:rsidR="00297EAF" w:rsidRPr="00297EAF" w:rsidRDefault="00297EAF" w:rsidP="00297EAF">
            <w:pPr>
              <w:pStyle w:val="FP"/>
            </w:pPr>
            <w:r w:rsidRPr="00297EAF">
              <w:t>C1-253797</w:t>
            </w:r>
          </w:p>
        </w:tc>
      </w:tr>
      <w:tr w:rsidR="00297EAF" w:rsidRPr="00297EAF" w14:paraId="23E63F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DF2" w14:textId="77777777" w:rsidR="00297EAF" w:rsidRPr="00297EAF" w:rsidRDefault="00297EAF" w:rsidP="00297EAF">
            <w:pPr>
              <w:pStyle w:val="FP"/>
            </w:pPr>
            <w:r w:rsidRPr="00297EAF">
              <w:t>C1-253780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5351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FD9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C5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7A00" w14:textId="77777777" w:rsidR="00297EAF" w:rsidRPr="00297EAF" w:rsidRDefault="00297EAF" w:rsidP="00297EAF">
            <w:pPr>
              <w:pStyle w:val="FP"/>
            </w:pPr>
            <w:r w:rsidRPr="00297EAF">
              <w:t>C1-253060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67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61181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0F78" w14:textId="77777777" w:rsidR="00297EAF" w:rsidRPr="00297EAF" w:rsidRDefault="00297EAF" w:rsidP="00297EAF">
            <w:pPr>
              <w:pStyle w:val="FP"/>
            </w:pPr>
            <w:r w:rsidRPr="00297EAF">
              <w:t>C1-253781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522D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4B30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24D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1821" w14:textId="77777777" w:rsidR="00297EAF" w:rsidRPr="00297EAF" w:rsidRDefault="00297EAF" w:rsidP="00297EAF">
            <w:pPr>
              <w:pStyle w:val="FP"/>
            </w:pPr>
            <w:r w:rsidRPr="00297EAF">
              <w:t>C1-253061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8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5432F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DF2A" w14:textId="77777777" w:rsidR="00297EAF" w:rsidRPr="00297EAF" w:rsidRDefault="00297EAF" w:rsidP="00297EAF">
            <w:pPr>
              <w:pStyle w:val="FP"/>
            </w:pPr>
            <w:r w:rsidRPr="00297EAF">
              <w:t>C1-253782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F84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ABF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70A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9029" w14:textId="77777777" w:rsidR="00297EAF" w:rsidRPr="00297EAF" w:rsidRDefault="00297EAF" w:rsidP="00297EAF">
            <w:pPr>
              <w:pStyle w:val="FP"/>
            </w:pPr>
            <w:r w:rsidRPr="00297EAF">
              <w:t>C1-253062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63B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4B40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FBDE" w14:textId="77777777" w:rsidR="00297EAF" w:rsidRPr="00297EAF" w:rsidRDefault="00297EAF" w:rsidP="00297EAF">
            <w:pPr>
              <w:pStyle w:val="FP"/>
            </w:pPr>
            <w:r w:rsidRPr="00297EAF">
              <w:t>C1-253783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5E0C" w14:textId="77777777" w:rsidR="00297EAF" w:rsidRPr="00297EAF" w:rsidRDefault="00297EAF" w:rsidP="00297EAF">
            <w:pPr>
              <w:pStyle w:val="FP"/>
            </w:pPr>
            <w:r w:rsidRPr="00297EAF">
              <w:t>Support of DC multiplexing capability negotiation and indication in IMS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C980" w14:textId="77777777" w:rsidR="00297EAF" w:rsidRPr="00297EAF" w:rsidRDefault="00297EAF" w:rsidP="00297EAF">
            <w:pPr>
              <w:pStyle w:val="FP"/>
            </w:pPr>
            <w:r w:rsidRPr="00297EAF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16D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A3DA" w14:textId="77777777" w:rsidR="00297EAF" w:rsidRPr="00297EAF" w:rsidRDefault="00297EAF" w:rsidP="00297EAF">
            <w:pPr>
              <w:pStyle w:val="FP"/>
            </w:pPr>
            <w:r w:rsidRPr="00297EAF">
              <w:t>C1-253064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C94C" w14:textId="77777777" w:rsidR="00297EAF" w:rsidRPr="00297EAF" w:rsidRDefault="00297EAF" w:rsidP="00297EAF">
            <w:pPr>
              <w:pStyle w:val="FP"/>
            </w:pPr>
            <w:r w:rsidRPr="00297EAF">
              <w:t>C1-253794</w:t>
            </w:r>
          </w:p>
        </w:tc>
      </w:tr>
      <w:tr w:rsidR="00297EAF" w:rsidRPr="00297EAF" w14:paraId="112880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0B96" w14:textId="77777777" w:rsidR="00297EAF" w:rsidRPr="00297EAF" w:rsidRDefault="00297EAF" w:rsidP="00297EAF">
            <w:pPr>
              <w:pStyle w:val="FP"/>
            </w:pPr>
            <w:r w:rsidRPr="00297EAF">
              <w:t>C1-253784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63AB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595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E7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9077" w14:textId="77777777" w:rsidR="00297EAF" w:rsidRPr="00297EAF" w:rsidRDefault="00297EAF" w:rsidP="00297EAF">
            <w:pPr>
              <w:pStyle w:val="FP"/>
            </w:pPr>
            <w:r w:rsidRPr="00297EAF">
              <w:t>C1-253065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F088" w14:textId="77777777" w:rsidR="00297EAF" w:rsidRPr="00297EAF" w:rsidRDefault="00297EAF" w:rsidP="00297EAF">
            <w:pPr>
              <w:pStyle w:val="FP"/>
            </w:pPr>
            <w:r w:rsidRPr="00297EAF">
              <w:t>C1-253795</w:t>
            </w:r>
          </w:p>
        </w:tc>
      </w:tr>
      <w:tr w:rsidR="00297EAF" w:rsidRPr="00297EAF" w14:paraId="595A8A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DD37" w14:textId="77777777" w:rsidR="00297EAF" w:rsidRPr="00297EAF" w:rsidRDefault="00297EAF" w:rsidP="00297EAF">
            <w:pPr>
              <w:pStyle w:val="FP"/>
            </w:pPr>
            <w:r w:rsidRPr="00297EAF">
              <w:t>C1-253785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7F9D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4C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9CE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D2E9" w14:textId="77777777" w:rsidR="00297EAF" w:rsidRPr="00297EAF" w:rsidRDefault="00297EAF" w:rsidP="00297EAF">
            <w:pPr>
              <w:pStyle w:val="FP"/>
            </w:pPr>
            <w:r w:rsidRPr="00297EAF">
              <w:t>C1-253066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6B1" w14:textId="77777777" w:rsidR="00297EAF" w:rsidRPr="00297EAF" w:rsidRDefault="00297EAF" w:rsidP="00297EAF">
            <w:pPr>
              <w:pStyle w:val="FP"/>
            </w:pPr>
            <w:r w:rsidRPr="00297EAF">
              <w:t>C1-253798</w:t>
            </w:r>
          </w:p>
        </w:tc>
      </w:tr>
      <w:tr w:rsidR="00297EAF" w:rsidRPr="00297EAF" w14:paraId="52DE7E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739C" w14:textId="77777777" w:rsidR="00297EAF" w:rsidRPr="00297EAF" w:rsidRDefault="00297EAF" w:rsidP="00297EAF">
            <w:pPr>
              <w:pStyle w:val="FP"/>
            </w:pPr>
            <w:r w:rsidRPr="00297EAF">
              <w:t>C1-253786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CEEF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878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4AF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EE94" w14:textId="77777777" w:rsidR="00297EAF" w:rsidRPr="00297EAF" w:rsidRDefault="00297EAF" w:rsidP="00297EAF">
            <w:pPr>
              <w:pStyle w:val="FP"/>
            </w:pPr>
            <w:r w:rsidRPr="00297EAF">
              <w:t>C1-253067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8AB7" w14:textId="77777777" w:rsidR="00297EAF" w:rsidRPr="00297EAF" w:rsidRDefault="00297EAF" w:rsidP="00297EAF">
            <w:pPr>
              <w:pStyle w:val="FP"/>
            </w:pPr>
            <w:r w:rsidRPr="00297EAF">
              <w:t>C1-253801</w:t>
            </w:r>
          </w:p>
        </w:tc>
      </w:tr>
      <w:tr w:rsidR="00297EAF" w:rsidRPr="00297EAF" w14:paraId="427561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FD84" w14:textId="77777777" w:rsidR="00297EAF" w:rsidRPr="00297EAF" w:rsidRDefault="00297EAF" w:rsidP="00297EAF">
            <w:pPr>
              <w:pStyle w:val="FP"/>
            </w:pPr>
            <w:r w:rsidRPr="00297EAF">
              <w:t>C1-253787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7AFC" w14:textId="77777777" w:rsidR="00297EAF" w:rsidRPr="00297EAF" w:rsidRDefault="00297EAF" w:rsidP="00297EAF">
            <w:pPr>
              <w:pStyle w:val="FP"/>
            </w:pPr>
            <w:r w:rsidRPr="00297EAF">
              <w:t>Additional requirement of the IMS AS in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DAB5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1E5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6EC8" w14:textId="77777777" w:rsidR="00297EAF" w:rsidRPr="00297EAF" w:rsidRDefault="00297EAF" w:rsidP="00297EAF">
            <w:pPr>
              <w:pStyle w:val="FP"/>
            </w:pPr>
            <w:r w:rsidRPr="00297EAF">
              <w:t>C1-253069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C8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99EA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257B" w14:textId="77777777" w:rsidR="00297EAF" w:rsidRPr="00297EAF" w:rsidRDefault="00297EAF" w:rsidP="00297EAF">
            <w:pPr>
              <w:pStyle w:val="FP"/>
            </w:pPr>
            <w:r w:rsidRPr="00297EAF">
              <w:t>C1-253788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AE48" w14:textId="77777777" w:rsidR="00297EAF" w:rsidRPr="00297EAF" w:rsidRDefault="00297EAF" w:rsidP="00297EAF">
            <w:pPr>
              <w:pStyle w:val="FP"/>
            </w:pPr>
            <w:r w:rsidRPr="00297EAF">
              <w:t>Procedures for signing and verification of third-party user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EC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197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8CCD" w14:textId="77777777" w:rsidR="00297EAF" w:rsidRPr="00297EAF" w:rsidRDefault="00297EAF" w:rsidP="00297EAF">
            <w:pPr>
              <w:pStyle w:val="FP"/>
            </w:pPr>
            <w:r w:rsidRPr="00297EAF">
              <w:t>C1-253356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7DC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16FCB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6F2A" w14:textId="77777777" w:rsidR="00297EAF" w:rsidRPr="00297EAF" w:rsidRDefault="00297EAF" w:rsidP="00297EAF">
            <w:pPr>
              <w:pStyle w:val="FP"/>
            </w:pPr>
            <w:r w:rsidRPr="00297EAF">
              <w:t>C1-253789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83F0" w14:textId="77777777" w:rsidR="00297EAF" w:rsidRPr="00297EAF" w:rsidRDefault="00297EAF" w:rsidP="00297EAF">
            <w:pPr>
              <w:pStyle w:val="FP"/>
            </w:pPr>
            <w:r w:rsidRPr="00297EAF">
              <w:t>RCD info and role of S-CSCF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5452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A83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9C20" w14:textId="77777777" w:rsidR="00297EAF" w:rsidRPr="00297EAF" w:rsidRDefault="00297EAF" w:rsidP="00297EAF">
            <w:pPr>
              <w:pStyle w:val="FP"/>
            </w:pPr>
            <w:r w:rsidRPr="00297EAF">
              <w:t>C1-253367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6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C8F7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AB18" w14:textId="77777777" w:rsidR="00297EAF" w:rsidRPr="00297EAF" w:rsidRDefault="00297EAF" w:rsidP="00297EAF">
            <w:pPr>
              <w:pStyle w:val="FP"/>
            </w:pPr>
            <w:r w:rsidRPr="00297EAF">
              <w:t>C1-253790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784E" w14:textId="77777777" w:rsidR="00297EAF" w:rsidRPr="00297EAF" w:rsidRDefault="00297EAF" w:rsidP="00297EAF">
            <w:pPr>
              <w:pStyle w:val="FP"/>
            </w:pPr>
            <w:r w:rsidRPr="00297EAF">
              <w:t>The indication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3835" w14:textId="77777777" w:rsidR="00297EAF" w:rsidRPr="00297EAF" w:rsidRDefault="00297EAF" w:rsidP="00297EAF">
            <w:pPr>
              <w:pStyle w:val="FP"/>
            </w:pPr>
            <w:r w:rsidRPr="00297EAF">
              <w:t>Huawei, HiSilicon,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041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16EF" w14:textId="77777777" w:rsidR="00297EAF" w:rsidRPr="00297EAF" w:rsidRDefault="00297EAF" w:rsidP="00297EAF">
            <w:pPr>
              <w:pStyle w:val="FP"/>
            </w:pPr>
            <w:r w:rsidRPr="00297EAF">
              <w:t>C1-253264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93FC" w14:textId="77777777" w:rsidR="00297EAF" w:rsidRPr="00297EAF" w:rsidRDefault="00297EAF" w:rsidP="00297EAF">
            <w:pPr>
              <w:pStyle w:val="FP"/>
            </w:pPr>
            <w:r w:rsidRPr="00297EAF">
              <w:t>C1-253800</w:t>
            </w:r>
          </w:p>
        </w:tc>
      </w:tr>
      <w:tr w:rsidR="00297EAF" w:rsidRPr="00297EAF" w14:paraId="4CD7CA0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5287" w14:textId="77777777" w:rsidR="00297EAF" w:rsidRPr="00297EAF" w:rsidRDefault="00297EAF" w:rsidP="00297EAF">
            <w:pPr>
              <w:pStyle w:val="FP"/>
            </w:pPr>
            <w:r w:rsidRPr="00297EAF">
              <w:t>C1-253791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DF09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1583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3A1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C66B" w14:textId="77777777" w:rsidR="00297EAF" w:rsidRPr="00297EAF" w:rsidRDefault="00297EAF" w:rsidP="00297EAF">
            <w:pPr>
              <w:pStyle w:val="FP"/>
            </w:pPr>
            <w:r w:rsidRPr="00297EAF">
              <w:t>C1-253458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E1F2" w14:textId="77777777" w:rsidR="00297EAF" w:rsidRPr="00297EAF" w:rsidRDefault="00297EAF" w:rsidP="00297EAF">
            <w:pPr>
              <w:pStyle w:val="FP"/>
            </w:pPr>
            <w:r w:rsidRPr="00297EAF">
              <w:t>C1-253796</w:t>
            </w:r>
          </w:p>
        </w:tc>
      </w:tr>
      <w:tr w:rsidR="00297EAF" w:rsidRPr="00297EAF" w14:paraId="1C91C6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ECA1" w14:textId="77777777" w:rsidR="00297EAF" w:rsidRPr="00297EAF" w:rsidRDefault="00297EAF" w:rsidP="00297EAF">
            <w:pPr>
              <w:pStyle w:val="FP"/>
            </w:pPr>
            <w:r w:rsidRPr="00297EAF">
              <w:t>C1-253792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8DCA" w14:textId="77777777" w:rsidR="00297EAF" w:rsidRPr="00297EAF" w:rsidRDefault="00297EAF" w:rsidP="00297EAF">
            <w:pPr>
              <w:pStyle w:val="FP"/>
            </w:pPr>
            <w:r w:rsidRPr="00297EAF">
              <w:t>HTTP signing requests with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6C2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F20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CD7E" w14:textId="77777777" w:rsidR="00297EAF" w:rsidRPr="00297EAF" w:rsidRDefault="00297EAF" w:rsidP="00297EAF">
            <w:pPr>
              <w:pStyle w:val="FP"/>
            </w:pPr>
            <w:r w:rsidRPr="00297EAF">
              <w:t>C1-253384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C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6E62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2A76" w14:textId="77777777" w:rsidR="00297EAF" w:rsidRPr="00297EAF" w:rsidRDefault="00297EAF" w:rsidP="00297EAF">
            <w:pPr>
              <w:pStyle w:val="FP"/>
            </w:pPr>
            <w:r w:rsidRPr="00297EAF">
              <w:t>C1-253793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B92C" w14:textId="77777777" w:rsidR="00297EAF" w:rsidRPr="00297EAF" w:rsidRDefault="00297EAF" w:rsidP="00297EAF">
            <w:pPr>
              <w:pStyle w:val="FP"/>
            </w:pPr>
            <w:r w:rsidRPr="00297EAF">
              <w:t>Adhoc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B1B0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8B9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49B1" w14:textId="77777777" w:rsidR="00297EAF" w:rsidRPr="00297EAF" w:rsidRDefault="00297EAF" w:rsidP="00297EAF">
            <w:pPr>
              <w:pStyle w:val="FP"/>
            </w:pPr>
            <w:r w:rsidRPr="00297EAF">
              <w:t>C1-253768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C31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611E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3FC8" w14:textId="77777777" w:rsidR="00297EAF" w:rsidRPr="00297EAF" w:rsidRDefault="00297EAF" w:rsidP="00297EAF">
            <w:pPr>
              <w:pStyle w:val="FP"/>
            </w:pPr>
            <w:r w:rsidRPr="00297EAF">
              <w:t>C1-253794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9940" w14:textId="77777777" w:rsidR="00297EAF" w:rsidRPr="00297EAF" w:rsidRDefault="00297EAF" w:rsidP="00297EAF">
            <w:pPr>
              <w:pStyle w:val="FP"/>
            </w:pPr>
            <w:r w:rsidRPr="00297EAF">
              <w:t>Support of DC multiplexing capability negotiation and indication in IMS network-24.229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EB90" w14:textId="77777777" w:rsidR="00297EAF" w:rsidRPr="00297EAF" w:rsidRDefault="00297EAF" w:rsidP="00297EAF">
            <w:pPr>
              <w:pStyle w:val="FP"/>
            </w:pPr>
            <w:r w:rsidRPr="00297EAF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DFC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9B7" w14:textId="77777777" w:rsidR="00297EAF" w:rsidRPr="00297EAF" w:rsidRDefault="00297EAF" w:rsidP="00297EAF">
            <w:pPr>
              <w:pStyle w:val="FP"/>
            </w:pPr>
            <w:r w:rsidRPr="00297EAF">
              <w:t>C1-253783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27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2EE1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75DE" w14:textId="77777777" w:rsidR="00297EAF" w:rsidRPr="00297EAF" w:rsidRDefault="00297EAF" w:rsidP="00297EAF">
            <w:pPr>
              <w:pStyle w:val="FP"/>
            </w:pPr>
            <w:r w:rsidRPr="00297EAF">
              <w:t>C1-253795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B777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26C6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4BE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ABD1" w14:textId="77777777" w:rsidR="00297EAF" w:rsidRPr="00297EAF" w:rsidRDefault="00297EAF" w:rsidP="00297EAF">
            <w:pPr>
              <w:pStyle w:val="FP"/>
            </w:pPr>
            <w:r w:rsidRPr="00297EAF">
              <w:t>C1-253784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5508" w14:textId="77777777" w:rsidR="00297EAF" w:rsidRPr="00297EAF" w:rsidRDefault="00297EAF" w:rsidP="00297EAF">
            <w:pPr>
              <w:pStyle w:val="FP"/>
            </w:pPr>
            <w:r w:rsidRPr="00297EAF">
              <w:t>C1-253799</w:t>
            </w:r>
          </w:p>
        </w:tc>
      </w:tr>
      <w:tr w:rsidR="00297EAF" w:rsidRPr="00297EAF" w14:paraId="5563E3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9FC9" w14:textId="77777777" w:rsidR="00297EAF" w:rsidRPr="00297EAF" w:rsidRDefault="00297EAF" w:rsidP="00297EAF">
            <w:pPr>
              <w:pStyle w:val="FP"/>
            </w:pPr>
            <w:r w:rsidRPr="00297EAF">
              <w:t>C1-253796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D35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645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EAA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6A8D" w14:textId="77777777" w:rsidR="00297EAF" w:rsidRPr="00297EAF" w:rsidRDefault="00297EAF" w:rsidP="00297EAF">
            <w:pPr>
              <w:pStyle w:val="FP"/>
            </w:pPr>
            <w:r w:rsidRPr="00297EAF">
              <w:t>C1-253791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561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FEC24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774A" w14:textId="77777777" w:rsidR="00297EAF" w:rsidRPr="00297EAF" w:rsidRDefault="00297EAF" w:rsidP="00297EAF">
            <w:pPr>
              <w:pStyle w:val="FP"/>
            </w:pPr>
            <w:r w:rsidRPr="00297EAF">
              <w:t>C1-253797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437A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60E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57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E7E" w14:textId="77777777" w:rsidR="00297EAF" w:rsidRPr="00297EAF" w:rsidRDefault="00297EAF" w:rsidP="00297EAF">
            <w:pPr>
              <w:pStyle w:val="FP"/>
            </w:pPr>
            <w:r w:rsidRPr="00297EAF">
              <w:t>C1-253779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FB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0CD4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8E46" w14:textId="77777777" w:rsidR="00297EAF" w:rsidRPr="00297EAF" w:rsidRDefault="00297EAF" w:rsidP="00297EAF">
            <w:pPr>
              <w:pStyle w:val="FP"/>
            </w:pPr>
            <w:r w:rsidRPr="00297EAF">
              <w:t>C1-253798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FB35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E9C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989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758D" w14:textId="77777777" w:rsidR="00297EAF" w:rsidRPr="00297EAF" w:rsidRDefault="00297EAF" w:rsidP="00297EAF">
            <w:pPr>
              <w:pStyle w:val="FP"/>
            </w:pPr>
            <w:r w:rsidRPr="00297EAF">
              <w:t>C1-253785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1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EFE1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9BEB" w14:textId="77777777" w:rsidR="00297EAF" w:rsidRPr="00297EAF" w:rsidRDefault="00297EAF" w:rsidP="00297EAF">
            <w:pPr>
              <w:pStyle w:val="FP"/>
            </w:pPr>
            <w:r w:rsidRPr="00297EAF">
              <w:t>C1-253799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4F5B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0664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E3E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CF09" w14:textId="77777777" w:rsidR="00297EAF" w:rsidRPr="00297EAF" w:rsidRDefault="00297EAF" w:rsidP="00297EAF">
            <w:pPr>
              <w:pStyle w:val="FP"/>
            </w:pPr>
            <w:r w:rsidRPr="00297EAF">
              <w:t>C1-253795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A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2AB7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AD8" w14:textId="77777777" w:rsidR="00297EAF" w:rsidRPr="00297EAF" w:rsidRDefault="00297EAF" w:rsidP="00297EAF">
            <w:pPr>
              <w:pStyle w:val="FP"/>
            </w:pPr>
            <w:r w:rsidRPr="00297EAF">
              <w:t>C1-253800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A002" w14:textId="77777777" w:rsidR="00297EAF" w:rsidRPr="00297EAF" w:rsidRDefault="00297EAF" w:rsidP="00297EAF">
            <w:pPr>
              <w:pStyle w:val="FP"/>
            </w:pPr>
            <w:r w:rsidRPr="00297EAF">
              <w:t>The indication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47C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8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FF9" w14:textId="77777777" w:rsidR="00297EAF" w:rsidRPr="00297EAF" w:rsidRDefault="00297EAF" w:rsidP="00297EAF">
            <w:pPr>
              <w:pStyle w:val="FP"/>
            </w:pPr>
            <w:r w:rsidRPr="00297EAF">
              <w:t>C1-253790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7A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6ACE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F3BF" w14:textId="77777777" w:rsidR="00297EAF" w:rsidRPr="00297EAF" w:rsidRDefault="00297EAF" w:rsidP="00297EAF">
            <w:pPr>
              <w:pStyle w:val="FP"/>
            </w:pPr>
            <w:r w:rsidRPr="00297EAF">
              <w:t>C1-253801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BEE1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851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DA6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A915" w14:textId="77777777" w:rsidR="00297EAF" w:rsidRPr="00297EAF" w:rsidRDefault="00297EAF" w:rsidP="00297EAF">
            <w:pPr>
              <w:pStyle w:val="FP"/>
            </w:pPr>
            <w:r w:rsidRPr="00297EAF">
              <w:t>C1-253786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F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BDE428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6B21" w14:textId="77777777" w:rsidR="00297EAF" w:rsidRPr="00297EAF" w:rsidRDefault="00297EAF" w:rsidP="00297EAF">
            <w:pPr>
              <w:pStyle w:val="FP"/>
            </w:pPr>
            <w:r w:rsidRPr="00297EAF">
              <w:t>C1-253913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AF8C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708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407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EE83" w14:textId="77777777" w:rsidR="00297EAF" w:rsidRPr="00297EAF" w:rsidRDefault="00297EAF" w:rsidP="00297EAF">
            <w:pPr>
              <w:pStyle w:val="FP"/>
            </w:pPr>
            <w:r w:rsidRPr="00297EAF">
              <w:t>C1-253130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2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AD88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006C" w14:textId="77777777" w:rsidR="00297EAF" w:rsidRPr="00297EAF" w:rsidRDefault="00297EAF" w:rsidP="00297EAF">
            <w:pPr>
              <w:pStyle w:val="FP"/>
            </w:pPr>
            <w:r w:rsidRPr="00297EAF">
              <w:t>C1-253914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FEBD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416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9EE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0511" w14:textId="77777777" w:rsidR="00297EAF" w:rsidRPr="00297EAF" w:rsidRDefault="00297EAF" w:rsidP="00297EAF">
            <w:pPr>
              <w:pStyle w:val="FP"/>
            </w:pPr>
            <w:r w:rsidRPr="00297EAF">
              <w:t>C1-253131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233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7CC3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7FE1" w14:textId="77777777" w:rsidR="00297EAF" w:rsidRPr="00297EAF" w:rsidRDefault="00297EAF" w:rsidP="00297EAF">
            <w:pPr>
              <w:pStyle w:val="FP"/>
            </w:pPr>
            <w:r w:rsidRPr="00297EAF">
              <w:t>C1-253915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B927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BB8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D46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7EDC" w14:textId="77777777" w:rsidR="00297EAF" w:rsidRPr="00297EAF" w:rsidRDefault="00297EAF" w:rsidP="00297EAF">
            <w:pPr>
              <w:pStyle w:val="FP"/>
            </w:pPr>
            <w:r w:rsidRPr="00297EAF">
              <w:t>C1-253132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9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0200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B420" w14:textId="77777777" w:rsidR="00297EAF" w:rsidRPr="00297EAF" w:rsidRDefault="00297EAF" w:rsidP="00297EAF">
            <w:pPr>
              <w:pStyle w:val="FP"/>
            </w:pPr>
            <w:r w:rsidRPr="00297EAF">
              <w:t>C1-253916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DDDC" w14:textId="77777777" w:rsidR="00297EAF" w:rsidRPr="00297EAF" w:rsidRDefault="00297EAF" w:rsidP="00297EAF">
            <w:pPr>
              <w:pStyle w:val="FP"/>
            </w:pPr>
            <w:r w:rsidRPr="00297EAF">
              <w:t>Correction to the &lt;val-service-id&gt;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F72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19F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0CEA" w14:textId="77777777" w:rsidR="00297EAF" w:rsidRPr="00297EAF" w:rsidRDefault="00297EAF" w:rsidP="00297EAF">
            <w:pPr>
              <w:pStyle w:val="FP"/>
            </w:pPr>
            <w:r w:rsidRPr="00297EAF">
              <w:t>C1-253133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91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B3A9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CAF9" w14:textId="77777777" w:rsidR="00297EAF" w:rsidRPr="00297EAF" w:rsidRDefault="00297EAF" w:rsidP="00297EAF">
            <w:pPr>
              <w:pStyle w:val="FP"/>
            </w:pPr>
            <w:r w:rsidRPr="00297EAF">
              <w:t>C1-253917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8BEB" w14:textId="77777777" w:rsidR="00297EAF" w:rsidRPr="00297EAF" w:rsidRDefault="00297EAF" w:rsidP="00297EAF">
            <w:pPr>
              <w:pStyle w:val="FP"/>
            </w:pPr>
            <w:r w:rsidRPr="00297EAF">
              <w:t>Correction to the &lt;val-service-id&gt;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B1E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BF2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A7F1" w14:textId="77777777" w:rsidR="00297EAF" w:rsidRPr="00297EAF" w:rsidRDefault="00297EAF" w:rsidP="00297EAF">
            <w:pPr>
              <w:pStyle w:val="FP"/>
            </w:pPr>
            <w:r w:rsidRPr="00297EAF">
              <w:t>C1-253134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1C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9DA16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9243" w14:textId="77777777" w:rsidR="00297EAF" w:rsidRPr="00297EAF" w:rsidRDefault="00297EAF" w:rsidP="00297EAF">
            <w:pPr>
              <w:pStyle w:val="FP"/>
            </w:pPr>
            <w:r w:rsidRPr="00297EAF">
              <w:t>C1-253918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05EE" w14:textId="77777777" w:rsidR="00297EAF" w:rsidRPr="00297EAF" w:rsidRDefault="00297EAF" w:rsidP="00297EAF">
            <w:pPr>
              <w:pStyle w:val="FP"/>
            </w:pPr>
            <w:r w:rsidRPr="00297EAF">
              <w:t>Correction to the &lt;val-service-id&gt;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636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A45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22C7" w14:textId="77777777" w:rsidR="00297EAF" w:rsidRPr="00297EAF" w:rsidRDefault="00297EAF" w:rsidP="00297EAF">
            <w:pPr>
              <w:pStyle w:val="FP"/>
            </w:pPr>
            <w:r w:rsidRPr="00297EAF">
              <w:t>C1-253135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F43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37C6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9BB3" w14:textId="77777777" w:rsidR="00297EAF" w:rsidRPr="00297EAF" w:rsidRDefault="00297EAF" w:rsidP="00297EAF">
            <w:pPr>
              <w:pStyle w:val="FP"/>
            </w:pPr>
            <w:r w:rsidRPr="00297EAF">
              <w:t>C1-253919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09CD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D4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23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DCA7" w14:textId="77777777" w:rsidR="00297EAF" w:rsidRPr="00297EAF" w:rsidRDefault="00297EAF" w:rsidP="00297EAF">
            <w:pPr>
              <w:pStyle w:val="FP"/>
            </w:pPr>
            <w:r w:rsidRPr="00297EAF">
              <w:t>C1-253399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B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A8334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9DA7" w14:textId="77777777" w:rsidR="00297EAF" w:rsidRPr="00297EAF" w:rsidRDefault="00297EAF" w:rsidP="00297EAF">
            <w:pPr>
              <w:pStyle w:val="FP"/>
            </w:pPr>
            <w:r w:rsidRPr="00297EAF">
              <w:t>C1-253920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FC51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716F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B08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FE08" w14:textId="77777777" w:rsidR="00297EAF" w:rsidRPr="00297EAF" w:rsidRDefault="00297EAF" w:rsidP="00297EAF">
            <w:pPr>
              <w:pStyle w:val="FP"/>
            </w:pPr>
            <w:r w:rsidRPr="00297EAF">
              <w:t>C1-253408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97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674D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9C73" w14:textId="77777777" w:rsidR="00297EAF" w:rsidRPr="00297EAF" w:rsidRDefault="00297EAF" w:rsidP="00297EAF">
            <w:pPr>
              <w:pStyle w:val="FP"/>
            </w:pPr>
            <w:r w:rsidRPr="00297EAF">
              <w:t>C1-253921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D28E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3ED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B3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4182" w14:textId="77777777" w:rsidR="00297EAF" w:rsidRPr="00297EAF" w:rsidRDefault="00297EAF" w:rsidP="00297EAF">
            <w:pPr>
              <w:pStyle w:val="FP"/>
            </w:pPr>
            <w:r w:rsidRPr="00297EAF">
              <w:t>C1-253413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141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1C92E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D375" w14:textId="77777777" w:rsidR="00297EAF" w:rsidRPr="00297EAF" w:rsidRDefault="00297EAF" w:rsidP="00297EAF">
            <w:pPr>
              <w:pStyle w:val="FP"/>
            </w:pPr>
            <w:r w:rsidRPr="00297EAF">
              <w:t>C1-253922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E3E0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074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09C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44AC" w14:textId="77777777" w:rsidR="00297EAF" w:rsidRPr="00297EAF" w:rsidRDefault="00297EAF" w:rsidP="00297EAF">
            <w:pPr>
              <w:pStyle w:val="FP"/>
            </w:pPr>
            <w:r w:rsidRPr="00297EAF">
              <w:t>C1-253478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6D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0D85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B338" w14:textId="77777777" w:rsidR="00297EAF" w:rsidRPr="00297EAF" w:rsidRDefault="00297EAF" w:rsidP="00297EAF">
            <w:pPr>
              <w:pStyle w:val="FP"/>
            </w:pPr>
            <w:r w:rsidRPr="00297EAF">
              <w:t>C1-253923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4BC7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E25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F82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DF5D" w14:textId="77777777" w:rsidR="00297EAF" w:rsidRPr="00297EAF" w:rsidRDefault="00297EAF" w:rsidP="00297EAF">
            <w:pPr>
              <w:pStyle w:val="FP"/>
            </w:pPr>
            <w:r w:rsidRPr="00297EAF">
              <w:t>C1-253479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B8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9607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076E" w14:textId="77777777" w:rsidR="00297EAF" w:rsidRPr="00297EAF" w:rsidRDefault="00297EAF" w:rsidP="00297EAF">
            <w:pPr>
              <w:pStyle w:val="FP"/>
            </w:pPr>
            <w:r w:rsidRPr="00297EAF">
              <w:t>C1-253924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E380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657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4AE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0EE8" w14:textId="77777777" w:rsidR="00297EAF" w:rsidRPr="00297EAF" w:rsidRDefault="00297EAF" w:rsidP="00297EAF">
            <w:pPr>
              <w:pStyle w:val="FP"/>
            </w:pPr>
            <w:r w:rsidRPr="00297EAF">
              <w:t>C1-253480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9A5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23CB9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91D4" w14:textId="77777777" w:rsidR="00297EAF" w:rsidRPr="00297EAF" w:rsidRDefault="00297EAF" w:rsidP="00297EAF">
            <w:pPr>
              <w:pStyle w:val="FP"/>
            </w:pPr>
            <w:r w:rsidRPr="00297EAF">
              <w:t>C1-253925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3274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6E1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1F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7A03" w14:textId="77777777" w:rsidR="00297EAF" w:rsidRPr="00297EAF" w:rsidRDefault="00297EAF" w:rsidP="00297EAF">
            <w:pPr>
              <w:pStyle w:val="FP"/>
            </w:pPr>
            <w:r w:rsidRPr="00297EAF">
              <w:t>C1-253481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91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62DD7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C3A3" w14:textId="77777777" w:rsidR="00297EAF" w:rsidRPr="00297EAF" w:rsidRDefault="00297EAF" w:rsidP="00297EAF">
            <w:pPr>
              <w:pStyle w:val="FP"/>
            </w:pPr>
            <w:r w:rsidRPr="00297EAF">
              <w:t>C1-253926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4159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B3F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0E1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2529" w14:textId="77777777" w:rsidR="00297EAF" w:rsidRPr="00297EAF" w:rsidRDefault="00297EAF" w:rsidP="00297EAF">
            <w:pPr>
              <w:pStyle w:val="FP"/>
            </w:pPr>
            <w:r w:rsidRPr="00297EAF">
              <w:t>C1-253482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95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70F03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662D" w14:textId="77777777" w:rsidR="00297EAF" w:rsidRPr="00297EAF" w:rsidRDefault="00297EAF" w:rsidP="00297EAF">
            <w:pPr>
              <w:pStyle w:val="FP"/>
            </w:pPr>
            <w:r w:rsidRPr="00297EAF">
              <w:t>C1-253927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9DA5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9FD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510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436C" w14:textId="77777777" w:rsidR="00297EAF" w:rsidRPr="00297EAF" w:rsidRDefault="00297EAF" w:rsidP="00297EAF">
            <w:pPr>
              <w:pStyle w:val="FP"/>
            </w:pPr>
            <w:r w:rsidRPr="00297EAF">
              <w:t>C1-253483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63F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30622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851C" w14:textId="77777777" w:rsidR="00297EAF" w:rsidRPr="00297EAF" w:rsidRDefault="00297EAF" w:rsidP="00297EAF">
            <w:pPr>
              <w:pStyle w:val="FP"/>
            </w:pPr>
            <w:r w:rsidRPr="00297EAF">
              <w:t>C1-253928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5585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9AB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6E2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1062" w14:textId="77777777" w:rsidR="00297EAF" w:rsidRPr="00297EAF" w:rsidRDefault="00297EAF" w:rsidP="00297EAF">
            <w:pPr>
              <w:pStyle w:val="FP"/>
            </w:pPr>
            <w:r w:rsidRPr="00297EAF">
              <w:t>C1-253484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524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37ABC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7E18" w14:textId="77777777" w:rsidR="00297EAF" w:rsidRPr="00297EAF" w:rsidRDefault="00297EAF" w:rsidP="00297EAF">
            <w:pPr>
              <w:pStyle w:val="FP"/>
            </w:pPr>
            <w:r w:rsidRPr="00297EAF">
              <w:t>C1-253929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2F6A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E76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117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D5BB" w14:textId="77777777" w:rsidR="00297EAF" w:rsidRPr="00297EAF" w:rsidRDefault="00297EAF" w:rsidP="00297EAF">
            <w:pPr>
              <w:pStyle w:val="FP"/>
            </w:pPr>
            <w:r w:rsidRPr="00297EAF">
              <w:t>C1-253485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415F" w14:textId="77777777" w:rsidR="00297EAF" w:rsidRPr="00297EAF" w:rsidRDefault="00297EAF" w:rsidP="00297EAF">
            <w:pPr>
              <w:pStyle w:val="FP"/>
            </w:pPr>
            <w:r w:rsidRPr="00297EAF">
              <w:t>CP-251209</w:t>
            </w:r>
          </w:p>
        </w:tc>
      </w:tr>
      <w:tr w:rsidR="00297EAF" w:rsidRPr="00297EAF" w14:paraId="1E0B3F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E59D" w14:textId="77777777" w:rsidR="00297EAF" w:rsidRPr="00297EAF" w:rsidRDefault="00297EAF" w:rsidP="00297EAF">
            <w:pPr>
              <w:pStyle w:val="FP"/>
            </w:pPr>
            <w:r w:rsidRPr="00297EAF">
              <w:t>C1-253930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70D5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691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0BF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EB8E" w14:textId="77777777" w:rsidR="00297EAF" w:rsidRPr="00297EAF" w:rsidRDefault="00297EAF" w:rsidP="00297EAF">
            <w:pPr>
              <w:pStyle w:val="FP"/>
            </w:pPr>
            <w:r w:rsidRPr="00297EAF">
              <w:t>C1-253486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4D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7D377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4302" w14:textId="77777777" w:rsidR="00297EAF" w:rsidRPr="00297EAF" w:rsidRDefault="00297EAF" w:rsidP="00297EAF">
            <w:pPr>
              <w:pStyle w:val="FP"/>
            </w:pPr>
            <w:r w:rsidRPr="00297EAF">
              <w:t>C1-253931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61B1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A57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16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6C02" w14:textId="77777777" w:rsidR="00297EAF" w:rsidRPr="00297EAF" w:rsidRDefault="00297EAF" w:rsidP="00297EAF">
            <w:pPr>
              <w:pStyle w:val="FP"/>
            </w:pPr>
            <w:r w:rsidRPr="00297EAF">
              <w:t>C1-253170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33D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AAF7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E1F3" w14:textId="77777777" w:rsidR="00297EAF" w:rsidRPr="00297EAF" w:rsidRDefault="00297EAF" w:rsidP="00297EAF">
            <w:pPr>
              <w:pStyle w:val="FP"/>
            </w:pPr>
            <w:r w:rsidRPr="00297EAF">
              <w:t>C1-253932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F1E8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27D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9B9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806" w14:textId="77777777" w:rsidR="00297EAF" w:rsidRPr="00297EAF" w:rsidRDefault="00297EAF" w:rsidP="00297EAF">
            <w:pPr>
              <w:pStyle w:val="FP"/>
            </w:pPr>
            <w:r w:rsidRPr="00297EAF">
              <w:t>C1-253171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824A" w14:textId="77777777" w:rsidR="00297EAF" w:rsidRPr="00297EAF" w:rsidRDefault="00297EAF" w:rsidP="00297EAF">
            <w:pPr>
              <w:pStyle w:val="FP"/>
            </w:pPr>
            <w:r w:rsidRPr="00297EAF">
              <w:t>CP-251184</w:t>
            </w:r>
          </w:p>
        </w:tc>
      </w:tr>
      <w:tr w:rsidR="00297EAF" w:rsidRPr="00297EAF" w14:paraId="53246E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24D3" w14:textId="77777777" w:rsidR="00297EAF" w:rsidRPr="00297EAF" w:rsidRDefault="00297EAF" w:rsidP="00297EAF">
            <w:pPr>
              <w:pStyle w:val="FP"/>
            </w:pPr>
            <w:r w:rsidRPr="00297EAF">
              <w:t>C1-253933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2F0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5B8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D51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94EB" w14:textId="77777777" w:rsidR="00297EAF" w:rsidRPr="00297EAF" w:rsidRDefault="00297EAF" w:rsidP="00297EAF">
            <w:pPr>
              <w:pStyle w:val="FP"/>
            </w:pPr>
            <w:r w:rsidRPr="00297EAF">
              <w:t>C1-253172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2B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01CC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2BE2" w14:textId="77777777" w:rsidR="00297EAF" w:rsidRPr="00297EAF" w:rsidRDefault="00297EAF" w:rsidP="00297EAF">
            <w:pPr>
              <w:pStyle w:val="FP"/>
            </w:pPr>
            <w:r w:rsidRPr="00297EAF">
              <w:t>C1-253934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3EF7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569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601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F56C" w14:textId="77777777" w:rsidR="00297EAF" w:rsidRPr="00297EAF" w:rsidRDefault="00297EAF" w:rsidP="00297EAF">
            <w:pPr>
              <w:pStyle w:val="FP"/>
            </w:pPr>
            <w:r w:rsidRPr="00297EAF">
              <w:t>C1-253173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A6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12B9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245B" w14:textId="77777777" w:rsidR="00297EAF" w:rsidRPr="00297EAF" w:rsidRDefault="00297EAF" w:rsidP="00297EAF">
            <w:pPr>
              <w:pStyle w:val="FP"/>
            </w:pPr>
            <w:r w:rsidRPr="00297EAF">
              <w:t>C1-253935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86C9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8AB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48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74B8" w14:textId="77777777" w:rsidR="00297EAF" w:rsidRPr="00297EAF" w:rsidRDefault="00297EAF" w:rsidP="00297EAF">
            <w:pPr>
              <w:pStyle w:val="FP"/>
            </w:pPr>
            <w:r w:rsidRPr="00297EAF">
              <w:t>C1-253174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1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00F3D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B9DA" w14:textId="77777777" w:rsidR="00297EAF" w:rsidRPr="00297EAF" w:rsidRDefault="00297EAF" w:rsidP="00297EAF">
            <w:pPr>
              <w:pStyle w:val="FP"/>
            </w:pPr>
            <w:r w:rsidRPr="00297EAF">
              <w:t>C1-253936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9A7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C67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B0B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651A" w14:textId="77777777" w:rsidR="00297EAF" w:rsidRPr="00297EAF" w:rsidRDefault="00297EAF" w:rsidP="00297EAF">
            <w:pPr>
              <w:pStyle w:val="FP"/>
            </w:pPr>
            <w:r w:rsidRPr="00297EAF">
              <w:t>C1-253175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8ED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A2FE4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3E74" w14:textId="77777777" w:rsidR="00297EAF" w:rsidRPr="00297EAF" w:rsidRDefault="00297EAF" w:rsidP="00297EAF">
            <w:pPr>
              <w:pStyle w:val="FP"/>
            </w:pPr>
            <w:r w:rsidRPr="00297EAF">
              <w:t>C1-253937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B1A5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E80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FDC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D14E" w14:textId="77777777" w:rsidR="00297EAF" w:rsidRPr="00297EAF" w:rsidRDefault="00297EAF" w:rsidP="00297EAF">
            <w:pPr>
              <w:pStyle w:val="FP"/>
            </w:pPr>
            <w:r w:rsidRPr="00297EAF">
              <w:t>C1-253176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432D" w14:textId="77777777" w:rsidR="00297EAF" w:rsidRPr="00297EAF" w:rsidRDefault="00297EAF" w:rsidP="00297EAF">
            <w:pPr>
              <w:pStyle w:val="FP"/>
            </w:pPr>
            <w:r w:rsidRPr="00297EAF">
              <w:t>C1-254016</w:t>
            </w:r>
          </w:p>
        </w:tc>
      </w:tr>
      <w:tr w:rsidR="00297EAF" w:rsidRPr="00297EAF" w14:paraId="512BB80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4816" w14:textId="77777777" w:rsidR="00297EAF" w:rsidRPr="00297EAF" w:rsidRDefault="00297EAF" w:rsidP="00297EAF">
            <w:pPr>
              <w:pStyle w:val="FP"/>
            </w:pPr>
            <w:r w:rsidRPr="00297EAF">
              <w:t>C1-253938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4AC2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DB5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F4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5072" w14:textId="77777777" w:rsidR="00297EAF" w:rsidRPr="00297EAF" w:rsidRDefault="00297EAF" w:rsidP="00297EAF">
            <w:pPr>
              <w:pStyle w:val="FP"/>
            </w:pPr>
            <w:r w:rsidRPr="00297EAF">
              <w:t>C1-253177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0E76" w14:textId="77777777" w:rsidR="00297EAF" w:rsidRPr="00297EAF" w:rsidRDefault="00297EAF" w:rsidP="00297EAF">
            <w:pPr>
              <w:pStyle w:val="FP"/>
            </w:pPr>
            <w:r w:rsidRPr="00297EAF">
              <w:t>C1-254017</w:t>
            </w:r>
          </w:p>
        </w:tc>
      </w:tr>
      <w:tr w:rsidR="00297EAF" w:rsidRPr="00297EAF" w14:paraId="6AB05D5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BB7" w14:textId="77777777" w:rsidR="00297EAF" w:rsidRPr="00297EAF" w:rsidRDefault="00297EAF" w:rsidP="00297EAF">
            <w:pPr>
              <w:pStyle w:val="FP"/>
            </w:pPr>
            <w:r w:rsidRPr="00297EAF">
              <w:t>C1-253939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9908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A1A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0E3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24F2" w14:textId="77777777" w:rsidR="00297EAF" w:rsidRPr="00297EAF" w:rsidRDefault="00297EAF" w:rsidP="00297EAF">
            <w:pPr>
              <w:pStyle w:val="FP"/>
            </w:pPr>
            <w:r w:rsidRPr="00297EAF">
              <w:t>C1-253178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4C21" w14:textId="77777777" w:rsidR="00297EAF" w:rsidRPr="00297EAF" w:rsidRDefault="00297EAF" w:rsidP="00297EAF">
            <w:pPr>
              <w:pStyle w:val="FP"/>
            </w:pPr>
            <w:r w:rsidRPr="00297EAF">
              <w:t>C1-254018</w:t>
            </w:r>
          </w:p>
        </w:tc>
      </w:tr>
      <w:tr w:rsidR="00297EAF" w:rsidRPr="00297EAF" w14:paraId="4A26F6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93CC" w14:textId="77777777" w:rsidR="00297EAF" w:rsidRPr="00297EAF" w:rsidRDefault="00297EAF" w:rsidP="00297EAF">
            <w:pPr>
              <w:pStyle w:val="FP"/>
            </w:pPr>
            <w:r w:rsidRPr="00297EAF">
              <w:t>C1-253940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ADA3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065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971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2D71" w14:textId="77777777" w:rsidR="00297EAF" w:rsidRPr="00297EAF" w:rsidRDefault="00297EAF" w:rsidP="00297EAF">
            <w:pPr>
              <w:pStyle w:val="FP"/>
            </w:pPr>
            <w:r w:rsidRPr="00297EAF">
              <w:t>C1-253180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363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21ED2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5513" w14:textId="77777777" w:rsidR="00297EAF" w:rsidRPr="00297EAF" w:rsidRDefault="00297EAF" w:rsidP="00297EAF">
            <w:pPr>
              <w:pStyle w:val="FP"/>
            </w:pPr>
            <w:r w:rsidRPr="00297EAF">
              <w:t>C1-253941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9FA7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BD2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97A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5E8D" w14:textId="77777777" w:rsidR="00297EAF" w:rsidRPr="00297EAF" w:rsidRDefault="00297EAF" w:rsidP="00297EAF">
            <w:pPr>
              <w:pStyle w:val="FP"/>
            </w:pPr>
            <w:r w:rsidRPr="00297EAF">
              <w:t>C1-253181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27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6D1D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2E5C" w14:textId="77777777" w:rsidR="00297EAF" w:rsidRPr="00297EAF" w:rsidRDefault="00297EAF" w:rsidP="00297EAF">
            <w:pPr>
              <w:pStyle w:val="FP"/>
            </w:pPr>
            <w:r w:rsidRPr="00297EAF">
              <w:t>C1-253942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54C5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B8C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480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85BE" w14:textId="77777777" w:rsidR="00297EAF" w:rsidRPr="00297EAF" w:rsidRDefault="00297EAF" w:rsidP="00297EAF">
            <w:pPr>
              <w:pStyle w:val="FP"/>
            </w:pPr>
            <w:r w:rsidRPr="00297EAF">
              <w:t>C1-253182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94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E8EB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2686" w14:textId="77777777" w:rsidR="00297EAF" w:rsidRPr="00297EAF" w:rsidRDefault="00297EAF" w:rsidP="00297EAF">
            <w:pPr>
              <w:pStyle w:val="FP"/>
            </w:pPr>
            <w:r w:rsidRPr="00297EAF">
              <w:t>C1-253943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A585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93B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C5D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A3F3" w14:textId="77777777" w:rsidR="00297EAF" w:rsidRPr="00297EAF" w:rsidRDefault="00297EAF" w:rsidP="00297EAF">
            <w:pPr>
              <w:pStyle w:val="FP"/>
            </w:pPr>
            <w:r w:rsidRPr="00297EAF">
              <w:t>C1-253508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73F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303B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11D0" w14:textId="77777777" w:rsidR="00297EAF" w:rsidRPr="00297EAF" w:rsidRDefault="00297EAF" w:rsidP="00297EAF">
            <w:pPr>
              <w:pStyle w:val="FP"/>
            </w:pPr>
            <w:r w:rsidRPr="00297EAF">
              <w:t>C1-253944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4FEC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F82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23A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1F80" w14:textId="77777777" w:rsidR="00297EAF" w:rsidRPr="00297EAF" w:rsidRDefault="00297EAF" w:rsidP="00297EAF">
            <w:pPr>
              <w:pStyle w:val="FP"/>
            </w:pPr>
            <w:r w:rsidRPr="00297EAF">
              <w:t>C1-253509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5D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19322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6129" w14:textId="77777777" w:rsidR="00297EAF" w:rsidRPr="00297EAF" w:rsidRDefault="00297EAF" w:rsidP="00297EAF">
            <w:pPr>
              <w:pStyle w:val="FP"/>
            </w:pPr>
            <w:r w:rsidRPr="00297EAF">
              <w:t>C1-253945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3C8F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0B8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CC4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B880" w14:textId="77777777" w:rsidR="00297EAF" w:rsidRPr="00297EAF" w:rsidRDefault="00297EAF" w:rsidP="00297EAF">
            <w:pPr>
              <w:pStyle w:val="FP"/>
            </w:pPr>
            <w:r w:rsidRPr="00297EAF">
              <w:t>C1-253380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F83E" w14:textId="77777777" w:rsidR="00297EAF" w:rsidRPr="00297EAF" w:rsidRDefault="00297EAF" w:rsidP="00297EAF">
            <w:pPr>
              <w:pStyle w:val="FP"/>
            </w:pPr>
            <w:r w:rsidRPr="00297EAF">
              <w:t>C1-254043</w:t>
            </w:r>
          </w:p>
        </w:tc>
      </w:tr>
      <w:tr w:rsidR="00297EAF" w:rsidRPr="00297EAF" w14:paraId="346FCD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F0B" w14:textId="77777777" w:rsidR="00297EAF" w:rsidRPr="00297EAF" w:rsidRDefault="00297EAF" w:rsidP="00297EAF">
            <w:pPr>
              <w:pStyle w:val="FP"/>
            </w:pPr>
            <w:r w:rsidRPr="00297EAF">
              <w:t>C1-253946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59C3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75E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77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01B8" w14:textId="77777777" w:rsidR="00297EAF" w:rsidRPr="00297EAF" w:rsidRDefault="00297EAF" w:rsidP="00297EAF">
            <w:pPr>
              <w:pStyle w:val="FP"/>
            </w:pPr>
            <w:r w:rsidRPr="00297EAF">
              <w:t>C1-253425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B887" w14:textId="77777777" w:rsidR="00297EAF" w:rsidRPr="00297EAF" w:rsidRDefault="00297EAF" w:rsidP="00297EAF">
            <w:pPr>
              <w:pStyle w:val="FP"/>
            </w:pPr>
            <w:r w:rsidRPr="00297EAF">
              <w:t>C1-254037</w:t>
            </w:r>
          </w:p>
        </w:tc>
      </w:tr>
      <w:tr w:rsidR="00297EAF" w:rsidRPr="00297EAF" w14:paraId="777D13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6151" w14:textId="77777777" w:rsidR="00297EAF" w:rsidRPr="00297EAF" w:rsidRDefault="00297EAF" w:rsidP="00297EAF">
            <w:pPr>
              <w:pStyle w:val="FP"/>
            </w:pPr>
            <w:r w:rsidRPr="00297EAF">
              <w:t>C1-253947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2595" w14:textId="77777777" w:rsidR="00297EAF" w:rsidRPr="00297EAF" w:rsidRDefault="00297EAF" w:rsidP="00297EAF">
            <w:pPr>
              <w:pStyle w:val="FP"/>
            </w:pPr>
            <w:r w:rsidRPr="00297EAF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B812" w14:textId="77777777" w:rsidR="00297EAF" w:rsidRPr="00297EAF" w:rsidRDefault="00297EAF" w:rsidP="00297EAF">
            <w:pPr>
              <w:pStyle w:val="FP"/>
            </w:pPr>
            <w:r w:rsidRPr="00297EAF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69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C6B4" w14:textId="77777777" w:rsidR="00297EAF" w:rsidRPr="00297EAF" w:rsidRDefault="00297EAF" w:rsidP="00297EAF">
            <w:pPr>
              <w:pStyle w:val="FP"/>
            </w:pPr>
            <w:r w:rsidRPr="00297EAF">
              <w:t>C1-252382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E4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85BC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50C7" w14:textId="77777777" w:rsidR="00297EAF" w:rsidRPr="00297EAF" w:rsidRDefault="00297EAF" w:rsidP="00297EAF">
            <w:pPr>
              <w:pStyle w:val="FP"/>
            </w:pPr>
            <w:r w:rsidRPr="00297EAF">
              <w:t>C1-253948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A881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17E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FE3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6EC0" w14:textId="77777777" w:rsidR="00297EAF" w:rsidRPr="00297EAF" w:rsidRDefault="00297EAF" w:rsidP="00297EAF">
            <w:pPr>
              <w:pStyle w:val="FP"/>
            </w:pPr>
            <w:r w:rsidRPr="00297EAF">
              <w:t>C1-253146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B5BC" w14:textId="77777777" w:rsidR="00297EAF" w:rsidRPr="00297EAF" w:rsidRDefault="00297EAF" w:rsidP="00297EAF">
            <w:pPr>
              <w:pStyle w:val="FP"/>
            </w:pPr>
            <w:r w:rsidRPr="00297EAF">
              <w:t>C1-254024</w:t>
            </w:r>
          </w:p>
        </w:tc>
      </w:tr>
      <w:tr w:rsidR="00297EAF" w:rsidRPr="00297EAF" w14:paraId="120F6E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E88" w14:textId="77777777" w:rsidR="00297EAF" w:rsidRPr="00297EAF" w:rsidRDefault="00297EAF" w:rsidP="00297EAF">
            <w:pPr>
              <w:pStyle w:val="FP"/>
            </w:pPr>
            <w:r w:rsidRPr="00297EAF">
              <w:t>C1-253949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868A" w14:textId="77777777" w:rsidR="00297EAF" w:rsidRPr="00297EAF" w:rsidRDefault="00297EAF" w:rsidP="00297EAF">
            <w:pPr>
              <w:pStyle w:val="FP"/>
            </w:pPr>
            <w:r w:rsidRPr="00297EAF">
              <w:t>Corrections on the Eecs_ServiceProvisioning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194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802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9267" w14:textId="77777777" w:rsidR="00297EAF" w:rsidRPr="00297EAF" w:rsidRDefault="00297EAF" w:rsidP="00297EAF">
            <w:pPr>
              <w:pStyle w:val="FP"/>
            </w:pPr>
            <w:r w:rsidRPr="00297EAF">
              <w:t>C1-253493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20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5866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426E" w14:textId="77777777" w:rsidR="00297EAF" w:rsidRPr="00297EAF" w:rsidRDefault="00297EAF" w:rsidP="00297EAF">
            <w:pPr>
              <w:pStyle w:val="FP"/>
            </w:pPr>
            <w:r w:rsidRPr="00297EAF">
              <w:t>C1-253950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757D" w14:textId="77777777" w:rsidR="00297EAF" w:rsidRPr="00297EAF" w:rsidRDefault="00297EAF" w:rsidP="00297EAF">
            <w:pPr>
              <w:pStyle w:val="FP"/>
            </w:pPr>
            <w:r w:rsidRPr="00297EAF">
              <w:t>Corrections on the Eees_ACREvents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1C3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5C9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5C60" w14:textId="77777777" w:rsidR="00297EAF" w:rsidRPr="00297EAF" w:rsidRDefault="00297EAF" w:rsidP="00297EAF">
            <w:pPr>
              <w:pStyle w:val="FP"/>
            </w:pPr>
            <w:r w:rsidRPr="00297EAF">
              <w:t>C1-253494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B2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34C8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E0A8" w14:textId="77777777" w:rsidR="00297EAF" w:rsidRPr="00297EAF" w:rsidRDefault="00297EAF" w:rsidP="00297EAF">
            <w:pPr>
              <w:pStyle w:val="FP"/>
            </w:pPr>
            <w:r w:rsidRPr="00297EAF">
              <w:t>C1-253951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910D" w14:textId="77777777" w:rsidR="00297EAF" w:rsidRPr="00297EAF" w:rsidRDefault="00297EAF" w:rsidP="00297EAF">
            <w:pPr>
              <w:pStyle w:val="FP"/>
            </w:pPr>
            <w:r w:rsidRPr="00297EAF">
              <w:t>Corrections on the Eees_EASDiscovery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A20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95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ABE6" w14:textId="77777777" w:rsidR="00297EAF" w:rsidRPr="00297EAF" w:rsidRDefault="00297EAF" w:rsidP="00297EAF">
            <w:pPr>
              <w:pStyle w:val="FP"/>
            </w:pPr>
            <w:r w:rsidRPr="00297EAF">
              <w:t>C1-253495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48E8" w14:textId="77777777" w:rsidR="00297EAF" w:rsidRPr="00297EAF" w:rsidRDefault="00297EAF" w:rsidP="00297EAF">
            <w:pPr>
              <w:pStyle w:val="FP"/>
            </w:pPr>
            <w:r w:rsidRPr="00297EAF">
              <w:t>C1-254042</w:t>
            </w:r>
          </w:p>
        </w:tc>
      </w:tr>
      <w:tr w:rsidR="00297EAF" w:rsidRPr="00297EAF" w14:paraId="327E8A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60CB" w14:textId="77777777" w:rsidR="00297EAF" w:rsidRPr="00297EAF" w:rsidRDefault="00297EAF" w:rsidP="00297EAF">
            <w:pPr>
              <w:pStyle w:val="FP"/>
            </w:pPr>
            <w:r w:rsidRPr="00297EAF">
              <w:t>C1-253952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3AB7" w14:textId="77777777" w:rsidR="00297EAF" w:rsidRPr="00297EAF" w:rsidRDefault="00297EAF" w:rsidP="00297EAF">
            <w:pPr>
              <w:pStyle w:val="FP"/>
            </w:pPr>
            <w:r w:rsidRPr="00297EAF">
              <w:t>Corrections on the Eees_EASInformationProvisioning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58C6" w14:textId="77777777" w:rsidR="00297EAF" w:rsidRPr="00297EAF" w:rsidRDefault="00297EAF" w:rsidP="00297EAF">
            <w:pPr>
              <w:pStyle w:val="FP"/>
            </w:pPr>
            <w:r w:rsidRPr="00297EAF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52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EA9B" w14:textId="77777777" w:rsidR="00297EAF" w:rsidRPr="00297EAF" w:rsidRDefault="00297EAF" w:rsidP="00297EAF">
            <w:pPr>
              <w:pStyle w:val="FP"/>
            </w:pPr>
            <w:r w:rsidRPr="00297EAF">
              <w:t>C1-253496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E66B" w14:textId="77777777" w:rsidR="00297EAF" w:rsidRPr="00297EAF" w:rsidRDefault="00297EAF" w:rsidP="00297EAF">
            <w:pPr>
              <w:pStyle w:val="FP"/>
            </w:pPr>
            <w:r w:rsidRPr="00297EAF">
              <w:t>C1-254041</w:t>
            </w:r>
          </w:p>
        </w:tc>
      </w:tr>
      <w:tr w:rsidR="00297EAF" w:rsidRPr="00297EAF" w14:paraId="587654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FAA8" w14:textId="77777777" w:rsidR="00297EAF" w:rsidRPr="00297EAF" w:rsidRDefault="00297EAF" w:rsidP="00297EAF">
            <w:pPr>
              <w:pStyle w:val="FP"/>
            </w:pPr>
            <w:r w:rsidRPr="00297EAF">
              <w:t>C1-253953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C59D" w14:textId="77777777" w:rsidR="00297EAF" w:rsidRPr="00297EAF" w:rsidRDefault="00297EAF" w:rsidP="00297EAF">
            <w:pPr>
              <w:pStyle w:val="FP"/>
            </w:pPr>
            <w:r w:rsidRPr="00297EAF">
              <w:t>Corrections on the Eees_EECRegistration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F5E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291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2BD7" w14:textId="77777777" w:rsidR="00297EAF" w:rsidRPr="00297EAF" w:rsidRDefault="00297EAF" w:rsidP="00297EAF">
            <w:pPr>
              <w:pStyle w:val="FP"/>
            </w:pPr>
            <w:r w:rsidRPr="00297EAF">
              <w:t>C1-253497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FE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8569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3E11" w14:textId="77777777" w:rsidR="00297EAF" w:rsidRPr="00297EAF" w:rsidRDefault="00297EAF" w:rsidP="00297EAF">
            <w:pPr>
              <w:pStyle w:val="FP"/>
            </w:pPr>
            <w:r w:rsidRPr="00297EAF">
              <w:t>C1-253954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033F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3F0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0A1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168A" w14:textId="77777777" w:rsidR="00297EAF" w:rsidRPr="00297EAF" w:rsidRDefault="00297EAF" w:rsidP="00297EAF">
            <w:pPr>
              <w:pStyle w:val="FP"/>
            </w:pPr>
            <w:r w:rsidRPr="00297EAF">
              <w:t>C1-253487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65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A032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0485" w14:textId="77777777" w:rsidR="00297EAF" w:rsidRPr="00297EAF" w:rsidRDefault="00297EAF" w:rsidP="00297EAF">
            <w:pPr>
              <w:pStyle w:val="FP"/>
            </w:pPr>
            <w:r w:rsidRPr="00297EAF">
              <w:t>C1-253955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2BF8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B82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F8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BC53" w14:textId="77777777" w:rsidR="00297EAF" w:rsidRPr="00297EAF" w:rsidRDefault="00297EAF" w:rsidP="00297EAF">
            <w:pPr>
              <w:pStyle w:val="FP"/>
            </w:pPr>
            <w:r w:rsidRPr="00297EAF">
              <w:t>C1-253488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9F6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5983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F588" w14:textId="77777777" w:rsidR="00297EAF" w:rsidRPr="00297EAF" w:rsidRDefault="00297EAF" w:rsidP="00297EAF">
            <w:pPr>
              <w:pStyle w:val="FP"/>
            </w:pPr>
            <w:r w:rsidRPr="00297EAF">
              <w:t>C1-253956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131D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F58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475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A183" w14:textId="77777777" w:rsidR="00297EAF" w:rsidRPr="00297EAF" w:rsidRDefault="00297EAF" w:rsidP="00297EAF">
            <w:pPr>
              <w:pStyle w:val="FP"/>
            </w:pPr>
            <w:r w:rsidRPr="00297EAF">
              <w:t>C1-253489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9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C4D18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05AC" w14:textId="77777777" w:rsidR="00297EAF" w:rsidRPr="00297EAF" w:rsidRDefault="00297EAF" w:rsidP="00297EAF">
            <w:pPr>
              <w:pStyle w:val="FP"/>
            </w:pPr>
            <w:r w:rsidRPr="00297EAF">
              <w:t>C1-253957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98A8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6AE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F6B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48B" w14:textId="77777777" w:rsidR="00297EAF" w:rsidRPr="00297EAF" w:rsidRDefault="00297EAF" w:rsidP="00297EAF">
            <w:pPr>
              <w:pStyle w:val="FP"/>
            </w:pPr>
            <w:r w:rsidRPr="00297EAF">
              <w:t>C1-253490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4F3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E744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2576" w14:textId="77777777" w:rsidR="00297EAF" w:rsidRPr="00297EAF" w:rsidRDefault="00297EAF" w:rsidP="00297EAF">
            <w:pPr>
              <w:pStyle w:val="FP"/>
            </w:pPr>
            <w:r w:rsidRPr="00297EAF">
              <w:t>C1-253958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0431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D45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25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2043" w14:textId="77777777" w:rsidR="00297EAF" w:rsidRPr="00297EAF" w:rsidRDefault="00297EAF" w:rsidP="00297EAF">
            <w:pPr>
              <w:pStyle w:val="FP"/>
            </w:pPr>
            <w:r w:rsidRPr="00297EAF">
              <w:t>C1-253153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9E8" w14:textId="77777777" w:rsidR="00297EAF" w:rsidRPr="00297EAF" w:rsidRDefault="00297EAF" w:rsidP="00297EAF">
            <w:pPr>
              <w:pStyle w:val="FP"/>
            </w:pPr>
            <w:r w:rsidRPr="00297EAF">
              <w:t>C1-254019</w:t>
            </w:r>
          </w:p>
        </w:tc>
      </w:tr>
      <w:tr w:rsidR="00297EAF" w:rsidRPr="00297EAF" w14:paraId="3FD1BE2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3F49" w14:textId="77777777" w:rsidR="00297EAF" w:rsidRPr="00297EAF" w:rsidRDefault="00297EAF" w:rsidP="00297EAF">
            <w:pPr>
              <w:pStyle w:val="FP"/>
            </w:pPr>
            <w:r w:rsidRPr="00297EAF">
              <w:t>C1-253959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9B4E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EB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B2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46CE" w14:textId="77777777" w:rsidR="00297EAF" w:rsidRPr="00297EAF" w:rsidRDefault="00297EAF" w:rsidP="00297EAF">
            <w:pPr>
              <w:pStyle w:val="FP"/>
            </w:pPr>
            <w:r w:rsidRPr="00297EAF">
              <w:t>C1-253154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09E7" w14:textId="77777777" w:rsidR="00297EAF" w:rsidRPr="00297EAF" w:rsidRDefault="00297EAF" w:rsidP="00297EAF">
            <w:pPr>
              <w:pStyle w:val="FP"/>
            </w:pPr>
            <w:r w:rsidRPr="00297EAF">
              <w:t>C1-254020</w:t>
            </w:r>
          </w:p>
        </w:tc>
      </w:tr>
      <w:tr w:rsidR="00297EAF" w:rsidRPr="00297EAF" w14:paraId="548E5C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DB0" w14:textId="77777777" w:rsidR="00297EAF" w:rsidRPr="00297EAF" w:rsidRDefault="00297EAF" w:rsidP="00297EAF">
            <w:pPr>
              <w:pStyle w:val="FP"/>
            </w:pPr>
            <w:r w:rsidRPr="00297EAF">
              <w:t>C1-253960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D71F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6F3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731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3D4" w14:textId="77777777" w:rsidR="00297EAF" w:rsidRPr="00297EAF" w:rsidRDefault="00297EAF" w:rsidP="00297EAF">
            <w:pPr>
              <w:pStyle w:val="FP"/>
            </w:pPr>
            <w:r w:rsidRPr="00297EAF">
              <w:t>C1-253155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5A21" w14:textId="77777777" w:rsidR="00297EAF" w:rsidRPr="00297EAF" w:rsidRDefault="00297EAF" w:rsidP="00297EAF">
            <w:pPr>
              <w:pStyle w:val="FP"/>
            </w:pPr>
            <w:r w:rsidRPr="00297EAF">
              <w:t>C1-254021</w:t>
            </w:r>
          </w:p>
        </w:tc>
      </w:tr>
      <w:tr w:rsidR="00297EAF" w:rsidRPr="00297EAF" w14:paraId="24248D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3897" w14:textId="77777777" w:rsidR="00297EAF" w:rsidRPr="00297EAF" w:rsidRDefault="00297EAF" w:rsidP="00297EAF">
            <w:pPr>
              <w:pStyle w:val="FP"/>
            </w:pPr>
            <w:r w:rsidRPr="00297EAF">
              <w:t>C1-253961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DC6F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779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0A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8D54" w14:textId="77777777" w:rsidR="00297EAF" w:rsidRPr="00297EAF" w:rsidRDefault="00297EAF" w:rsidP="00297EAF">
            <w:pPr>
              <w:pStyle w:val="FP"/>
            </w:pPr>
            <w:r w:rsidRPr="00297EAF">
              <w:t>C1-253168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9E30" w14:textId="77777777" w:rsidR="00297EAF" w:rsidRPr="00297EAF" w:rsidRDefault="00297EAF" w:rsidP="00297EAF">
            <w:pPr>
              <w:pStyle w:val="FP"/>
            </w:pPr>
            <w:r w:rsidRPr="00297EAF">
              <w:t>C1-254022</w:t>
            </w:r>
          </w:p>
        </w:tc>
      </w:tr>
      <w:tr w:rsidR="00297EAF" w:rsidRPr="00297EAF" w14:paraId="0A1F0E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12B1" w14:textId="77777777" w:rsidR="00297EAF" w:rsidRPr="00297EAF" w:rsidRDefault="00297EAF" w:rsidP="00297EAF">
            <w:pPr>
              <w:pStyle w:val="FP"/>
            </w:pPr>
            <w:r w:rsidRPr="00297EAF">
              <w:t>C1-253962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D409" w14:textId="77777777" w:rsidR="00297EAF" w:rsidRPr="00297EAF" w:rsidRDefault="00297EAF" w:rsidP="00297EAF">
            <w:pPr>
              <w:pStyle w:val="FP"/>
            </w:pPr>
            <w:r w:rsidRPr="00297EAF">
              <w:t>Update data structure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3EE6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F16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827D" w14:textId="77777777" w:rsidR="00297EAF" w:rsidRPr="00297EAF" w:rsidRDefault="00297EAF" w:rsidP="00297EAF">
            <w:pPr>
              <w:pStyle w:val="FP"/>
            </w:pPr>
            <w:r w:rsidRPr="00297EAF">
              <w:t>C1-253310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43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4527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B832" w14:textId="77777777" w:rsidR="00297EAF" w:rsidRPr="00297EAF" w:rsidRDefault="00297EAF" w:rsidP="00297EAF">
            <w:pPr>
              <w:pStyle w:val="FP"/>
            </w:pPr>
            <w:r w:rsidRPr="00297EAF">
              <w:t>C1-253963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3A0C" w14:textId="77777777" w:rsidR="00297EAF" w:rsidRPr="00297EAF" w:rsidRDefault="00297EAF" w:rsidP="00297EAF">
            <w:pPr>
              <w:pStyle w:val="FP"/>
            </w:pPr>
            <w:r w:rsidRPr="00297EAF">
              <w:t>Update XML schema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96B5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680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EECA" w14:textId="77777777" w:rsidR="00297EAF" w:rsidRPr="00297EAF" w:rsidRDefault="00297EAF" w:rsidP="00297EAF">
            <w:pPr>
              <w:pStyle w:val="FP"/>
            </w:pPr>
            <w:r w:rsidRPr="00297EAF">
              <w:t>C1-253313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A1F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02FD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1D0A" w14:textId="77777777" w:rsidR="00297EAF" w:rsidRPr="00297EAF" w:rsidRDefault="00297EAF" w:rsidP="00297EAF">
            <w:pPr>
              <w:pStyle w:val="FP"/>
            </w:pPr>
            <w:r w:rsidRPr="00297EAF">
              <w:t>C1-253964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F02F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161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24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58DA" w14:textId="77777777" w:rsidR="00297EAF" w:rsidRPr="00297EAF" w:rsidRDefault="00297EAF" w:rsidP="00297EAF">
            <w:pPr>
              <w:pStyle w:val="FP"/>
            </w:pPr>
            <w:r w:rsidRPr="00297EAF">
              <w:t>C1-253465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776A" w14:textId="77777777" w:rsidR="00297EAF" w:rsidRPr="00297EAF" w:rsidRDefault="00297EAF" w:rsidP="00297EAF">
            <w:pPr>
              <w:pStyle w:val="FP"/>
            </w:pPr>
            <w:r w:rsidRPr="00297EAF">
              <w:t>C1-254045</w:t>
            </w:r>
          </w:p>
        </w:tc>
      </w:tr>
      <w:tr w:rsidR="00297EAF" w:rsidRPr="00297EAF" w14:paraId="136E16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5824" w14:textId="77777777" w:rsidR="00297EAF" w:rsidRPr="00297EAF" w:rsidRDefault="00297EAF" w:rsidP="00297EAF">
            <w:pPr>
              <w:pStyle w:val="FP"/>
            </w:pPr>
            <w:r w:rsidRPr="00297EAF">
              <w:t>C1-253965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3591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E95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B85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429D" w14:textId="77777777" w:rsidR="00297EAF" w:rsidRPr="00297EAF" w:rsidRDefault="00297EAF" w:rsidP="00297EAF">
            <w:pPr>
              <w:pStyle w:val="FP"/>
            </w:pPr>
            <w:r w:rsidRPr="00297EAF">
              <w:t>C1-253148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CC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94C1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29F" w14:textId="77777777" w:rsidR="00297EAF" w:rsidRPr="00297EAF" w:rsidRDefault="00297EAF" w:rsidP="00297EAF">
            <w:pPr>
              <w:pStyle w:val="FP"/>
            </w:pPr>
            <w:r w:rsidRPr="00297EAF">
              <w:t>C1-253966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E270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B0C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18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8939" w14:textId="77777777" w:rsidR="00297EAF" w:rsidRPr="00297EAF" w:rsidRDefault="00297EAF" w:rsidP="00297EAF">
            <w:pPr>
              <w:pStyle w:val="FP"/>
            </w:pPr>
            <w:r w:rsidRPr="00297EAF">
              <w:t>C1-253149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08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D529D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E4EA" w14:textId="77777777" w:rsidR="00297EAF" w:rsidRPr="00297EAF" w:rsidRDefault="00297EAF" w:rsidP="00297EAF">
            <w:pPr>
              <w:pStyle w:val="FP"/>
            </w:pPr>
            <w:r w:rsidRPr="00297EAF">
              <w:t>C1-253967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D300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99B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DEE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A441" w14:textId="77777777" w:rsidR="00297EAF" w:rsidRPr="00297EAF" w:rsidRDefault="00297EAF" w:rsidP="00297EAF">
            <w:pPr>
              <w:pStyle w:val="FP"/>
            </w:pPr>
            <w:r w:rsidRPr="00297EAF">
              <w:t>C1-253150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25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7D15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BC5B" w14:textId="77777777" w:rsidR="00297EAF" w:rsidRPr="00297EAF" w:rsidRDefault="00297EAF" w:rsidP="00297EAF">
            <w:pPr>
              <w:pStyle w:val="FP"/>
            </w:pPr>
            <w:r w:rsidRPr="00297EAF">
              <w:t>C1-253968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C36D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1AA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E58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D92A" w14:textId="77777777" w:rsidR="00297EAF" w:rsidRPr="00297EAF" w:rsidRDefault="00297EAF" w:rsidP="00297EAF">
            <w:pPr>
              <w:pStyle w:val="FP"/>
            </w:pPr>
            <w:r w:rsidRPr="00297EAF">
              <w:t>C1-253151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DC6D" w14:textId="77777777" w:rsidR="00297EAF" w:rsidRPr="00297EAF" w:rsidRDefault="00297EAF" w:rsidP="00297EAF">
            <w:pPr>
              <w:pStyle w:val="FP"/>
            </w:pPr>
            <w:r w:rsidRPr="00297EAF">
              <w:t>C1-254023</w:t>
            </w:r>
          </w:p>
        </w:tc>
      </w:tr>
      <w:tr w:rsidR="00297EAF" w:rsidRPr="00297EAF" w14:paraId="3B32AE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92CE" w14:textId="77777777" w:rsidR="00297EAF" w:rsidRPr="00297EAF" w:rsidRDefault="00297EAF" w:rsidP="00297EAF">
            <w:pPr>
              <w:pStyle w:val="FP"/>
            </w:pPr>
            <w:r w:rsidRPr="00297EAF">
              <w:t>C1-253969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95CB" w14:textId="77777777" w:rsidR="00297EAF" w:rsidRPr="00297EAF" w:rsidRDefault="00297EAF" w:rsidP="00297EAF">
            <w:pPr>
              <w:pStyle w:val="FP"/>
            </w:pPr>
            <w:r w:rsidRPr="00297EAF">
              <w:t>Introduction of new data type for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65FD" w14:textId="77777777" w:rsidR="00297EAF" w:rsidRPr="00297EAF" w:rsidRDefault="00297EAF" w:rsidP="00297EAF">
            <w:pPr>
              <w:pStyle w:val="FP"/>
            </w:pPr>
            <w:r w:rsidRPr="00297EAF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5B3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8786" w14:textId="77777777" w:rsidR="00297EAF" w:rsidRPr="00297EAF" w:rsidRDefault="00297EAF" w:rsidP="00297EAF">
            <w:pPr>
              <w:pStyle w:val="FP"/>
            </w:pPr>
            <w:r w:rsidRPr="00297EAF">
              <w:t>C1-253187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AE7" w14:textId="77777777" w:rsidR="00297EAF" w:rsidRPr="00297EAF" w:rsidRDefault="00297EAF" w:rsidP="00297EAF">
            <w:pPr>
              <w:pStyle w:val="FP"/>
            </w:pPr>
            <w:r w:rsidRPr="00297EAF">
              <w:t>CP-251256</w:t>
            </w:r>
          </w:p>
        </w:tc>
      </w:tr>
      <w:tr w:rsidR="00297EAF" w:rsidRPr="00297EAF" w14:paraId="75989E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EB3" w14:textId="77777777" w:rsidR="00297EAF" w:rsidRPr="00297EAF" w:rsidRDefault="00297EAF" w:rsidP="00297EAF">
            <w:pPr>
              <w:pStyle w:val="FP"/>
            </w:pPr>
            <w:r w:rsidRPr="00297EAF">
              <w:t>C1-253970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CB88" w14:textId="77777777" w:rsidR="00297EAF" w:rsidRPr="00297EAF" w:rsidRDefault="00297EAF" w:rsidP="00297EAF">
            <w:pPr>
              <w:pStyle w:val="FP"/>
            </w:pPr>
            <w:r w:rsidRPr="00297EAF">
              <w:t>Support for sidelink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E43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FA9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EF7C" w14:textId="77777777" w:rsidR="00297EAF" w:rsidRPr="00297EAF" w:rsidRDefault="00297EAF" w:rsidP="00297EAF">
            <w:pPr>
              <w:pStyle w:val="FP"/>
            </w:pPr>
            <w:r w:rsidRPr="00297EAF">
              <w:t>C1-253466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B38" w14:textId="77777777" w:rsidR="00297EAF" w:rsidRPr="00297EAF" w:rsidRDefault="00297EAF" w:rsidP="00297EAF">
            <w:pPr>
              <w:pStyle w:val="FP"/>
            </w:pPr>
            <w:r w:rsidRPr="00297EAF">
              <w:t>C1-254026</w:t>
            </w:r>
          </w:p>
        </w:tc>
      </w:tr>
      <w:tr w:rsidR="00297EAF" w:rsidRPr="00297EAF" w14:paraId="6373FF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0ED5" w14:textId="77777777" w:rsidR="00297EAF" w:rsidRPr="00297EAF" w:rsidRDefault="00297EAF" w:rsidP="00297EAF">
            <w:pPr>
              <w:pStyle w:val="FP"/>
            </w:pPr>
            <w:r w:rsidRPr="00297EAF">
              <w:t>C1-253971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FAFC" w14:textId="77777777" w:rsidR="00297EAF" w:rsidRPr="00297EAF" w:rsidRDefault="00297EAF" w:rsidP="00297EAF">
            <w:pPr>
              <w:pStyle w:val="FP"/>
            </w:pPr>
            <w:r w:rsidRPr="00297EAF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8E41" w14:textId="77777777" w:rsidR="00297EAF" w:rsidRPr="00297EAF" w:rsidRDefault="00297EAF" w:rsidP="00297EAF">
            <w:pPr>
              <w:pStyle w:val="FP"/>
            </w:pPr>
            <w:r w:rsidRPr="00297EAF">
              <w:t>Qualcomm Incorporated,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456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636E" w14:textId="77777777" w:rsidR="00297EAF" w:rsidRPr="00297EAF" w:rsidRDefault="00297EAF" w:rsidP="00297EAF">
            <w:pPr>
              <w:pStyle w:val="FP"/>
            </w:pPr>
            <w:r w:rsidRPr="00297EAF">
              <w:t>C1-253217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DF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D9D74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4C7A" w14:textId="77777777" w:rsidR="00297EAF" w:rsidRPr="00297EAF" w:rsidRDefault="00297EAF" w:rsidP="00297EAF">
            <w:pPr>
              <w:pStyle w:val="FP"/>
            </w:pPr>
            <w:r w:rsidRPr="00297EAF">
              <w:t>C1-253972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DB75" w14:textId="77777777" w:rsidR="00297EAF" w:rsidRPr="00297EAF" w:rsidRDefault="00297EAF" w:rsidP="00297EAF">
            <w:pPr>
              <w:pStyle w:val="FP"/>
            </w:pPr>
            <w:r w:rsidRPr="00297EAF">
              <w:t>Updating the ProSe additional parameters announcement request message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EA2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9B0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4D77" w14:textId="77777777" w:rsidR="00297EAF" w:rsidRPr="00297EAF" w:rsidRDefault="00297EAF" w:rsidP="00297EAF">
            <w:pPr>
              <w:pStyle w:val="FP"/>
            </w:pPr>
            <w:r w:rsidRPr="00297EAF">
              <w:t>C1-253107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B5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DDB2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8E3" w14:textId="77777777" w:rsidR="00297EAF" w:rsidRPr="00297EAF" w:rsidRDefault="00297EAF" w:rsidP="00297EAF">
            <w:pPr>
              <w:pStyle w:val="FP"/>
            </w:pPr>
            <w:r w:rsidRPr="00297EAF">
              <w:t>C1-253973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3944" w14:textId="77777777" w:rsidR="00297EAF" w:rsidRPr="00297EAF" w:rsidRDefault="00297EAF" w:rsidP="00297EAF">
            <w:pPr>
              <w:pStyle w:val="FP"/>
            </w:pPr>
            <w:r w:rsidRPr="00297EAF">
              <w:t>Corrections related to the Root relay info in the PC5 discovery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8F4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DC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2E6C" w14:textId="77777777" w:rsidR="00297EAF" w:rsidRPr="00297EAF" w:rsidRDefault="00297EAF" w:rsidP="00297EAF">
            <w:pPr>
              <w:pStyle w:val="FP"/>
            </w:pPr>
            <w:r w:rsidRPr="00297EAF">
              <w:t>C1-253109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CEC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81DD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56B4" w14:textId="77777777" w:rsidR="00297EAF" w:rsidRPr="00297EAF" w:rsidRDefault="00297EAF" w:rsidP="00297EAF">
            <w:pPr>
              <w:pStyle w:val="FP"/>
            </w:pPr>
            <w:r w:rsidRPr="00297EAF">
              <w:t>C1-253974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0371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EDE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877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430" w14:textId="77777777" w:rsidR="00297EAF" w:rsidRPr="00297EAF" w:rsidRDefault="00297EAF" w:rsidP="00297EAF">
            <w:pPr>
              <w:pStyle w:val="FP"/>
            </w:pPr>
            <w:r w:rsidRPr="00297EAF">
              <w:t>C1-253116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4C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38B13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B1A0" w14:textId="77777777" w:rsidR="00297EAF" w:rsidRPr="00297EAF" w:rsidRDefault="00297EAF" w:rsidP="00297EAF">
            <w:pPr>
              <w:pStyle w:val="FP"/>
            </w:pPr>
            <w:r w:rsidRPr="00297EAF">
              <w:t>C1-253975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04A5" w14:textId="77777777" w:rsidR="00297EAF" w:rsidRPr="00297EAF" w:rsidRDefault="00297EAF" w:rsidP="00297EAF">
            <w:pPr>
              <w:pStyle w:val="FP"/>
            </w:pPr>
            <w:r w:rsidRPr="00297EAF">
              <w:t>Clarification on IP Address allocation in 5G ProSe multi-hop UE to Network relay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E64A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6F2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6BC8" w14:textId="77777777" w:rsidR="00297EAF" w:rsidRPr="00297EAF" w:rsidRDefault="00297EAF" w:rsidP="00297EAF">
            <w:pPr>
              <w:pStyle w:val="FP"/>
            </w:pPr>
            <w:r w:rsidRPr="00297EAF">
              <w:t>C1-253085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7D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B58E7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35FC" w14:textId="77777777" w:rsidR="00297EAF" w:rsidRPr="00297EAF" w:rsidRDefault="00297EAF" w:rsidP="00297EAF">
            <w:pPr>
              <w:pStyle w:val="FP"/>
            </w:pPr>
            <w:r w:rsidRPr="00297EAF">
              <w:t>C1-253976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C5BC" w14:textId="77777777" w:rsidR="00297EAF" w:rsidRPr="00297EAF" w:rsidRDefault="00297EAF" w:rsidP="00297EAF">
            <w:pPr>
              <w:pStyle w:val="FP"/>
            </w:pPr>
            <w:r w:rsidRPr="00297EAF">
              <w:t>Introducing the configuration parameters of the 5G ProSe multi-hop layer-2 UE-to-network relay UE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982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299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D8D4" w14:textId="77777777" w:rsidR="00297EAF" w:rsidRPr="00297EAF" w:rsidRDefault="00297EAF" w:rsidP="00297EAF">
            <w:pPr>
              <w:pStyle w:val="FP"/>
            </w:pPr>
            <w:r w:rsidRPr="00297EAF">
              <w:t>C1-253104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A2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829A7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3D18" w14:textId="77777777" w:rsidR="00297EAF" w:rsidRPr="00297EAF" w:rsidRDefault="00297EAF" w:rsidP="00297EAF">
            <w:pPr>
              <w:pStyle w:val="FP"/>
            </w:pPr>
            <w:r w:rsidRPr="00297EAF">
              <w:t>C1-253977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BCD3" w14:textId="77777777" w:rsidR="00297EAF" w:rsidRPr="00297EAF" w:rsidRDefault="00297EAF" w:rsidP="00297EAF">
            <w:pPr>
              <w:pStyle w:val="FP"/>
            </w:pPr>
            <w:r w:rsidRPr="00297EAF">
              <w:t>Resolving the ENs related to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D53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EAC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D729" w14:textId="77777777" w:rsidR="00297EAF" w:rsidRPr="00297EAF" w:rsidRDefault="00297EAF" w:rsidP="00297EAF">
            <w:pPr>
              <w:pStyle w:val="FP"/>
            </w:pPr>
            <w:r w:rsidRPr="00297EAF">
              <w:t>C1-253112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30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C92A8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3C66" w14:textId="77777777" w:rsidR="00297EAF" w:rsidRPr="00297EAF" w:rsidRDefault="00297EAF" w:rsidP="00297EAF">
            <w:pPr>
              <w:pStyle w:val="FP"/>
            </w:pPr>
            <w:r w:rsidRPr="00297EAF">
              <w:t>C1-253978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EAB3" w14:textId="77777777" w:rsidR="00297EAF" w:rsidRPr="00297EAF" w:rsidRDefault="00297EAF" w:rsidP="00297EAF">
            <w:pPr>
              <w:pStyle w:val="FP"/>
            </w:pPr>
            <w:r w:rsidRPr="00297EAF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A01B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05C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42B8" w14:textId="77777777" w:rsidR="00297EAF" w:rsidRPr="00297EAF" w:rsidRDefault="00297EAF" w:rsidP="00297EAF">
            <w:pPr>
              <w:pStyle w:val="FP"/>
            </w:pPr>
            <w:r w:rsidRPr="00297EAF">
              <w:t>C1-253215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DF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9FCC2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63F7" w14:textId="77777777" w:rsidR="00297EAF" w:rsidRPr="00297EAF" w:rsidRDefault="00297EAF" w:rsidP="00297EAF">
            <w:pPr>
              <w:pStyle w:val="FP"/>
            </w:pPr>
            <w:r w:rsidRPr="00297EAF">
              <w:t>C1-253979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9D80" w14:textId="77777777" w:rsidR="00297EAF" w:rsidRPr="00297EAF" w:rsidRDefault="00297EAF" w:rsidP="00297EAF">
            <w:pPr>
              <w:pStyle w:val="FP"/>
            </w:pPr>
            <w:r w:rsidRPr="00297EAF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F5C4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435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6987" w14:textId="77777777" w:rsidR="00297EAF" w:rsidRPr="00297EAF" w:rsidRDefault="00297EAF" w:rsidP="00297EAF">
            <w:pPr>
              <w:pStyle w:val="FP"/>
            </w:pPr>
            <w:r w:rsidRPr="00297EAF">
              <w:t>C1-253453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DF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56ED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B42B" w14:textId="77777777" w:rsidR="00297EAF" w:rsidRPr="00297EAF" w:rsidRDefault="00297EAF" w:rsidP="00297EAF">
            <w:pPr>
              <w:pStyle w:val="FP"/>
            </w:pPr>
            <w:r w:rsidRPr="00297EAF">
              <w:t>C1-253980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A31A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C8E0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2E9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772" w14:textId="77777777" w:rsidR="00297EAF" w:rsidRPr="00297EAF" w:rsidRDefault="00297EAF" w:rsidP="00297EAF">
            <w:pPr>
              <w:pStyle w:val="FP"/>
            </w:pPr>
            <w:r w:rsidRPr="00297EAF">
              <w:t>C1-253530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3827" w14:textId="77777777" w:rsidR="00297EAF" w:rsidRPr="00297EAF" w:rsidRDefault="00297EAF" w:rsidP="00297EAF">
            <w:pPr>
              <w:pStyle w:val="FP"/>
            </w:pPr>
            <w:r w:rsidRPr="00297EAF">
              <w:t>C1-254025</w:t>
            </w:r>
          </w:p>
        </w:tc>
      </w:tr>
      <w:tr w:rsidR="00297EAF" w:rsidRPr="00297EAF" w14:paraId="042A62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F106" w14:textId="77777777" w:rsidR="00297EAF" w:rsidRPr="00297EAF" w:rsidRDefault="00297EAF" w:rsidP="00297EAF">
            <w:pPr>
              <w:pStyle w:val="FP"/>
            </w:pPr>
            <w:r w:rsidRPr="00297EAF">
              <w:t>C1-253981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5B8F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316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F59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6C09" w14:textId="77777777" w:rsidR="00297EAF" w:rsidRPr="00297EAF" w:rsidRDefault="00297EAF" w:rsidP="00297EAF">
            <w:pPr>
              <w:pStyle w:val="FP"/>
            </w:pPr>
            <w:r w:rsidRPr="00297EAF">
              <w:t>C1-253537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88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FEE1A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F7A" w14:textId="77777777" w:rsidR="00297EAF" w:rsidRPr="00297EAF" w:rsidRDefault="00297EAF" w:rsidP="00297EAF">
            <w:pPr>
              <w:pStyle w:val="FP"/>
            </w:pPr>
            <w:r w:rsidRPr="00297EAF">
              <w:t>C1-253982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B54E" w14:textId="77777777" w:rsidR="00297EAF" w:rsidRPr="00297EAF" w:rsidRDefault="00297EAF" w:rsidP="00297EAF">
            <w:pPr>
              <w:pStyle w:val="FP"/>
            </w:pPr>
            <w:r w:rsidRPr="00297EAF">
              <w:t>Adding the Hop limit in the PC5 signalling messages for multi-hop UE-to-UE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401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62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948A" w14:textId="77777777" w:rsidR="00297EAF" w:rsidRPr="00297EAF" w:rsidRDefault="00297EAF" w:rsidP="00297EAF">
            <w:pPr>
              <w:pStyle w:val="FP"/>
            </w:pPr>
            <w:r w:rsidRPr="00297EAF">
              <w:t>C1-253118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3D3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41CD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8BEB" w14:textId="77777777" w:rsidR="00297EAF" w:rsidRPr="00297EAF" w:rsidRDefault="00297EAF" w:rsidP="00297EAF">
            <w:pPr>
              <w:pStyle w:val="FP"/>
            </w:pPr>
            <w:r w:rsidRPr="00297EAF">
              <w:t>C1-253983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784" w14:textId="77777777" w:rsidR="00297EAF" w:rsidRPr="00297EAF" w:rsidRDefault="00297EAF" w:rsidP="00297EAF">
            <w:pPr>
              <w:pStyle w:val="FP"/>
            </w:pPr>
            <w:r w:rsidRPr="00297EAF">
              <w:t>LS on the path information in 5G ProSe multi-hop UE-to-UE relay discovery of non-IP PDU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C84A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A9F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E523" w14:textId="77777777" w:rsidR="00297EAF" w:rsidRPr="00297EAF" w:rsidRDefault="00297EAF" w:rsidP="00297EAF">
            <w:pPr>
              <w:pStyle w:val="FP"/>
            </w:pPr>
            <w:r w:rsidRPr="00297EAF">
              <w:t>C1-253350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2DFC" w14:textId="77777777" w:rsidR="00297EAF" w:rsidRPr="00297EAF" w:rsidRDefault="00297EAF" w:rsidP="00297EAF">
            <w:pPr>
              <w:pStyle w:val="FP"/>
            </w:pPr>
            <w:r w:rsidRPr="00297EAF">
              <w:t>C1-253724</w:t>
            </w:r>
          </w:p>
        </w:tc>
      </w:tr>
      <w:tr w:rsidR="00297EAF" w:rsidRPr="00297EAF" w14:paraId="4B089D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EB9A" w14:textId="77777777" w:rsidR="00297EAF" w:rsidRPr="00297EAF" w:rsidRDefault="00297EAF" w:rsidP="00297EAF">
            <w:pPr>
              <w:pStyle w:val="FP"/>
            </w:pPr>
            <w:r w:rsidRPr="00297EAF">
              <w:t>C1-253984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5C43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21F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36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4086" w14:textId="77777777" w:rsidR="00297EAF" w:rsidRPr="00297EAF" w:rsidRDefault="00297EAF" w:rsidP="00297EAF">
            <w:pPr>
              <w:pStyle w:val="FP"/>
            </w:pPr>
            <w:r w:rsidRPr="00297EAF">
              <w:t>C1-253343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4F43" w14:textId="77777777" w:rsidR="00297EAF" w:rsidRPr="00297EAF" w:rsidRDefault="00297EAF" w:rsidP="00297EAF">
            <w:pPr>
              <w:pStyle w:val="FP"/>
            </w:pPr>
            <w:r w:rsidRPr="00297EAF">
              <w:t>C1-254027</w:t>
            </w:r>
          </w:p>
        </w:tc>
      </w:tr>
      <w:tr w:rsidR="00297EAF" w:rsidRPr="00297EAF" w14:paraId="3E7083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0685" w14:textId="77777777" w:rsidR="00297EAF" w:rsidRPr="00297EAF" w:rsidRDefault="00297EAF" w:rsidP="00297EAF">
            <w:pPr>
              <w:pStyle w:val="FP"/>
            </w:pPr>
            <w:r w:rsidRPr="00297EAF">
              <w:t>C1-253985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F4CE" w14:textId="77777777" w:rsidR="00297EAF" w:rsidRPr="00297EAF" w:rsidRDefault="00297EAF" w:rsidP="00297EAF">
            <w:pPr>
              <w:pStyle w:val="FP"/>
            </w:pPr>
            <w:r w:rsidRPr="00297EAF">
              <w:t>Resolve EN on signal strength measurement and related timer in multi-hop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708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E83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A6BB" w14:textId="77777777" w:rsidR="00297EAF" w:rsidRPr="00297EAF" w:rsidRDefault="00297EAF" w:rsidP="00297EAF">
            <w:pPr>
              <w:pStyle w:val="FP"/>
            </w:pPr>
            <w:r w:rsidRPr="00297EAF">
              <w:t>C1-253346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38B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B8D5B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0F5E" w14:textId="77777777" w:rsidR="00297EAF" w:rsidRPr="00297EAF" w:rsidRDefault="00297EAF" w:rsidP="00297EAF">
            <w:pPr>
              <w:pStyle w:val="FP"/>
            </w:pPr>
            <w:r w:rsidRPr="00297EAF">
              <w:t>C1-253986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8E12" w14:textId="77777777" w:rsidR="00297EAF" w:rsidRPr="00297EAF" w:rsidRDefault="00297EAF" w:rsidP="00297EAF">
            <w:pPr>
              <w:pStyle w:val="FP"/>
            </w:pPr>
            <w:r w:rsidRPr="00297EAF">
              <w:t>Definition on PROSE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2B5E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A56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CAEA" w14:textId="77777777" w:rsidR="00297EAF" w:rsidRPr="00297EAF" w:rsidRDefault="00297EAF" w:rsidP="00297EAF">
            <w:pPr>
              <w:pStyle w:val="FP"/>
            </w:pPr>
            <w:r w:rsidRPr="00297EAF">
              <w:t>C1-253347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47D4" w14:textId="77777777" w:rsidR="00297EAF" w:rsidRPr="00297EAF" w:rsidRDefault="00297EAF" w:rsidP="00297EAF">
            <w:pPr>
              <w:pStyle w:val="FP"/>
            </w:pPr>
            <w:r w:rsidRPr="00297EAF">
              <w:t>C1-254030</w:t>
            </w:r>
          </w:p>
        </w:tc>
      </w:tr>
      <w:tr w:rsidR="00297EAF" w:rsidRPr="00297EAF" w14:paraId="402169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193" w14:textId="77777777" w:rsidR="00297EAF" w:rsidRPr="00297EAF" w:rsidRDefault="00297EAF" w:rsidP="00297EAF">
            <w:pPr>
              <w:pStyle w:val="FP"/>
            </w:pPr>
            <w:r w:rsidRPr="00297EAF">
              <w:t>C1-253987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4668" w14:textId="77777777" w:rsidR="00297EAF" w:rsidRPr="00297EAF" w:rsidRDefault="00297EAF" w:rsidP="00297EAF">
            <w:pPr>
              <w:pStyle w:val="FP"/>
            </w:pPr>
            <w:r w:rsidRPr="00297EAF">
              <w:t>Resolve EN on updating the parameters in the procedure of multi-hop L3 U2U relay discovery for non-IP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BCF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A6D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9963" w14:textId="77777777" w:rsidR="00297EAF" w:rsidRPr="00297EAF" w:rsidRDefault="00297EAF" w:rsidP="00297EAF">
            <w:pPr>
              <w:pStyle w:val="FP"/>
            </w:pPr>
            <w:r w:rsidRPr="00297EAF">
              <w:t>C1-253348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F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A6FA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F212" w14:textId="77777777" w:rsidR="00297EAF" w:rsidRPr="00297EAF" w:rsidRDefault="00297EAF" w:rsidP="00297EAF">
            <w:pPr>
              <w:pStyle w:val="FP"/>
            </w:pPr>
            <w:r w:rsidRPr="00297EAF">
              <w:t>C1-253988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94D" w14:textId="77777777" w:rsidR="00297EAF" w:rsidRPr="00297EAF" w:rsidRDefault="00297EAF" w:rsidP="00297EAF">
            <w:pPr>
              <w:pStyle w:val="FP"/>
            </w:pPr>
            <w:r w:rsidRPr="00297EAF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53DF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3DC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8B68" w14:textId="77777777" w:rsidR="00297EAF" w:rsidRPr="00297EAF" w:rsidRDefault="00297EAF" w:rsidP="00297EAF">
            <w:pPr>
              <w:pStyle w:val="FP"/>
            </w:pPr>
            <w:r w:rsidRPr="00297EAF">
              <w:t>C1-253561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CA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50A2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ADBF" w14:textId="77777777" w:rsidR="00297EAF" w:rsidRPr="00297EAF" w:rsidRDefault="00297EAF" w:rsidP="00297EAF">
            <w:pPr>
              <w:pStyle w:val="FP"/>
            </w:pPr>
            <w:r w:rsidRPr="00297EAF">
              <w:t>C1-253989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2A5D" w14:textId="77777777" w:rsidR="00297EAF" w:rsidRPr="00297EAF" w:rsidRDefault="00297EAF" w:rsidP="00297EAF">
            <w:pPr>
              <w:pStyle w:val="FP"/>
            </w:pPr>
            <w:r w:rsidRPr="00297EAF">
              <w:t>Digital asset profile management service operation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118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E09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7ADD" w14:textId="77777777" w:rsidR="00297EAF" w:rsidRPr="00297EAF" w:rsidRDefault="00297EAF" w:rsidP="00297EAF">
            <w:pPr>
              <w:pStyle w:val="FP"/>
            </w:pPr>
            <w:r w:rsidRPr="00297EAF">
              <w:t>C1-253331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5B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2EA89D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DDBD" w14:textId="77777777" w:rsidR="00297EAF" w:rsidRPr="00297EAF" w:rsidRDefault="00297EAF" w:rsidP="00297EAF">
            <w:pPr>
              <w:pStyle w:val="FP"/>
            </w:pPr>
            <w:r w:rsidRPr="00297EAF">
              <w:t>C1-253990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7712" w14:textId="77777777" w:rsidR="00297EAF" w:rsidRPr="00297EAF" w:rsidRDefault="00297EAF" w:rsidP="00297EAF">
            <w:pPr>
              <w:pStyle w:val="FP"/>
            </w:pPr>
            <w:r w:rsidRPr="00297EAF">
              <w:t>Digital asset profile create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DE7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FE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FB3A" w14:textId="77777777" w:rsidR="00297EAF" w:rsidRPr="00297EAF" w:rsidRDefault="00297EAF" w:rsidP="00297EAF">
            <w:pPr>
              <w:pStyle w:val="FP"/>
            </w:pPr>
            <w:r w:rsidRPr="00297EAF">
              <w:t>C1-253332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D0D7" w14:textId="77777777" w:rsidR="00297EAF" w:rsidRPr="00297EAF" w:rsidRDefault="00297EAF" w:rsidP="00297EAF">
            <w:pPr>
              <w:pStyle w:val="FP"/>
            </w:pPr>
            <w:r w:rsidRPr="00297EAF">
              <w:t>C1-254028</w:t>
            </w:r>
          </w:p>
        </w:tc>
      </w:tr>
      <w:tr w:rsidR="00297EAF" w:rsidRPr="00297EAF" w14:paraId="5EB80C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FC3B" w14:textId="77777777" w:rsidR="00297EAF" w:rsidRPr="00297EAF" w:rsidRDefault="00297EAF" w:rsidP="00297EAF">
            <w:pPr>
              <w:pStyle w:val="FP"/>
            </w:pPr>
            <w:r w:rsidRPr="00297EAF">
              <w:t>C1-253991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2D16" w14:textId="77777777" w:rsidR="00297EAF" w:rsidRPr="00297EAF" w:rsidRDefault="00297EAF" w:rsidP="00297EAF">
            <w:pPr>
              <w:pStyle w:val="FP"/>
            </w:pPr>
            <w:r w:rsidRPr="00297EAF">
              <w:t>Digital asset profile UPDATE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9408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FE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723E" w14:textId="77777777" w:rsidR="00297EAF" w:rsidRPr="00297EAF" w:rsidRDefault="00297EAF" w:rsidP="00297EAF">
            <w:pPr>
              <w:pStyle w:val="FP"/>
            </w:pPr>
            <w:r w:rsidRPr="00297EAF">
              <w:t>C1-253337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A703" w14:textId="77777777" w:rsidR="00297EAF" w:rsidRPr="00297EAF" w:rsidRDefault="00297EAF" w:rsidP="00297EAF">
            <w:pPr>
              <w:pStyle w:val="FP"/>
            </w:pPr>
            <w:r w:rsidRPr="00297EAF">
              <w:t>C1-254029</w:t>
            </w:r>
          </w:p>
        </w:tc>
      </w:tr>
      <w:tr w:rsidR="00297EAF" w:rsidRPr="00297EAF" w14:paraId="12B4D8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12EC" w14:textId="77777777" w:rsidR="00297EAF" w:rsidRPr="00297EAF" w:rsidRDefault="00297EAF" w:rsidP="00297EAF">
            <w:pPr>
              <w:pStyle w:val="FP"/>
            </w:pPr>
            <w:r w:rsidRPr="00297EAF">
              <w:t>C1-253992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BE20" w14:textId="77777777" w:rsidR="00297EAF" w:rsidRPr="00297EAF" w:rsidRDefault="00297EAF" w:rsidP="00297EAF">
            <w:pPr>
              <w:pStyle w:val="FP"/>
            </w:pPr>
            <w:r w:rsidRPr="00297EAF">
              <w:t>Digital asset profile DELETE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BC0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09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7225" w14:textId="77777777" w:rsidR="00297EAF" w:rsidRPr="00297EAF" w:rsidRDefault="00297EAF" w:rsidP="00297EAF">
            <w:pPr>
              <w:pStyle w:val="FP"/>
            </w:pPr>
            <w:r w:rsidRPr="00297EAF">
              <w:t>C1-253338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9E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8879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AC6D" w14:textId="77777777" w:rsidR="00297EAF" w:rsidRPr="00297EAF" w:rsidRDefault="00297EAF" w:rsidP="00297EAF">
            <w:pPr>
              <w:pStyle w:val="FP"/>
            </w:pPr>
            <w:r w:rsidRPr="00297EAF">
              <w:t>C1-253993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B925" w14:textId="77777777" w:rsidR="00297EAF" w:rsidRPr="00297EAF" w:rsidRDefault="00297EAF" w:rsidP="00297EAF">
            <w:pPr>
              <w:pStyle w:val="FP"/>
            </w:pPr>
            <w:r w:rsidRPr="00297EAF">
              <w:t>Data source registration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C1B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89E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49D7" w14:textId="77777777" w:rsidR="00297EAF" w:rsidRPr="00297EAF" w:rsidRDefault="00297EAF" w:rsidP="00297EAF">
            <w:pPr>
              <w:pStyle w:val="FP"/>
            </w:pPr>
            <w:r w:rsidRPr="00297EAF">
              <w:t>C1-253073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936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1371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4A05" w14:textId="77777777" w:rsidR="00297EAF" w:rsidRPr="00297EAF" w:rsidRDefault="00297EAF" w:rsidP="00297EAF">
            <w:pPr>
              <w:pStyle w:val="FP"/>
            </w:pPr>
            <w:r w:rsidRPr="00297EAF">
              <w:t>C1-253994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84CB" w14:textId="77777777" w:rsidR="00297EAF" w:rsidRPr="00297EAF" w:rsidRDefault="00297EAF" w:rsidP="00297EAF">
            <w:pPr>
              <w:pStyle w:val="FP"/>
            </w:pPr>
            <w:r w:rsidRPr="00297EAF">
              <w:t>Data source registration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5DED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227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1E9E" w14:textId="77777777" w:rsidR="00297EAF" w:rsidRPr="00297EAF" w:rsidRDefault="00297EAF" w:rsidP="00297EAF">
            <w:pPr>
              <w:pStyle w:val="FP"/>
            </w:pPr>
            <w:r w:rsidRPr="00297EAF">
              <w:t>C1-253074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E0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1D66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E225" w14:textId="77777777" w:rsidR="00297EAF" w:rsidRPr="00297EAF" w:rsidRDefault="00297EAF" w:rsidP="00297EAF">
            <w:pPr>
              <w:pStyle w:val="FP"/>
            </w:pPr>
            <w:r w:rsidRPr="00297EAF">
              <w:t>C1-253995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9D1B" w14:textId="77777777" w:rsidR="00297EAF" w:rsidRPr="00297EAF" w:rsidRDefault="00297EAF" w:rsidP="00297EAF">
            <w:pPr>
              <w:pStyle w:val="FP"/>
            </w:pPr>
            <w:r w:rsidRPr="00297EAF">
              <w:t>Data source deregistration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D6D2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111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F1FB" w14:textId="77777777" w:rsidR="00297EAF" w:rsidRPr="00297EAF" w:rsidRDefault="00297EAF" w:rsidP="00297EAF">
            <w:pPr>
              <w:pStyle w:val="FP"/>
            </w:pPr>
            <w:r w:rsidRPr="00297EAF">
              <w:t>C1-253075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45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ABC07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B071" w14:textId="77777777" w:rsidR="00297EAF" w:rsidRPr="00297EAF" w:rsidRDefault="00297EAF" w:rsidP="00297EAF">
            <w:pPr>
              <w:pStyle w:val="FP"/>
            </w:pPr>
            <w:r w:rsidRPr="00297EAF">
              <w:t>C1-253996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8557" w14:textId="77777777" w:rsidR="00297EAF" w:rsidRPr="00297EAF" w:rsidRDefault="00297EAF" w:rsidP="00297EAF">
            <w:pPr>
              <w:pStyle w:val="FP"/>
            </w:pPr>
            <w:r w:rsidRPr="00297EAF">
              <w:t>API and data model for data source registration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2D7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771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6C8D" w14:textId="77777777" w:rsidR="00297EAF" w:rsidRPr="00297EAF" w:rsidRDefault="00297EAF" w:rsidP="00297EAF">
            <w:pPr>
              <w:pStyle w:val="FP"/>
            </w:pPr>
            <w:r w:rsidRPr="00297EAF">
              <w:t>C1-253076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2EF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CAA6F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EC3E" w14:textId="77777777" w:rsidR="00297EAF" w:rsidRPr="00297EAF" w:rsidRDefault="00297EAF" w:rsidP="00297EAF">
            <w:pPr>
              <w:pStyle w:val="FP"/>
            </w:pPr>
            <w:r w:rsidRPr="00297EAF">
              <w:t>C1-253997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F904" w14:textId="77777777" w:rsidR="00297EAF" w:rsidRPr="00297EAF" w:rsidRDefault="00297EAF" w:rsidP="00297EAF">
            <w:pPr>
              <w:pStyle w:val="FP"/>
            </w:pPr>
            <w:r w:rsidRPr="00297EAF">
              <w:t>Updating the spatial anchor 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D6E8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74E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5847" w14:textId="77777777" w:rsidR="00297EAF" w:rsidRPr="00297EAF" w:rsidRDefault="00297EAF" w:rsidP="00297EAF">
            <w:pPr>
              <w:pStyle w:val="FP"/>
            </w:pPr>
            <w:r w:rsidRPr="00297EAF">
              <w:t>C1-253306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DD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1214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7E70" w14:textId="77777777" w:rsidR="00297EAF" w:rsidRPr="00297EAF" w:rsidRDefault="00297EAF" w:rsidP="00297EAF">
            <w:pPr>
              <w:pStyle w:val="FP"/>
            </w:pPr>
            <w:r w:rsidRPr="00297EAF">
              <w:t>C1-253998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82AE" w14:textId="77777777" w:rsidR="00297EAF" w:rsidRPr="00297EAF" w:rsidRDefault="00297EAF" w:rsidP="00297EAF">
            <w:pPr>
              <w:pStyle w:val="FP"/>
            </w:pPr>
            <w:r w:rsidRPr="00297EAF">
              <w:t>Updating the spatial anchor subscription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0795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A5B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1500" w14:textId="77777777" w:rsidR="00297EAF" w:rsidRPr="00297EAF" w:rsidRDefault="00297EAF" w:rsidP="00297EAF">
            <w:pPr>
              <w:pStyle w:val="FP"/>
            </w:pPr>
            <w:r w:rsidRPr="00297EAF">
              <w:t>C1-253307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B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A09F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E356" w14:textId="77777777" w:rsidR="00297EAF" w:rsidRPr="00297EAF" w:rsidRDefault="00297EAF" w:rsidP="00297EAF">
            <w:pPr>
              <w:pStyle w:val="FP"/>
            </w:pPr>
            <w:r w:rsidRPr="00297EAF">
              <w:t>C1-253999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27A4" w14:textId="77777777" w:rsidR="00297EAF" w:rsidRPr="00297EAF" w:rsidRDefault="00297EAF" w:rsidP="00297EAF">
            <w:pPr>
              <w:pStyle w:val="FP"/>
            </w:pPr>
            <w:r w:rsidRPr="00297EAF">
              <w:t>Updating the spatial anchor unsubscribe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B0C4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488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A66E" w14:textId="77777777" w:rsidR="00297EAF" w:rsidRPr="00297EAF" w:rsidRDefault="00297EAF" w:rsidP="00297EAF">
            <w:pPr>
              <w:pStyle w:val="FP"/>
            </w:pPr>
            <w:r w:rsidRPr="00297EAF">
              <w:t>C1-253308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F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D3B3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FBDD" w14:textId="77777777" w:rsidR="00297EAF" w:rsidRPr="00297EAF" w:rsidRDefault="00297EAF" w:rsidP="00297EAF">
            <w:pPr>
              <w:pStyle w:val="FP"/>
            </w:pPr>
            <w:r w:rsidRPr="00297EAF">
              <w:t>C1-254000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C90" w14:textId="77777777" w:rsidR="00297EAF" w:rsidRPr="00297EAF" w:rsidRDefault="00297EAF" w:rsidP="00297EAF">
            <w:pPr>
              <w:pStyle w:val="FP"/>
            </w:pPr>
            <w:r w:rsidRPr="00297EAF">
              <w:t>Clarify the behavior of the MSGin5G Server for deferred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7A8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926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D2A3" w14:textId="77777777" w:rsidR="00297EAF" w:rsidRPr="00297EAF" w:rsidRDefault="00297EAF" w:rsidP="00297EAF">
            <w:pPr>
              <w:pStyle w:val="FP"/>
            </w:pPr>
            <w:r w:rsidRPr="00297EAF">
              <w:t>C1-253300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0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B98AD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6EA2" w14:textId="77777777" w:rsidR="00297EAF" w:rsidRPr="00297EAF" w:rsidRDefault="00297EAF" w:rsidP="00297EAF">
            <w:pPr>
              <w:pStyle w:val="FP"/>
            </w:pPr>
            <w:r w:rsidRPr="00297EAF">
              <w:t>C1-254001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14E5" w14:textId="77777777" w:rsidR="00297EAF" w:rsidRPr="00297EAF" w:rsidRDefault="00297EAF" w:rsidP="00297EAF">
            <w:pPr>
              <w:pStyle w:val="FP"/>
            </w:pPr>
            <w:r w:rsidRPr="00297EAF">
              <w:t>pCR on 6.2.1.2 Update and Code Additions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5913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1D7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7030" w14:textId="77777777" w:rsidR="00297EAF" w:rsidRPr="00297EAF" w:rsidRDefault="00297EAF" w:rsidP="00297EAF">
            <w:pPr>
              <w:pStyle w:val="FP"/>
            </w:pPr>
            <w:r w:rsidRPr="00297EAF">
              <w:t>C1-253506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DB5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8D626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EBB1" w14:textId="77777777" w:rsidR="00297EAF" w:rsidRPr="00297EAF" w:rsidRDefault="00297EAF" w:rsidP="00297EAF">
            <w:pPr>
              <w:pStyle w:val="FP"/>
            </w:pPr>
            <w:r w:rsidRPr="00297EAF">
              <w:t>C1-254002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DCAA" w14:textId="77777777" w:rsidR="00297EAF" w:rsidRPr="00297EAF" w:rsidRDefault="00297EAF" w:rsidP="00297EAF">
            <w:pPr>
              <w:pStyle w:val="FP"/>
            </w:pPr>
            <w:r w:rsidRPr="00297EAF">
              <w:t>pCR on MMTel Enabler Client request DC application profiles based on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26DE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0CF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0816" w14:textId="77777777" w:rsidR="00297EAF" w:rsidRPr="00297EAF" w:rsidRDefault="00297EAF" w:rsidP="00297EAF">
            <w:pPr>
              <w:pStyle w:val="FP"/>
            </w:pPr>
            <w:r w:rsidRPr="00297EAF">
              <w:t>C1-253507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6F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E8E41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20C5" w14:textId="77777777" w:rsidR="00297EAF" w:rsidRPr="00297EAF" w:rsidRDefault="00297EAF" w:rsidP="00297EAF">
            <w:pPr>
              <w:pStyle w:val="FP"/>
            </w:pPr>
            <w:r w:rsidRPr="00297EAF">
              <w:t>C1-254003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2180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service for XR application-HTTP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EFC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1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D8AD" w14:textId="77777777" w:rsidR="00297EAF" w:rsidRPr="00297EAF" w:rsidRDefault="00297EAF" w:rsidP="00297EAF">
            <w:pPr>
              <w:pStyle w:val="FP"/>
            </w:pPr>
            <w:r w:rsidRPr="00297EAF">
              <w:t>C1-253396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13F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944B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EF62" w14:textId="77777777" w:rsidR="00297EAF" w:rsidRPr="00297EAF" w:rsidRDefault="00297EAF" w:rsidP="00297EAF">
            <w:pPr>
              <w:pStyle w:val="FP"/>
            </w:pPr>
            <w:r w:rsidRPr="00297EAF">
              <w:t>C1-254004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618A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for XR application-CoAP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A3ED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AF2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9F99" w14:textId="77777777" w:rsidR="00297EAF" w:rsidRPr="00297EAF" w:rsidRDefault="00297EAF" w:rsidP="00297EAF">
            <w:pPr>
              <w:pStyle w:val="FP"/>
            </w:pPr>
            <w:r w:rsidRPr="00297EAF">
              <w:t>C1-253397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730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2295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9C9" w14:textId="77777777" w:rsidR="00297EAF" w:rsidRPr="00297EAF" w:rsidRDefault="00297EAF" w:rsidP="00297EAF">
            <w:pPr>
              <w:pStyle w:val="FP"/>
            </w:pPr>
            <w:r w:rsidRPr="00297EAF">
              <w:t>C1-254005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9073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establishment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49B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E02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1CC1" w14:textId="77777777" w:rsidR="00297EAF" w:rsidRPr="00297EAF" w:rsidRDefault="00297EAF" w:rsidP="00297EAF">
            <w:pPr>
              <w:pStyle w:val="FP"/>
            </w:pPr>
            <w:r w:rsidRPr="00297EAF">
              <w:t>C1-253110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C1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9120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E188" w14:textId="77777777" w:rsidR="00297EAF" w:rsidRPr="00297EAF" w:rsidRDefault="00297EAF" w:rsidP="00297EAF">
            <w:pPr>
              <w:pStyle w:val="FP"/>
            </w:pPr>
            <w:r w:rsidRPr="00297EAF">
              <w:t>C1-254006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D9E6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modification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2EF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8A9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E302" w14:textId="77777777" w:rsidR="00297EAF" w:rsidRPr="00297EAF" w:rsidRDefault="00297EAF" w:rsidP="00297EAF">
            <w:pPr>
              <w:pStyle w:val="FP"/>
            </w:pPr>
            <w:r w:rsidRPr="00297EAF">
              <w:t>C1-253111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74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4144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91E8" w14:textId="77777777" w:rsidR="00297EAF" w:rsidRPr="00297EAF" w:rsidRDefault="00297EAF" w:rsidP="00297EAF">
            <w:pPr>
              <w:pStyle w:val="FP"/>
            </w:pPr>
            <w:r w:rsidRPr="00297EAF">
              <w:t>C1-254007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4667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A98B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285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7B3" w14:textId="77777777" w:rsidR="00297EAF" w:rsidRPr="00297EAF" w:rsidRDefault="00297EAF" w:rsidP="00297EAF">
            <w:pPr>
              <w:pStyle w:val="FP"/>
            </w:pPr>
            <w:r w:rsidRPr="00297EAF">
              <w:t>C1-253459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0AE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F12F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1528" w14:textId="77777777" w:rsidR="00297EAF" w:rsidRPr="00297EAF" w:rsidRDefault="00297EAF" w:rsidP="00297EAF">
            <w:pPr>
              <w:pStyle w:val="FP"/>
            </w:pPr>
            <w:r w:rsidRPr="00297EAF">
              <w:t>C1-254008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9193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798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5E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D7BA" w14:textId="77777777" w:rsidR="00297EAF" w:rsidRPr="00297EAF" w:rsidRDefault="00297EAF" w:rsidP="00297EAF">
            <w:pPr>
              <w:pStyle w:val="FP"/>
            </w:pPr>
            <w:r w:rsidRPr="00297EAF">
              <w:t>C1-253460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FAD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30CD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0A39" w14:textId="77777777" w:rsidR="00297EAF" w:rsidRPr="00297EAF" w:rsidRDefault="00297EAF" w:rsidP="00297EAF">
            <w:pPr>
              <w:pStyle w:val="FP"/>
            </w:pPr>
            <w:r w:rsidRPr="00297EAF">
              <w:t>C1-254009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21D2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4B89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7CD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3008" w14:textId="77777777" w:rsidR="00297EAF" w:rsidRPr="00297EAF" w:rsidRDefault="00297EAF" w:rsidP="00297EAF">
            <w:pPr>
              <w:pStyle w:val="FP"/>
            </w:pPr>
            <w:r w:rsidRPr="00297EAF">
              <w:t>C1-253461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8584" w14:textId="77777777" w:rsidR="00297EAF" w:rsidRPr="00297EAF" w:rsidRDefault="00297EAF" w:rsidP="00297EAF">
            <w:pPr>
              <w:pStyle w:val="FP"/>
            </w:pPr>
            <w:r w:rsidRPr="00297EAF">
              <w:t>C1-254048</w:t>
            </w:r>
          </w:p>
        </w:tc>
      </w:tr>
      <w:tr w:rsidR="00297EAF" w:rsidRPr="00297EAF" w14:paraId="124066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E70C" w14:textId="77777777" w:rsidR="00297EAF" w:rsidRPr="00297EAF" w:rsidRDefault="00297EAF" w:rsidP="00297EAF">
            <w:pPr>
              <w:pStyle w:val="FP"/>
            </w:pPr>
            <w:r w:rsidRPr="00297EAF">
              <w:t>C1-254010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8B0E" w14:textId="77777777" w:rsidR="00297EAF" w:rsidRPr="00297EAF" w:rsidRDefault="00297EAF" w:rsidP="00297EAF">
            <w:pPr>
              <w:pStyle w:val="FP"/>
            </w:pPr>
            <w:r w:rsidRPr="00297EAF">
              <w:t>LS on parameters for ProSe additional parameters announcement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6DCD" w14:textId="77777777" w:rsidR="00297EAF" w:rsidRPr="00297EAF" w:rsidRDefault="00297EAF" w:rsidP="00297EAF">
            <w:pPr>
              <w:pStyle w:val="FP"/>
            </w:pPr>
            <w:r w:rsidRPr="00297EAF"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49E3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38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621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59029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198F" w14:textId="77777777" w:rsidR="00297EAF" w:rsidRPr="00297EAF" w:rsidRDefault="00297EAF" w:rsidP="00297EAF">
            <w:pPr>
              <w:pStyle w:val="FP"/>
            </w:pPr>
            <w:r w:rsidRPr="00297EAF">
              <w:t>C1-254011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6FE4" w14:textId="77777777" w:rsidR="00297EAF" w:rsidRPr="00297EAF" w:rsidRDefault="00297EAF" w:rsidP="00297EAF">
            <w:pPr>
              <w:pStyle w:val="FP"/>
            </w:pPr>
            <w:r w:rsidRPr="00297EAF">
              <w:t>ML model retrieval service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8214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03A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9F20" w14:textId="77777777" w:rsidR="00297EAF" w:rsidRPr="00297EAF" w:rsidRDefault="00297EAF" w:rsidP="00297EAF">
            <w:pPr>
              <w:pStyle w:val="FP"/>
            </w:pPr>
            <w:r w:rsidRPr="00297EAF">
              <w:t>C1-253304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69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6522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76BB" w14:textId="77777777" w:rsidR="00297EAF" w:rsidRPr="00297EAF" w:rsidRDefault="00297EAF" w:rsidP="00297EAF">
            <w:pPr>
              <w:pStyle w:val="FP"/>
            </w:pPr>
            <w:r w:rsidRPr="00297EAF">
              <w:t>C1-254012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A247" w14:textId="77777777" w:rsidR="00297EAF" w:rsidRPr="00297EAF" w:rsidRDefault="00297EAF" w:rsidP="00297EAF">
            <w:pPr>
              <w:pStyle w:val="FP"/>
            </w:pPr>
            <w:r w:rsidRPr="00297EAF">
              <w:t>Split AIML operation pipeline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3611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ED7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A60E" w14:textId="77777777" w:rsidR="00297EAF" w:rsidRPr="00297EAF" w:rsidRDefault="00297EAF" w:rsidP="00297EAF">
            <w:pPr>
              <w:pStyle w:val="FP"/>
            </w:pPr>
            <w:r w:rsidRPr="00297EAF">
              <w:t>C1-253305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26E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3415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F7E5" w14:textId="77777777" w:rsidR="00297EAF" w:rsidRPr="00297EAF" w:rsidRDefault="00297EAF" w:rsidP="00297EAF">
            <w:pPr>
              <w:pStyle w:val="FP"/>
            </w:pPr>
            <w:r w:rsidRPr="00297EAF">
              <w:t>C1-254013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F1DE" w14:textId="77777777" w:rsidR="00297EAF" w:rsidRPr="00297EAF" w:rsidRDefault="00297EAF" w:rsidP="00297EAF">
            <w:pPr>
              <w:pStyle w:val="FP"/>
            </w:pPr>
            <w:r w:rsidRPr="00297EAF">
              <w:t>Aimlec_AimlTaskTransfer API: support of 204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BE26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6BE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79CA" w14:textId="77777777" w:rsidR="00297EAF" w:rsidRPr="00297EAF" w:rsidRDefault="00297EAF" w:rsidP="00297EAF">
            <w:pPr>
              <w:pStyle w:val="FP"/>
            </w:pPr>
            <w:r w:rsidRPr="00297EAF">
              <w:t>C1-253388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F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1118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774D" w14:textId="77777777" w:rsidR="00297EAF" w:rsidRPr="00297EAF" w:rsidRDefault="00297EAF" w:rsidP="00297EAF">
            <w:pPr>
              <w:pStyle w:val="FP"/>
            </w:pPr>
            <w:r w:rsidRPr="00297EAF">
              <w:t>C1-254014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A7CE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3B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71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6DFF" w14:textId="77777777" w:rsidR="00297EAF" w:rsidRPr="00297EAF" w:rsidRDefault="00297EAF" w:rsidP="00297EAF">
            <w:pPr>
              <w:pStyle w:val="FP"/>
            </w:pPr>
            <w:r w:rsidRPr="00297EAF">
              <w:t>C1-253467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9ACB" w14:textId="77777777" w:rsidR="00297EAF" w:rsidRPr="00297EAF" w:rsidRDefault="00297EAF" w:rsidP="00297EAF">
            <w:pPr>
              <w:pStyle w:val="FP"/>
            </w:pPr>
            <w:r w:rsidRPr="00297EAF">
              <w:t>C1-254046</w:t>
            </w:r>
          </w:p>
        </w:tc>
      </w:tr>
      <w:tr w:rsidR="00297EAF" w:rsidRPr="00297EAF" w14:paraId="158B13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9D17" w14:textId="77777777" w:rsidR="00297EAF" w:rsidRPr="00297EAF" w:rsidRDefault="00297EAF" w:rsidP="00297EAF">
            <w:pPr>
              <w:pStyle w:val="FP"/>
            </w:pPr>
            <w:r w:rsidRPr="00297EAF">
              <w:t>C1-254015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733D" w14:textId="77777777" w:rsidR="00297EAF" w:rsidRPr="00297EAF" w:rsidRDefault="00297EAF" w:rsidP="00297EAF">
            <w:pPr>
              <w:pStyle w:val="FP"/>
            </w:pPr>
            <w:r w:rsidRPr="00297EAF">
              <w:t>Correction to velocity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DCF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395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76D6" w14:textId="77777777" w:rsidR="00297EAF" w:rsidRPr="00297EAF" w:rsidRDefault="00297EAF" w:rsidP="00297EAF">
            <w:pPr>
              <w:pStyle w:val="FP"/>
            </w:pPr>
            <w:r w:rsidRPr="00297EAF">
              <w:t>C1-253152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F3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E081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1FA4" w14:textId="77777777" w:rsidR="00297EAF" w:rsidRPr="00297EAF" w:rsidRDefault="00297EAF" w:rsidP="00297EAF">
            <w:pPr>
              <w:pStyle w:val="FP"/>
            </w:pPr>
            <w:r w:rsidRPr="00297EAF">
              <w:t>C1-254016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0F3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80D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55C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B09B" w14:textId="77777777" w:rsidR="00297EAF" w:rsidRPr="00297EAF" w:rsidRDefault="00297EAF" w:rsidP="00297EAF">
            <w:pPr>
              <w:pStyle w:val="FP"/>
            </w:pPr>
            <w:r w:rsidRPr="00297EAF">
              <w:t>C1-253937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BF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DA756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4206" w14:textId="77777777" w:rsidR="00297EAF" w:rsidRPr="00297EAF" w:rsidRDefault="00297EAF" w:rsidP="00297EAF">
            <w:pPr>
              <w:pStyle w:val="FP"/>
            </w:pPr>
            <w:r w:rsidRPr="00297EAF">
              <w:t>C1-254017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EDA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3F9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294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47F5" w14:textId="77777777" w:rsidR="00297EAF" w:rsidRPr="00297EAF" w:rsidRDefault="00297EAF" w:rsidP="00297EAF">
            <w:pPr>
              <w:pStyle w:val="FP"/>
            </w:pPr>
            <w:r w:rsidRPr="00297EAF">
              <w:t>C1-253938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09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09614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0A8" w14:textId="77777777" w:rsidR="00297EAF" w:rsidRPr="00297EAF" w:rsidRDefault="00297EAF" w:rsidP="00297EAF">
            <w:pPr>
              <w:pStyle w:val="FP"/>
            </w:pPr>
            <w:r w:rsidRPr="00297EAF">
              <w:t>C1-254018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6377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9C2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63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A171" w14:textId="77777777" w:rsidR="00297EAF" w:rsidRPr="00297EAF" w:rsidRDefault="00297EAF" w:rsidP="00297EAF">
            <w:pPr>
              <w:pStyle w:val="FP"/>
            </w:pPr>
            <w:r w:rsidRPr="00297EAF">
              <w:t>C1-253939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2F2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B438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C04" w14:textId="77777777" w:rsidR="00297EAF" w:rsidRPr="00297EAF" w:rsidRDefault="00297EAF" w:rsidP="00297EAF">
            <w:pPr>
              <w:pStyle w:val="FP"/>
            </w:pPr>
            <w:r w:rsidRPr="00297EAF">
              <w:t>C1-254019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CB9E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310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E86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ACB6" w14:textId="77777777" w:rsidR="00297EAF" w:rsidRPr="00297EAF" w:rsidRDefault="00297EAF" w:rsidP="00297EAF">
            <w:pPr>
              <w:pStyle w:val="FP"/>
            </w:pPr>
            <w:r w:rsidRPr="00297EAF">
              <w:t>C1-253958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0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74A88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C33" w14:textId="77777777" w:rsidR="00297EAF" w:rsidRPr="00297EAF" w:rsidRDefault="00297EAF" w:rsidP="00297EAF">
            <w:pPr>
              <w:pStyle w:val="FP"/>
            </w:pPr>
            <w:r w:rsidRPr="00297EAF">
              <w:t>C1-254020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528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E73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56E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ECA2" w14:textId="77777777" w:rsidR="00297EAF" w:rsidRPr="00297EAF" w:rsidRDefault="00297EAF" w:rsidP="00297EAF">
            <w:pPr>
              <w:pStyle w:val="FP"/>
            </w:pPr>
            <w:r w:rsidRPr="00297EAF">
              <w:t>C1-253959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C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B4914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31AA" w14:textId="77777777" w:rsidR="00297EAF" w:rsidRPr="00297EAF" w:rsidRDefault="00297EAF" w:rsidP="00297EAF">
            <w:pPr>
              <w:pStyle w:val="FP"/>
            </w:pPr>
            <w:r w:rsidRPr="00297EAF">
              <w:t>C1-254021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3E0C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0C6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A90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8647" w14:textId="77777777" w:rsidR="00297EAF" w:rsidRPr="00297EAF" w:rsidRDefault="00297EAF" w:rsidP="00297EAF">
            <w:pPr>
              <w:pStyle w:val="FP"/>
            </w:pPr>
            <w:r w:rsidRPr="00297EAF">
              <w:t>C1-253960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1AB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3206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EDC8" w14:textId="77777777" w:rsidR="00297EAF" w:rsidRPr="00297EAF" w:rsidRDefault="00297EAF" w:rsidP="00297EAF">
            <w:pPr>
              <w:pStyle w:val="FP"/>
            </w:pPr>
            <w:r w:rsidRPr="00297EAF">
              <w:t>C1-254022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D7F1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FA9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412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4829" w14:textId="77777777" w:rsidR="00297EAF" w:rsidRPr="00297EAF" w:rsidRDefault="00297EAF" w:rsidP="00297EAF">
            <w:pPr>
              <w:pStyle w:val="FP"/>
            </w:pPr>
            <w:r w:rsidRPr="00297EAF">
              <w:t>C1-253961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171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4C624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4F56" w14:textId="77777777" w:rsidR="00297EAF" w:rsidRPr="00297EAF" w:rsidRDefault="00297EAF" w:rsidP="00297EAF">
            <w:pPr>
              <w:pStyle w:val="FP"/>
            </w:pPr>
            <w:r w:rsidRPr="00297EAF">
              <w:t>C1-254023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62E5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BE1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419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B054" w14:textId="77777777" w:rsidR="00297EAF" w:rsidRPr="00297EAF" w:rsidRDefault="00297EAF" w:rsidP="00297EAF">
            <w:pPr>
              <w:pStyle w:val="FP"/>
            </w:pPr>
            <w:r w:rsidRPr="00297EAF">
              <w:t>C1-253968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1E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659B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EF1D" w14:textId="77777777" w:rsidR="00297EAF" w:rsidRPr="00297EAF" w:rsidRDefault="00297EAF" w:rsidP="00297EAF">
            <w:pPr>
              <w:pStyle w:val="FP"/>
            </w:pPr>
            <w:r w:rsidRPr="00297EAF">
              <w:t>C1-254024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F7AA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FD3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F34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015F" w14:textId="77777777" w:rsidR="00297EAF" w:rsidRPr="00297EAF" w:rsidRDefault="00297EAF" w:rsidP="00297EAF">
            <w:pPr>
              <w:pStyle w:val="FP"/>
            </w:pPr>
            <w:r w:rsidRPr="00297EAF">
              <w:t>C1-253948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5D8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3C08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325B" w14:textId="77777777" w:rsidR="00297EAF" w:rsidRPr="00297EAF" w:rsidRDefault="00297EAF" w:rsidP="00297EAF">
            <w:pPr>
              <w:pStyle w:val="FP"/>
            </w:pPr>
            <w:r w:rsidRPr="00297EAF">
              <w:t>C1-254025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A15A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0CC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98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FF17" w14:textId="77777777" w:rsidR="00297EAF" w:rsidRPr="00297EAF" w:rsidRDefault="00297EAF" w:rsidP="00297EAF">
            <w:pPr>
              <w:pStyle w:val="FP"/>
            </w:pPr>
            <w:r w:rsidRPr="00297EAF">
              <w:t>C1-253980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D92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2C34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A948" w14:textId="77777777" w:rsidR="00297EAF" w:rsidRPr="00297EAF" w:rsidRDefault="00297EAF" w:rsidP="00297EAF">
            <w:pPr>
              <w:pStyle w:val="FP"/>
            </w:pPr>
            <w:r w:rsidRPr="00297EAF">
              <w:t>C1-254026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DBF6" w14:textId="77777777" w:rsidR="00297EAF" w:rsidRPr="00297EAF" w:rsidRDefault="00297EAF" w:rsidP="00297EAF">
            <w:pPr>
              <w:pStyle w:val="FP"/>
            </w:pPr>
            <w:r w:rsidRPr="00297EAF">
              <w:t>Support for sidelink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E0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47E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36AA" w14:textId="77777777" w:rsidR="00297EAF" w:rsidRPr="00297EAF" w:rsidRDefault="00297EAF" w:rsidP="00297EAF">
            <w:pPr>
              <w:pStyle w:val="FP"/>
            </w:pPr>
            <w:r w:rsidRPr="00297EAF">
              <w:t>C1-253970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ECE1" w14:textId="77777777" w:rsidR="00297EAF" w:rsidRPr="00297EAF" w:rsidRDefault="00297EAF" w:rsidP="00297EAF">
            <w:pPr>
              <w:pStyle w:val="FP"/>
            </w:pPr>
            <w:r w:rsidRPr="00297EAF">
              <w:t>C1-254038</w:t>
            </w:r>
          </w:p>
        </w:tc>
      </w:tr>
      <w:tr w:rsidR="00297EAF" w:rsidRPr="00297EAF" w14:paraId="6CF040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23E4" w14:textId="77777777" w:rsidR="00297EAF" w:rsidRPr="00297EAF" w:rsidRDefault="00297EAF" w:rsidP="00297EAF">
            <w:pPr>
              <w:pStyle w:val="FP"/>
            </w:pPr>
            <w:r w:rsidRPr="00297EAF">
              <w:t>C1-254027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BED1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1B5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A674" w14:textId="77777777" w:rsidR="00297EAF" w:rsidRPr="00297EAF" w:rsidRDefault="00297EAF" w:rsidP="00297EAF">
            <w:pPr>
              <w:pStyle w:val="FP"/>
            </w:pPr>
            <w:r w:rsidRPr="00297EAF">
              <w:t>C1-253984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7C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369AD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B24D" w14:textId="77777777" w:rsidR="00297EAF" w:rsidRPr="00297EAF" w:rsidRDefault="00297EAF" w:rsidP="00297EAF">
            <w:pPr>
              <w:pStyle w:val="FP"/>
            </w:pPr>
            <w:r w:rsidRPr="00297EAF">
              <w:t>C1-254028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2019" w14:textId="77777777" w:rsidR="00297EAF" w:rsidRPr="00297EAF" w:rsidRDefault="00297EAF" w:rsidP="00297EAF">
            <w:pPr>
              <w:pStyle w:val="FP"/>
            </w:pPr>
            <w:r w:rsidRPr="00297EAF">
              <w:t>Digital asset profile create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16A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E28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7237" w14:textId="77777777" w:rsidR="00297EAF" w:rsidRPr="00297EAF" w:rsidRDefault="00297EAF" w:rsidP="00297EAF">
            <w:pPr>
              <w:pStyle w:val="FP"/>
            </w:pPr>
            <w:r w:rsidRPr="00297EAF">
              <w:t>C1-253990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B6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ADDA3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EE74" w14:textId="77777777" w:rsidR="00297EAF" w:rsidRPr="00297EAF" w:rsidRDefault="00297EAF" w:rsidP="00297EAF">
            <w:pPr>
              <w:pStyle w:val="FP"/>
            </w:pPr>
            <w:r w:rsidRPr="00297EAF">
              <w:t>C1-254029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A05F" w14:textId="77777777" w:rsidR="00297EAF" w:rsidRPr="00297EAF" w:rsidRDefault="00297EAF" w:rsidP="00297EAF">
            <w:pPr>
              <w:pStyle w:val="FP"/>
            </w:pPr>
            <w:r w:rsidRPr="00297EAF">
              <w:t>Digital asset profile UPDATE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3A4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65A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2DDA" w14:textId="77777777" w:rsidR="00297EAF" w:rsidRPr="00297EAF" w:rsidRDefault="00297EAF" w:rsidP="00297EAF">
            <w:pPr>
              <w:pStyle w:val="FP"/>
            </w:pPr>
            <w:r w:rsidRPr="00297EAF">
              <w:t>C1-253991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E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C96C6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F576" w14:textId="77777777" w:rsidR="00297EAF" w:rsidRPr="00297EAF" w:rsidRDefault="00297EAF" w:rsidP="00297EAF">
            <w:pPr>
              <w:pStyle w:val="FP"/>
            </w:pPr>
            <w:r w:rsidRPr="00297EAF">
              <w:t>C1-254030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7F38" w14:textId="77777777" w:rsidR="00297EAF" w:rsidRPr="00297EAF" w:rsidRDefault="00297EAF" w:rsidP="00297EAF">
            <w:pPr>
              <w:pStyle w:val="FP"/>
            </w:pPr>
            <w:r w:rsidRPr="00297EAF">
              <w:t>Definition on 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488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644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77C0" w14:textId="77777777" w:rsidR="00297EAF" w:rsidRPr="00297EAF" w:rsidRDefault="00297EAF" w:rsidP="00297EAF">
            <w:pPr>
              <w:pStyle w:val="FP"/>
            </w:pPr>
            <w:r w:rsidRPr="00297EAF">
              <w:t>C1-253986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6C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B415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754B" w14:textId="77777777" w:rsidR="00297EAF" w:rsidRPr="00297EAF" w:rsidRDefault="00297EAF" w:rsidP="00297EAF">
            <w:pPr>
              <w:pStyle w:val="FP"/>
            </w:pPr>
            <w:r w:rsidRPr="00297EAF">
              <w:t>C1-254031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C317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4B82" w14:textId="77777777" w:rsidR="00297EAF" w:rsidRPr="00297EAF" w:rsidRDefault="00297EAF" w:rsidP="00297EAF">
            <w:pPr>
              <w:pStyle w:val="FP"/>
            </w:pPr>
            <w:r w:rsidRPr="00297EAF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815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822D" w14:textId="77777777" w:rsidR="00297EAF" w:rsidRPr="00297EAF" w:rsidRDefault="00297EAF" w:rsidP="00297EAF">
            <w:pPr>
              <w:pStyle w:val="FP"/>
            </w:pPr>
            <w:r w:rsidRPr="00297EAF">
              <w:t>C1-253138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F28E" w14:textId="77777777" w:rsidR="00297EAF" w:rsidRPr="00297EAF" w:rsidRDefault="00297EAF" w:rsidP="00297EAF">
            <w:pPr>
              <w:pStyle w:val="FP"/>
            </w:pPr>
            <w:r w:rsidRPr="00297EAF">
              <w:t>C1-254039</w:t>
            </w:r>
          </w:p>
        </w:tc>
      </w:tr>
      <w:tr w:rsidR="00297EAF" w:rsidRPr="00297EAF" w14:paraId="67D0EA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9533" w14:textId="77777777" w:rsidR="00297EAF" w:rsidRPr="00297EAF" w:rsidRDefault="00297EAF" w:rsidP="00297EAF">
            <w:pPr>
              <w:pStyle w:val="FP"/>
            </w:pPr>
            <w:r w:rsidRPr="00297EAF">
              <w:t>C1-254032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9807" w14:textId="77777777" w:rsidR="00297EAF" w:rsidRPr="00297EAF" w:rsidRDefault="00297EAF" w:rsidP="00297EAF">
            <w:pPr>
              <w:pStyle w:val="FP"/>
            </w:pPr>
            <w:r w:rsidRPr="00297EAF">
              <w:t>Correction to the &lt;transmission-assist-info&gt;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F77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8A6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1491" w14:textId="77777777" w:rsidR="00297EAF" w:rsidRPr="00297EAF" w:rsidRDefault="00297EAF" w:rsidP="00297EAF">
            <w:pPr>
              <w:pStyle w:val="FP"/>
            </w:pPr>
            <w:r w:rsidRPr="00297EAF">
              <w:t>C1-253139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CA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B7C1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694A" w14:textId="77777777" w:rsidR="00297EAF" w:rsidRPr="00297EAF" w:rsidRDefault="00297EAF" w:rsidP="00297EAF">
            <w:pPr>
              <w:pStyle w:val="FP"/>
            </w:pPr>
            <w:r w:rsidRPr="00297EAF">
              <w:t>C1-254033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FA7" w14:textId="77777777" w:rsidR="00297EAF" w:rsidRPr="00297EAF" w:rsidRDefault="00297EAF" w:rsidP="00297EAF">
            <w:pPr>
              <w:pStyle w:val="FP"/>
            </w:pPr>
            <w:r w:rsidRPr="00297EAF">
              <w:t>Correction to the use of "and/or" term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565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EF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CFCA" w14:textId="77777777" w:rsidR="00297EAF" w:rsidRPr="00297EAF" w:rsidRDefault="00297EAF" w:rsidP="00297EAF">
            <w:pPr>
              <w:pStyle w:val="FP"/>
            </w:pPr>
            <w:r w:rsidRPr="00297EAF">
              <w:t>C1-253142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4D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26FD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AACD" w14:textId="77777777" w:rsidR="00297EAF" w:rsidRPr="00297EAF" w:rsidRDefault="00297EAF" w:rsidP="00297EAF">
            <w:pPr>
              <w:pStyle w:val="FP"/>
            </w:pPr>
            <w:r w:rsidRPr="00297EAF">
              <w:t>C1-254034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55D0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D02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158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A537" w14:textId="77777777" w:rsidR="00297EAF" w:rsidRPr="00297EAF" w:rsidRDefault="00297EAF" w:rsidP="00297EAF">
            <w:pPr>
              <w:pStyle w:val="FP"/>
            </w:pPr>
            <w:r w:rsidRPr="00297EAF">
              <w:t>C1-253145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76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C0BE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4727" w14:textId="77777777" w:rsidR="00297EAF" w:rsidRPr="00297EAF" w:rsidRDefault="00297EAF" w:rsidP="00297EAF">
            <w:pPr>
              <w:pStyle w:val="FP"/>
            </w:pPr>
            <w:r w:rsidRPr="00297EAF">
              <w:t>C1-254035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4A6F" w14:textId="77777777" w:rsidR="00297EAF" w:rsidRPr="00297EAF" w:rsidRDefault="00297EAF" w:rsidP="00297EAF">
            <w:pPr>
              <w:pStyle w:val="FP"/>
            </w:pPr>
            <w:r w:rsidRPr="00297EAF">
              <w:t>Correction to SEALDD regular transmission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3EB1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F93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C3C5" w14:textId="77777777" w:rsidR="00297EAF" w:rsidRPr="00297EAF" w:rsidRDefault="00297EAF" w:rsidP="00297EAF">
            <w:pPr>
              <w:pStyle w:val="FP"/>
            </w:pPr>
            <w:r w:rsidRPr="00297EAF">
              <w:t>C1-253381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4D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C982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352F" w14:textId="77777777" w:rsidR="00297EAF" w:rsidRPr="00297EAF" w:rsidRDefault="00297EAF" w:rsidP="00297EAF">
            <w:pPr>
              <w:pStyle w:val="FP"/>
            </w:pPr>
            <w:r w:rsidRPr="00297EAF">
              <w:t>C1-254036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19A0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E8E5" w14:textId="77777777" w:rsidR="00297EAF" w:rsidRPr="00297EAF" w:rsidRDefault="00297EAF" w:rsidP="00297EAF">
            <w:pPr>
              <w:pStyle w:val="FP"/>
            </w:pPr>
            <w:r w:rsidRPr="00297EAF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D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67EC" w14:textId="77777777" w:rsidR="00297EAF" w:rsidRPr="00297EAF" w:rsidRDefault="00297EAF" w:rsidP="00297EAF">
            <w:pPr>
              <w:pStyle w:val="FP"/>
            </w:pPr>
            <w:r w:rsidRPr="00297EAF">
              <w:t>C1-253505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739" w14:textId="77777777" w:rsidR="00297EAF" w:rsidRPr="00297EAF" w:rsidRDefault="00297EAF" w:rsidP="00297EAF">
            <w:pPr>
              <w:pStyle w:val="FP"/>
            </w:pPr>
            <w:r w:rsidRPr="00297EAF">
              <w:t>C1-254040</w:t>
            </w:r>
          </w:p>
        </w:tc>
      </w:tr>
      <w:tr w:rsidR="00297EAF" w:rsidRPr="00297EAF" w14:paraId="484D41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BF46" w14:textId="77777777" w:rsidR="00297EAF" w:rsidRPr="00297EAF" w:rsidRDefault="00297EAF" w:rsidP="00297EAF">
            <w:pPr>
              <w:pStyle w:val="FP"/>
            </w:pPr>
            <w:r w:rsidRPr="00297EAF">
              <w:t>C1-254037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C669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65D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A0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F1B0" w14:textId="77777777" w:rsidR="00297EAF" w:rsidRPr="00297EAF" w:rsidRDefault="00297EAF" w:rsidP="00297EAF">
            <w:pPr>
              <w:pStyle w:val="FP"/>
            </w:pPr>
            <w:r w:rsidRPr="00297EAF">
              <w:t>C1-253946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BE02" w14:textId="77777777" w:rsidR="00297EAF" w:rsidRPr="00297EAF" w:rsidRDefault="00297EAF" w:rsidP="00297EAF">
            <w:pPr>
              <w:pStyle w:val="FP"/>
            </w:pPr>
            <w:r w:rsidRPr="00297EAF">
              <w:t>C1-254044</w:t>
            </w:r>
          </w:p>
        </w:tc>
      </w:tr>
      <w:tr w:rsidR="00297EAF" w:rsidRPr="00297EAF" w14:paraId="714CA9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4E9" w14:textId="77777777" w:rsidR="00297EAF" w:rsidRPr="00297EAF" w:rsidRDefault="00297EAF" w:rsidP="00297EAF">
            <w:pPr>
              <w:pStyle w:val="FP"/>
            </w:pPr>
            <w:r w:rsidRPr="00297EAF">
              <w:t>C1-254038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EDC4" w14:textId="77777777" w:rsidR="00297EAF" w:rsidRPr="00297EAF" w:rsidRDefault="00297EAF" w:rsidP="00297EAF">
            <w:pPr>
              <w:pStyle w:val="FP"/>
            </w:pPr>
            <w:r w:rsidRPr="00297EAF">
              <w:t>Support for sidelink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39FE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8B2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4F9C" w14:textId="77777777" w:rsidR="00297EAF" w:rsidRPr="00297EAF" w:rsidRDefault="00297EAF" w:rsidP="00297EAF">
            <w:pPr>
              <w:pStyle w:val="FP"/>
            </w:pPr>
            <w:r w:rsidRPr="00297EAF">
              <w:t>C1-254026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CB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509B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1839" w14:textId="77777777" w:rsidR="00297EAF" w:rsidRPr="00297EAF" w:rsidRDefault="00297EAF" w:rsidP="00297EAF">
            <w:pPr>
              <w:pStyle w:val="FP"/>
            </w:pPr>
            <w:r w:rsidRPr="00297EAF">
              <w:t>C1-254039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09D0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58D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EA2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7A5" w14:textId="77777777" w:rsidR="00297EAF" w:rsidRPr="00297EAF" w:rsidRDefault="00297EAF" w:rsidP="00297EAF">
            <w:pPr>
              <w:pStyle w:val="FP"/>
            </w:pPr>
            <w:r w:rsidRPr="00297EAF">
              <w:t>C1-254031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9EE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0F23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BF16" w14:textId="77777777" w:rsidR="00297EAF" w:rsidRPr="00297EAF" w:rsidRDefault="00297EAF" w:rsidP="00297EAF">
            <w:pPr>
              <w:pStyle w:val="FP"/>
            </w:pPr>
            <w:r w:rsidRPr="00297EAF">
              <w:t>C1-254040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A86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1DC0" w14:textId="77777777" w:rsidR="00297EAF" w:rsidRPr="00297EAF" w:rsidRDefault="00297EAF" w:rsidP="00297EAF">
            <w:pPr>
              <w:pStyle w:val="FP"/>
            </w:pPr>
            <w:r w:rsidRPr="00297EAF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3BF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7908" w14:textId="77777777" w:rsidR="00297EAF" w:rsidRPr="00297EAF" w:rsidRDefault="00297EAF" w:rsidP="00297EAF">
            <w:pPr>
              <w:pStyle w:val="FP"/>
            </w:pPr>
            <w:r w:rsidRPr="00297EAF">
              <w:t>C1-254036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081E" w14:textId="77777777" w:rsidR="00297EAF" w:rsidRPr="00297EAF" w:rsidRDefault="00297EAF" w:rsidP="00297EAF">
            <w:pPr>
              <w:pStyle w:val="FP"/>
            </w:pPr>
            <w:r w:rsidRPr="00297EAF">
              <w:t>C1-254047</w:t>
            </w:r>
          </w:p>
        </w:tc>
      </w:tr>
      <w:tr w:rsidR="00297EAF" w:rsidRPr="00297EAF" w14:paraId="535346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178B" w14:textId="77777777" w:rsidR="00297EAF" w:rsidRPr="00297EAF" w:rsidRDefault="00297EAF" w:rsidP="00297EAF">
            <w:pPr>
              <w:pStyle w:val="FP"/>
            </w:pPr>
            <w:r w:rsidRPr="00297EAF">
              <w:t>C1-254041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911" w14:textId="77777777" w:rsidR="00297EAF" w:rsidRPr="00297EAF" w:rsidRDefault="00297EAF" w:rsidP="00297EAF">
            <w:pPr>
              <w:pStyle w:val="FP"/>
            </w:pPr>
            <w:r w:rsidRPr="00297EAF">
              <w:t>Corrections on the Eees_EASInformationProvisioning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532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FC0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7D2B" w14:textId="77777777" w:rsidR="00297EAF" w:rsidRPr="00297EAF" w:rsidRDefault="00297EAF" w:rsidP="00297EAF">
            <w:pPr>
              <w:pStyle w:val="FP"/>
            </w:pPr>
            <w:r w:rsidRPr="00297EAF">
              <w:t>C1-253952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D8A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51B23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24CA" w14:textId="77777777" w:rsidR="00297EAF" w:rsidRPr="00297EAF" w:rsidRDefault="00297EAF" w:rsidP="00297EAF">
            <w:pPr>
              <w:pStyle w:val="FP"/>
            </w:pPr>
            <w:r w:rsidRPr="00297EAF">
              <w:t>C1-254042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23B6" w14:textId="77777777" w:rsidR="00297EAF" w:rsidRPr="00297EAF" w:rsidRDefault="00297EAF" w:rsidP="00297EAF">
            <w:pPr>
              <w:pStyle w:val="FP"/>
            </w:pPr>
            <w:r w:rsidRPr="00297EAF">
              <w:t>Corrections on the Eees_EASDiscovery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DE2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A4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E9BD" w14:textId="77777777" w:rsidR="00297EAF" w:rsidRPr="00297EAF" w:rsidRDefault="00297EAF" w:rsidP="00297EAF">
            <w:pPr>
              <w:pStyle w:val="FP"/>
            </w:pPr>
            <w:r w:rsidRPr="00297EAF">
              <w:t>C1-253951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9D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01424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F8D8" w14:textId="77777777" w:rsidR="00297EAF" w:rsidRPr="00297EAF" w:rsidRDefault="00297EAF" w:rsidP="00297EAF">
            <w:pPr>
              <w:pStyle w:val="FP"/>
            </w:pPr>
            <w:r w:rsidRPr="00297EAF">
              <w:t>C1-254043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2500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432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D91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6FF1" w14:textId="77777777" w:rsidR="00297EAF" w:rsidRPr="00297EAF" w:rsidRDefault="00297EAF" w:rsidP="00297EAF">
            <w:pPr>
              <w:pStyle w:val="FP"/>
            </w:pPr>
            <w:r w:rsidRPr="00297EAF">
              <w:t>C1-253945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4E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C05E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168E" w14:textId="77777777" w:rsidR="00297EAF" w:rsidRPr="00297EAF" w:rsidRDefault="00297EAF" w:rsidP="00297EAF">
            <w:pPr>
              <w:pStyle w:val="FP"/>
            </w:pPr>
            <w:r w:rsidRPr="00297EAF">
              <w:t>C1-254044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2139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672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9FD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8598" w14:textId="77777777" w:rsidR="00297EAF" w:rsidRPr="00297EAF" w:rsidRDefault="00297EAF" w:rsidP="00297EAF">
            <w:pPr>
              <w:pStyle w:val="FP"/>
            </w:pPr>
            <w:r w:rsidRPr="00297EAF">
              <w:t>C1-254037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28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97DD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AD9A" w14:textId="77777777" w:rsidR="00297EAF" w:rsidRPr="00297EAF" w:rsidRDefault="00297EAF" w:rsidP="00297EAF">
            <w:pPr>
              <w:pStyle w:val="FP"/>
            </w:pPr>
            <w:r w:rsidRPr="00297EAF">
              <w:t>C1-254045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9A80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B1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906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DDA4" w14:textId="77777777" w:rsidR="00297EAF" w:rsidRPr="00297EAF" w:rsidRDefault="00297EAF" w:rsidP="00297EAF">
            <w:pPr>
              <w:pStyle w:val="FP"/>
            </w:pPr>
            <w:r w:rsidRPr="00297EAF">
              <w:t>C1-253964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8E7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C3553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4E29" w14:textId="77777777" w:rsidR="00297EAF" w:rsidRPr="00297EAF" w:rsidRDefault="00297EAF" w:rsidP="00297EAF">
            <w:pPr>
              <w:pStyle w:val="FP"/>
            </w:pPr>
            <w:r w:rsidRPr="00297EAF">
              <w:t>C1-254046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679E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16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1CE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B65E" w14:textId="77777777" w:rsidR="00297EAF" w:rsidRPr="00297EAF" w:rsidRDefault="00297EAF" w:rsidP="00297EAF">
            <w:pPr>
              <w:pStyle w:val="FP"/>
            </w:pPr>
            <w:r w:rsidRPr="00297EAF">
              <w:t>C1-254014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21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01EB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1567" w14:textId="77777777" w:rsidR="00297EAF" w:rsidRPr="00297EAF" w:rsidRDefault="00297EAF" w:rsidP="00297EAF">
            <w:pPr>
              <w:pStyle w:val="FP"/>
            </w:pPr>
            <w:r w:rsidRPr="00297EAF">
              <w:t>C1-254047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C757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33E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73A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6079" w14:textId="77777777" w:rsidR="00297EAF" w:rsidRPr="00297EAF" w:rsidRDefault="00297EAF" w:rsidP="00297EAF">
            <w:pPr>
              <w:pStyle w:val="FP"/>
            </w:pPr>
            <w:r w:rsidRPr="00297EAF">
              <w:t>C1-254040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F28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9F4D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D0A8" w14:textId="77777777" w:rsidR="00297EAF" w:rsidRPr="00297EAF" w:rsidRDefault="00297EAF" w:rsidP="00297EAF">
            <w:pPr>
              <w:pStyle w:val="FP"/>
            </w:pPr>
            <w:r w:rsidRPr="00297EAF">
              <w:t>C1-254048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A7CE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5D89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00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9DAC" w14:textId="77777777" w:rsidR="00297EAF" w:rsidRPr="00297EAF" w:rsidRDefault="00297EAF" w:rsidP="00297EAF">
            <w:pPr>
              <w:pStyle w:val="FP"/>
            </w:pPr>
            <w:r w:rsidRPr="00297EAF">
              <w:t>C1-254009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A55B" w14:textId="77777777" w:rsidR="00297EAF" w:rsidRPr="00297EAF" w:rsidRDefault="00297EAF" w:rsidP="00297EAF">
            <w:pPr>
              <w:pStyle w:val="FP"/>
            </w:pPr>
            <w:r w:rsidRPr="00297EAF">
              <w:t>C1-254109</w:t>
            </w:r>
          </w:p>
        </w:tc>
      </w:tr>
      <w:tr w:rsidR="00297EAF" w:rsidRPr="00297EAF" w14:paraId="2C924E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D9D7" w14:textId="77777777" w:rsidR="00297EAF" w:rsidRPr="00297EAF" w:rsidRDefault="00297EAF" w:rsidP="00297EAF">
            <w:pPr>
              <w:pStyle w:val="FP"/>
            </w:pPr>
            <w:r w:rsidRPr="00297EAF">
              <w:t>C1-254084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D5DD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4112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BD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602D" w14:textId="77777777" w:rsidR="00297EAF" w:rsidRPr="00297EAF" w:rsidRDefault="00297EAF" w:rsidP="00297EAF">
            <w:pPr>
              <w:pStyle w:val="FP"/>
            </w:pPr>
            <w:r w:rsidRPr="00297EAF">
              <w:t>C1-253620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48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E602C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2DE" w14:textId="77777777" w:rsidR="00297EAF" w:rsidRPr="00297EAF" w:rsidRDefault="00297EAF" w:rsidP="00297EAF">
            <w:pPr>
              <w:pStyle w:val="FP"/>
            </w:pPr>
            <w:r w:rsidRPr="00297EAF">
              <w:t>C1-254085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A229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CBA0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6C9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219F" w14:textId="77777777" w:rsidR="00297EAF" w:rsidRPr="00297EAF" w:rsidRDefault="00297EAF" w:rsidP="00297EAF">
            <w:pPr>
              <w:pStyle w:val="FP"/>
            </w:pPr>
            <w:r w:rsidRPr="00297EAF">
              <w:t>C1-253621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AD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48C9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54C0" w14:textId="77777777" w:rsidR="00297EAF" w:rsidRPr="00297EAF" w:rsidRDefault="00297EAF" w:rsidP="00297EAF">
            <w:pPr>
              <w:pStyle w:val="FP"/>
            </w:pPr>
            <w:r w:rsidRPr="00297EAF">
              <w:t>C1-254086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1607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EC70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57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1EFF" w14:textId="77777777" w:rsidR="00297EAF" w:rsidRPr="00297EAF" w:rsidRDefault="00297EAF" w:rsidP="00297EAF">
            <w:pPr>
              <w:pStyle w:val="FP"/>
            </w:pPr>
            <w:r w:rsidRPr="00297EAF">
              <w:t>C1-253748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2442" w14:textId="77777777" w:rsidR="00297EAF" w:rsidRPr="00297EAF" w:rsidRDefault="00297EAF" w:rsidP="00297EAF">
            <w:pPr>
              <w:pStyle w:val="FP"/>
            </w:pPr>
            <w:r w:rsidRPr="00297EAF">
              <w:t>C1-254096</w:t>
            </w:r>
          </w:p>
        </w:tc>
      </w:tr>
      <w:tr w:rsidR="00297EAF" w:rsidRPr="00297EAF" w14:paraId="27AF5E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9F99" w14:textId="77777777" w:rsidR="00297EAF" w:rsidRPr="00297EAF" w:rsidRDefault="00297EAF" w:rsidP="00297EAF">
            <w:pPr>
              <w:pStyle w:val="FP"/>
            </w:pPr>
            <w:r w:rsidRPr="00297EAF">
              <w:t>C1-254087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9BA7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453D" w14:textId="77777777" w:rsidR="00297EAF" w:rsidRPr="00297EAF" w:rsidRDefault="00297EAF" w:rsidP="00297EAF">
            <w:pPr>
              <w:pStyle w:val="FP"/>
            </w:pPr>
            <w:r w:rsidRPr="00297EAF">
              <w:t>Qualcomm Incorporated,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FA6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C83E" w14:textId="77777777" w:rsidR="00297EAF" w:rsidRPr="00297EAF" w:rsidRDefault="00297EAF" w:rsidP="00297EAF">
            <w:pPr>
              <w:pStyle w:val="FP"/>
            </w:pPr>
            <w:r w:rsidRPr="00297EAF">
              <w:t>C1-253734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3F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D46FE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4A3B" w14:textId="77777777" w:rsidR="00297EAF" w:rsidRPr="00297EAF" w:rsidRDefault="00297EAF" w:rsidP="00297EAF">
            <w:pPr>
              <w:pStyle w:val="FP"/>
            </w:pPr>
            <w:r w:rsidRPr="00297EAF">
              <w:t>C1-254088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7107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1133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D4E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7F40" w14:textId="77777777" w:rsidR="00297EAF" w:rsidRPr="00297EAF" w:rsidRDefault="00297EAF" w:rsidP="00297EAF">
            <w:pPr>
              <w:pStyle w:val="FP"/>
            </w:pPr>
            <w:r w:rsidRPr="00297EAF">
              <w:t>C1-253571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86F9" w14:textId="77777777" w:rsidR="00297EAF" w:rsidRPr="00297EAF" w:rsidRDefault="00297EAF" w:rsidP="00297EAF">
            <w:pPr>
              <w:pStyle w:val="FP"/>
            </w:pPr>
            <w:r w:rsidRPr="00297EAF">
              <w:t>C1-254102</w:t>
            </w:r>
          </w:p>
        </w:tc>
      </w:tr>
      <w:tr w:rsidR="00297EAF" w:rsidRPr="00297EAF" w14:paraId="2ED938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6B10" w14:textId="77777777" w:rsidR="00297EAF" w:rsidRPr="00297EAF" w:rsidRDefault="00297EAF" w:rsidP="00297EAF">
            <w:pPr>
              <w:pStyle w:val="FP"/>
            </w:pPr>
            <w:r w:rsidRPr="00297EAF">
              <w:t>C1-254089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4491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3CE6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35A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D376" w14:textId="77777777" w:rsidR="00297EAF" w:rsidRPr="00297EAF" w:rsidRDefault="00297EAF" w:rsidP="00297EAF">
            <w:pPr>
              <w:pStyle w:val="FP"/>
            </w:pPr>
            <w:r w:rsidRPr="00297EAF">
              <w:t>C1-253572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36C0" w14:textId="77777777" w:rsidR="00297EAF" w:rsidRPr="00297EAF" w:rsidRDefault="00297EAF" w:rsidP="00297EAF">
            <w:pPr>
              <w:pStyle w:val="FP"/>
            </w:pPr>
            <w:r w:rsidRPr="00297EAF">
              <w:t>C1-254103</w:t>
            </w:r>
          </w:p>
        </w:tc>
      </w:tr>
      <w:tr w:rsidR="00297EAF" w:rsidRPr="00297EAF" w14:paraId="64EADE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84B5" w14:textId="77777777" w:rsidR="00297EAF" w:rsidRPr="00297EAF" w:rsidRDefault="00297EAF" w:rsidP="00297EAF">
            <w:pPr>
              <w:pStyle w:val="FP"/>
            </w:pPr>
            <w:r w:rsidRPr="00297EAF">
              <w:t>C1-254090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0532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2927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CC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4F70" w14:textId="77777777" w:rsidR="00297EAF" w:rsidRPr="00297EAF" w:rsidRDefault="00297EAF" w:rsidP="00297EAF">
            <w:pPr>
              <w:pStyle w:val="FP"/>
            </w:pPr>
            <w:r w:rsidRPr="00297EAF">
              <w:t>C1-253573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7106" w14:textId="77777777" w:rsidR="00297EAF" w:rsidRPr="00297EAF" w:rsidRDefault="00297EAF" w:rsidP="00297EAF">
            <w:pPr>
              <w:pStyle w:val="FP"/>
            </w:pPr>
            <w:r w:rsidRPr="00297EAF">
              <w:t>C1-254104</w:t>
            </w:r>
          </w:p>
        </w:tc>
      </w:tr>
      <w:tr w:rsidR="00297EAF" w:rsidRPr="00297EAF" w14:paraId="5121A6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2CD2" w14:textId="77777777" w:rsidR="00297EAF" w:rsidRPr="00297EAF" w:rsidRDefault="00297EAF" w:rsidP="00297EAF">
            <w:pPr>
              <w:pStyle w:val="FP"/>
            </w:pPr>
            <w:r w:rsidRPr="00297EAF">
              <w:t>C1-254091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3987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9D39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81D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627B" w14:textId="77777777" w:rsidR="00297EAF" w:rsidRPr="00297EAF" w:rsidRDefault="00297EAF" w:rsidP="00297EAF">
            <w:pPr>
              <w:pStyle w:val="FP"/>
            </w:pPr>
            <w:r w:rsidRPr="00297EAF">
              <w:t>C1-253761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42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3D15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0EFF" w14:textId="77777777" w:rsidR="00297EAF" w:rsidRPr="00297EAF" w:rsidRDefault="00297EAF" w:rsidP="00297EAF">
            <w:pPr>
              <w:pStyle w:val="FP"/>
            </w:pPr>
            <w:r w:rsidRPr="00297EAF">
              <w:t>C1-254092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0342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E4C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6C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CAF" w14:textId="77777777" w:rsidR="00297EAF" w:rsidRPr="00297EAF" w:rsidRDefault="00297EAF" w:rsidP="00297EAF">
            <w:pPr>
              <w:pStyle w:val="FP"/>
            </w:pPr>
            <w:r w:rsidRPr="00297EAF">
              <w:t>C1-253762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70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C741C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F57F" w14:textId="77777777" w:rsidR="00297EAF" w:rsidRPr="00297EAF" w:rsidRDefault="00297EAF" w:rsidP="00297EAF">
            <w:pPr>
              <w:pStyle w:val="FP"/>
            </w:pPr>
            <w:r w:rsidRPr="00297EAF">
              <w:t>C1-254093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E1B3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and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84B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4D0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A709" w14:textId="77777777" w:rsidR="00297EAF" w:rsidRPr="00297EAF" w:rsidRDefault="00297EAF" w:rsidP="00297EAF">
            <w:pPr>
              <w:pStyle w:val="FP"/>
            </w:pPr>
            <w:r w:rsidRPr="00297EAF">
              <w:t>C1-253706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E59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EED7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F9ED" w14:textId="77777777" w:rsidR="00297EAF" w:rsidRPr="00297EAF" w:rsidRDefault="00297EAF" w:rsidP="00297EAF">
            <w:pPr>
              <w:pStyle w:val="FP"/>
            </w:pPr>
            <w:r w:rsidRPr="00297EAF">
              <w:t>C1-254094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66D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876" w14:textId="77777777" w:rsidR="00297EAF" w:rsidRPr="00297EAF" w:rsidRDefault="00297EAF" w:rsidP="00297EAF">
            <w:pPr>
              <w:pStyle w:val="FP"/>
            </w:pPr>
            <w:r w:rsidRPr="00297EAF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479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886D" w14:textId="77777777" w:rsidR="00297EAF" w:rsidRPr="00297EAF" w:rsidRDefault="00297EAF" w:rsidP="00297EAF">
            <w:pPr>
              <w:pStyle w:val="FP"/>
            </w:pPr>
            <w:r w:rsidRPr="00297EAF">
              <w:t>C1-253668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96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304E29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47F6" w14:textId="77777777" w:rsidR="00297EAF" w:rsidRPr="00297EAF" w:rsidRDefault="00297EAF" w:rsidP="00297EAF">
            <w:pPr>
              <w:pStyle w:val="FP"/>
            </w:pPr>
            <w:r w:rsidRPr="00297EAF">
              <w:t>C1-254095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CCF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6F2A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80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3A66" w14:textId="77777777" w:rsidR="00297EAF" w:rsidRPr="00297EAF" w:rsidRDefault="00297EAF" w:rsidP="00297EAF">
            <w:pPr>
              <w:pStyle w:val="FP"/>
            </w:pPr>
            <w:r w:rsidRPr="00297EAF">
              <w:t>C1-253664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375E" w14:textId="77777777" w:rsidR="00297EAF" w:rsidRPr="00297EAF" w:rsidRDefault="00297EAF" w:rsidP="00297EAF">
            <w:pPr>
              <w:pStyle w:val="FP"/>
            </w:pPr>
            <w:r w:rsidRPr="00297EAF">
              <w:t>C1-254099</w:t>
            </w:r>
          </w:p>
        </w:tc>
      </w:tr>
      <w:tr w:rsidR="00297EAF" w:rsidRPr="00297EAF" w14:paraId="6120B7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CC10" w14:textId="77777777" w:rsidR="00297EAF" w:rsidRPr="00297EAF" w:rsidRDefault="00297EAF" w:rsidP="00297EAF">
            <w:pPr>
              <w:pStyle w:val="FP"/>
            </w:pPr>
            <w:r w:rsidRPr="00297EAF">
              <w:t>C1-254096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82C4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63E8" w14:textId="77777777" w:rsidR="00297EAF" w:rsidRPr="00297EAF" w:rsidRDefault="00297EAF" w:rsidP="00297EAF">
            <w:pPr>
              <w:pStyle w:val="FP"/>
            </w:pPr>
            <w:r w:rsidRPr="00297EAF">
              <w:t>Qualcomm Incorporated, Huawei, HiSilicon, MediaTek, vivo, ZTE, Ericsson,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98C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719A" w14:textId="77777777" w:rsidR="00297EAF" w:rsidRPr="00297EAF" w:rsidRDefault="00297EAF" w:rsidP="00297EAF">
            <w:pPr>
              <w:pStyle w:val="FP"/>
            </w:pPr>
            <w:r w:rsidRPr="00297EAF">
              <w:t>C1-254086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C9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90EA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BF16" w14:textId="77777777" w:rsidR="00297EAF" w:rsidRPr="00297EAF" w:rsidRDefault="00297EAF" w:rsidP="00297EAF">
            <w:pPr>
              <w:pStyle w:val="FP"/>
            </w:pPr>
            <w:r w:rsidRPr="00297EAF">
              <w:t>C1-254097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951F" w14:textId="77777777" w:rsidR="00297EAF" w:rsidRPr="00297EAF" w:rsidRDefault="00297EAF" w:rsidP="00297EAF">
            <w:pPr>
              <w:pStyle w:val="FP"/>
            </w:pPr>
            <w:r w:rsidRPr="00297EAF">
              <w:t>General for system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8FD8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132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B105" w14:textId="77777777" w:rsidR="00297EAF" w:rsidRPr="00297EAF" w:rsidRDefault="00297EAF" w:rsidP="00297EAF">
            <w:pPr>
              <w:pStyle w:val="FP"/>
            </w:pPr>
            <w:r w:rsidRPr="00297EAF">
              <w:t>C1-253653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B0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F1417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8E60" w14:textId="77777777" w:rsidR="00297EAF" w:rsidRPr="00297EAF" w:rsidRDefault="00297EAF" w:rsidP="00297EAF">
            <w:pPr>
              <w:pStyle w:val="FP"/>
            </w:pPr>
            <w:r w:rsidRPr="00297EAF">
              <w:t>C1-254098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E945" w14:textId="77777777" w:rsidR="00297EAF" w:rsidRPr="00297EAF" w:rsidRDefault="00297EAF" w:rsidP="00297EAF">
            <w:pPr>
              <w:pStyle w:val="FP"/>
            </w:pPr>
            <w:r w:rsidRPr="00297EAF">
              <w:t>Added UE behavior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C13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9AA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9E34" w14:textId="77777777" w:rsidR="00297EAF" w:rsidRPr="00297EAF" w:rsidRDefault="00297EAF" w:rsidP="00297EAF">
            <w:pPr>
              <w:pStyle w:val="FP"/>
            </w:pPr>
            <w:r w:rsidRPr="00297EAF">
              <w:t>C1-253698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312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88DA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3AAF" w14:textId="77777777" w:rsidR="00297EAF" w:rsidRPr="00297EAF" w:rsidRDefault="00297EAF" w:rsidP="00297EAF">
            <w:pPr>
              <w:pStyle w:val="FP"/>
            </w:pPr>
            <w:r w:rsidRPr="00297EAF">
              <w:t>C1-254099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2124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4C8D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9B6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CAFC" w14:textId="77777777" w:rsidR="00297EAF" w:rsidRPr="00297EAF" w:rsidRDefault="00297EAF" w:rsidP="00297EAF">
            <w:pPr>
              <w:pStyle w:val="FP"/>
            </w:pPr>
            <w:r w:rsidRPr="00297EAF">
              <w:t>C1-254095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F61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D66E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DE29" w14:textId="77777777" w:rsidR="00297EAF" w:rsidRPr="00297EAF" w:rsidRDefault="00297EAF" w:rsidP="00297EAF">
            <w:pPr>
              <w:pStyle w:val="FP"/>
            </w:pPr>
            <w:r w:rsidRPr="00297EAF">
              <w:t>C1-254100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764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51C3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AF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55E9" w14:textId="77777777" w:rsidR="00297EAF" w:rsidRPr="00297EAF" w:rsidRDefault="00297EAF" w:rsidP="00297EAF">
            <w:pPr>
              <w:pStyle w:val="FP"/>
            </w:pPr>
            <w:r w:rsidRPr="00297EAF">
              <w:t>C1-253721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AACE" w14:textId="77777777" w:rsidR="00297EAF" w:rsidRPr="00297EAF" w:rsidRDefault="00297EAF" w:rsidP="00297EAF">
            <w:pPr>
              <w:pStyle w:val="FP"/>
            </w:pPr>
            <w:r w:rsidRPr="00297EAF">
              <w:t>C1-254119</w:t>
            </w:r>
          </w:p>
        </w:tc>
      </w:tr>
      <w:tr w:rsidR="00297EAF" w:rsidRPr="00297EAF" w14:paraId="6E6946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6579" w14:textId="77777777" w:rsidR="00297EAF" w:rsidRPr="00297EAF" w:rsidRDefault="00297EAF" w:rsidP="00297EAF">
            <w:pPr>
              <w:pStyle w:val="FP"/>
            </w:pPr>
            <w:r w:rsidRPr="00297EAF">
              <w:t>C1-254101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956C" w14:textId="77777777" w:rsidR="00297EAF" w:rsidRPr="00297EAF" w:rsidRDefault="00297EAF" w:rsidP="00297EAF">
            <w:pPr>
              <w:pStyle w:val="FP"/>
            </w:pPr>
            <w:r w:rsidRPr="00297EAF">
              <w:t>LS on Satellite Coverage Availability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0822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C72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5353" w14:textId="77777777" w:rsidR="00297EAF" w:rsidRPr="00297EAF" w:rsidRDefault="00297EAF" w:rsidP="00297EAF">
            <w:pPr>
              <w:pStyle w:val="FP"/>
            </w:pPr>
            <w:r w:rsidRPr="00297EAF">
              <w:t>C1-253679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726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DA1E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1E86" w14:textId="77777777" w:rsidR="00297EAF" w:rsidRPr="00297EAF" w:rsidRDefault="00297EAF" w:rsidP="00297EAF">
            <w:pPr>
              <w:pStyle w:val="FP"/>
            </w:pPr>
            <w:r w:rsidRPr="00297EAF">
              <w:t>C1-254102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D0EC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A31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BF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408A" w14:textId="77777777" w:rsidR="00297EAF" w:rsidRPr="00297EAF" w:rsidRDefault="00297EAF" w:rsidP="00297EAF">
            <w:pPr>
              <w:pStyle w:val="FP"/>
            </w:pPr>
            <w:r w:rsidRPr="00297EAF">
              <w:t>C1-254088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D08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A677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8BE9" w14:textId="77777777" w:rsidR="00297EAF" w:rsidRPr="00297EAF" w:rsidRDefault="00297EAF" w:rsidP="00297EAF">
            <w:pPr>
              <w:pStyle w:val="FP"/>
            </w:pPr>
            <w:r w:rsidRPr="00297EAF">
              <w:t>C1-254103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629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A832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7D9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451B" w14:textId="77777777" w:rsidR="00297EAF" w:rsidRPr="00297EAF" w:rsidRDefault="00297EAF" w:rsidP="00297EAF">
            <w:pPr>
              <w:pStyle w:val="FP"/>
            </w:pPr>
            <w:r w:rsidRPr="00297EAF">
              <w:t>C1-254089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D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988C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05AD" w14:textId="77777777" w:rsidR="00297EAF" w:rsidRPr="00297EAF" w:rsidRDefault="00297EAF" w:rsidP="00297EAF">
            <w:pPr>
              <w:pStyle w:val="FP"/>
            </w:pPr>
            <w:r w:rsidRPr="00297EAF">
              <w:t>C1-254104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7CB7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3B2C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AD6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E90B" w14:textId="77777777" w:rsidR="00297EAF" w:rsidRPr="00297EAF" w:rsidRDefault="00297EAF" w:rsidP="00297EAF">
            <w:pPr>
              <w:pStyle w:val="FP"/>
            </w:pPr>
            <w:r w:rsidRPr="00297EAF">
              <w:t>C1-254090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18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34F482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A0D4" w14:textId="77777777" w:rsidR="00297EAF" w:rsidRPr="00297EAF" w:rsidRDefault="00297EAF" w:rsidP="00297EAF">
            <w:pPr>
              <w:pStyle w:val="FP"/>
            </w:pPr>
            <w:r w:rsidRPr="00297EAF">
              <w:t>C1-254105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C288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82E5" w14:textId="77777777" w:rsidR="00297EAF" w:rsidRPr="00297EAF" w:rsidRDefault="00297EAF" w:rsidP="00297EAF">
            <w:pPr>
              <w:pStyle w:val="FP"/>
            </w:pPr>
            <w:r w:rsidRPr="00297EAF">
              <w:t>Huawei, HiSilicon, Qualcomm, Apple, Nokia, InterDigital,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5A7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67D1" w14:textId="77777777" w:rsidR="00297EAF" w:rsidRPr="00297EAF" w:rsidRDefault="00297EAF" w:rsidP="00297EAF">
            <w:pPr>
              <w:pStyle w:val="FP"/>
            </w:pPr>
            <w:r w:rsidRPr="00297EAF">
              <w:t>C1-253746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759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7213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6347" w14:textId="77777777" w:rsidR="00297EAF" w:rsidRPr="00297EAF" w:rsidRDefault="00297EAF" w:rsidP="00297EAF">
            <w:pPr>
              <w:pStyle w:val="FP"/>
            </w:pPr>
            <w:r w:rsidRPr="00297EAF">
              <w:t>C1-254106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637A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1124" w14:textId="77777777" w:rsidR="00297EAF" w:rsidRPr="00297EAF" w:rsidRDefault="00297EAF" w:rsidP="00297EAF">
            <w:pPr>
              <w:pStyle w:val="FP"/>
            </w:pPr>
            <w:r w:rsidRPr="00297EAF">
              <w:t>Huawei, HiSilicon, ZTE, InterDigital,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796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50C4" w14:textId="77777777" w:rsidR="00297EAF" w:rsidRPr="00297EAF" w:rsidRDefault="00297EAF" w:rsidP="00297EAF">
            <w:pPr>
              <w:pStyle w:val="FP"/>
            </w:pPr>
            <w:r w:rsidRPr="00297EAF">
              <w:t>C1-253737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3BDA" w14:textId="77777777" w:rsidR="00297EAF" w:rsidRPr="00297EAF" w:rsidRDefault="00297EAF" w:rsidP="00297EAF">
            <w:pPr>
              <w:pStyle w:val="FP"/>
            </w:pPr>
            <w:r w:rsidRPr="00297EAF">
              <w:t>C1-254126</w:t>
            </w:r>
          </w:p>
        </w:tc>
      </w:tr>
      <w:tr w:rsidR="00297EAF" w:rsidRPr="00297EAF" w14:paraId="2DBFFF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38C2" w14:textId="77777777" w:rsidR="00297EAF" w:rsidRPr="00297EAF" w:rsidRDefault="00297EAF" w:rsidP="00297EAF">
            <w:pPr>
              <w:pStyle w:val="FP"/>
            </w:pPr>
            <w:r w:rsidRPr="00297EAF">
              <w:t>C1-254107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1D21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4CBD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A8A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FF22" w14:textId="77777777" w:rsidR="00297EAF" w:rsidRPr="00297EAF" w:rsidRDefault="00297EAF" w:rsidP="00297EAF">
            <w:pPr>
              <w:pStyle w:val="FP"/>
            </w:pPr>
            <w:r w:rsidRPr="00297EAF">
              <w:t>C1-253660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DD8" w14:textId="77777777" w:rsidR="00297EAF" w:rsidRPr="00297EAF" w:rsidRDefault="00297EAF" w:rsidP="00297EAF">
            <w:pPr>
              <w:pStyle w:val="FP"/>
            </w:pPr>
            <w:r w:rsidRPr="00297EAF">
              <w:t>C1-254127</w:t>
            </w:r>
          </w:p>
        </w:tc>
      </w:tr>
      <w:tr w:rsidR="00297EAF" w:rsidRPr="00297EAF" w14:paraId="285A03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F360" w14:textId="77777777" w:rsidR="00297EAF" w:rsidRPr="00297EAF" w:rsidRDefault="00297EAF" w:rsidP="00297EAF">
            <w:pPr>
              <w:pStyle w:val="FP"/>
            </w:pPr>
            <w:r w:rsidRPr="00297EAF">
              <w:t>C1-254108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8045" w14:textId="77777777" w:rsidR="00297EAF" w:rsidRPr="00297EAF" w:rsidRDefault="00297EAF" w:rsidP="00297EAF">
            <w:pPr>
              <w:pStyle w:val="FP"/>
            </w:pPr>
            <w:r w:rsidRPr="00297EAF">
              <w:t>Updates to attach reject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9B1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0B9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5CD8" w14:textId="77777777" w:rsidR="00297EAF" w:rsidRPr="00297EAF" w:rsidRDefault="00297EAF" w:rsidP="00297EAF">
            <w:pPr>
              <w:pStyle w:val="FP"/>
            </w:pPr>
            <w:r w:rsidRPr="00297EAF">
              <w:t>C1-253738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C54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1C766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C1AA" w14:textId="77777777" w:rsidR="00297EAF" w:rsidRPr="00297EAF" w:rsidRDefault="00297EAF" w:rsidP="00297EAF">
            <w:pPr>
              <w:pStyle w:val="FP"/>
            </w:pPr>
            <w:r w:rsidRPr="00297EAF">
              <w:t>C1-254109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6C40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B6C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EC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CAD5" w14:textId="77777777" w:rsidR="00297EAF" w:rsidRPr="00297EAF" w:rsidRDefault="00297EAF" w:rsidP="00297EAF">
            <w:pPr>
              <w:pStyle w:val="FP"/>
            </w:pPr>
            <w:r w:rsidRPr="00297EAF">
              <w:t>C1-254048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FF35" w14:textId="77777777" w:rsidR="00297EAF" w:rsidRPr="00297EAF" w:rsidRDefault="00297EAF" w:rsidP="00297EAF">
            <w:pPr>
              <w:pStyle w:val="FP"/>
            </w:pPr>
            <w:r w:rsidRPr="00297EAF">
              <w:t>C1-254129</w:t>
            </w:r>
          </w:p>
        </w:tc>
      </w:tr>
      <w:tr w:rsidR="00297EAF" w:rsidRPr="00297EAF" w14:paraId="1EBB36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CE3A" w14:textId="77777777" w:rsidR="00297EAF" w:rsidRPr="00297EAF" w:rsidRDefault="00297EAF" w:rsidP="00297EAF">
            <w:pPr>
              <w:pStyle w:val="FP"/>
            </w:pPr>
            <w:r w:rsidRPr="00297EAF">
              <w:t>C1-254110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736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9C60" w14:textId="77777777" w:rsidR="00297EAF" w:rsidRPr="00297EAF" w:rsidRDefault="00297EAF" w:rsidP="00297EAF">
            <w:pPr>
              <w:pStyle w:val="FP"/>
            </w:pPr>
            <w:r w:rsidRPr="00297EAF">
              <w:t>Qualcomm Incorporated, MediaTek, Ericsson,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3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8A3C" w14:textId="77777777" w:rsidR="00297EAF" w:rsidRPr="00297EAF" w:rsidRDefault="00297EAF" w:rsidP="00297EAF">
            <w:pPr>
              <w:pStyle w:val="FP"/>
            </w:pPr>
            <w:r w:rsidRPr="00297EAF">
              <w:t>C1-253732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824" w14:textId="77777777" w:rsidR="00297EAF" w:rsidRPr="00297EAF" w:rsidRDefault="00297EAF" w:rsidP="00297EAF">
            <w:pPr>
              <w:pStyle w:val="FP"/>
            </w:pPr>
            <w:r w:rsidRPr="00297EAF">
              <w:t>C1-254130</w:t>
            </w:r>
          </w:p>
        </w:tc>
      </w:tr>
      <w:tr w:rsidR="00297EAF" w:rsidRPr="00297EAF" w14:paraId="521D57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9F0B" w14:textId="77777777" w:rsidR="00297EAF" w:rsidRPr="00297EAF" w:rsidRDefault="00297EAF" w:rsidP="00297EAF">
            <w:pPr>
              <w:pStyle w:val="FP"/>
            </w:pPr>
            <w:r w:rsidRPr="00297EAF">
              <w:t>C1-254111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FBB" w14:textId="77777777" w:rsidR="00297EAF" w:rsidRPr="00297EAF" w:rsidRDefault="00297EAF" w:rsidP="00297EAF">
            <w:pPr>
              <w:pStyle w:val="FP"/>
            </w:pPr>
            <w:r w:rsidRPr="00297EAF">
              <w:t>Pseudo-CR on AIoT-SP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DE64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8AC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D613" w14:textId="77777777" w:rsidR="00297EAF" w:rsidRPr="00297EAF" w:rsidRDefault="00297EAF" w:rsidP="00297EAF">
            <w:pPr>
              <w:pStyle w:val="FP"/>
            </w:pPr>
            <w:r w:rsidRPr="00297EAF">
              <w:t>C1-253750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25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EB9D5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07C2" w14:textId="77777777" w:rsidR="00297EAF" w:rsidRPr="00297EAF" w:rsidRDefault="00297EAF" w:rsidP="00297EAF">
            <w:pPr>
              <w:pStyle w:val="FP"/>
            </w:pPr>
            <w:r w:rsidRPr="00297EAF">
              <w:t>C1-254112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7393" w14:textId="77777777" w:rsidR="00297EAF" w:rsidRPr="00297EAF" w:rsidRDefault="00297EAF" w:rsidP="00297EAF">
            <w:pPr>
              <w:pStyle w:val="FP"/>
            </w:pPr>
            <w:r w:rsidRPr="00297EAF">
              <w:t>Pseudo-CR on AIoT-SP messages header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7691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59F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2E0B" w14:textId="77777777" w:rsidR="00297EAF" w:rsidRPr="00297EAF" w:rsidRDefault="00297EAF" w:rsidP="00297EAF">
            <w:pPr>
              <w:pStyle w:val="FP"/>
            </w:pPr>
            <w:r w:rsidRPr="00297EAF">
              <w:t>C1-253755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3E6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B4184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F76F" w14:textId="77777777" w:rsidR="00297EAF" w:rsidRPr="00297EAF" w:rsidRDefault="00297EAF" w:rsidP="00297EAF">
            <w:pPr>
              <w:pStyle w:val="FP"/>
            </w:pPr>
            <w:r w:rsidRPr="00297EAF">
              <w:t>C1-254113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2FE6" w14:textId="77777777" w:rsidR="00297EAF" w:rsidRPr="00297EAF" w:rsidRDefault="00297EAF" w:rsidP="00297EAF">
            <w:pPr>
              <w:pStyle w:val="FP"/>
            </w:pPr>
            <w:r w:rsidRPr="00297EAF">
              <w:t>Abnormal case handling for Tsor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47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BF7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BBC0" w14:textId="77777777" w:rsidR="00297EAF" w:rsidRPr="00297EAF" w:rsidRDefault="00297EAF" w:rsidP="00297EAF">
            <w:pPr>
              <w:pStyle w:val="FP"/>
            </w:pPr>
            <w:r w:rsidRPr="00297EAF">
              <w:t>C1-253686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A331" w14:textId="77777777" w:rsidR="00297EAF" w:rsidRPr="00297EAF" w:rsidRDefault="00297EAF" w:rsidP="00297EAF">
            <w:pPr>
              <w:pStyle w:val="FP"/>
            </w:pPr>
            <w:r w:rsidRPr="00297EAF">
              <w:t>C1-254132</w:t>
            </w:r>
          </w:p>
        </w:tc>
      </w:tr>
      <w:tr w:rsidR="00297EAF" w:rsidRPr="00297EAF" w14:paraId="1BD553D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BC71" w14:textId="77777777" w:rsidR="00297EAF" w:rsidRPr="00297EAF" w:rsidRDefault="00297EAF" w:rsidP="00297EAF">
            <w:pPr>
              <w:pStyle w:val="FP"/>
            </w:pPr>
            <w:r w:rsidRPr="00297EAF">
              <w:t>C1-254114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042E" w14:textId="77777777" w:rsidR="00297EAF" w:rsidRPr="00297EAF" w:rsidRDefault="00297EAF" w:rsidP="00297EAF">
            <w:pPr>
              <w:pStyle w:val="FP"/>
            </w:pPr>
            <w:r w:rsidRPr="00297EAF">
              <w:t>Latest version of the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3D57" w14:textId="77777777" w:rsidR="00297EAF" w:rsidRPr="00297EAF" w:rsidRDefault="00297EAF" w:rsidP="00297EAF">
            <w:pPr>
              <w:pStyle w:val="FP"/>
            </w:pPr>
            <w:r w:rsidRPr="00297EAF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0A4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E6D6" w14:textId="77777777" w:rsidR="00297EAF" w:rsidRPr="00297EAF" w:rsidRDefault="00297EAF" w:rsidP="00297EAF">
            <w:pPr>
              <w:pStyle w:val="FP"/>
            </w:pPr>
            <w:r w:rsidRPr="00297EAF">
              <w:t>C1-253008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7DA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86B6C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59F5" w14:textId="77777777" w:rsidR="00297EAF" w:rsidRPr="00297EAF" w:rsidRDefault="00297EAF" w:rsidP="00297EAF">
            <w:pPr>
              <w:pStyle w:val="FP"/>
            </w:pPr>
            <w:r w:rsidRPr="00297EAF">
              <w:t>C1-254115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EE76" w14:textId="77777777" w:rsidR="00297EAF" w:rsidRPr="00297EAF" w:rsidRDefault="00297EAF" w:rsidP="00297EAF">
            <w:pPr>
              <w:pStyle w:val="FP"/>
            </w:pPr>
            <w:r w:rsidRPr="00297EAF">
              <w:t>Update of info and externalDocs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F245" w14:textId="77777777" w:rsidR="00297EAF" w:rsidRPr="00297EAF" w:rsidRDefault="00297EAF" w:rsidP="00297EAF">
            <w:pPr>
              <w:pStyle w:val="FP"/>
            </w:pPr>
            <w:r w:rsidRPr="00297EAF"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0CE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802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9B7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8146F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4C19" w14:textId="77777777" w:rsidR="00297EAF" w:rsidRPr="00297EAF" w:rsidRDefault="00297EAF" w:rsidP="00297EAF">
            <w:pPr>
              <w:pStyle w:val="FP"/>
            </w:pPr>
            <w:r w:rsidRPr="00297EAF">
              <w:t>C1-254116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5E47" w14:textId="77777777" w:rsidR="00297EAF" w:rsidRPr="00297EAF" w:rsidRDefault="00297EAF" w:rsidP="00297EAF">
            <w:pPr>
              <w:pStyle w:val="FP"/>
            </w:pPr>
            <w:r w:rsidRPr="00297EAF">
              <w:t>Update of info and externalDocs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CC1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89C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D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5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E90B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369B" w14:textId="77777777" w:rsidR="00297EAF" w:rsidRPr="00297EAF" w:rsidRDefault="00297EAF" w:rsidP="00297EAF">
            <w:pPr>
              <w:pStyle w:val="FP"/>
            </w:pPr>
            <w:r w:rsidRPr="00297EAF">
              <w:t>C1-254117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9C8" w14:textId="77777777" w:rsidR="00297EAF" w:rsidRPr="00297EAF" w:rsidRDefault="00297EAF" w:rsidP="00297EAF">
            <w:pPr>
              <w:pStyle w:val="FP"/>
            </w:pPr>
            <w:r w:rsidRPr="00297EAF">
              <w:t>Update of info and externalDocs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C91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4AD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21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3E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D90D3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5FAB" w14:textId="77777777" w:rsidR="00297EAF" w:rsidRPr="00297EAF" w:rsidRDefault="00297EAF" w:rsidP="00297EAF">
            <w:pPr>
              <w:pStyle w:val="FP"/>
            </w:pPr>
            <w:r w:rsidRPr="00297EAF">
              <w:t>C1-254118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D8D8" w14:textId="77777777" w:rsidR="00297EAF" w:rsidRPr="00297EAF" w:rsidRDefault="00297EAF" w:rsidP="00297EAF">
            <w:pPr>
              <w:pStyle w:val="FP"/>
            </w:pPr>
            <w:r w:rsidRPr="00297EAF">
              <w:t>Update of info and externalDocs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96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68B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AA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4DA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7F98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B1B1" w14:textId="77777777" w:rsidR="00297EAF" w:rsidRPr="00297EAF" w:rsidRDefault="00297EAF" w:rsidP="00297EAF">
            <w:pPr>
              <w:pStyle w:val="FP"/>
            </w:pPr>
            <w:r w:rsidRPr="00297EAF">
              <w:t>C1-254119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AC8B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10CA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C304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3BAE" w14:textId="77777777" w:rsidR="00297EAF" w:rsidRPr="00297EAF" w:rsidRDefault="00297EAF" w:rsidP="00297EAF">
            <w:pPr>
              <w:pStyle w:val="FP"/>
            </w:pPr>
            <w:r w:rsidRPr="00297EAF">
              <w:t>C1-254100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A2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460B2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2F87" w14:textId="77777777" w:rsidR="00297EAF" w:rsidRPr="00297EAF" w:rsidRDefault="00297EAF" w:rsidP="00297EAF">
            <w:pPr>
              <w:pStyle w:val="FP"/>
            </w:pPr>
            <w:r w:rsidRPr="00297EAF">
              <w:t>C1-254120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5F9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D9AF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DB87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926E" w14:textId="77777777" w:rsidR="00297EAF" w:rsidRPr="00297EAF" w:rsidRDefault="00297EAF" w:rsidP="00297EAF">
            <w:pPr>
              <w:pStyle w:val="FP"/>
            </w:pPr>
            <w:r w:rsidRPr="00297EAF">
              <w:t>C1-253723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4E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2B04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16C6" w14:textId="77777777" w:rsidR="00297EAF" w:rsidRPr="00297EAF" w:rsidRDefault="00297EAF" w:rsidP="00297EAF">
            <w:pPr>
              <w:pStyle w:val="FP"/>
            </w:pPr>
            <w:r w:rsidRPr="00297EAF">
              <w:t>C1-254121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7BAC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7C35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C78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A04B" w14:textId="77777777" w:rsidR="00297EAF" w:rsidRPr="00297EAF" w:rsidRDefault="00297EAF" w:rsidP="00297EAF">
            <w:pPr>
              <w:pStyle w:val="FP"/>
            </w:pPr>
            <w:r w:rsidRPr="00297EAF">
              <w:t>C1-253688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D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3F6FA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948A" w14:textId="77777777" w:rsidR="00297EAF" w:rsidRPr="00297EAF" w:rsidRDefault="00297EAF" w:rsidP="00297EAF">
            <w:pPr>
              <w:pStyle w:val="FP"/>
            </w:pPr>
            <w:r w:rsidRPr="00297EAF">
              <w:t>C1-254122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59AF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6976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BA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9491" w14:textId="77777777" w:rsidR="00297EAF" w:rsidRPr="00297EAF" w:rsidRDefault="00297EAF" w:rsidP="00297EAF">
            <w:pPr>
              <w:pStyle w:val="FP"/>
            </w:pPr>
            <w:r w:rsidRPr="00297EAF">
              <w:t>C1-253710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788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8E534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DF92" w14:textId="77777777" w:rsidR="00297EAF" w:rsidRPr="00297EAF" w:rsidRDefault="00297EAF" w:rsidP="00297EAF">
            <w:pPr>
              <w:pStyle w:val="FP"/>
            </w:pPr>
            <w:r w:rsidRPr="00297EAF">
              <w:t>C1-254123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B08A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896E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1EF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F4E7" w14:textId="77777777" w:rsidR="00297EAF" w:rsidRPr="00297EAF" w:rsidRDefault="00297EAF" w:rsidP="00297EAF">
            <w:pPr>
              <w:pStyle w:val="FP"/>
            </w:pPr>
            <w:r w:rsidRPr="00297EAF">
              <w:t>C1-253601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1A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4526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9B82" w14:textId="77777777" w:rsidR="00297EAF" w:rsidRPr="00297EAF" w:rsidRDefault="00297EAF" w:rsidP="00297EAF">
            <w:pPr>
              <w:pStyle w:val="FP"/>
            </w:pPr>
            <w:r w:rsidRPr="00297EAF">
              <w:t>C1-254124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9408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CD86" w14:textId="77777777" w:rsidR="00297EAF" w:rsidRPr="00297EAF" w:rsidRDefault="00297EAF" w:rsidP="00297EAF">
            <w:pPr>
              <w:pStyle w:val="FP"/>
            </w:pPr>
            <w:r w:rsidRPr="00297EAF">
              <w:t>ZTE, Apple, Huawei,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669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AC8A" w14:textId="77777777" w:rsidR="00297EAF" w:rsidRPr="00297EAF" w:rsidRDefault="00297EAF" w:rsidP="00297EAF">
            <w:pPr>
              <w:pStyle w:val="FP"/>
            </w:pPr>
            <w:r w:rsidRPr="00297EAF">
              <w:t>C1-253589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0EC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C9E1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10A2" w14:textId="77777777" w:rsidR="00297EAF" w:rsidRPr="00297EAF" w:rsidRDefault="00297EAF" w:rsidP="00297EAF">
            <w:pPr>
              <w:pStyle w:val="FP"/>
            </w:pPr>
            <w:r w:rsidRPr="00297EAF">
              <w:t>C1-254125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F4BD" w14:textId="77777777" w:rsidR="00297EAF" w:rsidRPr="00297EAF" w:rsidRDefault="00297EAF" w:rsidP="00297EAF">
            <w:pPr>
              <w:pStyle w:val="FP"/>
            </w:pPr>
            <w:r w:rsidRPr="00297EAF">
              <w:t>Pseudo-CR on AIoT-SP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0FE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8AF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2201" w14:textId="77777777" w:rsidR="00297EAF" w:rsidRPr="00297EAF" w:rsidRDefault="00297EAF" w:rsidP="00297EAF">
            <w:pPr>
              <w:pStyle w:val="FP"/>
            </w:pPr>
            <w:r w:rsidRPr="00297EAF">
              <w:t>C1-253752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7421" w14:textId="77777777" w:rsidR="00297EAF" w:rsidRPr="00297EAF" w:rsidRDefault="00297EAF" w:rsidP="00297EAF">
            <w:pPr>
              <w:pStyle w:val="FP"/>
            </w:pPr>
            <w:r w:rsidRPr="00297EAF">
              <w:t>C1-254133</w:t>
            </w:r>
          </w:p>
        </w:tc>
      </w:tr>
      <w:tr w:rsidR="00297EAF" w:rsidRPr="00297EAF" w14:paraId="691FA2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1BF" w14:textId="77777777" w:rsidR="00297EAF" w:rsidRPr="00297EAF" w:rsidRDefault="00297EAF" w:rsidP="00297EAF">
            <w:pPr>
              <w:pStyle w:val="FP"/>
            </w:pPr>
            <w:r w:rsidRPr="00297EAF">
              <w:t>C1-254126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6EAB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450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EC2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0FAC" w14:textId="77777777" w:rsidR="00297EAF" w:rsidRPr="00297EAF" w:rsidRDefault="00297EAF" w:rsidP="00297EAF">
            <w:pPr>
              <w:pStyle w:val="FP"/>
            </w:pPr>
            <w:r w:rsidRPr="00297EAF">
              <w:t>C1-254106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73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96A1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825A" w14:textId="77777777" w:rsidR="00297EAF" w:rsidRPr="00297EAF" w:rsidRDefault="00297EAF" w:rsidP="00297EAF">
            <w:pPr>
              <w:pStyle w:val="FP"/>
            </w:pPr>
            <w:r w:rsidRPr="00297EAF">
              <w:t>C1-254127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BEC4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39A7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63F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6363" w14:textId="77777777" w:rsidR="00297EAF" w:rsidRPr="00297EAF" w:rsidRDefault="00297EAF" w:rsidP="00297EAF">
            <w:pPr>
              <w:pStyle w:val="FP"/>
            </w:pPr>
            <w:r w:rsidRPr="00297EAF">
              <w:t>C1-254107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0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85FE95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94EC" w14:textId="77777777" w:rsidR="00297EAF" w:rsidRPr="00297EAF" w:rsidRDefault="00297EAF" w:rsidP="00297EAF">
            <w:pPr>
              <w:pStyle w:val="FP"/>
            </w:pPr>
            <w:r w:rsidRPr="00297EAF">
              <w:t>C1-254128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1532" w14:textId="77777777" w:rsidR="00297EAF" w:rsidRPr="00297EAF" w:rsidRDefault="00297EAF" w:rsidP="00297EAF">
            <w:pPr>
              <w:pStyle w:val="FP"/>
            </w:pPr>
            <w:r w:rsidRPr="00297EAF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1BE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F0C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8CB6" w14:textId="77777777" w:rsidR="00297EAF" w:rsidRPr="00297EAF" w:rsidRDefault="00297EAF" w:rsidP="00297EAF">
            <w:pPr>
              <w:pStyle w:val="FP"/>
            </w:pPr>
            <w:r w:rsidRPr="00297EAF">
              <w:t>C1-253744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DF2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893F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6B39" w14:textId="77777777" w:rsidR="00297EAF" w:rsidRPr="00297EAF" w:rsidRDefault="00297EAF" w:rsidP="00297EAF">
            <w:pPr>
              <w:pStyle w:val="FP"/>
            </w:pPr>
            <w:r w:rsidRPr="00297EAF">
              <w:t>C1-254129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4186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8706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C6C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77DC" w14:textId="77777777" w:rsidR="00297EAF" w:rsidRPr="00297EAF" w:rsidRDefault="00297EAF" w:rsidP="00297EAF">
            <w:pPr>
              <w:pStyle w:val="FP"/>
            </w:pPr>
            <w:r w:rsidRPr="00297EAF">
              <w:t>C1-254109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110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FEC7D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1CC0" w14:textId="77777777" w:rsidR="00297EAF" w:rsidRPr="00297EAF" w:rsidRDefault="00297EAF" w:rsidP="00297EAF">
            <w:pPr>
              <w:pStyle w:val="FP"/>
            </w:pPr>
            <w:r w:rsidRPr="00297EAF">
              <w:t>C1-254130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EF7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22EE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DF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8017" w14:textId="77777777" w:rsidR="00297EAF" w:rsidRPr="00297EAF" w:rsidRDefault="00297EAF" w:rsidP="00297EAF">
            <w:pPr>
              <w:pStyle w:val="FP"/>
            </w:pPr>
            <w:r w:rsidRPr="00297EAF">
              <w:t>C1-254110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E704" w14:textId="77777777" w:rsidR="00297EAF" w:rsidRPr="00297EAF" w:rsidRDefault="00297EAF" w:rsidP="00297EAF">
            <w:pPr>
              <w:pStyle w:val="FP"/>
            </w:pPr>
            <w:r w:rsidRPr="00297EAF">
              <w:t>CP-251257</w:t>
            </w:r>
          </w:p>
        </w:tc>
      </w:tr>
      <w:tr w:rsidR="00297EAF" w:rsidRPr="00297EAF" w14:paraId="1675BB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DEFE" w14:textId="77777777" w:rsidR="00297EAF" w:rsidRPr="00297EAF" w:rsidRDefault="00297EAF" w:rsidP="00297EAF">
            <w:pPr>
              <w:pStyle w:val="FP"/>
            </w:pPr>
            <w:r w:rsidRPr="00297EAF">
              <w:t>C1-254131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712B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4F9E" w14:textId="77777777" w:rsidR="00297EAF" w:rsidRPr="00297EAF" w:rsidRDefault="00297EAF" w:rsidP="00297EAF">
            <w:pPr>
              <w:pStyle w:val="FP"/>
            </w:pPr>
            <w:r w:rsidRPr="00297EAF">
              <w:t>Ericsson, SyncTechno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47C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506C" w14:textId="77777777" w:rsidR="00297EAF" w:rsidRPr="00297EAF" w:rsidRDefault="00297EAF" w:rsidP="00297EAF">
            <w:pPr>
              <w:pStyle w:val="FP"/>
            </w:pPr>
            <w:r w:rsidRPr="00297EAF">
              <w:t>C1-253741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2DF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F0502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AB4A" w14:textId="77777777" w:rsidR="00297EAF" w:rsidRPr="00297EAF" w:rsidRDefault="00297EAF" w:rsidP="00297EAF">
            <w:pPr>
              <w:pStyle w:val="FP"/>
            </w:pPr>
            <w:r w:rsidRPr="00297EAF">
              <w:t>C1-254132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F98B" w14:textId="77777777" w:rsidR="00297EAF" w:rsidRPr="00297EAF" w:rsidRDefault="00297EAF" w:rsidP="00297EAF">
            <w:pPr>
              <w:pStyle w:val="FP"/>
            </w:pPr>
            <w:r w:rsidRPr="00297EAF">
              <w:t>Abnormal case handling for Tsor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242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0A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5632" w14:textId="77777777" w:rsidR="00297EAF" w:rsidRPr="00297EAF" w:rsidRDefault="00297EAF" w:rsidP="00297EAF">
            <w:pPr>
              <w:pStyle w:val="FP"/>
            </w:pPr>
            <w:r w:rsidRPr="00297EAF">
              <w:t>C1-254113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E8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5B2B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B397" w14:textId="77777777" w:rsidR="00297EAF" w:rsidRPr="00297EAF" w:rsidRDefault="00297EAF" w:rsidP="00297EAF">
            <w:pPr>
              <w:pStyle w:val="FP"/>
            </w:pPr>
            <w:r w:rsidRPr="00297EAF">
              <w:t>C1-254133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9D59" w14:textId="77777777" w:rsidR="00297EAF" w:rsidRPr="00297EAF" w:rsidRDefault="00297EAF" w:rsidP="00297EAF">
            <w:pPr>
              <w:pStyle w:val="FP"/>
            </w:pPr>
            <w:r w:rsidRPr="00297EAF">
              <w:t>Pseudo-CR on AIoT-SP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0B9D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6D4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85E6" w14:textId="77777777" w:rsidR="00297EAF" w:rsidRPr="00297EAF" w:rsidRDefault="00297EAF" w:rsidP="00297EAF">
            <w:pPr>
              <w:pStyle w:val="FP"/>
            </w:pPr>
            <w:r w:rsidRPr="00297EAF">
              <w:t>C1-254125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B679" w14:textId="77777777" w:rsidR="00297EAF" w:rsidRPr="00297EAF" w:rsidRDefault="00297EAF" w:rsidP="00297EAF">
            <w:pPr>
              <w:pStyle w:val="FP"/>
            </w:pPr>
          </w:p>
        </w:tc>
      </w:tr>
    </w:tbl>
    <w:p w14:paraId="3EA879DF" w14:textId="77777777" w:rsidR="00297EAF" w:rsidRPr="00297EAF" w:rsidRDefault="00297EAF" w:rsidP="00297EAF">
      <w:pPr>
        <w:pStyle w:val="FP"/>
      </w:pPr>
    </w:p>
    <w:p w14:paraId="605845EA" w14:textId="77777777" w:rsidR="00297EAF" w:rsidRPr="00297EAF" w:rsidRDefault="00297EAF" w:rsidP="00297EAF">
      <w:pPr>
        <w:pStyle w:val="Heading3"/>
      </w:pPr>
      <w:r w:rsidRPr="00297EAF">
        <w:t>A2: Tdoc decision timing</w:t>
      </w:r>
    </w:p>
    <w:p w14:paraId="357EFD0C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1522"/>
        <w:gridCol w:w="939"/>
      </w:tblGrid>
      <w:tr w:rsidR="00297EAF" w:rsidRPr="00297EAF" w14:paraId="0E01AF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36F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1D81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B216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Decision</w:t>
            </w:r>
          </w:p>
        </w:tc>
      </w:tr>
    </w:tbl>
    <w:p w14:paraId="71C0A766" w14:textId="77777777" w:rsidR="00297EAF" w:rsidRPr="00297EAF" w:rsidRDefault="00297EAF" w:rsidP="00297EAF">
      <w:pPr>
        <w:pStyle w:val="FP"/>
      </w:pPr>
    </w:p>
    <w:p w14:paraId="06E2F2E9" w14:textId="77777777" w:rsidR="00297EAF" w:rsidRPr="00297EAF" w:rsidRDefault="00297EAF" w:rsidP="00297EAF">
      <w:pPr>
        <w:pStyle w:val="Heading2"/>
      </w:pPr>
      <w:r w:rsidRPr="00297EAF">
        <w:br w:type="page"/>
        <w:t>Annex B: List of change requests</w:t>
      </w:r>
    </w:p>
    <w:p w14:paraId="4B8D9C0D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11158" w:type="dxa"/>
        <w:tblLook w:val="04A0" w:firstRow="1" w:lastRow="0" w:firstColumn="1" w:lastColumn="0" w:noHBand="0" w:noVBand="1"/>
      </w:tblPr>
      <w:tblGrid>
        <w:gridCol w:w="1094"/>
        <w:gridCol w:w="3261"/>
        <w:gridCol w:w="1894"/>
        <w:gridCol w:w="766"/>
        <w:gridCol w:w="616"/>
        <w:gridCol w:w="550"/>
        <w:gridCol w:w="561"/>
        <w:gridCol w:w="528"/>
        <w:gridCol w:w="1906"/>
        <w:gridCol w:w="1072"/>
      </w:tblGrid>
      <w:tr w:rsidR="00297EAF" w:rsidRPr="00297EAF" w14:paraId="0C639B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7C8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5721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7223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B12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2E4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C3A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063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9E5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81A4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4B1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Decision</w:t>
            </w:r>
          </w:p>
        </w:tc>
      </w:tr>
      <w:tr w:rsidR="00297EAF" w:rsidRPr="00297EAF" w14:paraId="043624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B2E6" w14:textId="77777777" w:rsidR="00297EAF" w:rsidRPr="00297EAF" w:rsidRDefault="00297EAF" w:rsidP="00297EAF">
            <w:pPr>
              <w:pStyle w:val="FP"/>
            </w:pPr>
            <w:r w:rsidRPr="00297EAF">
              <w:t>C1-253407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1983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AF60" w14:textId="77777777" w:rsidR="00297EAF" w:rsidRPr="00297EAF" w:rsidRDefault="00297EAF" w:rsidP="00297EAF">
            <w:pPr>
              <w:pStyle w:val="FP"/>
            </w:pPr>
            <w:r w:rsidRPr="00297EAF">
              <w:t>Ericsson, SyncTechno Inc.,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C839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FE16" w14:textId="77777777" w:rsidR="00297EAF" w:rsidRPr="00297EAF" w:rsidRDefault="00297EAF" w:rsidP="00297EAF">
            <w:pPr>
              <w:pStyle w:val="FP"/>
            </w:pPr>
            <w:r w:rsidRPr="00297EAF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617E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DE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633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82C8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F1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51887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0ABC" w14:textId="77777777" w:rsidR="00297EAF" w:rsidRPr="00297EAF" w:rsidRDefault="00297EAF" w:rsidP="00297EAF">
            <w:pPr>
              <w:pStyle w:val="FP"/>
            </w:pPr>
            <w:r w:rsidRPr="00297EAF">
              <w:t>C1-253600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897E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and secondary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6D47" w14:textId="77777777" w:rsidR="00297EAF" w:rsidRPr="00297EAF" w:rsidRDefault="00297EAF" w:rsidP="00297EAF">
            <w:pPr>
              <w:pStyle w:val="FP"/>
            </w:pPr>
            <w:r w:rsidRPr="00297EAF">
              <w:t>Ericsson, SyncTechno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3A13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B95B" w14:textId="77777777" w:rsidR="00297EAF" w:rsidRPr="00297EAF" w:rsidRDefault="00297EAF" w:rsidP="00297EAF">
            <w:pPr>
              <w:pStyle w:val="FP"/>
            </w:pPr>
            <w:r w:rsidRPr="00297EAF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925B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6C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E47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7FBB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E71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1331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46C2" w14:textId="77777777" w:rsidR="00297EAF" w:rsidRPr="00297EAF" w:rsidRDefault="00297EAF" w:rsidP="00297EAF">
            <w:pPr>
              <w:pStyle w:val="FP"/>
            </w:pPr>
            <w:r w:rsidRPr="00297EAF">
              <w:t>C1-253741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3E85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and secondary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3715" w14:textId="77777777" w:rsidR="00297EAF" w:rsidRPr="00297EAF" w:rsidRDefault="00297EAF" w:rsidP="00297EAF">
            <w:pPr>
              <w:pStyle w:val="FP"/>
            </w:pPr>
            <w:r w:rsidRPr="00297EAF">
              <w:t>Ericsson, SyncTechno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CE0A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0BF4" w14:textId="77777777" w:rsidR="00297EAF" w:rsidRPr="00297EAF" w:rsidRDefault="00297EAF" w:rsidP="00297EAF">
            <w:pPr>
              <w:pStyle w:val="FP"/>
            </w:pPr>
            <w:r w:rsidRPr="00297EAF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83EE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7B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0D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FA94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E25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FBAF8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3BC8" w14:textId="77777777" w:rsidR="00297EAF" w:rsidRPr="00297EAF" w:rsidRDefault="00297EAF" w:rsidP="00297EAF">
            <w:pPr>
              <w:pStyle w:val="FP"/>
            </w:pPr>
            <w:r w:rsidRPr="00297EAF">
              <w:t>C1-254131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3B59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C16A" w14:textId="77777777" w:rsidR="00297EAF" w:rsidRPr="00297EAF" w:rsidRDefault="00297EAF" w:rsidP="00297EAF">
            <w:pPr>
              <w:pStyle w:val="FP"/>
            </w:pPr>
            <w:r w:rsidRPr="00297EAF">
              <w:t>Ericsson, SyncTechno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18E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0A74" w14:textId="77777777" w:rsidR="00297EAF" w:rsidRPr="00297EAF" w:rsidRDefault="00297EAF" w:rsidP="00297EAF">
            <w:pPr>
              <w:pStyle w:val="FP"/>
            </w:pPr>
            <w:r w:rsidRPr="00297EAF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E420" w14:textId="77777777" w:rsidR="00297EAF" w:rsidRPr="00297EAF" w:rsidRDefault="00297EAF" w:rsidP="00297EAF">
            <w:pPr>
              <w:pStyle w:val="FP"/>
            </w:pPr>
            <w:r w:rsidRPr="00297EAF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6D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10F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5A22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820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49E7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0635" w14:textId="77777777" w:rsidR="00297EAF" w:rsidRPr="00297EAF" w:rsidRDefault="00297EAF" w:rsidP="00297EAF">
            <w:pPr>
              <w:pStyle w:val="FP"/>
            </w:pPr>
            <w:r w:rsidRPr="00297EAF">
              <w:t>C1-253206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C18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7171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C507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9A9A" w14:textId="77777777" w:rsidR="00297EAF" w:rsidRPr="00297EAF" w:rsidRDefault="00297EAF" w:rsidP="00297EAF">
            <w:pPr>
              <w:pStyle w:val="FP"/>
            </w:pPr>
            <w:r w:rsidRPr="00297EAF">
              <w:t>0262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BF7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0B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6B4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676C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71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AA748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B7F8" w14:textId="77777777" w:rsidR="00297EAF" w:rsidRPr="00297EAF" w:rsidRDefault="00297EAF" w:rsidP="00297EAF">
            <w:pPr>
              <w:pStyle w:val="FP"/>
            </w:pPr>
            <w:r w:rsidRPr="00297EAF">
              <w:t>C1-253734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5917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C9C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C6D1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17D1" w14:textId="77777777" w:rsidR="00297EAF" w:rsidRPr="00297EAF" w:rsidRDefault="00297EAF" w:rsidP="00297EAF">
            <w:pPr>
              <w:pStyle w:val="FP"/>
            </w:pPr>
            <w:r w:rsidRPr="00297EAF">
              <w:t>0262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893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BA9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B72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541F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F3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1C75F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367B" w14:textId="77777777" w:rsidR="00297EAF" w:rsidRPr="00297EAF" w:rsidRDefault="00297EAF" w:rsidP="00297EAF">
            <w:pPr>
              <w:pStyle w:val="FP"/>
            </w:pPr>
            <w:r w:rsidRPr="00297EAF">
              <w:t>C1-254087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0218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44D6" w14:textId="77777777" w:rsidR="00297EAF" w:rsidRPr="00297EAF" w:rsidRDefault="00297EAF" w:rsidP="00297EAF">
            <w:pPr>
              <w:pStyle w:val="FP"/>
            </w:pPr>
            <w:r w:rsidRPr="00297EAF">
              <w:t>Qualcomm Incorporated,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91CC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0099" w14:textId="77777777" w:rsidR="00297EAF" w:rsidRPr="00297EAF" w:rsidRDefault="00297EAF" w:rsidP="00297EAF">
            <w:pPr>
              <w:pStyle w:val="FP"/>
            </w:pPr>
            <w:r w:rsidRPr="00297EAF">
              <w:t>0262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BDFA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1C3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BE7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073D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713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663DA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FE89" w14:textId="77777777" w:rsidR="00297EAF" w:rsidRPr="00297EAF" w:rsidRDefault="00297EAF" w:rsidP="00297EAF">
            <w:pPr>
              <w:pStyle w:val="FP"/>
            </w:pPr>
            <w:r w:rsidRPr="00297EAF">
              <w:t>C1-253207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9853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77BA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F0A9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7849" w14:textId="77777777" w:rsidR="00297EAF" w:rsidRPr="00297EAF" w:rsidRDefault="00297EAF" w:rsidP="00297EAF">
            <w:pPr>
              <w:pStyle w:val="FP"/>
            </w:pPr>
            <w:r w:rsidRPr="00297EAF">
              <w:t>0263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9C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5F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06F8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44E5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AEC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B7C6A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3091" w14:textId="77777777" w:rsidR="00297EAF" w:rsidRPr="00297EAF" w:rsidRDefault="00297EAF" w:rsidP="00297EAF">
            <w:pPr>
              <w:pStyle w:val="FP"/>
            </w:pPr>
            <w:r w:rsidRPr="00297EAF">
              <w:t>C1-253599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1441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B28A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96C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A6A7" w14:textId="77777777" w:rsidR="00297EAF" w:rsidRPr="00297EAF" w:rsidRDefault="00297EAF" w:rsidP="00297EAF">
            <w:pPr>
              <w:pStyle w:val="FP"/>
            </w:pPr>
            <w:r w:rsidRPr="00297EAF">
              <w:t>0263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162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CC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9C7A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E23D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29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9E3C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AAA3" w14:textId="77777777" w:rsidR="00297EAF" w:rsidRPr="00297EAF" w:rsidRDefault="00297EAF" w:rsidP="00297EAF">
            <w:pPr>
              <w:pStyle w:val="FP"/>
            </w:pPr>
            <w:r w:rsidRPr="00297EAF">
              <w:t>C1-253733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E445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CF42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E68D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90D1" w14:textId="77777777" w:rsidR="00297EAF" w:rsidRPr="00297EAF" w:rsidRDefault="00297EAF" w:rsidP="00297EAF">
            <w:pPr>
              <w:pStyle w:val="FP"/>
            </w:pPr>
            <w:r w:rsidRPr="00297EAF">
              <w:t>0263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7F2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3A0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0AD8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DF8D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1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D1569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2557" w14:textId="77777777" w:rsidR="00297EAF" w:rsidRPr="00297EAF" w:rsidRDefault="00297EAF" w:rsidP="00297EAF">
            <w:pPr>
              <w:pStyle w:val="FP"/>
            </w:pPr>
            <w:r w:rsidRPr="00297EAF">
              <w:t>C1-253052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362C" w14:textId="77777777" w:rsidR="00297EAF" w:rsidRPr="00297EAF" w:rsidRDefault="00297EAF" w:rsidP="00297EAF">
            <w:pPr>
              <w:pStyle w:val="FP"/>
            </w:pPr>
            <w:r w:rsidRPr="00297EAF">
              <w:t>Definition of access technologies for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F55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405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2C45" w14:textId="77777777" w:rsidR="00297EAF" w:rsidRPr="00297EAF" w:rsidRDefault="00297EAF" w:rsidP="00297EAF">
            <w:pPr>
              <w:pStyle w:val="FP"/>
            </w:pPr>
            <w:r w:rsidRPr="00297EAF">
              <w:t>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5B5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07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00D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0F40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C73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C402E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5E1B" w14:textId="77777777" w:rsidR="00297EAF" w:rsidRPr="00297EAF" w:rsidRDefault="00297EAF" w:rsidP="00297EAF">
            <w:pPr>
              <w:pStyle w:val="FP"/>
            </w:pPr>
            <w:r w:rsidRPr="00297EAF">
              <w:t>C1-253614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E9DB" w14:textId="77777777" w:rsidR="00297EAF" w:rsidRPr="00297EAF" w:rsidRDefault="00297EAF" w:rsidP="00297EAF">
            <w:pPr>
              <w:pStyle w:val="FP"/>
            </w:pPr>
            <w:r w:rsidRPr="00297EAF">
              <w:t>Definition of access technologies for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4B4E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B386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DA65" w14:textId="77777777" w:rsidR="00297EAF" w:rsidRPr="00297EAF" w:rsidRDefault="00297EAF" w:rsidP="00297EAF">
            <w:pPr>
              <w:pStyle w:val="FP"/>
            </w:pPr>
            <w:r w:rsidRPr="00297EAF">
              <w:t>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2FCE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C6E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85C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B7D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10B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AA599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768F" w14:textId="77777777" w:rsidR="00297EAF" w:rsidRPr="00297EAF" w:rsidRDefault="00297EAF" w:rsidP="00297EAF">
            <w:pPr>
              <w:pStyle w:val="FP"/>
            </w:pPr>
            <w:r w:rsidRPr="00297EAF">
              <w:t>C1-253513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20FF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9055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E17A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BB92" w14:textId="77777777" w:rsidR="00297EAF" w:rsidRPr="00297EAF" w:rsidRDefault="00297EAF" w:rsidP="00297EAF">
            <w:pPr>
              <w:pStyle w:val="FP"/>
            </w:pPr>
            <w:r w:rsidRPr="00297EAF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9700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8F01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CF1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61E6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856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D8BB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484B" w14:textId="77777777" w:rsidR="00297EAF" w:rsidRPr="00297EAF" w:rsidRDefault="00297EAF" w:rsidP="00297EAF">
            <w:pPr>
              <w:pStyle w:val="FP"/>
            </w:pPr>
            <w:r w:rsidRPr="00297EAF">
              <w:t>C1-253571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533D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DE0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7D0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CD72" w14:textId="77777777" w:rsidR="00297EAF" w:rsidRPr="00297EAF" w:rsidRDefault="00297EAF" w:rsidP="00297EAF">
            <w:pPr>
              <w:pStyle w:val="FP"/>
            </w:pPr>
            <w:r w:rsidRPr="00297EAF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61CF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2268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25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1B6F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390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C4D2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7950" w14:textId="77777777" w:rsidR="00297EAF" w:rsidRPr="00297EAF" w:rsidRDefault="00297EAF" w:rsidP="00297EAF">
            <w:pPr>
              <w:pStyle w:val="FP"/>
            </w:pPr>
            <w:r w:rsidRPr="00297EAF">
              <w:t>C1-254088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B25A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FAB2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2388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D9F9" w14:textId="77777777" w:rsidR="00297EAF" w:rsidRPr="00297EAF" w:rsidRDefault="00297EAF" w:rsidP="00297EAF">
            <w:pPr>
              <w:pStyle w:val="FP"/>
            </w:pPr>
            <w:r w:rsidRPr="00297EAF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E1F6" w14:textId="77777777" w:rsidR="00297EAF" w:rsidRPr="00297EAF" w:rsidRDefault="00297EAF" w:rsidP="00297EAF">
            <w:pPr>
              <w:pStyle w:val="FP"/>
            </w:pPr>
            <w:r w:rsidRPr="00297EAF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7AE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425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F910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BA4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D44EB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B4CB" w14:textId="77777777" w:rsidR="00297EAF" w:rsidRPr="00297EAF" w:rsidRDefault="00297EAF" w:rsidP="00297EAF">
            <w:pPr>
              <w:pStyle w:val="FP"/>
            </w:pPr>
            <w:r w:rsidRPr="00297EAF">
              <w:t>C1-254102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A12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14B7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7197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A824" w14:textId="77777777" w:rsidR="00297EAF" w:rsidRPr="00297EAF" w:rsidRDefault="00297EAF" w:rsidP="00297EAF">
            <w:pPr>
              <w:pStyle w:val="FP"/>
            </w:pPr>
            <w:r w:rsidRPr="00297EAF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3156" w14:textId="77777777" w:rsidR="00297EAF" w:rsidRPr="00297EAF" w:rsidRDefault="00297EAF" w:rsidP="00297EAF">
            <w:pPr>
              <w:pStyle w:val="FP"/>
            </w:pPr>
            <w:r w:rsidRPr="00297EAF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9C4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99E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FBCB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77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4E6B7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B8B6" w14:textId="77777777" w:rsidR="00297EAF" w:rsidRPr="00297EAF" w:rsidRDefault="00297EAF" w:rsidP="00297EAF">
            <w:pPr>
              <w:pStyle w:val="FP"/>
            </w:pPr>
            <w:r w:rsidRPr="00297EAF">
              <w:t>C1-253526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F9D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071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7482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5074" w14:textId="77777777" w:rsidR="00297EAF" w:rsidRPr="00297EAF" w:rsidRDefault="00297EAF" w:rsidP="00297EAF">
            <w:pPr>
              <w:pStyle w:val="FP"/>
            </w:pPr>
            <w:r w:rsidRPr="00297EAF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58F2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77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130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0295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DE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60488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A85F" w14:textId="77777777" w:rsidR="00297EAF" w:rsidRPr="00297EAF" w:rsidRDefault="00297EAF" w:rsidP="00297EAF">
            <w:pPr>
              <w:pStyle w:val="FP"/>
            </w:pPr>
            <w:r w:rsidRPr="00297EAF">
              <w:t>C1-253572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09E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77AD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E764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9C00" w14:textId="77777777" w:rsidR="00297EAF" w:rsidRPr="00297EAF" w:rsidRDefault="00297EAF" w:rsidP="00297EAF">
            <w:pPr>
              <w:pStyle w:val="FP"/>
            </w:pPr>
            <w:r w:rsidRPr="00297EAF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A070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CCDE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34D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08C7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BC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3371B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00D0" w14:textId="77777777" w:rsidR="00297EAF" w:rsidRPr="00297EAF" w:rsidRDefault="00297EAF" w:rsidP="00297EAF">
            <w:pPr>
              <w:pStyle w:val="FP"/>
            </w:pPr>
            <w:r w:rsidRPr="00297EAF">
              <w:t>C1-254089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2086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A346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922B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3803" w14:textId="77777777" w:rsidR="00297EAF" w:rsidRPr="00297EAF" w:rsidRDefault="00297EAF" w:rsidP="00297EAF">
            <w:pPr>
              <w:pStyle w:val="FP"/>
            </w:pPr>
            <w:r w:rsidRPr="00297EAF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B45D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3592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D71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57E8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553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1937A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5F5" w14:textId="77777777" w:rsidR="00297EAF" w:rsidRPr="00297EAF" w:rsidRDefault="00297EAF" w:rsidP="00297EAF">
            <w:pPr>
              <w:pStyle w:val="FP"/>
            </w:pPr>
            <w:r w:rsidRPr="00297EAF">
              <w:t>C1-254103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E106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85C9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4B5B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CC01" w14:textId="77777777" w:rsidR="00297EAF" w:rsidRPr="00297EAF" w:rsidRDefault="00297EAF" w:rsidP="00297EAF">
            <w:pPr>
              <w:pStyle w:val="FP"/>
            </w:pPr>
            <w:r w:rsidRPr="00297EAF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3C6C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D10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D28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89B1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520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9AC22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CE64" w14:textId="77777777" w:rsidR="00297EAF" w:rsidRPr="00297EAF" w:rsidRDefault="00297EAF" w:rsidP="00297EAF">
            <w:pPr>
              <w:pStyle w:val="FP"/>
            </w:pPr>
            <w:r w:rsidRPr="00297EAF">
              <w:t>C1-253527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928B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AB86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1A08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8364" w14:textId="77777777" w:rsidR="00297EAF" w:rsidRPr="00297EAF" w:rsidRDefault="00297EAF" w:rsidP="00297EAF">
            <w:pPr>
              <w:pStyle w:val="FP"/>
            </w:pPr>
            <w:r w:rsidRPr="00297EAF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6F0A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B9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9E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CA82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C40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EACF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654F" w14:textId="77777777" w:rsidR="00297EAF" w:rsidRPr="00297EAF" w:rsidRDefault="00297EAF" w:rsidP="00297EAF">
            <w:pPr>
              <w:pStyle w:val="FP"/>
            </w:pPr>
            <w:r w:rsidRPr="00297EAF">
              <w:t>C1-253573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4A02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56A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228F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93A0" w14:textId="77777777" w:rsidR="00297EAF" w:rsidRPr="00297EAF" w:rsidRDefault="00297EAF" w:rsidP="00297EAF">
            <w:pPr>
              <w:pStyle w:val="FP"/>
            </w:pPr>
            <w:r w:rsidRPr="00297EAF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4C80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893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DE1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13C3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FF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59271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CB4F" w14:textId="77777777" w:rsidR="00297EAF" w:rsidRPr="00297EAF" w:rsidRDefault="00297EAF" w:rsidP="00297EAF">
            <w:pPr>
              <w:pStyle w:val="FP"/>
            </w:pPr>
            <w:r w:rsidRPr="00297EAF">
              <w:t>C1-254090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5D08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D2C0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D73C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736" w14:textId="77777777" w:rsidR="00297EAF" w:rsidRPr="00297EAF" w:rsidRDefault="00297EAF" w:rsidP="00297EAF">
            <w:pPr>
              <w:pStyle w:val="FP"/>
            </w:pPr>
            <w:r w:rsidRPr="00297EAF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1838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01D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A69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11B8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A2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AD5CB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27EC" w14:textId="77777777" w:rsidR="00297EAF" w:rsidRPr="00297EAF" w:rsidRDefault="00297EAF" w:rsidP="00297EAF">
            <w:pPr>
              <w:pStyle w:val="FP"/>
            </w:pPr>
            <w:r w:rsidRPr="00297EAF">
              <w:t>C1-254104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5AEF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4044" w14:textId="77777777" w:rsidR="00297EAF" w:rsidRPr="00297EAF" w:rsidRDefault="00297EAF" w:rsidP="00297EAF">
            <w:pPr>
              <w:pStyle w:val="FP"/>
            </w:pPr>
            <w:r w:rsidRPr="00297EAF">
              <w:t>Huawei, HiSilicon, NTT DOCOMO, Apple, Ericsson,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4871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0BCB" w14:textId="77777777" w:rsidR="00297EAF" w:rsidRPr="00297EAF" w:rsidRDefault="00297EAF" w:rsidP="00297EAF">
            <w:pPr>
              <w:pStyle w:val="FP"/>
            </w:pPr>
            <w:r w:rsidRPr="00297EAF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1E39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426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5CA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AB6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EA3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04629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4BD1" w14:textId="77777777" w:rsidR="00297EAF" w:rsidRPr="00297EAF" w:rsidRDefault="00297EAF" w:rsidP="00297EAF">
            <w:pPr>
              <w:pStyle w:val="FP"/>
            </w:pPr>
            <w:r w:rsidRPr="00297EAF">
              <w:t>C1-253199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3F15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DE47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EE82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CB38" w14:textId="77777777" w:rsidR="00297EAF" w:rsidRPr="00297EAF" w:rsidRDefault="00297EAF" w:rsidP="00297EAF">
            <w:pPr>
              <w:pStyle w:val="FP"/>
            </w:pPr>
            <w:r w:rsidRPr="00297EAF">
              <w:t>1330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80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2A3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649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C57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AD0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96B2E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4647" w14:textId="77777777" w:rsidR="00297EAF" w:rsidRPr="00297EAF" w:rsidRDefault="00297EAF" w:rsidP="00297EAF">
            <w:pPr>
              <w:pStyle w:val="FP"/>
            </w:pPr>
            <w:r w:rsidRPr="00297EAF">
              <w:t>C1-253281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F6F2" w14:textId="77777777" w:rsidR="00297EAF" w:rsidRPr="00297EAF" w:rsidRDefault="00297EAF" w:rsidP="00297EAF">
            <w:pPr>
              <w:pStyle w:val="FP"/>
            </w:pPr>
            <w:r w:rsidRPr="00297EAF">
              <w:t>Corrections on PLMN selection in satellite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83FE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E8F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B463" w14:textId="77777777" w:rsidR="00297EAF" w:rsidRPr="00297EAF" w:rsidRDefault="00297EAF" w:rsidP="00297EAF">
            <w:pPr>
              <w:pStyle w:val="FP"/>
            </w:pPr>
            <w:r w:rsidRPr="00297EAF">
              <w:t>1331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4A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88D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026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7F16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30C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E558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3635" w14:textId="77777777" w:rsidR="00297EAF" w:rsidRPr="00297EAF" w:rsidRDefault="00297EAF" w:rsidP="00297EAF">
            <w:pPr>
              <w:pStyle w:val="FP"/>
            </w:pPr>
            <w:r w:rsidRPr="00297EAF">
              <w:t>C1-253327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7EAB" w14:textId="77777777" w:rsidR="00297EAF" w:rsidRPr="00297EAF" w:rsidRDefault="00297EAF" w:rsidP="00297EAF">
            <w:pPr>
              <w:pStyle w:val="FP"/>
            </w:pPr>
            <w:r w:rsidRPr="00297EAF">
              <w:t>PLMN selection in case of emergency call in limited service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A39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92D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8D39" w14:textId="77777777" w:rsidR="00297EAF" w:rsidRPr="00297EAF" w:rsidRDefault="00297EAF" w:rsidP="00297EAF">
            <w:pPr>
              <w:pStyle w:val="FP"/>
            </w:pPr>
            <w:r w:rsidRPr="00297EAF">
              <w:t>1332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7A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4CE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F23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2B2E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5F9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59DAC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44A0" w14:textId="77777777" w:rsidR="00297EAF" w:rsidRPr="00297EAF" w:rsidRDefault="00297EAF" w:rsidP="00297EAF">
            <w:pPr>
              <w:pStyle w:val="FP"/>
            </w:pPr>
            <w:r w:rsidRPr="00297EAF">
              <w:t>C1-253684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ACD4" w14:textId="77777777" w:rsidR="00297EAF" w:rsidRPr="00297EAF" w:rsidRDefault="00297EAF" w:rsidP="00297EAF">
            <w:pPr>
              <w:pStyle w:val="FP"/>
            </w:pPr>
            <w:r w:rsidRPr="00297EAF">
              <w:t>PLMN selection in case of emergency call in limited service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20D9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0AF6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48F3" w14:textId="77777777" w:rsidR="00297EAF" w:rsidRPr="00297EAF" w:rsidRDefault="00297EAF" w:rsidP="00297EAF">
            <w:pPr>
              <w:pStyle w:val="FP"/>
            </w:pPr>
            <w:r w:rsidRPr="00297EAF">
              <w:t>1332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53F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F63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65A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E6E6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C08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073BA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193A" w14:textId="77777777" w:rsidR="00297EAF" w:rsidRPr="00297EAF" w:rsidRDefault="00297EAF" w:rsidP="00297EAF">
            <w:pPr>
              <w:pStyle w:val="FP"/>
            </w:pPr>
            <w:r w:rsidRPr="00297EAF">
              <w:t>C1-253354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6D09" w14:textId="77777777" w:rsidR="00297EAF" w:rsidRPr="00297EAF" w:rsidRDefault="00297EAF" w:rsidP="00297EAF">
            <w:pPr>
              <w:pStyle w:val="FP"/>
            </w:pPr>
            <w:r w:rsidRPr="00297EAF">
              <w:t>Clarification that the PLMN with RAT restriction will be indicated as available for manual selection.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B720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440F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A979" w14:textId="77777777" w:rsidR="00297EAF" w:rsidRPr="00297EAF" w:rsidRDefault="00297EAF" w:rsidP="00297EAF">
            <w:pPr>
              <w:pStyle w:val="FP"/>
            </w:pPr>
            <w:r w:rsidRPr="00297EAF">
              <w:t>1333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5F5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A63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4D3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6B9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72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DC5A3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D09B" w14:textId="77777777" w:rsidR="00297EAF" w:rsidRPr="00297EAF" w:rsidRDefault="00297EAF" w:rsidP="00297EAF">
            <w:pPr>
              <w:pStyle w:val="FP"/>
            </w:pPr>
            <w:r w:rsidRPr="00297EAF">
              <w:t>C1-253524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7F95" w14:textId="77777777" w:rsidR="00297EAF" w:rsidRPr="00297EAF" w:rsidRDefault="00297EAF" w:rsidP="00297EAF">
            <w:pPr>
              <w:pStyle w:val="FP"/>
            </w:pPr>
            <w:r w:rsidRPr="00297EAF">
              <w:t>PLMN selection when not supporting S&amp;F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5697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A210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3D64" w14:textId="77777777" w:rsidR="00297EAF" w:rsidRPr="00297EAF" w:rsidRDefault="00297EAF" w:rsidP="00297EAF">
            <w:pPr>
              <w:pStyle w:val="FP"/>
            </w:pPr>
            <w:r w:rsidRPr="00297EAF">
              <w:t>1334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0F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49D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A4B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7BCA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6E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1E23C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87F2" w14:textId="77777777" w:rsidR="00297EAF" w:rsidRPr="00297EAF" w:rsidRDefault="00297EAF" w:rsidP="00297EAF">
            <w:pPr>
              <w:pStyle w:val="FP"/>
            </w:pPr>
            <w:r w:rsidRPr="00297EAF">
              <w:t>C1-253740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223D" w14:textId="77777777" w:rsidR="00297EAF" w:rsidRPr="00297EAF" w:rsidRDefault="00297EAF" w:rsidP="00297EAF">
            <w:pPr>
              <w:pStyle w:val="FP"/>
            </w:pPr>
            <w:r w:rsidRPr="00297EAF">
              <w:t>PLMN selection when not supporting S&amp;F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310A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0CEC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8DBB" w14:textId="77777777" w:rsidR="00297EAF" w:rsidRPr="00297EAF" w:rsidRDefault="00297EAF" w:rsidP="00297EAF">
            <w:pPr>
              <w:pStyle w:val="FP"/>
            </w:pPr>
            <w:r w:rsidRPr="00297EAF">
              <w:t>1334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0A2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AED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85A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4FE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33C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BE9DE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6079" w14:textId="77777777" w:rsidR="00297EAF" w:rsidRPr="00297EAF" w:rsidRDefault="00297EAF" w:rsidP="00297EAF">
            <w:pPr>
              <w:pStyle w:val="FP"/>
            </w:pPr>
            <w:r w:rsidRPr="00297EAF">
              <w:t>C1-253015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BEBA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A4F6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3E77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57EA" w14:textId="77777777" w:rsidR="00297EAF" w:rsidRPr="00297EAF" w:rsidRDefault="00297EAF" w:rsidP="00297EAF">
            <w:pPr>
              <w:pStyle w:val="FP"/>
            </w:pPr>
            <w:r w:rsidRPr="00297EAF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6913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92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33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12FA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D62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B939E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2F21" w14:textId="77777777" w:rsidR="00297EAF" w:rsidRPr="00297EAF" w:rsidRDefault="00297EAF" w:rsidP="00297EAF">
            <w:pPr>
              <w:pStyle w:val="FP"/>
            </w:pPr>
            <w:r w:rsidRPr="00297EAF">
              <w:t>C1-253083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BCD0" w14:textId="77777777" w:rsidR="00297EAF" w:rsidRPr="00297EAF" w:rsidRDefault="00297EAF" w:rsidP="00297EAF">
            <w:pPr>
              <w:pStyle w:val="FP"/>
            </w:pPr>
            <w:r w:rsidRPr="00297EAF">
              <w:t>Addition of protocol discriminator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3767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Immarsat, Viasat, Novamint, Sateliot, EchoStar, Deutsche Telekom, T-Mobile USA, Vodafone, vivo,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AF8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F9B0" w14:textId="77777777" w:rsidR="00297EAF" w:rsidRPr="00297EAF" w:rsidRDefault="00297EAF" w:rsidP="00297EAF">
            <w:pPr>
              <w:pStyle w:val="FP"/>
            </w:pPr>
            <w:r w:rsidRPr="00297EAF">
              <w:t>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9440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47C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44D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35B6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B0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0CDCD7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912E" w14:textId="77777777" w:rsidR="00297EAF" w:rsidRPr="00297EAF" w:rsidRDefault="00297EAF" w:rsidP="00297EAF">
            <w:pPr>
              <w:pStyle w:val="FP"/>
            </w:pPr>
            <w:r w:rsidRPr="00297EAF">
              <w:t>C1-253359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524" w14:textId="77777777" w:rsidR="00297EAF" w:rsidRPr="00297EAF" w:rsidRDefault="00297EAF" w:rsidP="00297EAF">
            <w:pPr>
              <w:pStyle w:val="FP"/>
            </w:pPr>
            <w:r w:rsidRPr="00297EAF">
              <w:t>Alternative-1 for control plane CIoT EPS optimization with optimized header -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15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0997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974F" w14:textId="77777777" w:rsidR="00297EAF" w:rsidRPr="00297EAF" w:rsidRDefault="00297EAF" w:rsidP="00297EAF">
            <w:pPr>
              <w:pStyle w:val="FP"/>
            </w:pPr>
            <w:r w:rsidRPr="00297EAF">
              <w:t>0164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870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869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2CC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F921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463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4440C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9F54" w14:textId="77777777" w:rsidR="00297EAF" w:rsidRPr="00297EAF" w:rsidRDefault="00297EAF" w:rsidP="00297EAF">
            <w:pPr>
              <w:pStyle w:val="FP"/>
            </w:pPr>
            <w:r w:rsidRPr="00297EAF">
              <w:t>C1-253091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183C" w14:textId="77777777" w:rsidR="00297EAF" w:rsidRPr="00297EAF" w:rsidRDefault="00297EAF" w:rsidP="00297EAF">
            <w:pPr>
              <w:pStyle w:val="FP"/>
            </w:pPr>
            <w:r w:rsidRPr="00297EAF">
              <w:t>Addition of AIoT-SP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6A8B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51E8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EB0D" w14:textId="77777777" w:rsidR="00297EAF" w:rsidRPr="00297EAF" w:rsidRDefault="00297EAF" w:rsidP="00297EAF">
            <w:pPr>
              <w:pStyle w:val="FP"/>
            </w:pPr>
            <w:r w:rsidRPr="00297EAF">
              <w:t>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D4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220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46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CA14" w14:textId="77777777" w:rsidR="00297EAF" w:rsidRPr="00297EAF" w:rsidRDefault="00297EAF" w:rsidP="00297EAF">
            <w:pPr>
              <w:pStyle w:val="FP"/>
            </w:pPr>
            <w:r w:rsidRPr="00297EAF">
              <w:t>DUMMY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28C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22FF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8CDC" w14:textId="77777777" w:rsidR="00297EAF" w:rsidRPr="00297EAF" w:rsidRDefault="00297EAF" w:rsidP="00297EAF">
            <w:pPr>
              <w:pStyle w:val="FP"/>
            </w:pPr>
            <w:r w:rsidRPr="00297EAF">
              <w:t>C1-253638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B972" w14:textId="77777777" w:rsidR="00297EAF" w:rsidRPr="00297EAF" w:rsidRDefault="00297EAF" w:rsidP="00297EAF">
            <w:pPr>
              <w:pStyle w:val="FP"/>
            </w:pPr>
            <w:r w:rsidRPr="00297EAF">
              <w:t>Addition of AIoT-SP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4F56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7913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97C8" w14:textId="77777777" w:rsidR="00297EAF" w:rsidRPr="00297EAF" w:rsidRDefault="00297EAF" w:rsidP="00297EAF">
            <w:pPr>
              <w:pStyle w:val="FP"/>
            </w:pPr>
            <w:r w:rsidRPr="00297EAF">
              <w:t>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B13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6C5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372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8138" w14:textId="77777777" w:rsidR="00297EAF" w:rsidRPr="00297EAF" w:rsidRDefault="00297EAF" w:rsidP="00297EAF">
            <w:pPr>
              <w:pStyle w:val="FP"/>
            </w:pPr>
            <w:r w:rsidRPr="00297EAF">
              <w:t>DUMMY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1C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EE9A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29AB" w14:textId="77777777" w:rsidR="00297EAF" w:rsidRPr="00297EAF" w:rsidRDefault="00297EAF" w:rsidP="00297EAF">
            <w:pPr>
              <w:pStyle w:val="FP"/>
            </w:pPr>
            <w:r w:rsidRPr="00297EAF">
              <w:t>C1-253751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5C6A" w14:textId="77777777" w:rsidR="00297EAF" w:rsidRPr="00297EAF" w:rsidRDefault="00297EAF" w:rsidP="00297EAF">
            <w:pPr>
              <w:pStyle w:val="FP"/>
            </w:pPr>
            <w:r w:rsidRPr="00297EAF">
              <w:t>Addition of AIoT-SP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196F" w14:textId="77777777" w:rsidR="00297EAF" w:rsidRPr="00297EAF" w:rsidRDefault="00297EAF" w:rsidP="00297EAF">
            <w:pPr>
              <w:pStyle w:val="FP"/>
            </w:pPr>
            <w:r w:rsidRPr="00297EAF">
              <w:t>Huawei, HiSilicon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A9BE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9F82" w14:textId="77777777" w:rsidR="00297EAF" w:rsidRPr="00297EAF" w:rsidRDefault="00297EAF" w:rsidP="00297EAF">
            <w:pPr>
              <w:pStyle w:val="FP"/>
            </w:pPr>
            <w:r w:rsidRPr="00297EAF">
              <w:t>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34F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A3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A90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EA34" w14:textId="77777777" w:rsidR="00297EAF" w:rsidRPr="00297EAF" w:rsidRDefault="00297EAF" w:rsidP="00297EAF">
            <w:pPr>
              <w:pStyle w:val="FP"/>
            </w:pPr>
            <w:r w:rsidRPr="00297EAF">
              <w:t>DUMMY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880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1CA68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ED87" w14:textId="77777777" w:rsidR="00297EAF" w:rsidRPr="00297EAF" w:rsidRDefault="00297EAF" w:rsidP="00297EAF">
            <w:pPr>
              <w:pStyle w:val="FP"/>
            </w:pPr>
            <w:r w:rsidRPr="00297EAF">
              <w:t>C1-253240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221F" w14:textId="77777777" w:rsidR="00297EAF" w:rsidRPr="00297EAF" w:rsidRDefault="00297EAF" w:rsidP="00297EAF">
            <w:pPr>
              <w:pStyle w:val="FP"/>
            </w:pPr>
            <w:r w:rsidRPr="00297EAF">
              <w:t>Default handling for the spare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BD1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7C7B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812F" w14:textId="77777777" w:rsidR="00297EAF" w:rsidRPr="00297EAF" w:rsidRDefault="00297EAF" w:rsidP="00297EAF">
            <w:pPr>
              <w:pStyle w:val="FP"/>
            </w:pPr>
            <w:r w:rsidRPr="00297EAF">
              <w:t>0166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D5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3EC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B51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B1F6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0C7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D3BDC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B76" w14:textId="77777777" w:rsidR="00297EAF" w:rsidRPr="00297EAF" w:rsidRDefault="00297EAF" w:rsidP="00297EAF">
            <w:pPr>
              <w:pStyle w:val="FP"/>
            </w:pPr>
            <w:r w:rsidRPr="00297EAF">
              <w:t>C1-253683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2EF1" w14:textId="77777777" w:rsidR="00297EAF" w:rsidRPr="00297EAF" w:rsidRDefault="00297EAF" w:rsidP="00297EAF">
            <w:pPr>
              <w:pStyle w:val="FP"/>
            </w:pPr>
            <w:r w:rsidRPr="00297EAF">
              <w:t>Default handling for the spare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9B8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85C8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1269" w14:textId="77777777" w:rsidR="00297EAF" w:rsidRPr="00297EAF" w:rsidRDefault="00297EAF" w:rsidP="00297EAF">
            <w:pPr>
              <w:pStyle w:val="FP"/>
            </w:pPr>
            <w:r w:rsidRPr="00297EAF">
              <w:t>0166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2E4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DF8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B6E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721F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8C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516DC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1CBB" w14:textId="77777777" w:rsidR="00297EAF" w:rsidRPr="00297EAF" w:rsidRDefault="00297EAF" w:rsidP="00297EAF">
            <w:pPr>
              <w:pStyle w:val="FP"/>
            </w:pPr>
            <w:r w:rsidRPr="00297EAF">
              <w:t>C1-253412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D84B" w14:textId="77777777" w:rsidR="00297EAF" w:rsidRPr="00297EAF" w:rsidRDefault="00297EAF" w:rsidP="00297EAF">
            <w:pPr>
              <w:pStyle w:val="FP"/>
            </w:pPr>
            <w:r w:rsidRPr="00297EAF">
              <w:t>Stopping GPRS timers for CIoT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B57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CE87" w14:textId="77777777" w:rsidR="00297EAF" w:rsidRPr="00297EAF" w:rsidRDefault="00297EAF" w:rsidP="00297EAF">
            <w:pPr>
              <w:pStyle w:val="FP"/>
            </w:pPr>
            <w:r w:rsidRPr="00297EAF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CB0A" w14:textId="77777777" w:rsidR="00297EAF" w:rsidRPr="00297EAF" w:rsidRDefault="00297EAF" w:rsidP="00297EAF">
            <w:pPr>
              <w:pStyle w:val="FP"/>
            </w:pPr>
            <w:r w:rsidRPr="00297EAF">
              <w:t>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08B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1DC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B42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FD1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7B3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EC8DF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57E7" w14:textId="77777777" w:rsidR="00297EAF" w:rsidRPr="00297EAF" w:rsidRDefault="00297EAF" w:rsidP="00297EAF">
            <w:pPr>
              <w:pStyle w:val="FP"/>
            </w:pPr>
            <w:r w:rsidRPr="00297EAF">
              <w:t>C1-253669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1BE6" w14:textId="77777777" w:rsidR="00297EAF" w:rsidRPr="00297EAF" w:rsidRDefault="00297EAF" w:rsidP="00297EAF">
            <w:pPr>
              <w:pStyle w:val="FP"/>
            </w:pPr>
            <w:r w:rsidRPr="00297EAF">
              <w:t>Stopping GPRS timers for CIoT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1E5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F7DC" w14:textId="77777777" w:rsidR="00297EAF" w:rsidRPr="00297EAF" w:rsidRDefault="00297EAF" w:rsidP="00297EAF">
            <w:pPr>
              <w:pStyle w:val="FP"/>
            </w:pPr>
            <w:r w:rsidRPr="00297EAF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6233" w14:textId="77777777" w:rsidR="00297EAF" w:rsidRPr="00297EAF" w:rsidRDefault="00297EAF" w:rsidP="00297EAF">
            <w:pPr>
              <w:pStyle w:val="FP"/>
            </w:pPr>
            <w:r w:rsidRPr="00297EAF">
              <w:t>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2FF8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171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603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D54E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06A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7C75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F9E6" w14:textId="77777777" w:rsidR="00297EAF" w:rsidRPr="00297EAF" w:rsidRDefault="00297EAF" w:rsidP="00297EAF">
            <w:pPr>
              <w:pStyle w:val="FP"/>
            </w:pPr>
            <w:r w:rsidRPr="00297EAF">
              <w:t>C1-253137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A9A0" w14:textId="77777777" w:rsidR="00297EAF" w:rsidRPr="00297EAF" w:rsidRDefault="00297EAF" w:rsidP="00297EAF">
            <w:pPr>
              <w:pStyle w:val="FP"/>
            </w:pPr>
            <w:r w:rsidRPr="00297EAF">
              <w:t>Reference to obsolete IETF RFC3810 and RFC3376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140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0D2A" w14:textId="77777777" w:rsidR="00297EAF" w:rsidRPr="00297EAF" w:rsidRDefault="00297EAF" w:rsidP="00297EAF">
            <w:pPr>
              <w:pStyle w:val="FP"/>
            </w:pPr>
            <w:r w:rsidRPr="00297EAF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B5B6" w14:textId="77777777" w:rsidR="00297EAF" w:rsidRPr="00297EAF" w:rsidRDefault="00297EAF" w:rsidP="00297EAF">
            <w:pPr>
              <w:pStyle w:val="FP"/>
            </w:pPr>
            <w:r w:rsidRPr="00297EAF">
              <w:t>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C7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707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3CC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3C37" w14:textId="77777777" w:rsidR="00297EAF" w:rsidRPr="00297EAF" w:rsidRDefault="00297EAF" w:rsidP="00297EAF">
            <w:pPr>
              <w:pStyle w:val="FP"/>
            </w:pPr>
            <w:r w:rsidRPr="00297EAF">
              <w:t>MBMS,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0F9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79A6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E6C7" w14:textId="77777777" w:rsidR="00297EAF" w:rsidRPr="00297EAF" w:rsidRDefault="00297EAF" w:rsidP="00297EAF">
            <w:pPr>
              <w:pStyle w:val="FP"/>
            </w:pPr>
            <w:r w:rsidRPr="00297EAF">
              <w:t>C1-253678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3602" w14:textId="77777777" w:rsidR="00297EAF" w:rsidRPr="00297EAF" w:rsidRDefault="00297EAF" w:rsidP="00297EAF">
            <w:pPr>
              <w:pStyle w:val="FP"/>
            </w:pPr>
            <w:r w:rsidRPr="00297EAF">
              <w:t>Reference to obsolete IETF RFC3810 and RFC3376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E32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8BA9" w14:textId="77777777" w:rsidR="00297EAF" w:rsidRPr="00297EAF" w:rsidRDefault="00297EAF" w:rsidP="00297EAF">
            <w:pPr>
              <w:pStyle w:val="FP"/>
            </w:pPr>
            <w:r w:rsidRPr="00297EAF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92FC" w14:textId="77777777" w:rsidR="00297EAF" w:rsidRPr="00297EAF" w:rsidRDefault="00297EAF" w:rsidP="00297EAF">
            <w:pPr>
              <w:pStyle w:val="FP"/>
            </w:pPr>
            <w:r w:rsidRPr="00297EAF">
              <w:t>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970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AED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E47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8C55" w14:textId="77777777" w:rsidR="00297EAF" w:rsidRPr="00297EAF" w:rsidRDefault="00297EAF" w:rsidP="00297EAF">
            <w:pPr>
              <w:pStyle w:val="FP"/>
            </w:pPr>
            <w:r w:rsidRPr="00297EAF">
              <w:t>MBMS,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651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A44D5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2F3F" w14:textId="77777777" w:rsidR="00297EAF" w:rsidRPr="00297EAF" w:rsidRDefault="00297EAF" w:rsidP="00297EAF">
            <w:pPr>
              <w:pStyle w:val="FP"/>
            </w:pPr>
            <w:r w:rsidRPr="00297EAF">
              <w:t>C1-253059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344A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E1C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B861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01B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6E80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CAF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3A0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B930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403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5E809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05BA" w14:textId="77777777" w:rsidR="00297EAF" w:rsidRPr="00297EAF" w:rsidRDefault="00297EAF" w:rsidP="00297EAF">
            <w:pPr>
              <w:pStyle w:val="FP"/>
            </w:pPr>
            <w:r w:rsidRPr="00297EAF">
              <w:t>C1-253779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A4C9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824B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57D5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3F07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AF4E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334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130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73B2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51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03D1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CBCE" w14:textId="77777777" w:rsidR="00297EAF" w:rsidRPr="00297EAF" w:rsidRDefault="00297EAF" w:rsidP="00297EAF">
            <w:pPr>
              <w:pStyle w:val="FP"/>
            </w:pPr>
            <w:r w:rsidRPr="00297EAF">
              <w:t>C1-253797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6504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39B9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3DEE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B77D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230D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B87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61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0F9E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F4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4F64F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7A5" w14:textId="77777777" w:rsidR="00297EAF" w:rsidRPr="00297EAF" w:rsidRDefault="00297EAF" w:rsidP="00297EAF">
            <w:pPr>
              <w:pStyle w:val="FP"/>
            </w:pPr>
            <w:r w:rsidRPr="00297EAF">
              <w:t>C1-253060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3845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72C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0F9A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8979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AA9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4A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196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A3A4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A3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7EBE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EA8" w14:textId="77777777" w:rsidR="00297EAF" w:rsidRPr="00297EAF" w:rsidRDefault="00297EAF" w:rsidP="00297EAF">
            <w:pPr>
              <w:pStyle w:val="FP"/>
            </w:pPr>
            <w:r w:rsidRPr="00297EAF">
              <w:t>C1-253780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D845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B378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EBB8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C5AF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D498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952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9D8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87D5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C1E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CB7526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5FBA" w14:textId="77777777" w:rsidR="00297EAF" w:rsidRPr="00297EAF" w:rsidRDefault="00297EAF" w:rsidP="00297EAF">
            <w:pPr>
              <w:pStyle w:val="FP"/>
            </w:pPr>
            <w:r w:rsidRPr="00297EAF">
              <w:t>C1-253061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35F8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24F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DB8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8036" w14:textId="77777777" w:rsidR="00297EAF" w:rsidRPr="00297EAF" w:rsidRDefault="00297EAF" w:rsidP="00297EAF">
            <w:pPr>
              <w:pStyle w:val="FP"/>
            </w:pPr>
            <w:r w:rsidRPr="00297EAF">
              <w:t>0083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85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45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911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DB86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78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4B452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1949" w14:textId="77777777" w:rsidR="00297EAF" w:rsidRPr="00297EAF" w:rsidRDefault="00297EAF" w:rsidP="00297EAF">
            <w:pPr>
              <w:pStyle w:val="FP"/>
            </w:pPr>
            <w:r w:rsidRPr="00297EAF">
              <w:t>C1-253781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B865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E159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C0F6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8EF5" w14:textId="77777777" w:rsidR="00297EAF" w:rsidRPr="00297EAF" w:rsidRDefault="00297EAF" w:rsidP="00297EAF">
            <w:pPr>
              <w:pStyle w:val="FP"/>
            </w:pPr>
            <w:r w:rsidRPr="00297EAF">
              <w:t>0083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34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5E8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27C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1955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A2E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D3E37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693F" w14:textId="77777777" w:rsidR="00297EAF" w:rsidRPr="00297EAF" w:rsidRDefault="00297EAF" w:rsidP="00297EAF">
            <w:pPr>
              <w:pStyle w:val="FP"/>
            </w:pPr>
            <w:r w:rsidRPr="00297EAF">
              <w:t>C1-253062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5E45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4260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3763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BAFD" w14:textId="77777777" w:rsidR="00297EAF" w:rsidRPr="00297EAF" w:rsidRDefault="00297EAF" w:rsidP="00297EAF">
            <w:pPr>
              <w:pStyle w:val="FP"/>
            </w:pPr>
            <w:r w:rsidRPr="00297EAF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69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16F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2D6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5A95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18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E8A6E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A9B2" w14:textId="77777777" w:rsidR="00297EAF" w:rsidRPr="00297EAF" w:rsidRDefault="00297EAF" w:rsidP="00297EAF">
            <w:pPr>
              <w:pStyle w:val="FP"/>
            </w:pPr>
            <w:r w:rsidRPr="00297EAF">
              <w:t>C1-253782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E44F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91F4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FCA8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89A8" w14:textId="77777777" w:rsidR="00297EAF" w:rsidRPr="00297EAF" w:rsidRDefault="00297EAF" w:rsidP="00297EAF">
            <w:pPr>
              <w:pStyle w:val="FP"/>
            </w:pPr>
            <w:r w:rsidRPr="00297EAF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B69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A06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C904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7571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6BD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594A7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455C" w14:textId="77777777" w:rsidR="00297EAF" w:rsidRPr="00297EAF" w:rsidRDefault="00297EAF" w:rsidP="00297EAF">
            <w:pPr>
              <w:pStyle w:val="FP"/>
            </w:pPr>
            <w:r w:rsidRPr="00297EAF">
              <w:t>C1-253065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B8E8" w14:textId="77777777" w:rsidR="00297EAF" w:rsidRPr="00297EAF" w:rsidRDefault="00297EAF" w:rsidP="00297EAF">
            <w:pPr>
              <w:pStyle w:val="FP"/>
            </w:pPr>
            <w:r w:rsidRPr="00297EAF">
              <w:t>DC setup configuration is inapplicable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77F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31B4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857A" w14:textId="77777777" w:rsidR="00297EAF" w:rsidRPr="00297EAF" w:rsidRDefault="00297EAF" w:rsidP="00297EAF">
            <w:pPr>
              <w:pStyle w:val="FP"/>
            </w:pPr>
            <w:r w:rsidRPr="00297EAF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7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563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14B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6184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CA0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44BFE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5A0" w14:textId="77777777" w:rsidR="00297EAF" w:rsidRPr="00297EAF" w:rsidRDefault="00297EAF" w:rsidP="00297EAF">
            <w:pPr>
              <w:pStyle w:val="FP"/>
            </w:pPr>
            <w:r w:rsidRPr="00297EAF">
              <w:t>C1-253784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4545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401C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360E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A6A7" w14:textId="77777777" w:rsidR="00297EAF" w:rsidRPr="00297EAF" w:rsidRDefault="00297EAF" w:rsidP="00297EAF">
            <w:pPr>
              <w:pStyle w:val="FP"/>
            </w:pPr>
            <w:r w:rsidRPr="00297EAF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405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243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5CC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AE4A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35D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EB0E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170A" w14:textId="77777777" w:rsidR="00297EAF" w:rsidRPr="00297EAF" w:rsidRDefault="00297EAF" w:rsidP="00297EAF">
            <w:pPr>
              <w:pStyle w:val="FP"/>
            </w:pPr>
            <w:r w:rsidRPr="00297EAF">
              <w:t>C1-253795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CE2D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4B6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351E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934B" w14:textId="77777777" w:rsidR="00297EAF" w:rsidRPr="00297EAF" w:rsidRDefault="00297EAF" w:rsidP="00297EAF">
            <w:pPr>
              <w:pStyle w:val="FP"/>
            </w:pPr>
            <w:r w:rsidRPr="00297EAF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847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38A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F2D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8344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E3ECD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0585" w14:textId="77777777" w:rsidR="00297EAF" w:rsidRPr="00297EAF" w:rsidRDefault="00297EAF" w:rsidP="00297EAF">
            <w:pPr>
              <w:pStyle w:val="FP"/>
            </w:pPr>
            <w:r w:rsidRPr="00297EAF">
              <w:t>C1-253799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9AC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ED26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B9C6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BB24" w14:textId="77777777" w:rsidR="00297EAF" w:rsidRPr="00297EAF" w:rsidRDefault="00297EAF" w:rsidP="00297EAF">
            <w:pPr>
              <w:pStyle w:val="FP"/>
            </w:pPr>
            <w:r w:rsidRPr="00297EAF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898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B4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3A5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AB45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83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7AA14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57FB" w14:textId="77777777" w:rsidR="00297EAF" w:rsidRPr="00297EAF" w:rsidRDefault="00297EAF" w:rsidP="00297EAF">
            <w:pPr>
              <w:pStyle w:val="FP"/>
            </w:pPr>
            <w:r w:rsidRPr="00297EAF">
              <w:t>C1-253066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FFAB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0189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CA60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926C" w14:textId="77777777" w:rsidR="00297EAF" w:rsidRPr="00297EAF" w:rsidRDefault="00297EAF" w:rsidP="00297EAF">
            <w:pPr>
              <w:pStyle w:val="FP"/>
            </w:pPr>
            <w:r w:rsidRPr="00297EAF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95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6FA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ABA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5E85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CBE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7C70D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0A52" w14:textId="77777777" w:rsidR="00297EAF" w:rsidRPr="00297EAF" w:rsidRDefault="00297EAF" w:rsidP="00297EAF">
            <w:pPr>
              <w:pStyle w:val="FP"/>
            </w:pPr>
            <w:r w:rsidRPr="00297EAF">
              <w:t>C1-253785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D597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C79C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AFFE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9B15" w14:textId="77777777" w:rsidR="00297EAF" w:rsidRPr="00297EAF" w:rsidRDefault="00297EAF" w:rsidP="00297EAF">
            <w:pPr>
              <w:pStyle w:val="FP"/>
            </w:pPr>
            <w:r w:rsidRPr="00297EAF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5F7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A5E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A64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A1FA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9F6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AB8EF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9507" w14:textId="77777777" w:rsidR="00297EAF" w:rsidRPr="00297EAF" w:rsidRDefault="00297EAF" w:rsidP="00297EAF">
            <w:pPr>
              <w:pStyle w:val="FP"/>
            </w:pPr>
            <w:r w:rsidRPr="00297EAF">
              <w:t>C1-253798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FACC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220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3531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4E73" w14:textId="77777777" w:rsidR="00297EAF" w:rsidRPr="00297EAF" w:rsidRDefault="00297EAF" w:rsidP="00297EAF">
            <w:pPr>
              <w:pStyle w:val="FP"/>
            </w:pPr>
            <w:r w:rsidRPr="00297EAF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6DB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DA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46D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8B5D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4B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9D795F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EF00" w14:textId="77777777" w:rsidR="00297EAF" w:rsidRPr="00297EAF" w:rsidRDefault="00297EAF" w:rsidP="00297EAF">
            <w:pPr>
              <w:pStyle w:val="FP"/>
            </w:pPr>
            <w:r w:rsidRPr="00297EAF">
              <w:t>C1-253067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C438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5D6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0A92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5310" w14:textId="77777777" w:rsidR="00297EAF" w:rsidRPr="00297EAF" w:rsidRDefault="00297EAF" w:rsidP="00297EAF">
            <w:pPr>
              <w:pStyle w:val="FP"/>
            </w:pPr>
            <w:r w:rsidRPr="00297EAF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66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66D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C9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740D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F0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94924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BDEF" w14:textId="77777777" w:rsidR="00297EAF" w:rsidRPr="00297EAF" w:rsidRDefault="00297EAF" w:rsidP="00297EAF">
            <w:pPr>
              <w:pStyle w:val="FP"/>
            </w:pPr>
            <w:r w:rsidRPr="00297EAF">
              <w:t>C1-253786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6E6A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A44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6A52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864F" w14:textId="77777777" w:rsidR="00297EAF" w:rsidRPr="00297EAF" w:rsidRDefault="00297EAF" w:rsidP="00297EAF">
            <w:pPr>
              <w:pStyle w:val="FP"/>
            </w:pPr>
            <w:r w:rsidRPr="00297EAF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593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8EF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AF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A5E7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483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59E5D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2A5" w14:textId="77777777" w:rsidR="00297EAF" w:rsidRPr="00297EAF" w:rsidRDefault="00297EAF" w:rsidP="00297EAF">
            <w:pPr>
              <w:pStyle w:val="FP"/>
            </w:pPr>
            <w:r w:rsidRPr="00297EAF">
              <w:t>C1-253801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DF64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C4F0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FB35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2027" w14:textId="77777777" w:rsidR="00297EAF" w:rsidRPr="00297EAF" w:rsidRDefault="00297EAF" w:rsidP="00297EAF">
            <w:pPr>
              <w:pStyle w:val="FP"/>
            </w:pPr>
            <w:r w:rsidRPr="00297EAF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7AC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A2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4ED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3DD5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094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AFDEB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4160" w14:textId="77777777" w:rsidR="00297EAF" w:rsidRPr="00297EAF" w:rsidRDefault="00297EAF" w:rsidP="00297EAF">
            <w:pPr>
              <w:pStyle w:val="FP"/>
            </w:pPr>
            <w:r w:rsidRPr="00297EAF">
              <w:t>C1-253068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BBE4" w14:textId="77777777" w:rsidR="00297EAF" w:rsidRPr="00297EAF" w:rsidRDefault="00297EAF" w:rsidP="00297EAF">
            <w:pPr>
              <w:pStyle w:val="FP"/>
            </w:pPr>
            <w:r w:rsidRPr="00297EAF">
              <w:t>Additional information to indicate DC is initiated by the DC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06A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F812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C379" w14:textId="77777777" w:rsidR="00297EAF" w:rsidRPr="00297EAF" w:rsidRDefault="00297EAF" w:rsidP="00297EAF">
            <w:pPr>
              <w:pStyle w:val="FP"/>
            </w:pPr>
            <w:r w:rsidRPr="00297EAF">
              <w:t>0088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96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A26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116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4B6E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83B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081731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BC2" w14:textId="77777777" w:rsidR="00297EAF" w:rsidRPr="00297EAF" w:rsidRDefault="00297EAF" w:rsidP="00297EAF">
            <w:pPr>
              <w:pStyle w:val="FP"/>
            </w:pPr>
            <w:r w:rsidRPr="00297EAF">
              <w:t>C1-253069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DD61" w14:textId="77777777" w:rsidR="00297EAF" w:rsidRPr="00297EAF" w:rsidRDefault="00297EAF" w:rsidP="00297EAF">
            <w:pPr>
              <w:pStyle w:val="FP"/>
            </w:pPr>
            <w:r w:rsidRPr="00297EAF">
              <w:t>Additional requirement of the IMS AS in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74E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AC1F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D0C" w14:textId="77777777" w:rsidR="00297EAF" w:rsidRPr="00297EAF" w:rsidRDefault="00297EAF" w:rsidP="00297EAF">
            <w:pPr>
              <w:pStyle w:val="FP"/>
            </w:pPr>
            <w:r w:rsidRPr="00297EAF">
              <w:t>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2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7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986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A484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4FA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8D208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5C89" w14:textId="77777777" w:rsidR="00297EAF" w:rsidRPr="00297EAF" w:rsidRDefault="00297EAF" w:rsidP="00297EAF">
            <w:pPr>
              <w:pStyle w:val="FP"/>
            </w:pPr>
            <w:r w:rsidRPr="00297EAF">
              <w:t>C1-253787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684" w14:textId="77777777" w:rsidR="00297EAF" w:rsidRPr="00297EAF" w:rsidRDefault="00297EAF" w:rsidP="00297EAF">
            <w:pPr>
              <w:pStyle w:val="FP"/>
            </w:pPr>
            <w:r w:rsidRPr="00297EAF">
              <w:t>Additional requirement of the IMS AS in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24C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E09B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781F" w14:textId="77777777" w:rsidR="00297EAF" w:rsidRPr="00297EAF" w:rsidRDefault="00297EAF" w:rsidP="00297EAF">
            <w:pPr>
              <w:pStyle w:val="FP"/>
            </w:pPr>
            <w:r w:rsidRPr="00297EAF">
              <w:t>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009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B8E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CB1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0248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3E3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5569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B73" w14:textId="77777777" w:rsidR="00297EAF" w:rsidRPr="00297EAF" w:rsidRDefault="00297EAF" w:rsidP="00297EAF">
            <w:pPr>
              <w:pStyle w:val="FP"/>
            </w:pPr>
            <w:r w:rsidRPr="00297EAF">
              <w:t>C1-253232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739C" w14:textId="77777777" w:rsidR="00297EAF" w:rsidRPr="00297EAF" w:rsidRDefault="00297EAF" w:rsidP="00297EAF">
            <w:pPr>
              <w:pStyle w:val="FP"/>
            </w:pPr>
            <w:r w:rsidRPr="00297EAF">
              <w:t>The interaction of standalone DC with 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F06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6DBF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24A8" w14:textId="77777777" w:rsidR="00297EAF" w:rsidRPr="00297EAF" w:rsidRDefault="00297EAF" w:rsidP="00297EAF">
            <w:pPr>
              <w:pStyle w:val="FP"/>
            </w:pPr>
            <w:r w:rsidRPr="00297EAF">
              <w:t>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C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6F8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F89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7AF9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776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0A7BE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5DA6" w14:textId="77777777" w:rsidR="00297EAF" w:rsidRPr="00297EAF" w:rsidRDefault="00297EAF" w:rsidP="00297EAF">
            <w:pPr>
              <w:pStyle w:val="FP"/>
            </w:pPr>
            <w:r w:rsidRPr="00297EAF">
              <w:t>C1-253264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ABE9" w14:textId="77777777" w:rsidR="00297EAF" w:rsidRPr="00297EAF" w:rsidRDefault="00297EAF" w:rsidP="00297EAF">
            <w:pPr>
              <w:pStyle w:val="FP"/>
            </w:pPr>
            <w:r w:rsidRPr="00297EAF">
              <w:t>The interaction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ADD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BA52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8B85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3BD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E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7DC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90C3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75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5C7F4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23D5" w14:textId="77777777" w:rsidR="00297EAF" w:rsidRPr="00297EAF" w:rsidRDefault="00297EAF" w:rsidP="00297EAF">
            <w:pPr>
              <w:pStyle w:val="FP"/>
            </w:pPr>
            <w:r w:rsidRPr="00297EAF">
              <w:t>C1-253790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5C4C" w14:textId="77777777" w:rsidR="00297EAF" w:rsidRPr="00297EAF" w:rsidRDefault="00297EAF" w:rsidP="00297EAF">
            <w:pPr>
              <w:pStyle w:val="FP"/>
            </w:pPr>
            <w:r w:rsidRPr="00297EAF">
              <w:t>The indication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B91C" w14:textId="77777777" w:rsidR="00297EAF" w:rsidRPr="00297EAF" w:rsidRDefault="00297EAF" w:rsidP="00297EAF">
            <w:pPr>
              <w:pStyle w:val="FP"/>
            </w:pPr>
            <w:r w:rsidRPr="00297EAF">
              <w:t>Huawei, HiSilicon,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376B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F251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DD6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7E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BBB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852A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6C8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89D81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C980" w14:textId="77777777" w:rsidR="00297EAF" w:rsidRPr="00297EAF" w:rsidRDefault="00297EAF" w:rsidP="00297EAF">
            <w:pPr>
              <w:pStyle w:val="FP"/>
            </w:pPr>
            <w:r w:rsidRPr="00297EAF">
              <w:t>C1-253800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F822" w14:textId="77777777" w:rsidR="00297EAF" w:rsidRPr="00297EAF" w:rsidRDefault="00297EAF" w:rsidP="00297EAF">
            <w:pPr>
              <w:pStyle w:val="FP"/>
            </w:pPr>
            <w:r w:rsidRPr="00297EAF">
              <w:t>The indication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18E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3221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CD12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DE0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0FC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45E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E028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1B7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8FBA6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48AB" w14:textId="77777777" w:rsidR="00297EAF" w:rsidRPr="00297EAF" w:rsidRDefault="00297EAF" w:rsidP="00297EAF">
            <w:pPr>
              <w:pStyle w:val="FP"/>
            </w:pPr>
            <w:r w:rsidRPr="00297EAF">
              <w:t>C1-253058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9F31" w14:textId="77777777" w:rsidR="00297EAF" w:rsidRPr="00297EAF" w:rsidRDefault="00297EAF" w:rsidP="00297EAF">
            <w:pPr>
              <w:pStyle w:val="FP"/>
            </w:pPr>
            <w:r w:rsidRPr="00297EAF">
              <w:t>IP address versions for "link-specific multipath" IP addresses and proxy information when MPQUIC-E functionality is 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D0D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0712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FDE7" w14:textId="77777777" w:rsidR="00297EAF" w:rsidRPr="00297EAF" w:rsidRDefault="00297EAF" w:rsidP="00297EAF">
            <w:pPr>
              <w:pStyle w:val="FP"/>
            </w:pPr>
            <w:r w:rsidRPr="00297EAF">
              <w:t>0218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1E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E2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F3A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261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436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7518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8514" w14:textId="77777777" w:rsidR="00297EAF" w:rsidRPr="00297EAF" w:rsidRDefault="00297EAF" w:rsidP="00297EAF">
            <w:pPr>
              <w:pStyle w:val="FP"/>
            </w:pPr>
            <w:r w:rsidRPr="00297EAF">
              <w:t>C1-253597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3771" w14:textId="77777777" w:rsidR="00297EAF" w:rsidRPr="00297EAF" w:rsidRDefault="00297EAF" w:rsidP="00297EAF">
            <w:pPr>
              <w:pStyle w:val="FP"/>
            </w:pPr>
            <w:r w:rsidRPr="00297EAF">
              <w:t>IP address versions for "link-specific multipath" IP addresses and proxy information when MPQUIC-E functionality is 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C87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2B9D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EA39" w14:textId="77777777" w:rsidR="00297EAF" w:rsidRPr="00297EAF" w:rsidRDefault="00297EAF" w:rsidP="00297EAF">
            <w:pPr>
              <w:pStyle w:val="FP"/>
            </w:pPr>
            <w:r w:rsidRPr="00297EAF">
              <w:t>0218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4B6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495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B06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32EF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CF6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2AA6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1401" w14:textId="77777777" w:rsidR="00297EAF" w:rsidRPr="00297EAF" w:rsidRDefault="00297EAF" w:rsidP="00297EAF">
            <w:pPr>
              <w:pStyle w:val="FP"/>
            </w:pPr>
            <w:r w:rsidRPr="00297EAF">
              <w:t>C1-253127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4CD" w14:textId="77777777" w:rsidR="00297EAF" w:rsidRPr="00297EAF" w:rsidRDefault="00297EAF" w:rsidP="00297EAF">
            <w:pPr>
              <w:pStyle w:val="FP"/>
            </w:pPr>
            <w:r w:rsidRPr="00297EAF">
              <w:t>Corrections related to the encoding of the network steering functionalities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4F8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CCD4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B251" w14:textId="77777777" w:rsidR="00297EAF" w:rsidRPr="00297EAF" w:rsidRDefault="00297EAF" w:rsidP="00297EAF">
            <w:pPr>
              <w:pStyle w:val="FP"/>
            </w:pPr>
            <w:r w:rsidRPr="00297EAF">
              <w:t>0219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83F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CA4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2C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106D" w14:textId="77777777" w:rsidR="00297EAF" w:rsidRPr="00297EAF" w:rsidRDefault="00297EAF" w:rsidP="00297EAF">
            <w:pPr>
              <w:pStyle w:val="FP"/>
              <w:rPr>
                <w:lang w:val="sv-SE"/>
              </w:rPr>
            </w:pPr>
            <w:r w:rsidRPr="00297EAF">
              <w:rPr>
                <w:lang w:val="sv-SE"/>
              </w:rPr>
              <w:t>TEI19, ATSSS_Ph2, 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FA6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A554B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1524" w14:textId="77777777" w:rsidR="00297EAF" w:rsidRPr="00297EAF" w:rsidRDefault="00297EAF" w:rsidP="00297EAF">
            <w:pPr>
              <w:pStyle w:val="FP"/>
            </w:pPr>
            <w:r w:rsidRPr="00297EAF">
              <w:t>C1-253220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BB33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8B6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2CF6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AFE9" w14:textId="77777777" w:rsidR="00297EAF" w:rsidRPr="00297EAF" w:rsidRDefault="00297EAF" w:rsidP="00297EAF">
            <w:pPr>
              <w:pStyle w:val="FP"/>
            </w:pPr>
            <w:r w:rsidRPr="00297EAF">
              <w:t>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F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2F4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5AC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CBAD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92F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6E34D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AAB6" w14:textId="77777777" w:rsidR="00297EAF" w:rsidRPr="00297EAF" w:rsidRDefault="00297EAF" w:rsidP="00297EAF">
            <w:pPr>
              <w:pStyle w:val="FP"/>
            </w:pPr>
            <w:r w:rsidRPr="00297EAF">
              <w:t>C1-253589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CBEE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2BB3" w14:textId="77777777" w:rsidR="00297EAF" w:rsidRPr="00297EAF" w:rsidRDefault="00297EAF" w:rsidP="00297EAF">
            <w:pPr>
              <w:pStyle w:val="FP"/>
            </w:pPr>
            <w:r w:rsidRPr="00297EAF">
              <w:t>ZTE, Apple,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3B62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F1C5" w14:textId="77777777" w:rsidR="00297EAF" w:rsidRPr="00297EAF" w:rsidRDefault="00297EAF" w:rsidP="00297EAF">
            <w:pPr>
              <w:pStyle w:val="FP"/>
            </w:pPr>
            <w:r w:rsidRPr="00297EAF">
              <w:t>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04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3A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7BC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BA1D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AEF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EAD13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4F86" w14:textId="77777777" w:rsidR="00297EAF" w:rsidRPr="00297EAF" w:rsidRDefault="00297EAF" w:rsidP="00297EAF">
            <w:pPr>
              <w:pStyle w:val="FP"/>
            </w:pPr>
            <w:r w:rsidRPr="00297EAF">
              <w:t>C1-254124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777C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58A" w14:textId="77777777" w:rsidR="00297EAF" w:rsidRPr="00297EAF" w:rsidRDefault="00297EAF" w:rsidP="00297EAF">
            <w:pPr>
              <w:pStyle w:val="FP"/>
            </w:pPr>
            <w:r w:rsidRPr="00297EAF">
              <w:t>ZTE, Apple, Huawei,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82A3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8972" w14:textId="77777777" w:rsidR="00297EAF" w:rsidRPr="00297EAF" w:rsidRDefault="00297EAF" w:rsidP="00297EAF">
            <w:pPr>
              <w:pStyle w:val="FP"/>
            </w:pPr>
            <w:r w:rsidRPr="00297EAF">
              <w:t>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B946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8A9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C79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8675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FC7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06714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BCF2" w14:textId="77777777" w:rsidR="00297EAF" w:rsidRPr="00297EAF" w:rsidRDefault="00297EAF" w:rsidP="00297EAF">
            <w:pPr>
              <w:pStyle w:val="FP"/>
            </w:pPr>
            <w:r w:rsidRPr="00297EAF">
              <w:t>C1-253225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4795" w14:textId="77777777" w:rsidR="00297EAF" w:rsidRPr="00297EAF" w:rsidRDefault="00297EAF" w:rsidP="00297EAF">
            <w:pPr>
              <w:pStyle w:val="FP"/>
            </w:pPr>
            <w:r w:rsidRPr="00297EAF">
              <w:t>Correction to abnormal cases in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1DC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7FCE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E3FD" w14:textId="77777777" w:rsidR="00297EAF" w:rsidRPr="00297EAF" w:rsidRDefault="00297EAF" w:rsidP="00297EAF">
            <w:pPr>
              <w:pStyle w:val="FP"/>
            </w:pPr>
            <w:r w:rsidRPr="00297EAF">
              <w:t>0221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F2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AAA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545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0DC9" w14:textId="77777777" w:rsidR="00297EAF" w:rsidRPr="00297EAF" w:rsidRDefault="00297EAF" w:rsidP="00297EAF">
            <w:pPr>
              <w:pStyle w:val="FP"/>
            </w:pPr>
            <w:r w:rsidRPr="00297EAF">
              <w:t>TEI19, 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B30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8AB54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3CDC" w14:textId="77777777" w:rsidR="00297EAF" w:rsidRPr="00297EAF" w:rsidRDefault="00297EAF" w:rsidP="00297EAF">
            <w:pPr>
              <w:pStyle w:val="FP"/>
            </w:pPr>
            <w:r w:rsidRPr="00297EAF">
              <w:t>C1-253226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9823" w14:textId="77777777" w:rsidR="00297EAF" w:rsidRPr="00297EAF" w:rsidRDefault="00297EAF" w:rsidP="00297EAF">
            <w:pPr>
              <w:pStyle w:val="FP"/>
            </w:pPr>
            <w:r w:rsidRPr="00297EAF">
              <w:t>Clarification on discovery of the UE UDP port of the PMF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7D3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5C41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913" w14:textId="77777777" w:rsidR="00297EAF" w:rsidRPr="00297EAF" w:rsidRDefault="00297EAF" w:rsidP="00297EAF">
            <w:pPr>
              <w:pStyle w:val="FP"/>
            </w:pPr>
            <w:r w:rsidRPr="00297EAF">
              <w:t>0222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E1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ECC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6C1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E527" w14:textId="77777777" w:rsidR="00297EAF" w:rsidRPr="00297EAF" w:rsidRDefault="00297EAF" w:rsidP="00297EAF">
            <w:pPr>
              <w:pStyle w:val="FP"/>
            </w:pPr>
            <w:r w:rsidRPr="00297EAF">
              <w:t>TEI19, 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D1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C5DA1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3B5C" w14:textId="77777777" w:rsidR="00297EAF" w:rsidRPr="00297EAF" w:rsidRDefault="00297EAF" w:rsidP="00297EAF">
            <w:pPr>
              <w:pStyle w:val="FP"/>
            </w:pPr>
            <w:r w:rsidRPr="00297EAF">
              <w:t>C1-253680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FA95" w14:textId="77777777" w:rsidR="00297EAF" w:rsidRPr="00297EAF" w:rsidRDefault="00297EAF" w:rsidP="00297EAF">
            <w:pPr>
              <w:pStyle w:val="FP"/>
            </w:pPr>
            <w:r w:rsidRPr="00297EAF">
              <w:t>Clarification on discovery of the UE UDP port of the PMF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0EE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A507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EED6" w14:textId="77777777" w:rsidR="00297EAF" w:rsidRPr="00297EAF" w:rsidRDefault="00297EAF" w:rsidP="00297EAF">
            <w:pPr>
              <w:pStyle w:val="FP"/>
            </w:pPr>
            <w:r w:rsidRPr="00297EAF">
              <w:t>0222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53C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7A9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0FF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E634" w14:textId="77777777" w:rsidR="00297EAF" w:rsidRPr="00297EAF" w:rsidRDefault="00297EAF" w:rsidP="00297EAF">
            <w:pPr>
              <w:pStyle w:val="FP"/>
            </w:pPr>
            <w:r w:rsidRPr="00297EAF">
              <w:t>TEI19, 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20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BE4760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8361" w14:textId="77777777" w:rsidR="00297EAF" w:rsidRPr="00297EAF" w:rsidRDefault="00297EAF" w:rsidP="00297EAF">
            <w:pPr>
              <w:pStyle w:val="FP"/>
            </w:pPr>
            <w:r w:rsidRPr="00297EAF">
              <w:t>C1-253260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DFC7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B054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7AF4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6F9" w14:textId="77777777" w:rsidR="00297EAF" w:rsidRPr="00297EAF" w:rsidRDefault="00297EAF" w:rsidP="00297EAF">
            <w:pPr>
              <w:pStyle w:val="FP"/>
            </w:pPr>
            <w:r w:rsidRPr="00297EAF">
              <w:t>0223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A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412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E6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73C6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5D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8B555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E978" w14:textId="77777777" w:rsidR="00297EAF" w:rsidRPr="00297EAF" w:rsidRDefault="00297EAF" w:rsidP="00297EAF">
            <w:pPr>
              <w:pStyle w:val="FP"/>
            </w:pPr>
            <w:r w:rsidRPr="00297EAF">
              <w:t>C1-253695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9542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D7C5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95C2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A3F" w14:textId="77777777" w:rsidR="00297EAF" w:rsidRPr="00297EAF" w:rsidRDefault="00297EAF" w:rsidP="00297EAF">
            <w:pPr>
              <w:pStyle w:val="FP"/>
            </w:pPr>
            <w:r w:rsidRPr="00297EAF">
              <w:t>0223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6A9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39A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274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0C23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8BC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E7D1E9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2078" w14:textId="77777777" w:rsidR="00297EAF" w:rsidRPr="00297EAF" w:rsidRDefault="00297EAF" w:rsidP="00297EAF">
            <w:pPr>
              <w:pStyle w:val="FP"/>
            </w:pPr>
            <w:r w:rsidRPr="00297EAF">
              <w:t>C1-253377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14E" w14:textId="77777777" w:rsidR="00297EAF" w:rsidRPr="00297EAF" w:rsidRDefault="00297EAF" w:rsidP="00297EAF">
            <w:pPr>
              <w:pStyle w:val="FP"/>
            </w:pPr>
            <w:r w:rsidRPr="00297EAF">
              <w:t>Correction on the steering functionality included in ATSSS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44E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35B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CA32" w14:textId="77777777" w:rsidR="00297EAF" w:rsidRPr="00297EAF" w:rsidRDefault="00297EAF" w:rsidP="00297EAF">
            <w:pPr>
              <w:pStyle w:val="FP"/>
            </w:pPr>
            <w:r w:rsidRPr="00297EAF">
              <w:t>0224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C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69F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E98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57FB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13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9C1A3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78DB" w14:textId="77777777" w:rsidR="00297EAF" w:rsidRPr="00297EAF" w:rsidRDefault="00297EAF" w:rsidP="00297EAF">
            <w:pPr>
              <w:pStyle w:val="FP"/>
            </w:pPr>
            <w:r w:rsidRPr="00297EAF">
              <w:t>C1-253595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1ACA" w14:textId="77777777" w:rsidR="00297EAF" w:rsidRPr="00297EAF" w:rsidRDefault="00297EAF" w:rsidP="00297EAF">
            <w:pPr>
              <w:pStyle w:val="FP"/>
            </w:pPr>
            <w:r w:rsidRPr="00297EAF">
              <w:t>Correction on the steering functionality included in ATSSS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77D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9538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6EB2" w14:textId="77777777" w:rsidR="00297EAF" w:rsidRPr="00297EAF" w:rsidRDefault="00297EAF" w:rsidP="00297EAF">
            <w:pPr>
              <w:pStyle w:val="FP"/>
            </w:pPr>
            <w:r w:rsidRPr="00297EAF">
              <w:t>0224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64F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9B2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A97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1274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14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FA58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241F" w14:textId="77777777" w:rsidR="00297EAF" w:rsidRPr="00297EAF" w:rsidRDefault="00297EAF" w:rsidP="00297EAF">
            <w:pPr>
              <w:pStyle w:val="FP"/>
            </w:pPr>
            <w:r w:rsidRPr="00297EAF">
              <w:t>C1-253424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B98B" w14:textId="77777777" w:rsidR="00297EAF" w:rsidRPr="00297EAF" w:rsidRDefault="00297EAF" w:rsidP="00297EAF">
            <w:pPr>
              <w:pStyle w:val="FP"/>
            </w:pPr>
            <w:r w:rsidRPr="00297EAF">
              <w:t>Handling of incompatible ATSSS capabilities for EPC and non-3GPP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BBC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7033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2321" w14:textId="77777777" w:rsidR="00297EAF" w:rsidRPr="00297EAF" w:rsidRDefault="00297EAF" w:rsidP="00297EAF">
            <w:pPr>
              <w:pStyle w:val="FP"/>
            </w:pPr>
            <w:r w:rsidRPr="00297EAF">
              <w:t>0225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13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4F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950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CA17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B6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49072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AAA7" w14:textId="77777777" w:rsidR="00297EAF" w:rsidRPr="00297EAF" w:rsidRDefault="00297EAF" w:rsidP="00297EAF">
            <w:pPr>
              <w:pStyle w:val="FP"/>
            </w:pPr>
            <w:r w:rsidRPr="00297EAF">
              <w:t>C1-253594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97DE" w14:textId="77777777" w:rsidR="00297EAF" w:rsidRPr="00297EAF" w:rsidRDefault="00297EAF" w:rsidP="00297EAF">
            <w:pPr>
              <w:pStyle w:val="FP"/>
            </w:pPr>
            <w:r w:rsidRPr="00297EAF">
              <w:t>Handling of incompatible ATSSS capabilities for EPC and non-3GPP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F94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6278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7B59" w14:textId="77777777" w:rsidR="00297EAF" w:rsidRPr="00297EAF" w:rsidRDefault="00297EAF" w:rsidP="00297EAF">
            <w:pPr>
              <w:pStyle w:val="FP"/>
            </w:pPr>
            <w:r w:rsidRPr="00297EAF">
              <w:t>0225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D26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C2A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F1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B4FE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30E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F415D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F949" w14:textId="77777777" w:rsidR="00297EAF" w:rsidRPr="00297EAF" w:rsidRDefault="00297EAF" w:rsidP="00297EAF">
            <w:pPr>
              <w:pStyle w:val="FP"/>
            </w:pPr>
            <w:r w:rsidRPr="00297EAF">
              <w:t>C1-253064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3B17" w14:textId="77777777" w:rsidR="00297EAF" w:rsidRPr="00297EAF" w:rsidRDefault="00297EAF" w:rsidP="00297EAF">
            <w:pPr>
              <w:pStyle w:val="FP"/>
            </w:pPr>
            <w:r w:rsidRPr="00297EAF">
              <w:t>Support of DC multiplexing capability negotiation and indication in IMS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A578" w14:textId="77777777" w:rsidR="00297EAF" w:rsidRPr="00297EAF" w:rsidRDefault="00297EAF" w:rsidP="00297EAF">
            <w:pPr>
              <w:pStyle w:val="FP"/>
            </w:pPr>
            <w:r w:rsidRPr="00297EAF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A458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7CD7" w14:textId="77777777" w:rsidR="00297EAF" w:rsidRPr="00297EAF" w:rsidRDefault="00297EAF" w:rsidP="00297EAF">
            <w:pPr>
              <w:pStyle w:val="FP"/>
            </w:pPr>
            <w:r w:rsidRPr="00297EAF">
              <w:t>6704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18C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478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2F6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4357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12D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6758C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CA38" w14:textId="77777777" w:rsidR="00297EAF" w:rsidRPr="00297EAF" w:rsidRDefault="00297EAF" w:rsidP="00297EAF">
            <w:pPr>
              <w:pStyle w:val="FP"/>
            </w:pPr>
            <w:r w:rsidRPr="00297EAF">
              <w:t>C1-253783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B491" w14:textId="77777777" w:rsidR="00297EAF" w:rsidRPr="00297EAF" w:rsidRDefault="00297EAF" w:rsidP="00297EAF">
            <w:pPr>
              <w:pStyle w:val="FP"/>
            </w:pPr>
            <w:r w:rsidRPr="00297EAF">
              <w:t>Support of DC multiplexing capability negotiation and indication in IMS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D991" w14:textId="77777777" w:rsidR="00297EAF" w:rsidRPr="00297EAF" w:rsidRDefault="00297EAF" w:rsidP="00297EAF">
            <w:pPr>
              <w:pStyle w:val="FP"/>
            </w:pPr>
            <w:r w:rsidRPr="00297EAF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8709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4BAB" w14:textId="77777777" w:rsidR="00297EAF" w:rsidRPr="00297EAF" w:rsidRDefault="00297EAF" w:rsidP="00297EAF">
            <w:pPr>
              <w:pStyle w:val="FP"/>
            </w:pPr>
            <w:r w:rsidRPr="00297EAF">
              <w:t>6704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D270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DB2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E6B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F73C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A33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48B9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6FC4" w14:textId="77777777" w:rsidR="00297EAF" w:rsidRPr="00297EAF" w:rsidRDefault="00297EAF" w:rsidP="00297EAF">
            <w:pPr>
              <w:pStyle w:val="FP"/>
            </w:pPr>
            <w:r w:rsidRPr="00297EAF">
              <w:t>C1-253794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8D78" w14:textId="77777777" w:rsidR="00297EAF" w:rsidRPr="00297EAF" w:rsidRDefault="00297EAF" w:rsidP="00297EAF">
            <w:pPr>
              <w:pStyle w:val="FP"/>
            </w:pPr>
            <w:r w:rsidRPr="00297EAF">
              <w:t>Support of DC multiplexing capability negotiation and indication in IMS network-24.229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F137" w14:textId="77777777" w:rsidR="00297EAF" w:rsidRPr="00297EAF" w:rsidRDefault="00297EAF" w:rsidP="00297EAF">
            <w:pPr>
              <w:pStyle w:val="FP"/>
            </w:pPr>
            <w:r w:rsidRPr="00297EAF">
              <w:t>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7C6E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83AA" w14:textId="77777777" w:rsidR="00297EAF" w:rsidRPr="00297EAF" w:rsidRDefault="00297EAF" w:rsidP="00297EAF">
            <w:pPr>
              <w:pStyle w:val="FP"/>
            </w:pPr>
            <w:r w:rsidRPr="00297EAF">
              <w:t>6704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0CC4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86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522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350D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04E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07F96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53D6" w14:textId="77777777" w:rsidR="00297EAF" w:rsidRPr="00297EAF" w:rsidRDefault="00297EAF" w:rsidP="00297EAF">
            <w:pPr>
              <w:pStyle w:val="FP"/>
            </w:pPr>
            <w:r w:rsidRPr="00297EAF">
              <w:t>C1-253458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F14F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6939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7D8E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A639" w14:textId="77777777" w:rsidR="00297EAF" w:rsidRPr="00297EAF" w:rsidRDefault="00297EAF" w:rsidP="00297EAF">
            <w:pPr>
              <w:pStyle w:val="FP"/>
            </w:pPr>
            <w:r w:rsidRPr="00297EAF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B94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2AE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2F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4A96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1E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8FBEA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5D1" w14:textId="77777777" w:rsidR="00297EAF" w:rsidRPr="00297EAF" w:rsidRDefault="00297EAF" w:rsidP="00297EAF">
            <w:pPr>
              <w:pStyle w:val="FP"/>
            </w:pPr>
            <w:r w:rsidRPr="00297EAF">
              <w:t>C1-253791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1F8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F84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85D2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B4D0" w14:textId="77777777" w:rsidR="00297EAF" w:rsidRPr="00297EAF" w:rsidRDefault="00297EAF" w:rsidP="00297EAF">
            <w:pPr>
              <w:pStyle w:val="FP"/>
            </w:pPr>
            <w:r w:rsidRPr="00297EAF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5C23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9CF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231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4EB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E47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1D3962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280B" w14:textId="77777777" w:rsidR="00297EAF" w:rsidRPr="00297EAF" w:rsidRDefault="00297EAF" w:rsidP="00297EAF">
            <w:pPr>
              <w:pStyle w:val="FP"/>
            </w:pPr>
            <w:r w:rsidRPr="00297EAF">
              <w:t>C1-253796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EC56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7DE0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E406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9883" w14:textId="77777777" w:rsidR="00297EAF" w:rsidRPr="00297EAF" w:rsidRDefault="00297EAF" w:rsidP="00297EAF">
            <w:pPr>
              <w:pStyle w:val="FP"/>
            </w:pPr>
            <w:r w:rsidRPr="00297EAF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CDBB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473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D3D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A3EB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580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06F0C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2404" w14:textId="77777777" w:rsidR="00297EAF" w:rsidRPr="00297EAF" w:rsidRDefault="00297EAF" w:rsidP="00297EAF">
            <w:pPr>
              <w:pStyle w:val="FP"/>
            </w:pPr>
            <w:r w:rsidRPr="00297EAF">
              <w:t>C1-253189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A318" w14:textId="77777777" w:rsidR="00297EAF" w:rsidRPr="00297EAF" w:rsidRDefault="00297EAF" w:rsidP="00297EAF">
            <w:pPr>
              <w:pStyle w:val="FP"/>
            </w:pPr>
            <w:r w:rsidRPr="00297EAF">
              <w:t>Clarifications to eCall setup, in-band MSD transmission and retry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8A17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5AF0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8713" w14:textId="77777777" w:rsidR="00297EAF" w:rsidRPr="00297EAF" w:rsidRDefault="00297EAF" w:rsidP="00297EAF">
            <w:pPr>
              <w:pStyle w:val="FP"/>
            </w:pPr>
            <w:r w:rsidRPr="00297EAF">
              <w:t>6727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E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EE7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2DA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8656" w14:textId="77777777" w:rsidR="00297EAF" w:rsidRPr="00297EAF" w:rsidRDefault="00297EAF" w:rsidP="00297EAF">
            <w:pPr>
              <w:pStyle w:val="FP"/>
            </w:pPr>
            <w:r w:rsidRPr="00297EAF">
              <w:t>eCallCEN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836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C55DD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8FD4" w14:textId="77777777" w:rsidR="00297EAF" w:rsidRPr="00297EAF" w:rsidRDefault="00297EAF" w:rsidP="00297EAF">
            <w:pPr>
              <w:pStyle w:val="FP"/>
            </w:pPr>
            <w:r w:rsidRPr="00297EAF">
              <w:t>C1-253772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8CE8" w14:textId="77777777" w:rsidR="00297EAF" w:rsidRPr="00297EAF" w:rsidRDefault="00297EAF" w:rsidP="00297EAF">
            <w:pPr>
              <w:pStyle w:val="FP"/>
            </w:pPr>
            <w:r w:rsidRPr="00297EAF">
              <w:t>Clarifications to eCall setup, in-band MSD transmission and retry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98C4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740B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7F7F" w14:textId="77777777" w:rsidR="00297EAF" w:rsidRPr="00297EAF" w:rsidRDefault="00297EAF" w:rsidP="00297EAF">
            <w:pPr>
              <w:pStyle w:val="FP"/>
            </w:pPr>
            <w:r w:rsidRPr="00297EAF">
              <w:t>6727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F92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90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AC7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2473" w14:textId="77777777" w:rsidR="00297EAF" w:rsidRPr="00297EAF" w:rsidRDefault="00297EAF" w:rsidP="00297EAF">
            <w:pPr>
              <w:pStyle w:val="FP"/>
            </w:pPr>
            <w:r w:rsidRPr="00297EAF">
              <w:t>eCallCEN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088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81D5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0C42" w14:textId="77777777" w:rsidR="00297EAF" w:rsidRPr="00297EAF" w:rsidRDefault="00297EAF" w:rsidP="00297EAF">
            <w:pPr>
              <w:pStyle w:val="FP"/>
            </w:pPr>
            <w:r w:rsidRPr="00297EAF">
              <w:t>C1-253356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0210" w14:textId="77777777" w:rsidR="00297EAF" w:rsidRPr="00297EAF" w:rsidRDefault="00297EAF" w:rsidP="00297EAF">
            <w:pPr>
              <w:pStyle w:val="FP"/>
            </w:pPr>
            <w:r w:rsidRPr="00297EAF">
              <w:t>Procedures for signing and verification of third-party user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0197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FFA2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B469" w14:textId="77777777" w:rsidR="00297EAF" w:rsidRPr="00297EAF" w:rsidRDefault="00297EAF" w:rsidP="00297EAF">
            <w:pPr>
              <w:pStyle w:val="FP"/>
            </w:pPr>
            <w:r w:rsidRPr="00297EAF">
              <w:t>6728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9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7E2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6CB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A9ED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AF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CD388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0D9E" w14:textId="77777777" w:rsidR="00297EAF" w:rsidRPr="00297EAF" w:rsidRDefault="00297EAF" w:rsidP="00297EAF">
            <w:pPr>
              <w:pStyle w:val="FP"/>
            </w:pPr>
            <w:r w:rsidRPr="00297EAF">
              <w:t>C1-253788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0FFC" w14:textId="77777777" w:rsidR="00297EAF" w:rsidRPr="00297EAF" w:rsidRDefault="00297EAF" w:rsidP="00297EAF">
            <w:pPr>
              <w:pStyle w:val="FP"/>
            </w:pPr>
            <w:r w:rsidRPr="00297EAF">
              <w:t>Procedures for signing and verification of third-party user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91E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A42F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6237" w14:textId="77777777" w:rsidR="00297EAF" w:rsidRPr="00297EAF" w:rsidRDefault="00297EAF" w:rsidP="00297EAF">
            <w:pPr>
              <w:pStyle w:val="FP"/>
            </w:pPr>
            <w:r w:rsidRPr="00297EAF">
              <w:t>6728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81D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E9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7AB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42EE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8CF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D897D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A2E7" w14:textId="77777777" w:rsidR="00297EAF" w:rsidRPr="00297EAF" w:rsidRDefault="00297EAF" w:rsidP="00297EAF">
            <w:pPr>
              <w:pStyle w:val="FP"/>
            </w:pPr>
            <w:r w:rsidRPr="00297EAF">
              <w:t>C1-253367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42D9" w14:textId="77777777" w:rsidR="00297EAF" w:rsidRPr="00297EAF" w:rsidRDefault="00297EAF" w:rsidP="00297EAF">
            <w:pPr>
              <w:pStyle w:val="FP"/>
            </w:pPr>
            <w:r w:rsidRPr="00297EAF">
              <w:t>RCD info and role of S-CSCF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4AE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A7F4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0C0B" w14:textId="77777777" w:rsidR="00297EAF" w:rsidRPr="00297EAF" w:rsidRDefault="00297EAF" w:rsidP="00297EAF">
            <w:pPr>
              <w:pStyle w:val="FP"/>
            </w:pPr>
            <w:r w:rsidRPr="00297EAF">
              <w:t>6729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B1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1B3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7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549F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3D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19DB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C942" w14:textId="77777777" w:rsidR="00297EAF" w:rsidRPr="00297EAF" w:rsidRDefault="00297EAF" w:rsidP="00297EAF">
            <w:pPr>
              <w:pStyle w:val="FP"/>
            </w:pPr>
            <w:r w:rsidRPr="00297EAF">
              <w:t>C1-253789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D433" w14:textId="77777777" w:rsidR="00297EAF" w:rsidRPr="00297EAF" w:rsidRDefault="00297EAF" w:rsidP="00297EAF">
            <w:pPr>
              <w:pStyle w:val="FP"/>
            </w:pPr>
            <w:r w:rsidRPr="00297EAF">
              <w:t>RCD info and role of S-CSCF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7F9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C69A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0B9" w14:textId="77777777" w:rsidR="00297EAF" w:rsidRPr="00297EAF" w:rsidRDefault="00297EAF" w:rsidP="00297EAF">
            <w:pPr>
              <w:pStyle w:val="FP"/>
            </w:pPr>
            <w:r w:rsidRPr="00297EAF">
              <w:t>6729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9F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6EC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027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5DB6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E2F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D4B4E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3EFC" w14:textId="77777777" w:rsidR="00297EAF" w:rsidRPr="00297EAF" w:rsidRDefault="00297EAF" w:rsidP="00297EAF">
            <w:pPr>
              <w:pStyle w:val="FP"/>
            </w:pPr>
            <w:r w:rsidRPr="00297EAF">
              <w:t>C1-253382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202A" w14:textId="77777777" w:rsidR="00297EAF" w:rsidRPr="00297EAF" w:rsidRDefault="00297EAF" w:rsidP="00297EAF">
            <w:pPr>
              <w:pStyle w:val="FP"/>
            </w:pPr>
            <w:r w:rsidRPr="00297EAF">
              <w:t>Reference update: draft-ietf-sipcore-callinfo-rcd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C43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A34D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CBD1" w14:textId="77777777" w:rsidR="00297EAF" w:rsidRPr="00297EAF" w:rsidRDefault="00297EAF" w:rsidP="00297EAF">
            <w:pPr>
              <w:pStyle w:val="FP"/>
            </w:pPr>
            <w:r w:rsidRPr="00297EAF">
              <w:t>6730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A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0E8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102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E609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CBC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0D5D0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9454" w14:textId="77777777" w:rsidR="00297EAF" w:rsidRPr="00297EAF" w:rsidRDefault="00297EAF" w:rsidP="00297EAF">
            <w:pPr>
              <w:pStyle w:val="FP"/>
            </w:pPr>
            <w:r w:rsidRPr="00297EAF">
              <w:t>C1-253383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5DF0" w14:textId="77777777" w:rsidR="00297EAF" w:rsidRPr="00297EAF" w:rsidRDefault="00297EAF" w:rsidP="00297EAF">
            <w:pPr>
              <w:pStyle w:val="FP"/>
            </w:pPr>
            <w:r w:rsidRPr="00297EAF">
              <w:t>Removal of EN on the resource structure for signing and verification of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B11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2863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0DB3" w14:textId="77777777" w:rsidR="00297EAF" w:rsidRPr="00297EAF" w:rsidRDefault="00297EAF" w:rsidP="00297EAF">
            <w:pPr>
              <w:pStyle w:val="FP"/>
            </w:pPr>
            <w:r w:rsidRPr="00297EAF">
              <w:t>6731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43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FD1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30A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F281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10C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E2DF5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FDCA" w14:textId="77777777" w:rsidR="00297EAF" w:rsidRPr="00297EAF" w:rsidRDefault="00297EAF" w:rsidP="00297EAF">
            <w:pPr>
              <w:pStyle w:val="FP"/>
            </w:pPr>
            <w:r w:rsidRPr="00297EAF">
              <w:t>C1-253384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21A0" w14:textId="77777777" w:rsidR="00297EAF" w:rsidRPr="00297EAF" w:rsidRDefault="00297EAF" w:rsidP="00297EAF">
            <w:pPr>
              <w:pStyle w:val="FP"/>
            </w:pPr>
            <w:r w:rsidRPr="00297EAF">
              <w:t>HTTP signing requests with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88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4F8F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2174" w14:textId="77777777" w:rsidR="00297EAF" w:rsidRPr="00297EAF" w:rsidRDefault="00297EAF" w:rsidP="00297EAF">
            <w:pPr>
              <w:pStyle w:val="FP"/>
            </w:pPr>
            <w:r w:rsidRPr="00297EAF">
              <w:t>6732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26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07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9A2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6E03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55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FD231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A24C" w14:textId="77777777" w:rsidR="00297EAF" w:rsidRPr="00297EAF" w:rsidRDefault="00297EAF" w:rsidP="00297EAF">
            <w:pPr>
              <w:pStyle w:val="FP"/>
            </w:pPr>
            <w:r w:rsidRPr="00297EAF">
              <w:t>C1-253792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1D25" w14:textId="77777777" w:rsidR="00297EAF" w:rsidRPr="00297EAF" w:rsidRDefault="00297EAF" w:rsidP="00297EAF">
            <w:pPr>
              <w:pStyle w:val="FP"/>
            </w:pPr>
            <w:r w:rsidRPr="00297EAF">
              <w:t>HTTP signing requests with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DE9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4CDB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5854" w14:textId="77777777" w:rsidR="00297EAF" w:rsidRPr="00297EAF" w:rsidRDefault="00297EAF" w:rsidP="00297EAF">
            <w:pPr>
              <w:pStyle w:val="FP"/>
            </w:pPr>
            <w:r w:rsidRPr="00297EAF">
              <w:t>6732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889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45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884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14A4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BE8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31E39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FB7E" w14:textId="77777777" w:rsidR="00297EAF" w:rsidRPr="00297EAF" w:rsidRDefault="00297EAF" w:rsidP="00297EAF">
            <w:pPr>
              <w:pStyle w:val="FP"/>
            </w:pPr>
            <w:r w:rsidRPr="00297EAF">
              <w:t>C1-253491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F1F4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0E0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346E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2C89" w14:textId="77777777" w:rsidR="00297EAF" w:rsidRPr="00297EAF" w:rsidRDefault="00297EAF" w:rsidP="00297EAF">
            <w:pPr>
              <w:pStyle w:val="FP"/>
            </w:pPr>
            <w:r w:rsidRPr="00297EAF">
              <w:t>6733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76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11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F09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7BA3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118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F83C9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A17C" w14:textId="77777777" w:rsidR="00297EAF" w:rsidRPr="00297EAF" w:rsidRDefault="00297EAF" w:rsidP="00297EAF">
            <w:pPr>
              <w:pStyle w:val="FP"/>
            </w:pPr>
            <w:r w:rsidRPr="00297EAF">
              <w:t>C1-253765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C812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32F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A15F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6E1D" w14:textId="77777777" w:rsidR="00297EAF" w:rsidRPr="00297EAF" w:rsidRDefault="00297EAF" w:rsidP="00297EAF">
            <w:pPr>
              <w:pStyle w:val="FP"/>
            </w:pPr>
            <w:r w:rsidRPr="00297EAF">
              <w:t>6733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15A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1CE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B79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B2DB" w14:textId="77777777" w:rsidR="00297EAF" w:rsidRPr="00297EAF" w:rsidRDefault="00297EAF" w:rsidP="00297EAF">
            <w:pPr>
              <w:pStyle w:val="FP"/>
            </w:pPr>
            <w:r w:rsidRPr="00297EAF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72C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DEEFD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D19" w14:textId="77777777" w:rsidR="00297EAF" w:rsidRPr="00297EAF" w:rsidRDefault="00297EAF" w:rsidP="00297EAF">
            <w:pPr>
              <w:pStyle w:val="FP"/>
            </w:pPr>
            <w:r w:rsidRPr="00297EAF">
              <w:t>C1-253136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6613" w14:textId="77777777" w:rsidR="00297EAF" w:rsidRPr="00297EAF" w:rsidRDefault="00297EAF" w:rsidP="00297EAF">
            <w:pPr>
              <w:pStyle w:val="FP"/>
            </w:pPr>
            <w:r w:rsidRPr="00297EAF">
              <w:t>Reference to obsolete IETF RFC4122 and RFC7049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D99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5FD5" w14:textId="77777777" w:rsidR="00297EAF" w:rsidRPr="00297EAF" w:rsidRDefault="00297EAF" w:rsidP="00297EAF">
            <w:pPr>
              <w:pStyle w:val="FP"/>
            </w:pPr>
            <w:r w:rsidRPr="00297EAF">
              <w:t>24.250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5B9F" w14:textId="77777777" w:rsidR="00297EAF" w:rsidRPr="00297EAF" w:rsidRDefault="00297EAF" w:rsidP="00297EAF">
            <w:pPr>
              <w:pStyle w:val="FP"/>
            </w:pPr>
            <w:r w:rsidRPr="00297EAF">
              <w:t>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C8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A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893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B0F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19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E4D75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3508" w14:textId="77777777" w:rsidR="00297EAF" w:rsidRPr="00297EAF" w:rsidRDefault="00297EAF" w:rsidP="00297EAF">
            <w:pPr>
              <w:pStyle w:val="FP"/>
            </w:pPr>
            <w:r w:rsidRPr="00297EAF">
              <w:t>C1-253084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370B" w14:textId="77777777" w:rsidR="00297EAF" w:rsidRPr="00297EAF" w:rsidRDefault="00297EAF" w:rsidP="00297EAF">
            <w:pPr>
              <w:pStyle w:val="FP"/>
            </w:pPr>
            <w:r w:rsidRPr="00297EAF">
              <w:t>Introducing and adding the information elements of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713E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45F9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0B0B" w14:textId="77777777" w:rsidR="00297EAF" w:rsidRPr="00297EAF" w:rsidRDefault="00297EAF" w:rsidP="00297EAF">
            <w:pPr>
              <w:pStyle w:val="FP"/>
            </w:pPr>
            <w:r w:rsidRPr="00297EAF">
              <w:t>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779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ECF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9C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7E8C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8D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01B7BF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B870" w14:textId="77777777" w:rsidR="00297EAF" w:rsidRPr="00297EAF" w:rsidRDefault="00297EAF" w:rsidP="00297EAF">
            <w:pPr>
              <w:pStyle w:val="FP"/>
            </w:pPr>
            <w:r w:rsidRPr="00297EAF">
              <w:t>C1-253310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88D7" w14:textId="77777777" w:rsidR="00297EAF" w:rsidRPr="00297EAF" w:rsidRDefault="00297EAF" w:rsidP="00297EAF">
            <w:pPr>
              <w:pStyle w:val="FP"/>
            </w:pPr>
            <w:r w:rsidRPr="00297EAF">
              <w:t>Update data structure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6604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6CFD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EEF8" w14:textId="77777777" w:rsidR="00297EAF" w:rsidRPr="00297EAF" w:rsidRDefault="00297EAF" w:rsidP="00297EAF">
            <w:pPr>
              <w:pStyle w:val="FP"/>
            </w:pPr>
            <w:r w:rsidRPr="00297EAF">
              <w:t>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576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3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0CE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E7CA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2E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85E2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6325" w14:textId="77777777" w:rsidR="00297EAF" w:rsidRPr="00297EAF" w:rsidRDefault="00297EAF" w:rsidP="00297EAF">
            <w:pPr>
              <w:pStyle w:val="FP"/>
            </w:pPr>
            <w:r w:rsidRPr="00297EAF">
              <w:t>C1-253962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438E" w14:textId="77777777" w:rsidR="00297EAF" w:rsidRPr="00297EAF" w:rsidRDefault="00297EAF" w:rsidP="00297EAF">
            <w:pPr>
              <w:pStyle w:val="FP"/>
            </w:pPr>
            <w:r w:rsidRPr="00297EAF">
              <w:t>Update data structure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8981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E851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25B7" w14:textId="77777777" w:rsidR="00297EAF" w:rsidRPr="00297EAF" w:rsidRDefault="00297EAF" w:rsidP="00297EAF">
            <w:pPr>
              <w:pStyle w:val="FP"/>
            </w:pPr>
            <w:r w:rsidRPr="00297EAF">
              <w:t>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E9D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FF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B0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2C2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D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00989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BA56" w14:textId="77777777" w:rsidR="00297EAF" w:rsidRPr="00297EAF" w:rsidRDefault="00297EAF" w:rsidP="00297EAF">
            <w:pPr>
              <w:pStyle w:val="FP"/>
            </w:pPr>
            <w:r w:rsidRPr="00297EAF">
              <w:t>C1-253311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6B54" w14:textId="77777777" w:rsidR="00297EAF" w:rsidRPr="00297EAF" w:rsidRDefault="00297EAF" w:rsidP="00297EAF">
            <w:pPr>
              <w:pStyle w:val="FP"/>
            </w:pPr>
            <w:r w:rsidRPr="00297EAF">
              <w:t>Update data semantics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598C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1625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4B74" w14:textId="77777777" w:rsidR="00297EAF" w:rsidRPr="00297EAF" w:rsidRDefault="00297EAF" w:rsidP="00297EAF">
            <w:pPr>
              <w:pStyle w:val="FP"/>
            </w:pPr>
            <w:r w:rsidRPr="00297EAF">
              <w:t>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B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1F2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CB8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CD23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A26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8A129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BCC3" w14:textId="77777777" w:rsidR="00297EAF" w:rsidRPr="00297EAF" w:rsidRDefault="00297EAF" w:rsidP="00297EAF">
            <w:pPr>
              <w:pStyle w:val="FP"/>
            </w:pPr>
            <w:r w:rsidRPr="00297EAF">
              <w:t>C1-253313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80FE" w14:textId="77777777" w:rsidR="00297EAF" w:rsidRPr="00297EAF" w:rsidRDefault="00297EAF" w:rsidP="00297EAF">
            <w:pPr>
              <w:pStyle w:val="FP"/>
            </w:pPr>
            <w:r w:rsidRPr="00297EAF">
              <w:t>Update XML schema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8FA8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CB6B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81DD" w14:textId="77777777" w:rsidR="00297EAF" w:rsidRPr="00297EAF" w:rsidRDefault="00297EAF" w:rsidP="00297EAF">
            <w:pPr>
              <w:pStyle w:val="FP"/>
            </w:pPr>
            <w:r w:rsidRPr="00297EAF">
              <w:t>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EB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73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6DF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0277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56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AF4B8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8373" w14:textId="77777777" w:rsidR="00297EAF" w:rsidRPr="00297EAF" w:rsidRDefault="00297EAF" w:rsidP="00297EAF">
            <w:pPr>
              <w:pStyle w:val="FP"/>
            </w:pPr>
            <w:r w:rsidRPr="00297EAF">
              <w:t>C1-253963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B60F" w14:textId="77777777" w:rsidR="00297EAF" w:rsidRPr="00297EAF" w:rsidRDefault="00297EAF" w:rsidP="00297EAF">
            <w:pPr>
              <w:pStyle w:val="FP"/>
            </w:pPr>
            <w:r w:rsidRPr="00297EAF">
              <w:t>Update XML schema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2AC7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D926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843D" w14:textId="77777777" w:rsidR="00297EAF" w:rsidRPr="00297EAF" w:rsidRDefault="00297EAF" w:rsidP="00297EAF">
            <w:pPr>
              <w:pStyle w:val="FP"/>
            </w:pPr>
            <w:r w:rsidRPr="00297EAF">
              <w:t>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CE3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B97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2A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70D4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3C8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07F59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CE9B" w14:textId="77777777" w:rsidR="00297EAF" w:rsidRPr="00297EAF" w:rsidRDefault="00297EAF" w:rsidP="00297EAF">
            <w:pPr>
              <w:pStyle w:val="FP"/>
            </w:pPr>
            <w:r w:rsidRPr="00297EAF">
              <w:t>C1-253227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1C32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F2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A19E" w14:textId="77777777" w:rsidR="00297EAF" w:rsidRPr="00297EAF" w:rsidRDefault="00297EAF" w:rsidP="00297EAF">
            <w:pPr>
              <w:pStyle w:val="FP"/>
            </w:pPr>
            <w:r w:rsidRPr="00297EAF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0F8D" w14:textId="77777777" w:rsidR="00297EAF" w:rsidRPr="00297EAF" w:rsidRDefault="00297EAF" w:rsidP="00297EAF">
            <w:pPr>
              <w:pStyle w:val="FP"/>
            </w:pPr>
            <w:r w:rsidRPr="00297EAF">
              <w:t>0282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64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5F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476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5838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245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CAC5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58CC" w14:textId="77777777" w:rsidR="00297EAF" w:rsidRPr="00297EAF" w:rsidRDefault="00297EAF" w:rsidP="00297EAF">
            <w:pPr>
              <w:pStyle w:val="FP"/>
            </w:pPr>
            <w:r w:rsidRPr="00297EAF">
              <w:t>C1-253770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7256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1A1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D8AD" w14:textId="77777777" w:rsidR="00297EAF" w:rsidRPr="00297EAF" w:rsidRDefault="00297EAF" w:rsidP="00297EAF">
            <w:pPr>
              <w:pStyle w:val="FP"/>
            </w:pPr>
            <w:r w:rsidRPr="00297EAF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2E48" w14:textId="77777777" w:rsidR="00297EAF" w:rsidRPr="00297EAF" w:rsidRDefault="00297EAF" w:rsidP="00297EAF">
            <w:pPr>
              <w:pStyle w:val="FP"/>
            </w:pPr>
            <w:r w:rsidRPr="00297EAF">
              <w:t>0282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33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1F0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58A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0E93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016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EB58B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B3D5" w14:textId="77777777" w:rsidR="00297EAF" w:rsidRPr="00297EAF" w:rsidRDefault="00297EAF" w:rsidP="00297EAF">
            <w:pPr>
              <w:pStyle w:val="FP"/>
            </w:pPr>
            <w:r w:rsidRPr="00297EAF">
              <w:t>C1-253492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DB20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584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8D29" w14:textId="77777777" w:rsidR="00297EAF" w:rsidRPr="00297EAF" w:rsidRDefault="00297EAF" w:rsidP="00297EAF">
            <w:pPr>
              <w:pStyle w:val="FP"/>
            </w:pPr>
            <w:r w:rsidRPr="00297EAF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0EA" w14:textId="77777777" w:rsidR="00297EAF" w:rsidRPr="00297EAF" w:rsidRDefault="00297EAF" w:rsidP="00297EAF">
            <w:pPr>
              <w:pStyle w:val="FP"/>
            </w:pPr>
            <w:r w:rsidRPr="00297EAF">
              <w:t>0283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64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777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AFF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458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A95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B02579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FA91" w14:textId="77777777" w:rsidR="00297EAF" w:rsidRPr="00297EAF" w:rsidRDefault="00297EAF" w:rsidP="00297EAF">
            <w:pPr>
              <w:pStyle w:val="FP"/>
            </w:pPr>
            <w:r w:rsidRPr="00297EAF">
              <w:t>C1-253229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47DF" w14:textId="77777777" w:rsidR="00297EAF" w:rsidRPr="00297EAF" w:rsidRDefault="00297EAF" w:rsidP="00297EAF">
            <w:pPr>
              <w:pStyle w:val="FP"/>
            </w:pPr>
            <w:r w:rsidRPr="00297EAF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FC86" w14:textId="77777777" w:rsidR="00297EAF" w:rsidRPr="00297EAF" w:rsidRDefault="00297EAF" w:rsidP="00297EAF">
            <w:pPr>
              <w:pStyle w:val="FP"/>
            </w:pPr>
            <w:r w:rsidRPr="00297EAF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513B" w14:textId="77777777" w:rsidR="00297EAF" w:rsidRPr="00297EAF" w:rsidRDefault="00297EAF" w:rsidP="00297EAF">
            <w:pPr>
              <w:pStyle w:val="FP"/>
            </w:pPr>
            <w:r w:rsidRPr="00297EAF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393F" w14:textId="77777777" w:rsidR="00297EAF" w:rsidRPr="00297EAF" w:rsidRDefault="00297EAF" w:rsidP="00297EAF">
            <w:pPr>
              <w:pStyle w:val="FP"/>
            </w:pPr>
            <w:r w:rsidRPr="00297EAF">
              <w:t>0453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069F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C8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B5D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5CE4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51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A646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2F9F" w14:textId="77777777" w:rsidR="00297EAF" w:rsidRPr="00297EAF" w:rsidRDefault="00297EAF" w:rsidP="00297EAF">
            <w:pPr>
              <w:pStyle w:val="FP"/>
            </w:pPr>
            <w:r w:rsidRPr="00297EAF">
              <w:t>C1-253778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B297" w14:textId="77777777" w:rsidR="00297EAF" w:rsidRPr="00297EAF" w:rsidRDefault="00297EAF" w:rsidP="00297EAF">
            <w:pPr>
              <w:pStyle w:val="FP"/>
            </w:pPr>
            <w:r w:rsidRPr="00297EAF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1DCD" w14:textId="77777777" w:rsidR="00297EAF" w:rsidRPr="00297EAF" w:rsidRDefault="00297EAF" w:rsidP="00297EAF">
            <w:pPr>
              <w:pStyle w:val="FP"/>
            </w:pPr>
            <w:r w:rsidRPr="00297EAF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1E3D" w14:textId="77777777" w:rsidR="00297EAF" w:rsidRPr="00297EAF" w:rsidRDefault="00297EAF" w:rsidP="00297EAF">
            <w:pPr>
              <w:pStyle w:val="FP"/>
            </w:pPr>
            <w:r w:rsidRPr="00297EAF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B8B1" w14:textId="77777777" w:rsidR="00297EAF" w:rsidRPr="00297EAF" w:rsidRDefault="00297EAF" w:rsidP="00297EAF">
            <w:pPr>
              <w:pStyle w:val="FP"/>
            </w:pPr>
            <w:r w:rsidRPr="00297EAF">
              <w:t>0453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306C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7C1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9A6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2F92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8D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08E24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1442" w14:textId="77777777" w:rsidR="00297EAF" w:rsidRPr="00297EAF" w:rsidRDefault="00297EAF" w:rsidP="00297EAF">
            <w:pPr>
              <w:pStyle w:val="FP"/>
            </w:pPr>
            <w:r w:rsidRPr="00297EAF">
              <w:t>C1-253228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0005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83B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5998" w14:textId="77777777" w:rsidR="00297EAF" w:rsidRPr="00297EAF" w:rsidRDefault="00297EAF" w:rsidP="00297EAF">
            <w:pPr>
              <w:pStyle w:val="FP"/>
            </w:pPr>
            <w:r w:rsidRPr="00297EAF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07D1" w14:textId="77777777" w:rsidR="00297EAF" w:rsidRPr="00297EAF" w:rsidRDefault="00297EAF" w:rsidP="00297EAF">
            <w:pPr>
              <w:pStyle w:val="FP"/>
            </w:pPr>
            <w:r w:rsidRPr="00297EAF">
              <w:t>0456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07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D9B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01F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9C66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B5B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A3806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146A" w14:textId="77777777" w:rsidR="00297EAF" w:rsidRPr="00297EAF" w:rsidRDefault="00297EAF" w:rsidP="00297EAF">
            <w:pPr>
              <w:pStyle w:val="FP"/>
            </w:pPr>
            <w:r w:rsidRPr="00297EAF">
              <w:t>C1-253771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E9F2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AEA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DA72" w14:textId="77777777" w:rsidR="00297EAF" w:rsidRPr="00297EAF" w:rsidRDefault="00297EAF" w:rsidP="00297EAF">
            <w:pPr>
              <w:pStyle w:val="FP"/>
            </w:pPr>
            <w:r w:rsidRPr="00297EAF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18DD" w14:textId="77777777" w:rsidR="00297EAF" w:rsidRPr="00297EAF" w:rsidRDefault="00297EAF" w:rsidP="00297EAF">
            <w:pPr>
              <w:pStyle w:val="FP"/>
            </w:pPr>
            <w:r w:rsidRPr="00297EAF">
              <w:t>0456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9AC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522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932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626F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34A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08020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4F6C" w14:textId="77777777" w:rsidR="00297EAF" w:rsidRPr="00297EAF" w:rsidRDefault="00297EAF" w:rsidP="00297EAF">
            <w:pPr>
              <w:pStyle w:val="FP"/>
            </w:pPr>
            <w:r w:rsidRPr="00297EAF">
              <w:t>C1-253014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DCD0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1E0F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011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8873" w14:textId="77777777" w:rsidR="00297EAF" w:rsidRPr="00297EAF" w:rsidRDefault="00297EAF" w:rsidP="00297EAF">
            <w:pPr>
              <w:pStyle w:val="FP"/>
            </w:pPr>
            <w:r w:rsidRPr="00297EAF">
              <w:t>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8D5B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8CF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90D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5429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6A6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16007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9005" w14:textId="77777777" w:rsidR="00297EAF" w:rsidRPr="00297EAF" w:rsidRDefault="00297EAF" w:rsidP="00297EAF">
            <w:pPr>
              <w:pStyle w:val="FP"/>
            </w:pPr>
            <w:r w:rsidRPr="00297EAF">
              <w:t>C1-253624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D75F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4342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1C7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9A7C" w14:textId="77777777" w:rsidR="00297EAF" w:rsidRPr="00297EAF" w:rsidRDefault="00297EAF" w:rsidP="00297EAF">
            <w:pPr>
              <w:pStyle w:val="FP"/>
            </w:pPr>
            <w:r w:rsidRPr="00297EAF">
              <w:t>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42B1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4A4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842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3653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B352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6DDDB8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702B" w14:textId="77777777" w:rsidR="00297EAF" w:rsidRPr="00297EAF" w:rsidRDefault="00297EAF" w:rsidP="00297EAF">
            <w:pPr>
              <w:pStyle w:val="FP"/>
            </w:pPr>
            <w:r w:rsidRPr="00297EAF">
              <w:t>C1-253016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F505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7AA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87E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6378" w14:textId="77777777" w:rsidR="00297EAF" w:rsidRPr="00297EAF" w:rsidRDefault="00297EAF" w:rsidP="00297EAF">
            <w:pPr>
              <w:pStyle w:val="FP"/>
            </w:pPr>
            <w:r w:rsidRPr="00297EAF">
              <w:t>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D14D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679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E5E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4EF2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8D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DE705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F91F" w14:textId="77777777" w:rsidR="00297EAF" w:rsidRPr="00297EAF" w:rsidRDefault="00297EAF" w:rsidP="00297EAF">
            <w:pPr>
              <w:pStyle w:val="FP"/>
            </w:pPr>
            <w:r w:rsidRPr="00297EAF">
              <w:t>C1-253627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1BAB" w14:textId="77777777" w:rsidR="00297EAF" w:rsidRPr="00297EAF" w:rsidRDefault="00297EAF" w:rsidP="00297EAF">
            <w:pPr>
              <w:pStyle w:val="FP"/>
            </w:pPr>
            <w:r w:rsidRPr="00297EAF">
              <w:t>Optimization of message definitions for "Control plane CIoT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16E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AD6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3C0F" w14:textId="77777777" w:rsidR="00297EAF" w:rsidRPr="00297EAF" w:rsidRDefault="00297EAF" w:rsidP="00297EAF">
            <w:pPr>
              <w:pStyle w:val="FP"/>
            </w:pPr>
            <w:r w:rsidRPr="00297EAF">
              <w:t>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942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DB7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C17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E76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173B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1AA8E6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D69D" w14:textId="77777777" w:rsidR="00297EAF" w:rsidRPr="00297EAF" w:rsidRDefault="00297EAF" w:rsidP="00297EAF">
            <w:pPr>
              <w:pStyle w:val="FP"/>
            </w:pPr>
            <w:r w:rsidRPr="00297EAF">
              <w:t>C1-253096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0D91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46EC" w14:textId="77777777" w:rsidR="00297EAF" w:rsidRPr="00297EAF" w:rsidRDefault="00297EAF" w:rsidP="00297EAF">
            <w:pPr>
              <w:pStyle w:val="FP"/>
            </w:pPr>
            <w:r w:rsidRPr="00297EAF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9E0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7723" w14:textId="77777777" w:rsidR="00297EAF" w:rsidRPr="00297EAF" w:rsidRDefault="00297EAF" w:rsidP="00297EAF">
            <w:pPr>
              <w:pStyle w:val="FP"/>
            </w:pPr>
            <w:r w:rsidRPr="00297EAF">
              <w:t>4165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4D55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AA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A87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CC8B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D40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EEFBB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444B" w14:textId="77777777" w:rsidR="00297EAF" w:rsidRPr="00297EAF" w:rsidRDefault="00297EAF" w:rsidP="00297EAF">
            <w:pPr>
              <w:pStyle w:val="FP"/>
            </w:pPr>
            <w:r w:rsidRPr="00297EAF">
              <w:t>C1-253097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C96F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9F83" w14:textId="77777777" w:rsidR="00297EAF" w:rsidRPr="00297EAF" w:rsidRDefault="00297EAF" w:rsidP="00297EAF">
            <w:pPr>
              <w:pStyle w:val="FP"/>
            </w:pPr>
            <w:r w:rsidRPr="00297EAF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258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7E92" w14:textId="77777777" w:rsidR="00297EAF" w:rsidRPr="00297EAF" w:rsidRDefault="00297EAF" w:rsidP="00297EAF">
            <w:pPr>
              <w:pStyle w:val="FP"/>
            </w:pPr>
            <w:r w:rsidRPr="00297EAF">
              <w:t>4166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738A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60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39F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C3E6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4DD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CC68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8661" w14:textId="77777777" w:rsidR="00297EAF" w:rsidRPr="00297EAF" w:rsidRDefault="00297EAF" w:rsidP="00297EAF">
            <w:pPr>
              <w:pStyle w:val="FP"/>
            </w:pPr>
            <w:r w:rsidRPr="00297EAF">
              <w:t>C1-253629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FCD8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E0DB" w14:textId="77777777" w:rsidR="00297EAF" w:rsidRPr="00297EAF" w:rsidRDefault="00297EAF" w:rsidP="00297EAF">
            <w:pPr>
              <w:pStyle w:val="FP"/>
            </w:pPr>
            <w:r w:rsidRPr="00297EAF">
              <w:t>Huawei, HiSilicon,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B1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9A3F" w14:textId="77777777" w:rsidR="00297EAF" w:rsidRPr="00297EAF" w:rsidRDefault="00297EAF" w:rsidP="00297EAF">
            <w:pPr>
              <w:pStyle w:val="FP"/>
            </w:pPr>
            <w:r w:rsidRPr="00297EAF">
              <w:t>4166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268C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A38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1D4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FF37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35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6A996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8B1" w14:textId="77777777" w:rsidR="00297EAF" w:rsidRPr="00297EAF" w:rsidRDefault="00297EAF" w:rsidP="00297EAF">
            <w:pPr>
              <w:pStyle w:val="FP"/>
            </w:pPr>
            <w:r w:rsidRPr="00297EAF">
              <w:t>C1-253426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9D6E" w14:textId="77777777" w:rsidR="00297EAF" w:rsidRPr="00297EAF" w:rsidRDefault="00297EAF" w:rsidP="00297EAF">
            <w:pPr>
              <w:pStyle w:val="FP"/>
            </w:pPr>
            <w:r w:rsidRPr="00297EAF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313E" w14:textId="77777777" w:rsidR="00297EAF" w:rsidRPr="00297EAF" w:rsidRDefault="00297EAF" w:rsidP="00297EAF">
            <w:pPr>
              <w:pStyle w:val="FP"/>
            </w:pPr>
            <w:r w:rsidRPr="00297EAF">
              <w:t>Ericsson, Huawei, HiSilicon, CATT, Samsung, Nokia,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FEC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D74F" w14:textId="77777777" w:rsidR="00297EAF" w:rsidRPr="00297EAF" w:rsidRDefault="00297EAF" w:rsidP="00297EAF">
            <w:pPr>
              <w:pStyle w:val="FP"/>
            </w:pPr>
            <w:r w:rsidRPr="00297EAF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C253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AEB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DA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7C5B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85F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78BA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5B9" w14:textId="77777777" w:rsidR="00297EAF" w:rsidRPr="00297EAF" w:rsidRDefault="00297EAF" w:rsidP="00297EAF">
            <w:pPr>
              <w:pStyle w:val="FP"/>
            </w:pPr>
            <w:r w:rsidRPr="00297EAF">
              <w:t>C1-253716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030" w14:textId="77777777" w:rsidR="00297EAF" w:rsidRPr="00297EAF" w:rsidRDefault="00297EAF" w:rsidP="00297EAF">
            <w:pPr>
              <w:pStyle w:val="FP"/>
            </w:pPr>
            <w:r w:rsidRPr="00297EAF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CD15" w14:textId="77777777" w:rsidR="00297EAF" w:rsidRPr="00297EAF" w:rsidRDefault="00297EAF" w:rsidP="00297EAF">
            <w:pPr>
              <w:pStyle w:val="FP"/>
            </w:pPr>
            <w:r w:rsidRPr="00297EAF">
              <w:t>Ericsson, Huawei, HiSilicon, CATT, Samsung, Nokia, LG Electronics,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689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00AE" w14:textId="77777777" w:rsidR="00297EAF" w:rsidRPr="00297EAF" w:rsidRDefault="00297EAF" w:rsidP="00297EAF">
            <w:pPr>
              <w:pStyle w:val="FP"/>
            </w:pPr>
            <w:r w:rsidRPr="00297EAF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0A47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EB0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764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9DD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7B6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1C8D5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BDBC" w14:textId="77777777" w:rsidR="00297EAF" w:rsidRPr="00297EAF" w:rsidRDefault="00297EAF" w:rsidP="00297EAF">
            <w:pPr>
              <w:pStyle w:val="FP"/>
            </w:pPr>
            <w:r w:rsidRPr="00297EAF">
              <w:t>C1-253043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B281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D91" w14:textId="77777777" w:rsidR="00297EAF" w:rsidRPr="00297EAF" w:rsidRDefault="00297EAF" w:rsidP="00297EAF">
            <w:pPr>
              <w:pStyle w:val="FP"/>
            </w:pPr>
            <w:r w:rsidRPr="00297EAF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836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1869" w14:textId="77777777" w:rsidR="00297EAF" w:rsidRPr="00297EAF" w:rsidRDefault="00297EAF" w:rsidP="00297EAF">
            <w:pPr>
              <w:pStyle w:val="FP"/>
            </w:pPr>
            <w:r w:rsidRPr="00297EAF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3AF5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6F1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C38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0E05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ADB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A9F18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BEA0" w14:textId="77777777" w:rsidR="00297EAF" w:rsidRPr="00297EAF" w:rsidRDefault="00297EAF" w:rsidP="00297EAF">
            <w:pPr>
              <w:pStyle w:val="FP"/>
            </w:pPr>
            <w:r w:rsidRPr="00297EAF">
              <w:t>C1-253528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C49D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6F42" w14:textId="77777777" w:rsidR="00297EAF" w:rsidRPr="00297EAF" w:rsidRDefault="00297EAF" w:rsidP="00297EAF">
            <w:pPr>
              <w:pStyle w:val="FP"/>
            </w:pPr>
            <w:r w:rsidRPr="00297EAF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7F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2BA3" w14:textId="77777777" w:rsidR="00297EAF" w:rsidRPr="00297EAF" w:rsidRDefault="00297EAF" w:rsidP="00297EAF">
            <w:pPr>
              <w:pStyle w:val="FP"/>
            </w:pPr>
            <w:r w:rsidRPr="00297EAF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DE43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86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7F3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14C9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43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39D3B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B6B7" w14:textId="77777777" w:rsidR="00297EAF" w:rsidRPr="00297EAF" w:rsidRDefault="00297EAF" w:rsidP="00297EAF">
            <w:pPr>
              <w:pStyle w:val="FP"/>
            </w:pPr>
            <w:r w:rsidRPr="00297EAF">
              <w:t>C1-253613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898F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0F30" w14:textId="77777777" w:rsidR="00297EAF" w:rsidRPr="00297EAF" w:rsidRDefault="00297EAF" w:rsidP="00297EAF">
            <w:pPr>
              <w:pStyle w:val="FP"/>
            </w:pPr>
            <w:r w:rsidRPr="00297EAF">
              <w:t>Apple, China Mobile,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6EEA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F5FA" w14:textId="77777777" w:rsidR="00297EAF" w:rsidRPr="00297EAF" w:rsidRDefault="00297EAF" w:rsidP="00297EAF">
            <w:pPr>
              <w:pStyle w:val="FP"/>
            </w:pPr>
            <w:r w:rsidRPr="00297EAF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521D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D14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EAE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BD1E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04E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1E397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D2AD" w14:textId="77777777" w:rsidR="00297EAF" w:rsidRPr="00297EAF" w:rsidRDefault="00297EAF" w:rsidP="00297EAF">
            <w:pPr>
              <w:pStyle w:val="FP"/>
            </w:pPr>
            <w:r w:rsidRPr="00297EAF">
              <w:t>C1-253358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14CF" w14:textId="77777777" w:rsidR="00297EAF" w:rsidRPr="00297EAF" w:rsidRDefault="00297EAF" w:rsidP="00297EAF">
            <w:pPr>
              <w:pStyle w:val="FP"/>
            </w:pPr>
            <w:r w:rsidRPr="00297EAF">
              <w:t>Alternative-1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1A8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570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4A30" w14:textId="77777777" w:rsidR="00297EAF" w:rsidRPr="00297EAF" w:rsidRDefault="00297EAF" w:rsidP="00297EAF">
            <w:pPr>
              <w:pStyle w:val="FP"/>
            </w:pPr>
            <w:r w:rsidRPr="00297EAF">
              <w:t>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03AE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07F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B1A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D666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C26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72050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82D" w14:textId="77777777" w:rsidR="00297EAF" w:rsidRPr="00297EAF" w:rsidRDefault="00297EAF" w:rsidP="00297EAF">
            <w:pPr>
              <w:pStyle w:val="FP"/>
            </w:pPr>
            <w:r w:rsidRPr="00297EAF">
              <w:t>C1-253360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058C" w14:textId="77777777" w:rsidR="00297EAF" w:rsidRPr="00297EAF" w:rsidRDefault="00297EAF" w:rsidP="00297EAF">
            <w:pPr>
              <w:pStyle w:val="FP"/>
            </w:pPr>
            <w:r w:rsidRPr="00297EAF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A579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F61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8FBF" w14:textId="77777777" w:rsidR="00297EAF" w:rsidRPr="00297EAF" w:rsidRDefault="00297EAF" w:rsidP="00297EAF">
            <w:pPr>
              <w:pStyle w:val="FP"/>
            </w:pPr>
            <w:r w:rsidRPr="00297EAF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5F7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14B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070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6644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FB5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D959F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1FA6" w14:textId="77777777" w:rsidR="00297EAF" w:rsidRPr="00297EAF" w:rsidRDefault="00297EAF" w:rsidP="00297EAF">
            <w:pPr>
              <w:pStyle w:val="FP"/>
            </w:pPr>
            <w:r w:rsidRPr="00297EAF">
              <w:t>C1-253626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1F3D" w14:textId="77777777" w:rsidR="00297EAF" w:rsidRPr="00297EAF" w:rsidRDefault="00297EAF" w:rsidP="00297EAF">
            <w:pPr>
              <w:pStyle w:val="FP"/>
            </w:pPr>
            <w:r w:rsidRPr="00297EAF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2B6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93E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7583" w14:textId="77777777" w:rsidR="00297EAF" w:rsidRPr="00297EAF" w:rsidRDefault="00297EAF" w:rsidP="00297EAF">
            <w:pPr>
              <w:pStyle w:val="FP"/>
            </w:pPr>
            <w:r w:rsidRPr="00297EAF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05F3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E9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7D5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E38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7E5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1A9D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629C" w14:textId="77777777" w:rsidR="00297EAF" w:rsidRPr="00297EAF" w:rsidRDefault="00297EAF" w:rsidP="00297EAF">
            <w:pPr>
              <w:pStyle w:val="FP"/>
            </w:pPr>
            <w:r w:rsidRPr="00297EAF">
              <w:t>C1-253731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9DA9" w14:textId="77777777" w:rsidR="00297EAF" w:rsidRPr="00297EAF" w:rsidRDefault="00297EAF" w:rsidP="00297EAF">
            <w:pPr>
              <w:pStyle w:val="FP"/>
            </w:pPr>
            <w:r w:rsidRPr="00297EAF">
              <w:t>Alternative-2 for control plane CIoT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55E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652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4CE7" w14:textId="77777777" w:rsidR="00297EAF" w:rsidRPr="00297EAF" w:rsidRDefault="00297EAF" w:rsidP="00297EAF">
            <w:pPr>
              <w:pStyle w:val="FP"/>
            </w:pPr>
            <w:r w:rsidRPr="00297EAF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1B8C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BDC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2EB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2D5F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4CB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1D287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530E" w14:textId="77777777" w:rsidR="00297EAF" w:rsidRPr="00297EAF" w:rsidRDefault="00297EAF" w:rsidP="00297EAF">
            <w:pPr>
              <w:pStyle w:val="FP"/>
            </w:pPr>
            <w:r w:rsidRPr="00297EAF">
              <w:t>C1-253361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11AE" w14:textId="77777777" w:rsidR="00297EAF" w:rsidRPr="00297EAF" w:rsidRDefault="00297EAF" w:rsidP="00297EAF">
            <w:pPr>
              <w:pStyle w:val="FP"/>
            </w:pPr>
            <w:r w:rsidRPr="00297EAF">
              <w:t>Control plane CIoT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38FE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60F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6EFF" w14:textId="77777777" w:rsidR="00297EAF" w:rsidRPr="00297EAF" w:rsidRDefault="00297EAF" w:rsidP="00297EAF">
            <w:pPr>
              <w:pStyle w:val="FP"/>
            </w:pPr>
            <w:r w:rsidRPr="00297EAF">
              <w:t>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298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8B8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295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4EC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76E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225A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F5C2" w14:textId="77777777" w:rsidR="00297EAF" w:rsidRPr="00297EAF" w:rsidRDefault="00297EAF" w:rsidP="00297EAF">
            <w:pPr>
              <w:pStyle w:val="FP"/>
            </w:pPr>
            <w:r w:rsidRPr="00297EAF">
              <w:t>C1-253630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EA51" w14:textId="77777777" w:rsidR="00297EAF" w:rsidRPr="00297EAF" w:rsidRDefault="00297EAF" w:rsidP="00297EAF">
            <w:pPr>
              <w:pStyle w:val="FP"/>
            </w:pPr>
            <w:r w:rsidRPr="00297EAF">
              <w:t>Control plane CIoT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1345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22D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E12" w14:textId="77777777" w:rsidR="00297EAF" w:rsidRPr="00297EAF" w:rsidRDefault="00297EAF" w:rsidP="00297EAF">
            <w:pPr>
              <w:pStyle w:val="FP"/>
            </w:pPr>
            <w:r w:rsidRPr="00297EAF">
              <w:t>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FE1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B0B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FEF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F2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747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2DAA0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9BF6" w14:textId="77777777" w:rsidR="00297EAF" w:rsidRPr="00297EAF" w:rsidRDefault="00297EAF" w:rsidP="00297EAF">
            <w:pPr>
              <w:pStyle w:val="FP"/>
            </w:pPr>
            <w:r w:rsidRPr="00297EAF">
              <w:t>C1-253252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1E1C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E7AB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809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B351" w14:textId="77777777" w:rsidR="00297EAF" w:rsidRPr="00297EAF" w:rsidRDefault="00297EAF" w:rsidP="00297EAF">
            <w:pPr>
              <w:pStyle w:val="FP"/>
            </w:pPr>
            <w:r w:rsidRPr="00297EAF">
              <w:t>4313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1A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FF3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24B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853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BD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A8AF3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0E88" w14:textId="77777777" w:rsidR="00297EAF" w:rsidRPr="00297EAF" w:rsidRDefault="00297EAF" w:rsidP="00297EAF">
            <w:pPr>
              <w:pStyle w:val="FP"/>
            </w:pPr>
            <w:r w:rsidRPr="00297EAF">
              <w:t>C1-253611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6C39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8100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C2F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D2D4" w14:textId="77777777" w:rsidR="00297EAF" w:rsidRPr="00297EAF" w:rsidRDefault="00297EAF" w:rsidP="00297EAF">
            <w:pPr>
              <w:pStyle w:val="FP"/>
            </w:pPr>
            <w:r w:rsidRPr="00297EAF">
              <w:t>4313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D8F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86A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5F0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74E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2C4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0CFEF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4C1" w14:textId="77777777" w:rsidR="00297EAF" w:rsidRPr="00297EAF" w:rsidRDefault="00297EAF" w:rsidP="00297EAF">
            <w:pPr>
              <w:pStyle w:val="FP"/>
            </w:pPr>
            <w:r w:rsidRPr="00297EAF">
              <w:t>C1-253253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1291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014B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721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A527" w14:textId="77777777" w:rsidR="00297EAF" w:rsidRPr="00297EAF" w:rsidRDefault="00297EAF" w:rsidP="00297EAF">
            <w:pPr>
              <w:pStyle w:val="FP"/>
            </w:pPr>
            <w:r w:rsidRPr="00297EAF">
              <w:t>4314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C51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3AB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77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5AA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9AA2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4FC7A2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9F89" w14:textId="77777777" w:rsidR="00297EAF" w:rsidRPr="00297EAF" w:rsidRDefault="00297EAF" w:rsidP="00297EAF">
            <w:pPr>
              <w:pStyle w:val="FP"/>
            </w:pPr>
            <w:r w:rsidRPr="00297EAF">
              <w:t>C1-253431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0E65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FCB0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D2C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EEA4" w14:textId="77777777" w:rsidR="00297EAF" w:rsidRPr="00297EAF" w:rsidRDefault="00297EAF" w:rsidP="00297EAF">
            <w:pPr>
              <w:pStyle w:val="FP"/>
            </w:pPr>
            <w:r w:rsidRPr="00297EAF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D4F4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8A8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45F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CD8E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A7D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31A1A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4FE3" w14:textId="77777777" w:rsidR="00297EAF" w:rsidRPr="00297EAF" w:rsidRDefault="00297EAF" w:rsidP="00297EAF">
            <w:pPr>
              <w:pStyle w:val="FP"/>
            </w:pPr>
            <w:r w:rsidRPr="00297EAF">
              <w:t>C1-253601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7C06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D3BC" w14:textId="77777777" w:rsidR="00297EAF" w:rsidRPr="00297EAF" w:rsidRDefault="00297EAF" w:rsidP="00297EAF">
            <w:pPr>
              <w:pStyle w:val="FP"/>
            </w:pPr>
            <w:r w:rsidRPr="00297EAF">
              <w:t>Ericsson, LG Electronics, CATT, Huawei, HiSilicon, Samsung,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C05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C848" w14:textId="77777777" w:rsidR="00297EAF" w:rsidRPr="00297EAF" w:rsidRDefault="00297EAF" w:rsidP="00297EAF">
            <w:pPr>
              <w:pStyle w:val="FP"/>
            </w:pPr>
            <w:r w:rsidRPr="00297EAF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385C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293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1BB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DA74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88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9458A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FBAD" w14:textId="77777777" w:rsidR="00297EAF" w:rsidRPr="00297EAF" w:rsidRDefault="00297EAF" w:rsidP="00297EAF">
            <w:pPr>
              <w:pStyle w:val="FP"/>
            </w:pPr>
            <w:r w:rsidRPr="00297EAF">
              <w:t>C1-254123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2079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88EA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535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3F9A" w14:textId="77777777" w:rsidR="00297EAF" w:rsidRPr="00297EAF" w:rsidRDefault="00297EAF" w:rsidP="00297EAF">
            <w:pPr>
              <w:pStyle w:val="FP"/>
            </w:pPr>
            <w:r w:rsidRPr="00297EAF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B37D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934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247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D83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B09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E5D95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A960" w14:textId="77777777" w:rsidR="00297EAF" w:rsidRPr="00297EAF" w:rsidRDefault="00297EAF" w:rsidP="00297EAF">
            <w:pPr>
              <w:pStyle w:val="FP"/>
            </w:pPr>
            <w:r w:rsidRPr="00297EAF">
              <w:t>C1-253457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882A" w14:textId="77777777" w:rsidR="00297EAF" w:rsidRPr="00297EAF" w:rsidRDefault="00297EAF" w:rsidP="00297EAF">
            <w:pPr>
              <w:pStyle w:val="FP"/>
            </w:pPr>
            <w:r w:rsidRPr="00297EAF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8741" w14:textId="77777777" w:rsidR="00297EAF" w:rsidRPr="00297EAF" w:rsidRDefault="00297EAF" w:rsidP="00297EAF">
            <w:pPr>
              <w:pStyle w:val="FP"/>
            </w:pPr>
            <w:r w:rsidRPr="00297EAF">
              <w:t>CATT, SHARP, ZTE, Nokia, vivo, MediaTek Inc.,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93D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8709" w14:textId="77777777" w:rsidR="00297EAF" w:rsidRPr="00297EAF" w:rsidRDefault="00297EAF" w:rsidP="00297EAF">
            <w:pPr>
              <w:pStyle w:val="FP"/>
            </w:pPr>
            <w:r w:rsidRPr="00297EAF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1546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F0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8E7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3A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C77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A19B7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849E" w14:textId="77777777" w:rsidR="00297EAF" w:rsidRPr="00297EAF" w:rsidRDefault="00297EAF" w:rsidP="00297EAF">
            <w:pPr>
              <w:pStyle w:val="FP"/>
            </w:pPr>
            <w:r w:rsidRPr="00297EAF">
              <w:t>C1-253017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7A43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4684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F83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3928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6B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72B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DF3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FE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DE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A9604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A018" w14:textId="77777777" w:rsidR="00297EAF" w:rsidRPr="00297EAF" w:rsidRDefault="00297EAF" w:rsidP="00297EAF">
            <w:pPr>
              <w:pStyle w:val="FP"/>
            </w:pPr>
            <w:r w:rsidRPr="00297EAF">
              <w:t>C1-253625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ACEE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1C2D" w14:textId="77777777" w:rsidR="00297EAF" w:rsidRPr="00297EAF" w:rsidRDefault="00297EAF" w:rsidP="00297EAF">
            <w:pPr>
              <w:pStyle w:val="FP"/>
            </w:pPr>
            <w:r w:rsidRPr="00297EAF">
              <w:t>Qualcomm Incorporated, Huawei, MediaTek, vivo,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AB8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81A8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FC0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B9F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0FC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BB67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50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8C31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25A2" w14:textId="77777777" w:rsidR="00297EAF" w:rsidRPr="00297EAF" w:rsidRDefault="00297EAF" w:rsidP="00297EAF">
            <w:pPr>
              <w:pStyle w:val="FP"/>
            </w:pPr>
            <w:r w:rsidRPr="00297EAF">
              <w:t>C1-253748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893A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3396" w14:textId="77777777" w:rsidR="00297EAF" w:rsidRPr="00297EAF" w:rsidRDefault="00297EAF" w:rsidP="00297EAF">
            <w:pPr>
              <w:pStyle w:val="FP"/>
            </w:pPr>
            <w:r w:rsidRPr="00297EAF">
              <w:t>Qualcomm Incorporated, Huawei, MediaTek, vivo,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E03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F525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669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295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AB1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7B9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F8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3340B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34A1" w14:textId="77777777" w:rsidR="00297EAF" w:rsidRPr="00297EAF" w:rsidRDefault="00297EAF" w:rsidP="00297EAF">
            <w:pPr>
              <w:pStyle w:val="FP"/>
            </w:pPr>
            <w:r w:rsidRPr="00297EAF">
              <w:t>C1-254086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02D1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EF5A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515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99EC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B220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42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AFE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7AE5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7E7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41A8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7C14" w14:textId="77777777" w:rsidR="00297EAF" w:rsidRPr="00297EAF" w:rsidRDefault="00297EAF" w:rsidP="00297EAF">
            <w:pPr>
              <w:pStyle w:val="FP"/>
            </w:pPr>
            <w:r w:rsidRPr="00297EAF">
              <w:t>C1-254096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E09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63E" w14:textId="77777777" w:rsidR="00297EAF" w:rsidRPr="00297EAF" w:rsidRDefault="00297EAF" w:rsidP="00297EAF">
            <w:pPr>
              <w:pStyle w:val="FP"/>
            </w:pPr>
            <w:r w:rsidRPr="00297EAF">
              <w:t>Qualcomm Incorporated, Huawei, HiSilicon, MediaTek, vivo, ZTE, Ericsson,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8CC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C0B4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9063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D50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FD5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C0B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46D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CFB1F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B302" w14:textId="77777777" w:rsidR="00297EAF" w:rsidRPr="00297EAF" w:rsidRDefault="00297EAF" w:rsidP="00297EAF">
            <w:pPr>
              <w:pStyle w:val="FP"/>
            </w:pPr>
            <w:r w:rsidRPr="00297EAF">
              <w:t>C1-253018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350F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869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BDCA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BBC8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9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2CC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AB0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0D21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8B0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473F6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B040" w14:textId="77777777" w:rsidR="00297EAF" w:rsidRPr="00297EAF" w:rsidRDefault="00297EAF" w:rsidP="00297EAF">
            <w:pPr>
              <w:pStyle w:val="FP"/>
            </w:pPr>
            <w:r w:rsidRPr="00297EAF">
              <w:t>C1-253628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7491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DF7A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2E6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F7AA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DF9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86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E8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9D75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4C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2F7DC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2458" w14:textId="77777777" w:rsidR="00297EAF" w:rsidRPr="00297EAF" w:rsidRDefault="00297EAF" w:rsidP="00297EAF">
            <w:pPr>
              <w:pStyle w:val="FP"/>
            </w:pPr>
            <w:r w:rsidRPr="00297EAF">
              <w:t>C1-253732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02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3768" w14:textId="77777777" w:rsidR="00297EAF" w:rsidRPr="00297EAF" w:rsidRDefault="00297EAF" w:rsidP="00297EAF">
            <w:pPr>
              <w:pStyle w:val="FP"/>
            </w:pPr>
            <w:r w:rsidRPr="00297EAF">
              <w:t>Qualcomm Incorporated, MediaTek,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7F4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83BD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D0AF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C06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594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F09B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2ED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402A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A3EA" w14:textId="77777777" w:rsidR="00297EAF" w:rsidRPr="00297EAF" w:rsidRDefault="00297EAF" w:rsidP="00297EAF">
            <w:pPr>
              <w:pStyle w:val="FP"/>
            </w:pPr>
            <w:r w:rsidRPr="00297EAF">
              <w:t>C1-254110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067F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22B5" w14:textId="77777777" w:rsidR="00297EAF" w:rsidRPr="00297EAF" w:rsidRDefault="00297EAF" w:rsidP="00297EAF">
            <w:pPr>
              <w:pStyle w:val="FP"/>
            </w:pPr>
            <w:r w:rsidRPr="00297EAF">
              <w:t>Qualcomm Incorporated, MediaTek, Ericsson,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5B2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12D5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2E2D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420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E1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5E46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81B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4DD72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4099" w14:textId="77777777" w:rsidR="00297EAF" w:rsidRPr="00297EAF" w:rsidRDefault="00297EAF" w:rsidP="00297EAF">
            <w:pPr>
              <w:pStyle w:val="FP"/>
            </w:pPr>
            <w:r w:rsidRPr="00297EAF">
              <w:t>C1-254130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11EA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F9CC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055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9D18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9988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BAF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774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188A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4B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BE6F2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B425" w14:textId="77777777" w:rsidR="00297EAF" w:rsidRPr="00297EAF" w:rsidRDefault="00297EAF" w:rsidP="00297EAF">
            <w:pPr>
              <w:pStyle w:val="FP"/>
            </w:pPr>
            <w:r w:rsidRPr="00297EAF">
              <w:t>C1-253036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AB3D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F4B0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04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C8B2" w14:textId="77777777" w:rsidR="00297EAF" w:rsidRPr="00297EAF" w:rsidRDefault="00297EAF" w:rsidP="00297EAF">
            <w:pPr>
              <w:pStyle w:val="FP"/>
            </w:pPr>
            <w:r w:rsidRPr="00297EAF">
              <w:t>4368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F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5F2E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325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0A27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5D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EFD34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2FCC" w14:textId="77777777" w:rsidR="00297EAF" w:rsidRPr="00297EAF" w:rsidRDefault="00297EAF" w:rsidP="00297EAF">
            <w:pPr>
              <w:pStyle w:val="FP"/>
            </w:pPr>
            <w:r w:rsidRPr="00297EAF">
              <w:t>C1-253580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72CF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56E6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9E6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D7F" w14:textId="77777777" w:rsidR="00297EAF" w:rsidRPr="00297EAF" w:rsidRDefault="00297EAF" w:rsidP="00297EAF">
            <w:pPr>
              <w:pStyle w:val="FP"/>
            </w:pPr>
            <w:r w:rsidRPr="00297EAF">
              <w:t>4368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6E4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921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44F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26CB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380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893D9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9262" w14:textId="77777777" w:rsidR="00297EAF" w:rsidRPr="00297EAF" w:rsidRDefault="00297EAF" w:rsidP="00297EAF">
            <w:pPr>
              <w:pStyle w:val="FP"/>
            </w:pPr>
            <w:r w:rsidRPr="00297EAF">
              <w:t>C1-253037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79F7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D3B2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1AC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DFDE" w14:textId="77777777" w:rsidR="00297EAF" w:rsidRPr="00297EAF" w:rsidRDefault="00297EAF" w:rsidP="00297EAF">
            <w:pPr>
              <w:pStyle w:val="FP"/>
            </w:pPr>
            <w:r w:rsidRPr="00297EAF">
              <w:t>4369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1B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46E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09C3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AD3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A33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B521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D119" w14:textId="77777777" w:rsidR="00297EAF" w:rsidRPr="00297EAF" w:rsidRDefault="00297EAF" w:rsidP="00297EAF">
            <w:pPr>
              <w:pStyle w:val="FP"/>
            </w:pPr>
            <w:r w:rsidRPr="00297EAF">
              <w:t>C1-253581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75D0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7C36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0A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DD9D" w14:textId="77777777" w:rsidR="00297EAF" w:rsidRPr="00297EAF" w:rsidRDefault="00297EAF" w:rsidP="00297EAF">
            <w:pPr>
              <w:pStyle w:val="FP"/>
            </w:pPr>
            <w:r w:rsidRPr="00297EAF">
              <w:t>4369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81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EF7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E4F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1380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F6D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3CB64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103F" w14:textId="77777777" w:rsidR="00297EAF" w:rsidRPr="00297EAF" w:rsidRDefault="00297EAF" w:rsidP="00297EAF">
            <w:pPr>
              <w:pStyle w:val="FP"/>
            </w:pPr>
            <w:r w:rsidRPr="00297EAF">
              <w:t>C1-253038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3494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D6A0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8F3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2731" w14:textId="77777777" w:rsidR="00297EAF" w:rsidRPr="00297EAF" w:rsidRDefault="00297EAF" w:rsidP="00297EAF">
            <w:pPr>
              <w:pStyle w:val="FP"/>
            </w:pPr>
            <w:r w:rsidRPr="00297EAF">
              <w:t>4370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4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55CB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239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1F57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0B2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558E3E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5654" w14:textId="77777777" w:rsidR="00297EAF" w:rsidRPr="00297EAF" w:rsidRDefault="00297EAF" w:rsidP="00297EAF">
            <w:pPr>
              <w:pStyle w:val="FP"/>
            </w:pPr>
            <w:r w:rsidRPr="00297EAF">
              <w:t>C1-253582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C1C4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2963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82C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B3AC" w14:textId="77777777" w:rsidR="00297EAF" w:rsidRPr="00297EAF" w:rsidRDefault="00297EAF" w:rsidP="00297EAF">
            <w:pPr>
              <w:pStyle w:val="FP"/>
            </w:pPr>
            <w:r w:rsidRPr="00297EAF">
              <w:t>4370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C8F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92C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ED0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E336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54E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494DC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FC47" w14:textId="77777777" w:rsidR="00297EAF" w:rsidRPr="00297EAF" w:rsidRDefault="00297EAF" w:rsidP="00297EAF">
            <w:pPr>
              <w:pStyle w:val="FP"/>
            </w:pPr>
            <w:r w:rsidRPr="00297EAF">
              <w:t>C1-253039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E8F7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15E9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5EB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635B" w14:textId="77777777" w:rsidR="00297EAF" w:rsidRPr="00297EAF" w:rsidRDefault="00297EAF" w:rsidP="00297EAF">
            <w:pPr>
              <w:pStyle w:val="FP"/>
            </w:pPr>
            <w:r w:rsidRPr="00297EAF">
              <w:t>4371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D1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E4D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359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DD1D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73A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888B9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7CB9" w14:textId="77777777" w:rsidR="00297EAF" w:rsidRPr="00297EAF" w:rsidRDefault="00297EAF" w:rsidP="00297EAF">
            <w:pPr>
              <w:pStyle w:val="FP"/>
            </w:pPr>
            <w:r w:rsidRPr="00297EAF">
              <w:t>C1-253583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A8DD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F017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78F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C165" w14:textId="77777777" w:rsidR="00297EAF" w:rsidRPr="00297EAF" w:rsidRDefault="00297EAF" w:rsidP="00297EAF">
            <w:pPr>
              <w:pStyle w:val="FP"/>
            </w:pPr>
            <w:r w:rsidRPr="00297EAF">
              <w:t>4371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30E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FC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EE6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246A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AA2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31741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E384" w14:textId="77777777" w:rsidR="00297EAF" w:rsidRPr="00297EAF" w:rsidRDefault="00297EAF" w:rsidP="00297EAF">
            <w:pPr>
              <w:pStyle w:val="FP"/>
            </w:pPr>
            <w:r w:rsidRPr="00297EAF">
              <w:t>C1-253041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0DEE" w14:textId="77777777" w:rsidR="00297EAF" w:rsidRPr="00297EAF" w:rsidRDefault="00297EAF" w:rsidP="00297EAF">
            <w:pPr>
              <w:pStyle w:val="FP"/>
            </w:pPr>
            <w:r w:rsidRPr="00297EAF">
              <w:t>MPQUIC-IP without ATSSS-LL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282C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E91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E229" w14:textId="77777777" w:rsidR="00297EAF" w:rsidRPr="00297EAF" w:rsidRDefault="00297EAF" w:rsidP="00297EAF">
            <w:pPr>
              <w:pStyle w:val="FP"/>
            </w:pPr>
            <w:r w:rsidRPr="00297EAF">
              <w:t>4372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3CF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F7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D77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A34E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A2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0D58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C045" w14:textId="77777777" w:rsidR="00297EAF" w:rsidRPr="00297EAF" w:rsidRDefault="00297EAF" w:rsidP="00297EAF">
            <w:pPr>
              <w:pStyle w:val="FP"/>
            </w:pPr>
            <w:r w:rsidRPr="00297EAF">
              <w:t>C1-253592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E7C4" w14:textId="77777777" w:rsidR="00297EAF" w:rsidRPr="00297EAF" w:rsidRDefault="00297EAF" w:rsidP="00297EAF">
            <w:pPr>
              <w:pStyle w:val="FP"/>
            </w:pPr>
            <w:r w:rsidRPr="00297EAF">
              <w:t>MPQUIC-IP without ATSSS-LL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2CBB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FCA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3FA" w14:textId="77777777" w:rsidR="00297EAF" w:rsidRPr="00297EAF" w:rsidRDefault="00297EAF" w:rsidP="00297EAF">
            <w:pPr>
              <w:pStyle w:val="FP"/>
            </w:pPr>
            <w:r w:rsidRPr="00297EAF">
              <w:t>4372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9F1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34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58B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3DFA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6833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2901EFB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770A" w14:textId="77777777" w:rsidR="00297EAF" w:rsidRPr="00297EAF" w:rsidRDefault="00297EAF" w:rsidP="00297EAF">
            <w:pPr>
              <w:pStyle w:val="FP"/>
            </w:pPr>
            <w:r w:rsidRPr="00297EAF">
              <w:t>C1-253100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A4A9" w14:textId="77777777" w:rsidR="00297EAF" w:rsidRPr="00297EAF" w:rsidRDefault="00297EAF" w:rsidP="00297EAF">
            <w:pPr>
              <w:pStyle w:val="FP"/>
            </w:pPr>
            <w:r w:rsidRPr="00297EAF">
              <w:t>T3451 applicability at procedure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9BC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AD2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CB1D" w14:textId="77777777" w:rsidR="00297EAF" w:rsidRPr="00297EAF" w:rsidRDefault="00297EAF" w:rsidP="00297EAF">
            <w:pPr>
              <w:pStyle w:val="FP"/>
            </w:pPr>
            <w:r w:rsidRPr="00297EAF">
              <w:t>4373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089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D98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0B3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7B3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284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D5A35E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596" w14:textId="77777777" w:rsidR="00297EAF" w:rsidRPr="00297EAF" w:rsidRDefault="00297EAF" w:rsidP="00297EAF">
            <w:pPr>
              <w:pStyle w:val="FP"/>
            </w:pPr>
            <w:r w:rsidRPr="00297EAF">
              <w:t>C1-253602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A55F" w14:textId="77777777" w:rsidR="00297EAF" w:rsidRPr="00297EAF" w:rsidRDefault="00297EAF" w:rsidP="00297EAF">
            <w:pPr>
              <w:pStyle w:val="FP"/>
            </w:pPr>
            <w:r w:rsidRPr="00297EAF">
              <w:t>T3451 applicability at procedure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0B1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92E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7313" w14:textId="77777777" w:rsidR="00297EAF" w:rsidRPr="00297EAF" w:rsidRDefault="00297EAF" w:rsidP="00297EAF">
            <w:pPr>
              <w:pStyle w:val="FP"/>
            </w:pPr>
            <w:r w:rsidRPr="00297EAF">
              <w:t>4373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5A7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95A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ECA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67C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53F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BE3EA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4B65" w14:textId="77777777" w:rsidR="00297EAF" w:rsidRPr="00297EAF" w:rsidRDefault="00297EAF" w:rsidP="00297EAF">
            <w:pPr>
              <w:pStyle w:val="FP"/>
            </w:pPr>
            <w:r w:rsidRPr="00297EAF">
              <w:t>C1-253101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F0E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533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845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57F3" w14:textId="77777777" w:rsidR="00297EAF" w:rsidRPr="00297EAF" w:rsidRDefault="00297EAF" w:rsidP="00297EAF">
            <w:pPr>
              <w:pStyle w:val="FP"/>
            </w:pPr>
            <w:r w:rsidRPr="00297EAF">
              <w:t>4374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C44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41D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D80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AAC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A35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3DA62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3256" w14:textId="77777777" w:rsidR="00297EAF" w:rsidRPr="00297EAF" w:rsidRDefault="00297EAF" w:rsidP="00297EAF">
            <w:pPr>
              <w:pStyle w:val="FP"/>
            </w:pPr>
            <w:r w:rsidRPr="00297EAF">
              <w:t>C1-253607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E714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24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7D5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2716" w14:textId="77777777" w:rsidR="00297EAF" w:rsidRPr="00297EAF" w:rsidRDefault="00297EAF" w:rsidP="00297EAF">
            <w:pPr>
              <w:pStyle w:val="FP"/>
            </w:pPr>
            <w:r w:rsidRPr="00297EAF">
              <w:t>4374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49B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B95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F98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747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138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F090BC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AE60" w14:textId="77777777" w:rsidR="00297EAF" w:rsidRPr="00297EAF" w:rsidRDefault="00297EAF" w:rsidP="00297EAF">
            <w:pPr>
              <w:pStyle w:val="FP"/>
            </w:pPr>
            <w:r w:rsidRPr="00297EAF">
              <w:t>C1-253747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5E2F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0B9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638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999E" w14:textId="77777777" w:rsidR="00297EAF" w:rsidRPr="00297EAF" w:rsidRDefault="00297EAF" w:rsidP="00297EAF">
            <w:pPr>
              <w:pStyle w:val="FP"/>
            </w:pPr>
            <w:r w:rsidRPr="00297EAF">
              <w:t>4374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142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AFC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15B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5AA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DF9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C8644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ABEA" w14:textId="77777777" w:rsidR="00297EAF" w:rsidRPr="00297EAF" w:rsidRDefault="00297EAF" w:rsidP="00297EAF">
            <w:pPr>
              <w:pStyle w:val="FP"/>
            </w:pPr>
            <w:r w:rsidRPr="00297EAF">
              <w:t>C1-253169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EDFA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4B9E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9DE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6969" w14:textId="77777777" w:rsidR="00297EAF" w:rsidRPr="00297EAF" w:rsidRDefault="00297EAF" w:rsidP="00297EAF">
            <w:pPr>
              <w:pStyle w:val="FP"/>
            </w:pPr>
            <w:r w:rsidRPr="00297EAF">
              <w:t>4375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29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35B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4F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ABE3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00F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2E363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49C2" w14:textId="77777777" w:rsidR="00297EAF" w:rsidRPr="00297EAF" w:rsidRDefault="00297EAF" w:rsidP="00297EAF">
            <w:pPr>
              <w:pStyle w:val="FP"/>
            </w:pPr>
            <w:r w:rsidRPr="00297EAF">
              <w:t>C1-253668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780E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B67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8CA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EC6E" w14:textId="77777777" w:rsidR="00297EAF" w:rsidRPr="00297EAF" w:rsidRDefault="00297EAF" w:rsidP="00297EAF">
            <w:pPr>
              <w:pStyle w:val="FP"/>
            </w:pPr>
            <w:r w:rsidRPr="00297EAF">
              <w:t>4375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200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DE9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770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4322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2A5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8F8ED2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C665" w14:textId="77777777" w:rsidR="00297EAF" w:rsidRPr="00297EAF" w:rsidRDefault="00297EAF" w:rsidP="00297EAF">
            <w:pPr>
              <w:pStyle w:val="FP"/>
            </w:pPr>
            <w:r w:rsidRPr="00297EAF">
              <w:t>C1-254094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DE05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2AAD" w14:textId="77777777" w:rsidR="00297EAF" w:rsidRPr="00297EAF" w:rsidRDefault="00297EAF" w:rsidP="00297EAF">
            <w:pPr>
              <w:pStyle w:val="FP"/>
            </w:pPr>
            <w:r w:rsidRPr="00297EAF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05E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BE65" w14:textId="77777777" w:rsidR="00297EAF" w:rsidRPr="00297EAF" w:rsidRDefault="00297EAF" w:rsidP="00297EAF">
            <w:pPr>
              <w:pStyle w:val="FP"/>
            </w:pPr>
            <w:r w:rsidRPr="00297EAF">
              <w:t>4375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011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5B0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E1F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DDAD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0AB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8D956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8148" w14:textId="77777777" w:rsidR="00297EAF" w:rsidRPr="00297EAF" w:rsidRDefault="00297EAF" w:rsidP="00297EAF">
            <w:pPr>
              <w:pStyle w:val="FP"/>
            </w:pPr>
            <w:r w:rsidRPr="00297EAF">
              <w:t>C1-253198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5CA7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670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7B1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063D" w14:textId="77777777" w:rsidR="00297EAF" w:rsidRPr="00297EAF" w:rsidRDefault="00297EAF" w:rsidP="00297EAF">
            <w:pPr>
              <w:pStyle w:val="FP"/>
            </w:pPr>
            <w:r w:rsidRPr="00297EAF">
              <w:t>4376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31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E37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C63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D79F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B0D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C1289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A073" w14:textId="77777777" w:rsidR="00297EAF" w:rsidRPr="00297EAF" w:rsidRDefault="00297EAF" w:rsidP="00297EAF">
            <w:pPr>
              <w:pStyle w:val="FP"/>
            </w:pPr>
            <w:r w:rsidRPr="00297EAF">
              <w:t>C1-253512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2654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A74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EA3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CE52" w14:textId="77777777" w:rsidR="00297EAF" w:rsidRPr="00297EAF" w:rsidRDefault="00297EAF" w:rsidP="00297EAF">
            <w:pPr>
              <w:pStyle w:val="FP"/>
            </w:pPr>
            <w:r w:rsidRPr="00297EAF">
              <w:t>4376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76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4F7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651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D2D1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68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DA7C1F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6FAA" w14:textId="77777777" w:rsidR="00297EAF" w:rsidRPr="00297EAF" w:rsidRDefault="00297EAF" w:rsidP="00297EAF">
            <w:pPr>
              <w:pStyle w:val="FP"/>
            </w:pPr>
            <w:r w:rsidRPr="00297EAF">
              <w:t>C1-253542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A386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328F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5A7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2C48" w14:textId="77777777" w:rsidR="00297EAF" w:rsidRPr="00297EAF" w:rsidRDefault="00297EAF" w:rsidP="00297EAF">
            <w:pPr>
              <w:pStyle w:val="FP"/>
            </w:pPr>
            <w:r w:rsidRPr="00297EAF">
              <w:t>4376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797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4DC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D34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8B5B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1B5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3D6EA4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BC68" w14:textId="77777777" w:rsidR="00297EAF" w:rsidRPr="00297EAF" w:rsidRDefault="00297EAF" w:rsidP="00297EAF">
            <w:pPr>
              <w:pStyle w:val="FP"/>
            </w:pPr>
            <w:r w:rsidRPr="00297EAF">
              <w:t>C1-253238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D626" w14:textId="77777777" w:rsidR="00297EAF" w:rsidRPr="00297EAF" w:rsidRDefault="00297EAF" w:rsidP="00297EAF">
            <w:pPr>
              <w:pStyle w:val="FP"/>
            </w:pPr>
            <w:r w:rsidRPr="00297EAF">
              <w:t>Correction to the WUS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26B9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8CE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F5F" w14:textId="77777777" w:rsidR="00297EAF" w:rsidRPr="00297EAF" w:rsidRDefault="00297EAF" w:rsidP="00297EAF">
            <w:pPr>
              <w:pStyle w:val="FP"/>
            </w:pPr>
            <w:r w:rsidRPr="00297EAF">
              <w:t>4377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55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C79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441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552A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08A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AC910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10C4" w14:textId="77777777" w:rsidR="00297EAF" w:rsidRPr="00297EAF" w:rsidRDefault="00297EAF" w:rsidP="00297EAF">
            <w:pPr>
              <w:pStyle w:val="FP"/>
            </w:pPr>
            <w:r w:rsidRPr="00297EAF">
              <w:t>C1-253248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2104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934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22A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0170" w14:textId="77777777" w:rsidR="00297EAF" w:rsidRPr="00297EAF" w:rsidRDefault="00297EAF" w:rsidP="00297EAF">
            <w:pPr>
              <w:pStyle w:val="FP"/>
            </w:pPr>
            <w:r w:rsidRPr="00297EAF">
              <w:t>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78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A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A5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6767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CC2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0009A4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C1D1" w14:textId="77777777" w:rsidR="00297EAF" w:rsidRPr="00297EAF" w:rsidRDefault="00297EAF" w:rsidP="00297EAF">
            <w:pPr>
              <w:pStyle w:val="FP"/>
            </w:pPr>
            <w:r w:rsidRPr="00297EAF">
              <w:t>C1-253603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4193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654B" w14:textId="77777777" w:rsidR="00297EAF" w:rsidRPr="00297EAF" w:rsidRDefault="00297EAF" w:rsidP="00297EAF">
            <w:pPr>
              <w:pStyle w:val="FP"/>
            </w:pPr>
            <w:r w:rsidRPr="00297EAF">
              <w:t>Nokia, LG Electronics, Ericsson, Samsung,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AD4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CAF5" w14:textId="77777777" w:rsidR="00297EAF" w:rsidRPr="00297EAF" w:rsidRDefault="00297EAF" w:rsidP="00297EAF">
            <w:pPr>
              <w:pStyle w:val="FP"/>
            </w:pPr>
            <w:r w:rsidRPr="00297EAF">
              <w:t>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EB9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B6A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35F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33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720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49BAA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D1C2" w14:textId="77777777" w:rsidR="00297EAF" w:rsidRPr="00297EAF" w:rsidRDefault="00297EAF" w:rsidP="00297EAF">
            <w:pPr>
              <w:pStyle w:val="FP"/>
            </w:pPr>
            <w:r w:rsidRPr="00297EAF">
              <w:t>C1-253759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C03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4571" w14:textId="77777777" w:rsidR="00297EAF" w:rsidRPr="00297EAF" w:rsidRDefault="00297EAF" w:rsidP="00297EAF">
            <w:pPr>
              <w:pStyle w:val="FP"/>
            </w:pPr>
            <w:r w:rsidRPr="00297EAF">
              <w:t>Nokia, LG Electronics, Ericsson, Samsung, Huawei, HiSilicon, ZTE,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DE8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097C" w14:textId="77777777" w:rsidR="00297EAF" w:rsidRPr="00297EAF" w:rsidRDefault="00297EAF" w:rsidP="00297EAF">
            <w:pPr>
              <w:pStyle w:val="FP"/>
            </w:pPr>
            <w:r w:rsidRPr="00297EAF">
              <w:t>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9A1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09A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16D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1106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ED0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8CBE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56CD" w14:textId="77777777" w:rsidR="00297EAF" w:rsidRPr="00297EAF" w:rsidRDefault="00297EAF" w:rsidP="00297EAF">
            <w:pPr>
              <w:pStyle w:val="FP"/>
            </w:pPr>
            <w:r w:rsidRPr="00297EAF">
              <w:t>C1-253249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C4B3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D2C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0EA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3DBB" w14:textId="77777777" w:rsidR="00297EAF" w:rsidRPr="00297EAF" w:rsidRDefault="00297EAF" w:rsidP="00297EAF">
            <w:pPr>
              <w:pStyle w:val="FP"/>
            </w:pPr>
            <w:r w:rsidRPr="00297EAF">
              <w:t>4379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29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0C9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081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40E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241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0DDEE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C7B3" w14:textId="77777777" w:rsidR="00297EAF" w:rsidRPr="00297EAF" w:rsidRDefault="00297EAF" w:rsidP="00297EAF">
            <w:pPr>
              <w:pStyle w:val="FP"/>
            </w:pPr>
            <w:r w:rsidRPr="00297EAF">
              <w:t>C1-253604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E2BD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35CA" w14:textId="77777777" w:rsidR="00297EAF" w:rsidRPr="00297EAF" w:rsidRDefault="00297EAF" w:rsidP="00297EAF">
            <w:pPr>
              <w:pStyle w:val="FP"/>
            </w:pPr>
            <w:r w:rsidRPr="00297EAF">
              <w:t>Nokia, Huawei, HiSilicon,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B0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29C3" w14:textId="77777777" w:rsidR="00297EAF" w:rsidRPr="00297EAF" w:rsidRDefault="00297EAF" w:rsidP="00297EAF">
            <w:pPr>
              <w:pStyle w:val="FP"/>
            </w:pPr>
            <w:r w:rsidRPr="00297EAF">
              <w:t>4379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BEE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C1E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F15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884E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D40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A816C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A329" w14:textId="77777777" w:rsidR="00297EAF" w:rsidRPr="00297EAF" w:rsidRDefault="00297EAF" w:rsidP="00297EAF">
            <w:pPr>
              <w:pStyle w:val="FP"/>
            </w:pPr>
            <w:r w:rsidRPr="00297EAF">
              <w:t>C1-253760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2CF8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EE19" w14:textId="77777777" w:rsidR="00297EAF" w:rsidRPr="00297EAF" w:rsidRDefault="00297EAF" w:rsidP="00297EAF">
            <w:pPr>
              <w:pStyle w:val="FP"/>
            </w:pPr>
            <w:r w:rsidRPr="00297EAF">
              <w:t>Nokia, Huawei, HiSilicon, Ericsson, Samsung, ZTE,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244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808C" w14:textId="77777777" w:rsidR="00297EAF" w:rsidRPr="00297EAF" w:rsidRDefault="00297EAF" w:rsidP="00297EAF">
            <w:pPr>
              <w:pStyle w:val="FP"/>
            </w:pPr>
            <w:r w:rsidRPr="00297EAF">
              <w:t>4379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630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302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F54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659C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C9B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A8C0E3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A11E" w14:textId="77777777" w:rsidR="00297EAF" w:rsidRPr="00297EAF" w:rsidRDefault="00297EAF" w:rsidP="00297EAF">
            <w:pPr>
              <w:pStyle w:val="FP"/>
            </w:pPr>
            <w:r w:rsidRPr="00297EAF">
              <w:t>C1-253250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C195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481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A2A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C9BF" w14:textId="77777777" w:rsidR="00297EAF" w:rsidRPr="00297EAF" w:rsidRDefault="00297EAF" w:rsidP="00297EAF">
            <w:pPr>
              <w:pStyle w:val="FP"/>
            </w:pPr>
            <w:r w:rsidRPr="00297EAF">
              <w:t>4380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AB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532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8E2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497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30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9A7C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9586" w14:textId="77777777" w:rsidR="00297EAF" w:rsidRPr="00297EAF" w:rsidRDefault="00297EAF" w:rsidP="00297EAF">
            <w:pPr>
              <w:pStyle w:val="FP"/>
            </w:pPr>
            <w:r w:rsidRPr="00297EAF">
              <w:t>C1-253608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EFFA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096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C95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8BD6" w14:textId="77777777" w:rsidR="00297EAF" w:rsidRPr="00297EAF" w:rsidRDefault="00297EAF" w:rsidP="00297EAF">
            <w:pPr>
              <w:pStyle w:val="FP"/>
            </w:pPr>
            <w:r w:rsidRPr="00297EAF">
              <w:t>4380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4E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F7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9B3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1DB0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D642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35384F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D190" w14:textId="77777777" w:rsidR="00297EAF" w:rsidRPr="00297EAF" w:rsidRDefault="00297EAF" w:rsidP="00297EAF">
            <w:pPr>
              <w:pStyle w:val="FP"/>
            </w:pPr>
            <w:r w:rsidRPr="00297EAF">
              <w:t>C1-253251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603F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300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0A1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C926" w14:textId="77777777" w:rsidR="00297EAF" w:rsidRPr="00297EAF" w:rsidRDefault="00297EAF" w:rsidP="00297EAF">
            <w:pPr>
              <w:pStyle w:val="FP"/>
            </w:pPr>
            <w:r w:rsidRPr="00297EAF">
              <w:t>4381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FA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C1B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A98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9F60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0A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A1613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5740" w14:textId="77777777" w:rsidR="00297EAF" w:rsidRPr="00297EAF" w:rsidRDefault="00297EAF" w:rsidP="00297EAF">
            <w:pPr>
              <w:pStyle w:val="FP"/>
            </w:pPr>
            <w:r w:rsidRPr="00297EAF">
              <w:t>C1-253609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0E8F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BC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AC5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C6BD" w14:textId="77777777" w:rsidR="00297EAF" w:rsidRPr="00297EAF" w:rsidRDefault="00297EAF" w:rsidP="00297EAF">
            <w:pPr>
              <w:pStyle w:val="FP"/>
            </w:pPr>
            <w:r w:rsidRPr="00297EAF">
              <w:t>4381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31A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A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B9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8EE7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25F5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6407B0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2EE1" w14:textId="77777777" w:rsidR="00297EAF" w:rsidRPr="00297EAF" w:rsidRDefault="00297EAF" w:rsidP="00297EAF">
            <w:pPr>
              <w:pStyle w:val="FP"/>
            </w:pPr>
            <w:r w:rsidRPr="00297EAF">
              <w:t>C1-253254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41E3" w14:textId="77777777" w:rsidR="00297EAF" w:rsidRPr="00297EAF" w:rsidRDefault="00297EAF" w:rsidP="00297EAF">
            <w:pPr>
              <w:pStyle w:val="FP"/>
            </w:pPr>
            <w:r w:rsidRPr="00297EAF">
              <w:t>Aligning attach and service request procedures with the term “S&amp;F satellite E-UTRA cell”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544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946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7215" w14:textId="77777777" w:rsidR="00297EAF" w:rsidRPr="00297EAF" w:rsidRDefault="00297EAF" w:rsidP="00297EAF">
            <w:pPr>
              <w:pStyle w:val="FP"/>
            </w:pPr>
            <w:r w:rsidRPr="00297EAF">
              <w:t>4382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1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84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366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0A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B62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BD3B8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257E" w14:textId="77777777" w:rsidR="00297EAF" w:rsidRPr="00297EAF" w:rsidRDefault="00297EAF" w:rsidP="00297EAF">
            <w:pPr>
              <w:pStyle w:val="FP"/>
            </w:pPr>
            <w:r w:rsidRPr="00297EAF">
              <w:t>C1-253255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2305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654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8B2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A8CA" w14:textId="77777777" w:rsidR="00297EAF" w:rsidRPr="00297EAF" w:rsidRDefault="00297EAF" w:rsidP="00297EAF">
            <w:pPr>
              <w:pStyle w:val="FP"/>
            </w:pPr>
            <w:r w:rsidRPr="00297EAF">
              <w:t>4383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16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843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300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AA7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A80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CE280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3442" w14:textId="77777777" w:rsidR="00297EAF" w:rsidRPr="00297EAF" w:rsidRDefault="00297EAF" w:rsidP="00297EAF">
            <w:pPr>
              <w:pStyle w:val="FP"/>
            </w:pPr>
            <w:r w:rsidRPr="00297EAF">
              <w:t>C1-253738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A83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198" w14:textId="77777777" w:rsidR="00297EAF" w:rsidRPr="00297EAF" w:rsidRDefault="00297EAF" w:rsidP="00297EAF">
            <w:pPr>
              <w:pStyle w:val="FP"/>
            </w:pPr>
            <w:r w:rsidRPr="00297EAF">
              <w:t>Nokia, Samsung, Ericsson, ZTE,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E24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0433" w14:textId="77777777" w:rsidR="00297EAF" w:rsidRPr="00297EAF" w:rsidRDefault="00297EAF" w:rsidP="00297EAF">
            <w:pPr>
              <w:pStyle w:val="FP"/>
            </w:pPr>
            <w:r w:rsidRPr="00297EAF">
              <w:t>4383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182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90A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B79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4DB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E14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3D5B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B17A" w14:textId="77777777" w:rsidR="00297EAF" w:rsidRPr="00297EAF" w:rsidRDefault="00297EAF" w:rsidP="00297EAF">
            <w:pPr>
              <w:pStyle w:val="FP"/>
            </w:pPr>
            <w:r w:rsidRPr="00297EAF">
              <w:t>C1-254108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59BB" w14:textId="77777777" w:rsidR="00297EAF" w:rsidRPr="00297EAF" w:rsidRDefault="00297EAF" w:rsidP="00297EAF">
            <w:pPr>
              <w:pStyle w:val="FP"/>
            </w:pPr>
            <w:r w:rsidRPr="00297EAF">
              <w:t>Updates to attach reject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2E8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CC5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D568" w14:textId="77777777" w:rsidR="00297EAF" w:rsidRPr="00297EAF" w:rsidRDefault="00297EAF" w:rsidP="00297EAF">
            <w:pPr>
              <w:pStyle w:val="FP"/>
            </w:pPr>
            <w:r w:rsidRPr="00297EAF">
              <w:t>4383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F2A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3AC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66F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CA7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DB3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69B27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A0CE" w14:textId="77777777" w:rsidR="00297EAF" w:rsidRPr="00297EAF" w:rsidRDefault="00297EAF" w:rsidP="00297EAF">
            <w:pPr>
              <w:pStyle w:val="FP"/>
            </w:pPr>
            <w:r w:rsidRPr="00297EAF">
              <w:t>C1-253256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C6B2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559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1FF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6E50" w14:textId="77777777" w:rsidR="00297EAF" w:rsidRPr="00297EAF" w:rsidRDefault="00297EAF" w:rsidP="00297EAF">
            <w:pPr>
              <w:pStyle w:val="FP"/>
            </w:pPr>
            <w:r w:rsidRPr="00297EAF">
              <w:t>4384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E6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DF9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9C1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390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91B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253C3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F77" w14:textId="77777777" w:rsidR="00297EAF" w:rsidRPr="00297EAF" w:rsidRDefault="00297EAF" w:rsidP="00297EAF">
            <w:pPr>
              <w:pStyle w:val="FP"/>
            </w:pPr>
            <w:r w:rsidRPr="00297EAF">
              <w:t>C1-253739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AEF4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90E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7B4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5331" w14:textId="77777777" w:rsidR="00297EAF" w:rsidRPr="00297EAF" w:rsidRDefault="00297EAF" w:rsidP="00297EAF">
            <w:pPr>
              <w:pStyle w:val="FP"/>
            </w:pPr>
            <w:r w:rsidRPr="00297EAF">
              <w:t>4384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4BD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D35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7E5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8421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CC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0E0B8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95D9" w14:textId="77777777" w:rsidR="00297EAF" w:rsidRPr="00297EAF" w:rsidRDefault="00297EAF" w:rsidP="00297EAF">
            <w:pPr>
              <w:pStyle w:val="FP"/>
            </w:pPr>
            <w:r w:rsidRPr="00297EAF">
              <w:t>C1-253257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8D03" w14:textId="77777777" w:rsidR="00297EAF" w:rsidRPr="00297EAF" w:rsidRDefault="00297EAF" w:rsidP="00297EAF">
            <w:pPr>
              <w:pStyle w:val="FP"/>
            </w:pPr>
            <w:r w:rsidRPr="00297EAF">
              <w:t>Triggering TAU procedure for “case a” (due to UE moving out of TAI list) overrides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642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677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DE21" w14:textId="77777777" w:rsidR="00297EAF" w:rsidRPr="00297EAF" w:rsidRDefault="00297EAF" w:rsidP="00297EAF">
            <w:pPr>
              <w:pStyle w:val="FP"/>
            </w:pPr>
            <w:r w:rsidRPr="00297EAF">
              <w:t>4385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DA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667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BB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CE3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A8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3E9A84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3C25" w14:textId="77777777" w:rsidR="00297EAF" w:rsidRPr="00297EAF" w:rsidRDefault="00297EAF" w:rsidP="00297EAF">
            <w:pPr>
              <w:pStyle w:val="FP"/>
            </w:pPr>
            <w:r w:rsidRPr="00297EAF">
              <w:t>C1-253258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0F43" w14:textId="77777777" w:rsidR="00297EAF" w:rsidRPr="00297EAF" w:rsidRDefault="00297EAF" w:rsidP="00297EAF">
            <w:pPr>
              <w:pStyle w:val="FP"/>
            </w:pPr>
            <w:r w:rsidRPr="00297EAF">
              <w:t>Additional condition for stopping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638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9C0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35F3" w14:textId="77777777" w:rsidR="00297EAF" w:rsidRPr="00297EAF" w:rsidRDefault="00297EAF" w:rsidP="00297EAF">
            <w:pPr>
              <w:pStyle w:val="FP"/>
            </w:pPr>
            <w:r w:rsidRPr="00297EAF">
              <w:t>4386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90F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CD2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922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C53A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FA7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91BE6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0094" w14:textId="77777777" w:rsidR="00297EAF" w:rsidRPr="00297EAF" w:rsidRDefault="00297EAF" w:rsidP="00297EAF">
            <w:pPr>
              <w:pStyle w:val="FP"/>
            </w:pPr>
            <w:r w:rsidRPr="00297EAF">
              <w:t>C1-253610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14B8" w14:textId="77777777" w:rsidR="00297EAF" w:rsidRPr="00297EAF" w:rsidRDefault="00297EAF" w:rsidP="00297EAF">
            <w:pPr>
              <w:pStyle w:val="FP"/>
            </w:pPr>
            <w:r w:rsidRPr="00297EAF">
              <w:t>Additional condition for stopping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A05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577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4D1C" w14:textId="77777777" w:rsidR="00297EAF" w:rsidRPr="00297EAF" w:rsidRDefault="00297EAF" w:rsidP="00297EAF">
            <w:pPr>
              <w:pStyle w:val="FP"/>
            </w:pPr>
            <w:r w:rsidRPr="00297EAF">
              <w:t>4386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1AD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902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116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7AA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6B8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70A283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9EBF" w14:textId="77777777" w:rsidR="00297EAF" w:rsidRPr="00297EAF" w:rsidRDefault="00297EAF" w:rsidP="00297EAF">
            <w:pPr>
              <w:pStyle w:val="FP"/>
            </w:pPr>
            <w:r w:rsidRPr="00297EAF">
              <w:t>C1-253266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E24D" w14:textId="77777777" w:rsidR="00297EAF" w:rsidRPr="00297EAF" w:rsidRDefault="00297EAF" w:rsidP="00297EAF">
            <w:pPr>
              <w:pStyle w:val="FP"/>
            </w:pPr>
            <w:r w:rsidRPr="00297EAF">
              <w:t>Correction of the term regarding end of unavailability period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6071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98E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C00B" w14:textId="77777777" w:rsidR="00297EAF" w:rsidRPr="00297EAF" w:rsidRDefault="00297EAF" w:rsidP="00297EAF">
            <w:pPr>
              <w:pStyle w:val="FP"/>
            </w:pPr>
            <w:r w:rsidRPr="00297EAF">
              <w:t>4387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61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ECD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BB3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1503" w14:textId="77777777" w:rsidR="00297EAF" w:rsidRPr="00297EAF" w:rsidRDefault="00297EAF" w:rsidP="00297EAF">
            <w:pPr>
              <w:pStyle w:val="FP"/>
            </w:pPr>
            <w:r w:rsidRPr="00297EAF">
              <w:t>5GSAT_Ph2,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E5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FA24D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28E1" w14:textId="77777777" w:rsidR="00297EAF" w:rsidRPr="00297EAF" w:rsidRDefault="00297EAF" w:rsidP="00297EAF">
            <w:pPr>
              <w:pStyle w:val="FP"/>
            </w:pPr>
            <w:r w:rsidRPr="00297EAF">
              <w:t>C1-253701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0AE4" w14:textId="77777777" w:rsidR="00297EAF" w:rsidRPr="00297EAF" w:rsidRDefault="00297EAF" w:rsidP="00297EAF">
            <w:pPr>
              <w:pStyle w:val="FP"/>
            </w:pPr>
            <w:r w:rsidRPr="00297EAF">
              <w:t>Correction of the term regarding end of unavailability period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ADC9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D38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F3C0" w14:textId="77777777" w:rsidR="00297EAF" w:rsidRPr="00297EAF" w:rsidRDefault="00297EAF" w:rsidP="00297EAF">
            <w:pPr>
              <w:pStyle w:val="FP"/>
            </w:pPr>
            <w:r w:rsidRPr="00297EAF">
              <w:t>4387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D83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195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A96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8D9E" w14:textId="77777777" w:rsidR="00297EAF" w:rsidRPr="00297EAF" w:rsidRDefault="00297EAF" w:rsidP="00297EAF">
            <w:pPr>
              <w:pStyle w:val="FP"/>
            </w:pPr>
            <w:r w:rsidRPr="00297EAF">
              <w:t>5GSAT_Ph2,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CA2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37FB0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FF36" w14:textId="77777777" w:rsidR="00297EAF" w:rsidRPr="00297EAF" w:rsidRDefault="00297EAF" w:rsidP="00297EAF">
            <w:pPr>
              <w:pStyle w:val="FP"/>
            </w:pPr>
            <w:r w:rsidRPr="00297EAF">
              <w:t>C1-253271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99A" w14:textId="77777777" w:rsidR="00297EAF" w:rsidRPr="00297EAF" w:rsidRDefault="00297EAF" w:rsidP="00297EAF">
            <w:pPr>
              <w:pStyle w:val="FP"/>
            </w:pPr>
            <w:r w:rsidRPr="00297EAF">
              <w:t>Updating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E82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F2A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8520" w14:textId="77777777" w:rsidR="00297EAF" w:rsidRPr="00297EAF" w:rsidRDefault="00297EAF" w:rsidP="00297EAF">
            <w:pPr>
              <w:pStyle w:val="FP"/>
            </w:pPr>
            <w:r w:rsidRPr="00297EAF">
              <w:t>4388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E6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03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A47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C90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4DE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8753D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40A5" w14:textId="77777777" w:rsidR="00297EAF" w:rsidRPr="00297EAF" w:rsidRDefault="00297EAF" w:rsidP="00297EAF">
            <w:pPr>
              <w:pStyle w:val="FP"/>
            </w:pPr>
            <w:r w:rsidRPr="00297EAF">
              <w:t>C1-253282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DA4E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8614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796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E026" w14:textId="77777777" w:rsidR="00297EAF" w:rsidRPr="00297EAF" w:rsidRDefault="00297EAF" w:rsidP="00297EAF">
            <w:pPr>
              <w:pStyle w:val="FP"/>
            </w:pPr>
            <w:r w:rsidRPr="00297EAF">
              <w:t>4389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E2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81E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EE1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5954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A4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1E8A6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FF8E" w14:textId="77777777" w:rsidR="00297EAF" w:rsidRPr="00297EAF" w:rsidRDefault="00297EAF" w:rsidP="00297EAF">
            <w:pPr>
              <w:pStyle w:val="FP"/>
            </w:pPr>
            <w:r w:rsidRPr="00297EAF">
              <w:t>C1-253616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6C8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9B9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96A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FB68" w14:textId="77777777" w:rsidR="00297EAF" w:rsidRPr="00297EAF" w:rsidRDefault="00297EAF" w:rsidP="00297EAF">
            <w:pPr>
              <w:pStyle w:val="FP"/>
            </w:pPr>
            <w:r w:rsidRPr="00297EAF">
              <w:t>4389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A41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E1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ACB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6B82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317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D1174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810D" w14:textId="77777777" w:rsidR="00297EAF" w:rsidRPr="00297EAF" w:rsidRDefault="00297EAF" w:rsidP="00297EAF">
            <w:pPr>
              <w:pStyle w:val="FP"/>
            </w:pPr>
            <w:r w:rsidRPr="00297EAF">
              <w:t>C1-253761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90D6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35A9" w14:textId="77777777" w:rsidR="00297EAF" w:rsidRPr="00297EAF" w:rsidRDefault="00297EAF" w:rsidP="00297EAF">
            <w:pPr>
              <w:pStyle w:val="FP"/>
            </w:pPr>
            <w:r w:rsidRPr="00297EAF">
              <w:t>vivo,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7F0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A880" w14:textId="77777777" w:rsidR="00297EAF" w:rsidRPr="00297EAF" w:rsidRDefault="00297EAF" w:rsidP="00297EAF">
            <w:pPr>
              <w:pStyle w:val="FP"/>
            </w:pPr>
            <w:r w:rsidRPr="00297EAF">
              <w:t>4389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0D7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703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E45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9DA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8E9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AE8A7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1B13" w14:textId="77777777" w:rsidR="00297EAF" w:rsidRPr="00297EAF" w:rsidRDefault="00297EAF" w:rsidP="00297EAF">
            <w:pPr>
              <w:pStyle w:val="FP"/>
            </w:pPr>
            <w:r w:rsidRPr="00297EAF">
              <w:t>C1-254091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89D6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99CF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3D1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741B" w14:textId="77777777" w:rsidR="00297EAF" w:rsidRPr="00297EAF" w:rsidRDefault="00297EAF" w:rsidP="00297EAF">
            <w:pPr>
              <w:pStyle w:val="FP"/>
            </w:pPr>
            <w:r w:rsidRPr="00297EAF">
              <w:t>4389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D8D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AB2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676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27D8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4C0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1459D9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34E7" w14:textId="77777777" w:rsidR="00297EAF" w:rsidRPr="00297EAF" w:rsidRDefault="00297EAF" w:rsidP="00297EAF">
            <w:pPr>
              <w:pStyle w:val="FP"/>
            </w:pPr>
            <w:r w:rsidRPr="00297EAF">
              <w:t>C1-253284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753C" w14:textId="77777777" w:rsidR="00297EAF" w:rsidRPr="00297EAF" w:rsidRDefault="00297EAF" w:rsidP="00297EAF">
            <w:pPr>
              <w:pStyle w:val="FP"/>
            </w:pPr>
            <w:r w:rsidRPr="00297EAF">
              <w:t>Correction on type of access technology utilization control in detach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4741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54E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8538" w14:textId="77777777" w:rsidR="00297EAF" w:rsidRPr="00297EAF" w:rsidRDefault="00297EAF" w:rsidP="00297EAF">
            <w:pPr>
              <w:pStyle w:val="FP"/>
            </w:pPr>
            <w:r w:rsidRPr="00297EAF">
              <w:t>4390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9FB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132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159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FC7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C95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D3453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B660" w14:textId="77777777" w:rsidR="00297EAF" w:rsidRPr="00297EAF" w:rsidRDefault="00297EAF" w:rsidP="00297EAF">
            <w:pPr>
              <w:pStyle w:val="FP"/>
            </w:pPr>
            <w:r w:rsidRPr="00297EAF">
              <w:t>C1-253289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6401" w14:textId="77777777" w:rsidR="00297EAF" w:rsidRPr="00297EAF" w:rsidRDefault="00297EAF" w:rsidP="00297EAF">
            <w:pPr>
              <w:pStyle w:val="FP"/>
            </w:pPr>
            <w:r w:rsidRPr="00297EAF">
              <w:t>The handling on the transition from normal mode to S&amp;F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01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2C0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D251" w14:textId="77777777" w:rsidR="00297EAF" w:rsidRPr="00297EAF" w:rsidRDefault="00297EAF" w:rsidP="00297EAF">
            <w:pPr>
              <w:pStyle w:val="FP"/>
            </w:pPr>
            <w:r w:rsidRPr="00297EAF">
              <w:t>4391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0D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BCD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A74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D9E1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887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04B12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319B" w14:textId="77777777" w:rsidR="00297EAF" w:rsidRPr="00297EAF" w:rsidRDefault="00297EAF" w:rsidP="00297EAF">
            <w:pPr>
              <w:pStyle w:val="FP"/>
            </w:pPr>
            <w:r w:rsidRPr="00297EAF">
              <w:t>C1-253290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C1E8" w14:textId="77777777" w:rsidR="00297EAF" w:rsidRPr="00297EAF" w:rsidRDefault="00297EAF" w:rsidP="00297EAF">
            <w:pPr>
              <w:pStyle w:val="FP"/>
            </w:pPr>
            <w:r w:rsidRPr="00297EAF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9668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E54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ACCB" w14:textId="77777777" w:rsidR="00297EAF" w:rsidRPr="00297EAF" w:rsidRDefault="00297EAF" w:rsidP="00297EAF">
            <w:pPr>
              <w:pStyle w:val="FP"/>
            </w:pPr>
            <w:r w:rsidRPr="00297EAF">
              <w:t>4392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7D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513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E4A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9276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58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6FC7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913C" w14:textId="77777777" w:rsidR="00297EAF" w:rsidRPr="00297EAF" w:rsidRDefault="00297EAF" w:rsidP="00297EAF">
            <w:pPr>
              <w:pStyle w:val="FP"/>
            </w:pPr>
            <w:r w:rsidRPr="00297EAF">
              <w:t>C1-253605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5D85" w14:textId="77777777" w:rsidR="00297EAF" w:rsidRPr="00297EAF" w:rsidRDefault="00297EAF" w:rsidP="00297EAF">
            <w:pPr>
              <w:pStyle w:val="FP"/>
            </w:pPr>
            <w:r w:rsidRPr="00297EAF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B66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1CE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A0F0" w14:textId="77777777" w:rsidR="00297EAF" w:rsidRPr="00297EAF" w:rsidRDefault="00297EAF" w:rsidP="00297EAF">
            <w:pPr>
              <w:pStyle w:val="FP"/>
            </w:pPr>
            <w:r w:rsidRPr="00297EAF">
              <w:t>4392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062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06D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7B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2BC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74A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897A4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3065" w14:textId="77777777" w:rsidR="00297EAF" w:rsidRPr="00297EAF" w:rsidRDefault="00297EAF" w:rsidP="00297EAF">
            <w:pPr>
              <w:pStyle w:val="FP"/>
            </w:pPr>
            <w:r w:rsidRPr="00297EAF">
              <w:t>C1-253291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5873" w14:textId="77777777" w:rsidR="00297EAF" w:rsidRPr="00297EAF" w:rsidRDefault="00297EAF" w:rsidP="00297EAF">
            <w:pPr>
              <w:pStyle w:val="FP"/>
            </w:pPr>
            <w:r w:rsidRPr="00297EAF">
              <w:t>Clarification on S&amp;F wait timer in NAS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11BD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50F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A3EA" w14:textId="77777777" w:rsidR="00297EAF" w:rsidRPr="00297EAF" w:rsidRDefault="00297EAF" w:rsidP="00297EAF">
            <w:pPr>
              <w:pStyle w:val="FP"/>
            </w:pPr>
            <w:r w:rsidRPr="00297EAF">
              <w:t>4393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A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43F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F84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C4E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07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50BE6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67B6" w14:textId="77777777" w:rsidR="00297EAF" w:rsidRPr="00297EAF" w:rsidRDefault="00297EAF" w:rsidP="00297EAF">
            <w:pPr>
              <w:pStyle w:val="FP"/>
            </w:pPr>
            <w:r w:rsidRPr="00297EAF">
              <w:t>C1-253606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7FCB" w14:textId="77777777" w:rsidR="00297EAF" w:rsidRPr="00297EAF" w:rsidRDefault="00297EAF" w:rsidP="00297EAF">
            <w:pPr>
              <w:pStyle w:val="FP"/>
            </w:pPr>
            <w:r w:rsidRPr="00297EAF">
              <w:t>Clarification on S&amp;F wait timer in NAS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5DF1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68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AC2D" w14:textId="77777777" w:rsidR="00297EAF" w:rsidRPr="00297EAF" w:rsidRDefault="00297EAF" w:rsidP="00297EAF">
            <w:pPr>
              <w:pStyle w:val="FP"/>
            </w:pPr>
            <w:r w:rsidRPr="00297EAF">
              <w:t>4393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F9D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74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3D0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D92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F80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F1C72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CA91" w14:textId="77777777" w:rsidR="00297EAF" w:rsidRPr="00297EAF" w:rsidRDefault="00297EAF" w:rsidP="00297EAF">
            <w:pPr>
              <w:pStyle w:val="FP"/>
            </w:pPr>
            <w:r w:rsidRPr="00297EAF">
              <w:t>C1-253292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E069" w14:textId="77777777" w:rsidR="00297EAF" w:rsidRPr="00297EAF" w:rsidRDefault="00297EAF" w:rsidP="00297EAF">
            <w:pPr>
              <w:pStyle w:val="FP"/>
            </w:pPr>
            <w:r w:rsidRPr="00297EAF">
              <w:t>The handling on S&amp;F wait timer in non-integrity protected reject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FDC7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88C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C05C" w14:textId="77777777" w:rsidR="00297EAF" w:rsidRPr="00297EAF" w:rsidRDefault="00297EAF" w:rsidP="00297EAF">
            <w:pPr>
              <w:pStyle w:val="FP"/>
            </w:pPr>
            <w:r w:rsidRPr="00297EAF">
              <w:t>4394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7E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C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ED9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DDEB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5F1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5EFCB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222B" w14:textId="77777777" w:rsidR="00297EAF" w:rsidRPr="00297EAF" w:rsidRDefault="00297EAF" w:rsidP="00297EAF">
            <w:pPr>
              <w:pStyle w:val="FP"/>
            </w:pPr>
            <w:r w:rsidRPr="00297EAF">
              <w:t>C1-253294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997D" w14:textId="77777777" w:rsidR="00297EAF" w:rsidRPr="00297EAF" w:rsidRDefault="00297EAF" w:rsidP="00297EAF">
            <w:pPr>
              <w:pStyle w:val="FP"/>
            </w:pPr>
            <w:r w:rsidRPr="00297EAF">
              <w:t>Remove emergency restriction for WUS assistance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3E2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488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0009" w14:textId="77777777" w:rsidR="00297EAF" w:rsidRPr="00297EAF" w:rsidRDefault="00297EAF" w:rsidP="00297EAF">
            <w:pPr>
              <w:pStyle w:val="FP"/>
            </w:pPr>
            <w:r w:rsidRPr="00297EAF">
              <w:t>4395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4C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55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571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A55E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B29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AA4E1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F233" w14:textId="77777777" w:rsidR="00297EAF" w:rsidRPr="00297EAF" w:rsidRDefault="00297EAF" w:rsidP="00297EAF">
            <w:pPr>
              <w:pStyle w:val="FP"/>
            </w:pPr>
            <w:r w:rsidRPr="00297EAF">
              <w:t>C1-253295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5B07" w14:textId="77777777" w:rsidR="00297EAF" w:rsidRPr="00297EAF" w:rsidRDefault="00297EAF" w:rsidP="00297EAF">
            <w:pPr>
              <w:pStyle w:val="FP"/>
            </w:pPr>
            <w:r w:rsidRPr="00297EAF">
              <w:t>The message format on NAS overhead reduction for CP CIoT data transfe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06D7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442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F157" w14:textId="77777777" w:rsidR="00297EAF" w:rsidRPr="00297EAF" w:rsidRDefault="00297EAF" w:rsidP="00297EAF">
            <w:pPr>
              <w:pStyle w:val="FP"/>
            </w:pPr>
            <w:r w:rsidRPr="00297EAF">
              <w:t>4396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5C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16C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DDC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ECB3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56B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ECC3C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3E6C" w14:textId="77777777" w:rsidR="00297EAF" w:rsidRPr="00297EAF" w:rsidRDefault="00297EAF" w:rsidP="00297EAF">
            <w:pPr>
              <w:pStyle w:val="FP"/>
            </w:pPr>
            <w:r w:rsidRPr="00297EAF">
              <w:t>C1-253302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9A04" w14:textId="77777777" w:rsidR="00297EAF" w:rsidRPr="00297EAF" w:rsidRDefault="00297EAF" w:rsidP="00297EAF">
            <w:pPr>
              <w:pStyle w:val="FP"/>
            </w:pPr>
            <w:r w:rsidRPr="00297EAF">
              <w:t>The handling on the transition time information between S&amp;F mode and normal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4AB1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DD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9C93" w14:textId="77777777" w:rsidR="00297EAF" w:rsidRPr="00297EAF" w:rsidRDefault="00297EAF" w:rsidP="00297EAF">
            <w:pPr>
              <w:pStyle w:val="FP"/>
            </w:pPr>
            <w:r w:rsidRPr="00297EAF">
              <w:t>4397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96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45A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DB9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C5E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86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42098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F492" w14:textId="77777777" w:rsidR="00297EAF" w:rsidRPr="00297EAF" w:rsidRDefault="00297EAF" w:rsidP="00297EAF">
            <w:pPr>
              <w:pStyle w:val="FP"/>
            </w:pPr>
            <w:r w:rsidRPr="00297EAF">
              <w:t>C1-253312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7A13" w14:textId="77777777" w:rsidR="00297EAF" w:rsidRPr="00297EAF" w:rsidRDefault="00297EAF" w:rsidP="00297EAF">
            <w:pPr>
              <w:pStyle w:val="FP"/>
            </w:pPr>
            <w:r w:rsidRPr="00297EAF">
              <w:t>T3451 handling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209E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0EA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4B41" w14:textId="77777777" w:rsidR="00297EAF" w:rsidRPr="00297EAF" w:rsidRDefault="00297EAF" w:rsidP="00297EAF">
            <w:pPr>
              <w:pStyle w:val="FP"/>
            </w:pPr>
            <w:r w:rsidRPr="00297EAF">
              <w:t>4398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B8A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E54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FCE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2761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83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05E41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338F" w14:textId="77777777" w:rsidR="00297EAF" w:rsidRPr="00297EAF" w:rsidRDefault="00297EAF" w:rsidP="00297EAF">
            <w:pPr>
              <w:pStyle w:val="FP"/>
            </w:pPr>
            <w:r w:rsidRPr="00297EAF">
              <w:t>C1-253544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B637" w14:textId="77777777" w:rsidR="00297EAF" w:rsidRPr="00297EAF" w:rsidRDefault="00297EAF" w:rsidP="00297EAF">
            <w:pPr>
              <w:pStyle w:val="FP"/>
            </w:pPr>
            <w:r w:rsidRPr="00297EAF">
              <w:t>T3451 handling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1779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5F5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530A" w14:textId="77777777" w:rsidR="00297EAF" w:rsidRPr="00297EAF" w:rsidRDefault="00297EAF" w:rsidP="00297EAF">
            <w:pPr>
              <w:pStyle w:val="FP"/>
            </w:pPr>
            <w:r w:rsidRPr="00297EAF">
              <w:t>4398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769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04B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274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EB3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D3C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C05E4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CFAD" w14:textId="77777777" w:rsidR="00297EAF" w:rsidRPr="00297EAF" w:rsidRDefault="00297EAF" w:rsidP="00297EAF">
            <w:pPr>
              <w:pStyle w:val="FP"/>
            </w:pPr>
            <w:r w:rsidRPr="00297EAF">
              <w:t>C1-253314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E47C" w14:textId="77777777" w:rsidR="00297EAF" w:rsidRPr="00297EAF" w:rsidRDefault="00297EAF" w:rsidP="00297EAF">
            <w:pPr>
              <w:pStyle w:val="FP"/>
            </w:pPr>
            <w:r w:rsidRPr="00297EAF">
              <w:t>S&amp;F monitoring list deletion due to number of satellites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2B3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790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F2CD" w14:textId="77777777" w:rsidR="00297EAF" w:rsidRPr="00297EAF" w:rsidRDefault="00297EAF" w:rsidP="00297EAF">
            <w:pPr>
              <w:pStyle w:val="FP"/>
            </w:pPr>
            <w:r w:rsidRPr="00297EAF">
              <w:t>4399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A1B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3A5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5ED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521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698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772A7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3EF2" w14:textId="77777777" w:rsidR="00297EAF" w:rsidRPr="00297EAF" w:rsidRDefault="00297EAF" w:rsidP="00297EAF">
            <w:pPr>
              <w:pStyle w:val="FP"/>
            </w:pPr>
            <w:r w:rsidRPr="00297EAF">
              <w:t>C1-253714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A10E" w14:textId="77777777" w:rsidR="00297EAF" w:rsidRPr="00297EAF" w:rsidRDefault="00297EAF" w:rsidP="00297EAF">
            <w:pPr>
              <w:pStyle w:val="FP"/>
            </w:pPr>
            <w:r w:rsidRPr="00297EAF">
              <w:t>S&amp;F monitoring list deletion due to number of satellites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7972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B85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EF13" w14:textId="77777777" w:rsidR="00297EAF" w:rsidRPr="00297EAF" w:rsidRDefault="00297EAF" w:rsidP="00297EAF">
            <w:pPr>
              <w:pStyle w:val="FP"/>
            </w:pPr>
            <w:r w:rsidRPr="00297EAF">
              <w:t>4399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CF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20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DC0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1628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C65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03AF3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7BDC" w14:textId="77777777" w:rsidR="00297EAF" w:rsidRPr="00297EAF" w:rsidRDefault="00297EAF" w:rsidP="00297EAF">
            <w:pPr>
              <w:pStyle w:val="FP"/>
            </w:pPr>
            <w:r w:rsidRPr="00297EAF">
              <w:t>C1-253317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980F" w14:textId="77777777" w:rsidR="00297EAF" w:rsidRPr="00297EAF" w:rsidRDefault="00297EAF" w:rsidP="00297EAF">
            <w:pPr>
              <w:pStyle w:val="FP"/>
            </w:pPr>
            <w:r w:rsidRPr="00297EAF">
              <w:t>Periodic timer and DRX parameter due to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8272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00C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3A1E" w14:textId="77777777" w:rsidR="00297EAF" w:rsidRPr="00297EAF" w:rsidRDefault="00297EAF" w:rsidP="00297EAF">
            <w:pPr>
              <w:pStyle w:val="FP"/>
            </w:pPr>
            <w:r w:rsidRPr="00297EAF">
              <w:t>4400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0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A46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D88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C0B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8C3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3C041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4BD9" w14:textId="77777777" w:rsidR="00297EAF" w:rsidRPr="00297EAF" w:rsidRDefault="00297EAF" w:rsidP="00297EAF">
            <w:pPr>
              <w:pStyle w:val="FP"/>
            </w:pPr>
            <w:r w:rsidRPr="00297EAF">
              <w:t>C1-253319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9D00" w14:textId="77777777" w:rsidR="00297EAF" w:rsidRPr="00297EAF" w:rsidRDefault="00297EAF" w:rsidP="00297EAF">
            <w:pPr>
              <w:pStyle w:val="FP"/>
            </w:pPr>
            <w:r w:rsidRPr="00297EAF">
              <w:t>Determination of mobile reachable timer, periodic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C25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9BE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E23" w14:textId="77777777" w:rsidR="00297EAF" w:rsidRPr="00297EAF" w:rsidRDefault="00297EAF" w:rsidP="00297EAF">
            <w:pPr>
              <w:pStyle w:val="FP"/>
            </w:pPr>
            <w:r w:rsidRPr="00297EAF">
              <w:t>4401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9C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E31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6CA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1C3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96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1EF88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1954" w14:textId="77777777" w:rsidR="00297EAF" w:rsidRPr="00297EAF" w:rsidRDefault="00297EAF" w:rsidP="00297EAF">
            <w:pPr>
              <w:pStyle w:val="FP"/>
            </w:pPr>
            <w:r w:rsidRPr="00297EAF">
              <w:t>C1-253321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855B" w14:textId="77777777" w:rsidR="00297EAF" w:rsidRPr="00297EAF" w:rsidRDefault="00297EAF" w:rsidP="00297EAF">
            <w:pPr>
              <w:pStyle w:val="FP"/>
            </w:pPr>
            <w:r w:rsidRPr="00297EAF">
              <w:t>NAS signalling connection release after EMM cause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C5B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705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EE60" w14:textId="77777777" w:rsidR="00297EAF" w:rsidRPr="00297EAF" w:rsidRDefault="00297EAF" w:rsidP="00297EAF">
            <w:pPr>
              <w:pStyle w:val="FP"/>
            </w:pPr>
            <w:r w:rsidRPr="00297EAF">
              <w:t>4402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AF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3E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FE2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32D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6AA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6E61D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4555" w14:textId="77777777" w:rsidR="00297EAF" w:rsidRPr="00297EAF" w:rsidRDefault="00297EAF" w:rsidP="00297EAF">
            <w:pPr>
              <w:pStyle w:val="FP"/>
            </w:pPr>
            <w:r w:rsidRPr="00297EAF">
              <w:t>C1-253727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9595" w14:textId="77777777" w:rsidR="00297EAF" w:rsidRPr="00297EAF" w:rsidRDefault="00297EAF" w:rsidP="00297EAF">
            <w:pPr>
              <w:pStyle w:val="FP"/>
            </w:pPr>
            <w:r w:rsidRPr="00297EAF">
              <w:t>NAS signalling connection release after EMM cause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6ECF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FAC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7121" w14:textId="77777777" w:rsidR="00297EAF" w:rsidRPr="00297EAF" w:rsidRDefault="00297EAF" w:rsidP="00297EAF">
            <w:pPr>
              <w:pStyle w:val="FP"/>
            </w:pPr>
            <w:r w:rsidRPr="00297EAF">
              <w:t>4402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AC9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1A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4F4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0C5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8D5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87438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5147" w14:textId="77777777" w:rsidR="00297EAF" w:rsidRPr="00297EAF" w:rsidRDefault="00297EAF" w:rsidP="00297EAF">
            <w:pPr>
              <w:pStyle w:val="FP"/>
            </w:pPr>
            <w:r w:rsidRPr="00297EAF">
              <w:t>C1-253322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D6DA" w14:textId="77777777" w:rsidR="00297EAF" w:rsidRPr="00297EAF" w:rsidRDefault="00297EAF" w:rsidP="00297EAF">
            <w:pPr>
              <w:pStyle w:val="FP"/>
            </w:pPr>
            <w:r w:rsidRPr="00297EAF">
              <w:t>Stopping T3448 on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3CAB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2CE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B3C" w14:textId="77777777" w:rsidR="00297EAF" w:rsidRPr="00297EAF" w:rsidRDefault="00297EAF" w:rsidP="00297EAF">
            <w:pPr>
              <w:pStyle w:val="FP"/>
            </w:pPr>
            <w:r w:rsidRPr="00297EAF">
              <w:t>4403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F18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25A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94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16FE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09A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37B6D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83A9" w14:textId="77777777" w:rsidR="00297EAF" w:rsidRPr="00297EAF" w:rsidRDefault="00297EAF" w:rsidP="00297EAF">
            <w:pPr>
              <w:pStyle w:val="FP"/>
            </w:pPr>
            <w:r w:rsidRPr="00297EAF">
              <w:t>C1-253555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C701" w14:textId="77777777" w:rsidR="00297EAF" w:rsidRPr="00297EAF" w:rsidRDefault="00297EAF" w:rsidP="00297EAF">
            <w:pPr>
              <w:pStyle w:val="FP"/>
            </w:pPr>
            <w:r w:rsidRPr="00297EAF">
              <w:t>Stopping T3448 on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5EAE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39F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886D" w14:textId="77777777" w:rsidR="00297EAF" w:rsidRPr="00297EAF" w:rsidRDefault="00297EAF" w:rsidP="00297EAF">
            <w:pPr>
              <w:pStyle w:val="FP"/>
            </w:pPr>
            <w:r w:rsidRPr="00297EAF">
              <w:t>4403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881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2FD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584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572A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D45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50F95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83FB" w14:textId="77777777" w:rsidR="00297EAF" w:rsidRPr="00297EAF" w:rsidRDefault="00297EAF" w:rsidP="00297EAF">
            <w:pPr>
              <w:pStyle w:val="FP"/>
            </w:pPr>
            <w:r w:rsidRPr="00297EAF">
              <w:t>C1-253323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1AD6" w14:textId="77777777" w:rsidR="00297EAF" w:rsidRPr="00297EAF" w:rsidRDefault="00297EAF" w:rsidP="00297EAF">
            <w:pPr>
              <w:pStyle w:val="FP"/>
            </w:pPr>
            <w:r w:rsidRPr="00297EAF">
              <w:t>Editorial correction in texts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57B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B8E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C463" w14:textId="77777777" w:rsidR="00297EAF" w:rsidRPr="00297EAF" w:rsidRDefault="00297EAF" w:rsidP="00297EAF">
            <w:pPr>
              <w:pStyle w:val="FP"/>
            </w:pPr>
            <w:r w:rsidRPr="00297EAF">
              <w:t>4404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07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E96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0B23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FF4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CF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1B1D6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F181" w14:textId="77777777" w:rsidR="00297EAF" w:rsidRPr="00297EAF" w:rsidRDefault="00297EAF" w:rsidP="00297EAF">
            <w:pPr>
              <w:pStyle w:val="FP"/>
            </w:pPr>
            <w:r w:rsidRPr="00297EAF">
              <w:t>C1-253329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AA66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other than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B7F1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447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35A8" w14:textId="77777777" w:rsidR="00297EAF" w:rsidRPr="00297EAF" w:rsidRDefault="00297EAF" w:rsidP="00297EAF">
            <w:pPr>
              <w:pStyle w:val="FP"/>
            </w:pPr>
            <w:r w:rsidRPr="00297EAF">
              <w:t>4405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D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15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6E6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C3A8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D422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73D5D2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9E2D" w14:textId="77777777" w:rsidR="00297EAF" w:rsidRPr="00297EAF" w:rsidRDefault="00297EAF" w:rsidP="00297EAF">
            <w:pPr>
              <w:pStyle w:val="FP"/>
            </w:pPr>
            <w:r w:rsidRPr="00297EAF">
              <w:t>C1-253333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0EAB" w14:textId="77777777" w:rsidR="00297EAF" w:rsidRPr="00297EAF" w:rsidRDefault="00297EAF" w:rsidP="00297EAF">
            <w:pPr>
              <w:pStyle w:val="FP"/>
            </w:pPr>
            <w:r w:rsidRPr="00297EAF">
              <w:t>Using CustomLLFailureRetry leaf in an equivalent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CA8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908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9F25" w14:textId="77777777" w:rsidR="00297EAF" w:rsidRPr="00297EAF" w:rsidRDefault="00297EAF" w:rsidP="00297EAF">
            <w:pPr>
              <w:pStyle w:val="FP"/>
            </w:pPr>
            <w:r w:rsidRPr="00297EAF">
              <w:t>4406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91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06E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CD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C2F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563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42AE3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9405" w14:textId="77777777" w:rsidR="00297EAF" w:rsidRPr="00297EAF" w:rsidRDefault="00297EAF" w:rsidP="00297EAF">
            <w:pPr>
              <w:pStyle w:val="FP"/>
            </w:pPr>
            <w:r w:rsidRPr="00297EAF">
              <w:t>C1-253335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6F0A" w14:textId="77777777" w:rsidR="00297EAF" w:rsidRPr="00297EAF" w:rsidRDefault="00297EAF" w:rsidP="00297EAF">
            <w:pPr>
              <w:pStyle w:val="FP"/>
            </w:pPr>
            <w:r w:rsidRPr="00297EAF">
              <w:t>Correction in the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A9C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F44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68D0" w14:textId="77777777" w:rsidR="00297EAF" w:rsidRPr="00297EAF" w:rsidRDefault="00297EAF" w:rsidP="00297EAF">
            <w:pPr>
              <w:pStyle w:val="FP"/>
            </w:pPr>
            <w:r w:rsidRPr="00297EAF">
              <w:t>4407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AA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833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146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2A7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592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6E87F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EC67" w14:textId="77777777" w:rsidR="00297EAF" w:rsidRPr="00297EAF" w:rsidRDefault="00297EAF" w:rsidP="00297EAF">
            <w:pPr>
              <w:pStyle w:val="FP"/>
            </w:pPr>
            <w:r w:rsidRPr="00297EAF">
              <w:t>C1-253341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1956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E3F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428A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9BF9" w14:textId="77777777" w:rsidR="00297EAF" w:rsidRPr="00297EAF" w:rsidRDefault="00297EAF" w:rsidP="00297EAF">
            <w:pPr>
              <w:pStyle w:val="FP"/>
            </w:pPr>
            <w:r w:rsidRPr="00297EAF">
              <w:t>4408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2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F67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03D3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8707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D5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03943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1226" w14:textId="77777777" w:rsidR="00297EAF" w:rsidRPr="00297EAF" w:rsidRDefault="00297EAF" w:rsidP="00297EAF">
            <w:pPr>
              <w:pStyle w:val="FP"/>
            </w:pPr>
            <w:r w:rsidRPr="00297EAF">
              <w:t>C1-253619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15DE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CC3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9A1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806E" w14:textId="77777777" w:rsidR="00297EAF" w:rsidRPr="00297EAF" w:rsidRDefault="00297EAF" w:rsidP="00297EAF">
            <w:pPr>
              <w:pStyle w:val="FP"/>
            </w:pPr>
            <w:r w:rsidRPr="00297EAF">
              <w:t>4408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E38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F37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75D2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E5B6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4A9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F0C21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D589" w14:textId="77777777" w:rsidR="00297EAF" w:rsidRPr="00297EAF" w:rsidRDefault="00297EAF" w:rsidP="00297EAF">
            <w:pPr>
              <w:pStyle w:val="FP"/>
            </w:pPr>
            <w:r w:rsidRPr="00297EAF">
              <w:t>C1-253372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9726" w14:textId="77777777" w:rsidR="00297EAF" w:rsidRPr="00297EAF" w:rsidRDefault="00297EAF" w:rsidP="00297EAF">
            <w:pPr>
              <w:pStyle w:val="FP"/>
            </w:pPr>
            <w:r w:rsidRPr="00297EAF">
              <w:t>2G and 3G handling for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775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9CE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F2DC" w14:textId="77777777" w:rsidR="00297EAF" w:rsidRPr="00297EAF" w:rsidRDefault="00297EAF" w:rsidP="00297EAF">
            <w:pPr>
              <w:pStyle w:val="FP"/>
            </w:pPr>
            <w:r w:rsidRPr="00297EAF">
              <w:t>4409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B5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23F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6EE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BDD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52E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C9CA0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D925" w14:textId="77777777" w:rsidR="00297EAF" w:rsidRPr="00297EAF" w:rsidRDefault="00297EAF" w:rsidP="00297EAF">
            <w:pPr>
              <w:pStyle w:val="FP"/>
            </w:pPr>
            <w:r w:rsidRPr="00297EAF">
              <w:t>C1-253394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4D89" w14:textId="77777777" w:rsidR="00297EAF" w:rsidRPr="00297EAF" w:rsidRDefault="00297EAF" w:rsidP="00297EAF">
            <w:pPr>
              <w:pStyle w:val="FP"/>
            </w:pPr>
            <w:r w:rsidRPr="00297EAF">
              <w:t>Handling of S&amp;F timer when PSM is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6C97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C54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2344" w14:textId="77777777" w:rsidR="00297EAF" w:rsidRPr="00297EAF" w:rsidRDefault="00297EAF" w:rsidP="00297EAF">
            <w:pPr>
              <w:pStyle w:val="FP"/>
            </w:pPr>
            <w:r w:rsidRPr="00297EAF">
              <w:t>4410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D10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C8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C17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552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CD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87DF5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162A" w14:textId="77777777" w:rsidR="00297EAF" w:rsidRPr="00297EAF" w:rsidRDefault="00297EAF" w:rsidP="00297EAF">
            <w:pPr>
              <w:pStyle w:val="FP"/>
            </w:pPr>
            <w:r w:rsidRPr="00297EAF">
              <w:t>C1-253398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08CD" w14:textId="77777777" w:rsidR="00297EAF" w:rsidRPr="00297EAF" w:rsidRDefault="00297EAF" w:rsidP="00297EAF">
            <w:pPr>
              <w:pStyle w:val="FP"/>
            </w:pPr>
            <w:r w:rsidRPr="00297EAF">
              <w:t>Correction to 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5526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60E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7BEA" w14:textId="77777777" w:rsidR="00297EAF" w:rsidRPr="00297EAF" w:rsidRDefault="00297EAF" w:rsidP="00297EAF">
            <w:pPr>
              <w:pStyle w:val="FP"/>
            </w:pPr>
            <w:r w:rsidRPr="00297EAF">
              <w:t>4411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A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12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4F7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D7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DC1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50F00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61EF" w14:textId="77777777" w:rsidR="00297EAF" w:rsidRPr="00297EAF" w:rsidRDefault="00297EAF" w:rsidP="00297EAF">
            <w:pPr>
              <w:pStyle w:val="FP"/>
            </w:pPr>
            <w:r w:rsidRPr="00297EAF">
              <w:t>C1-253400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F29B" w14:textId="77777777" w:rsidR="00297EAF" w:rsidRPr="00297EAF" w:rsidRDefault="00297EAF" w:rsidP="00297EAF">
            <w:pPr>
              <w:pStyle w:val="FP"/>
            </w:pPr>
            <w:r w:rsidRPr="00297EAF">
              <w:t>Specifying handling of transition time indication for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38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576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4F87" w14:textId="77777777" w:rsidR="00297EAF" w:rsidRPr="00297EAF" w:rsidRDefault="00297EAF" w:rsidP="00297EAF">
            <w:pPr>
              <w:pStyle w:val="FP"/>
            </w:pPr>
            <w:r w:rsidRPr="00297EAF">
              <w:t>4412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AA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6D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5E6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4320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F4D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3BA42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7075" w14:textId="77777777" w:rsidR="00297EAF" w:rsidRPr="00297EAF" w:rsidRDefault="00297EAF" w:rsidP="00297EAF">
            <w:pPr>
              <w:pStyle w:val="FP"/>
            </w:pPr>
            <w:r w:rsidRPr="00297EAF">
              <w:t>C1-253404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2D3E" w14:textId="77777777" w:rsidR="00297EAF" w:rsidRPr="00297EAF" w:rsidRDefault="00297EAF" w:rsidP="00297EAF">
            <w:pPr>
              <w:pStyle w:val="FP"/>
            </w:pPr>
            <w:r w:rsidRPr="00297EAF">
              <w:t>S&amp;F transition time information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D5C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2A7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A40A" w14:textId="77777777" w:rsidR="00297EAF" w:rsidRPr="00297EAF" w:rsidRDefault="00297EAF" w:rsidP="00297EAF">
            <w:pPr>
              <w:pStyle w:val="FP"/>
            </w:pPr>
            <w:r w:rsidRPr="00297EAF">
              <w:t>4413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162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E68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04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58D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4F4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6BF14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A2BE" w14:textId="77777777" w:rsidR="00297EAF" w:rsidRPr="00297EAF" w:rsidRDefault="00297EAF" w:rsidP="00297EAF">
            <w:pPr>
              <w:pStyle w:val="FP"/>
            </w:pPr>
            <w:r w:rsidRPr="00297EAF">
              <w:t>C1-253405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8E2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FBAA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825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59A5" w14:textId="77777777" w:rsidR="00297EAF" w:rsidRPr="00297EAF" w:rsidRDefault="00297EAF" w:rsidP="00297EAF">
            <w:pPr>
              <w:pStyle w:val="FP"/>
            </w:pPr>
            <w:r w:rsidRPr="00297EAF">
              <w:t>4414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CE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5FF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F68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6FEE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D8B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C6E3A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4D41" w14:textId="77777777" w:rsidR="00297EAF" w:rsidRPr="00297EAF" w:rsidRDefault="00297EAF" w:rsidP="00297EAF">
            <w:pPr>
              <w:pStyle w:val="FP"/>
            </w:pPr>
            <w:r w:rsidRPr="00297EAF">
              <w:t>C1-253688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8BF6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0B92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CA8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1B3" w14:textId="77777777" w:rsidR="00297EAF" w:rsidRPr="00297EAF" w:rsidRDefault="00297EAF" w:rsidP="00297EAF">
            <w:pPr>
              <w:pStyle w:val="FP"/>
            </w:pPr>
            <w:r w:rsidRPr="00297EAF">
              <w:t>4414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6F4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320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5A4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4B9C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816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ECDBB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1A3F" w14:textId="77777777" w:rsidR="00297EAF" w:rsidRPr="00297EAF" w:rsidRDefault="00297EAF" w:rsidP="00297EAF">
            <w:pPr>
              <w:pStyle w:val="FP"/>
            </w:pPr>
            <w:r w:rsidRPr="00297EAF">
              <w:t>C1-254121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D873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8D77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F85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9025" w14:textId="77777777" w:rsidR="00297EAF" w:rsidRPr="00297EAF" w:rsidRDefault="00297EAF" w:rsidP="00297EAF">
            <w:pPr>
              <w:pStyle w:val="FP"/>
            </w:pPr>
            <w:r w:rsidRPr="00297EAF">
              <w:t>4414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CF4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D0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523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904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93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E7E36B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D82A" w14:textId="77777777" w:rsidR="00297EAF" w:rsidRPr="00297EAF" w:rsidRDefault="00297EAF" w:rsidP="00297EAF">
            <w:pPr>
              <w:pStyle w:val="FP"/>
            </w:pPr>
            <w:r w:rsidRPr="00297EAF">
              <w:t>C1-253429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B7A0" w14:textId="77777777" w:rsidR="00297EAF" w:rsidRPr="00297EAF" w:rsidRDefault="00297EAF" w:rsidP="00297EAF">
            <w:pPr>
              <w:pStyle w:val="FP"/>
            </w:pPr>
            <w:r w:rsidRPr="00297EAF">
              <w:t>Alignments in S&amp;F in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2C0D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A7A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26C1" w14:textId="77777777" w:rsidR="00297EAF" w:rsidRPr="00297EAF" w:rsidRDefault="00297EAF" w:rsidP="00297EAF">
            <w:pPr>
              <w:pStyle w:val="FP"/>
            </w:pPr>
            <w:r w:rsidRPr="00297EAF">
              <w:t>4415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BFF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1D8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690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7A2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BAE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1777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DB8D" w14:textId="77777777" w:rsidR="00297EAF" w:rsidRPr="00297EAF" w:rsidRDefault="00297EAF" w:rsidP="00297EAF">
            <w:pPr>
              <w:pStyle w:val="FP"/>
            </w:pPr>
            <w:r w:rsidRPr="00297EAF">
              <w:t>C1-253430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9EBE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B5DD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CD2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4FC4" w14:textId="77777777" w:rsidR="00297EAF" w:rsidRPr="00297EAF" w:rsidRDefault="00297EAF" w:rsidP="00297EAF">
            <w:pPr>
              <w:pStyle w:val="FP"/>
            </w:pPr>
            <w:r w:rsidRPr="00297EAF">
              <w:t>4416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7C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7F5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15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9FA7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5B0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2649EE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5E77" w14:textId="77777777" w:rsidR="00297EAF" w:rsidRPr="00297EAF" w:rsidRDefault="00297EAF" w:rsidP="00297EAF">
            <w:pPr>
              <w:pStyle w:val="FP"/>
            </w:pPr>
            <w:r w:rsidRPr="00297EAF">
              <w:t>C1-253438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C4BD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4168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F5D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28C0" w14:textId="77777777" w:rsidR="00297EAF" w:rsidRPr="00297EAF" w:rsidRDefault="00297EAF" w:rsidP="00297EAF">
            <w:pPr>
              <w:pStyle w:val="FP"/>
            </w:pPr>
            <w:r w:rsidRPr="00297EAF">
              <w:t>4417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19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751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D55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F4A5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44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92B59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F9E1" w14:textId="77777777" w:rsidR="00297EAF" w:rsidRPr="00297EAF" w:rsidRDefault="00297EAF" w:rsidP="00297EAF">
            <w:pPr>
              <w:pStyle w:val="FP"/>
            </w:pPr>
            <w:r w:rsidRPr="00297EAF">
              <w:t>C1-253621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15CA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B357" w14:textId="77777777" w:rsidR="00297EAF" w:rsidRPr="00297EAF" w:rsidRDefault="00297EAF" w:rsidP="00297EAF">
            <w:pPr>
              <w:pStyle w:val="FP"/>
            </w:pPr>
            <w:r w:rsidRPr="00297EAF">
              <w:t>NTT DOCOMO, Vodafone,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B2A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6970" w14:textId="77777777" w:rsidR="00297EAF" w:rsidRPr="00297EAF" w:rsidRDefault="00297EAF" w:rsidP="00297EAF">
            <w:pPr>
              <w:pStyle w:val="FP"/>
            </w:pPr>
            <w:r w:rsidRPr="00297EAF">
              <w:t>4417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B8D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951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5D0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74B5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0FB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65618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7B72" w14:textId="77777777" w:rsidR="00297EAF" w:rsidRPr="00297EAF" w:rsidRDefault="00297EAF" w:rsidP="00297EAF">
            <w:pPr>
              <w:pStyle w:val="FP"/>
            </w:pPr>
            <w:r w:rsidRPr="00297EAF">
              <w:t>C1-254085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9A0E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FC88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A10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8F84" w14:textId="77777777" w:rsidR="00297EAF" w:rsidRPr="00297EAF" w:rsidRDefault="00297EAF" w:rsidP="00297EAF">
            <w:pPr>
              <w:pStyle w:val="FP"/>
            </w:pPr>
            <w:r w:rsidRPr="00297EAF">
              <w:t>4417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8C1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906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441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23C9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B26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2E39A3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1CE4" w14:textId="77777777" w:rsidR="00297EAF" w:rsidRPr="00297EAF" w:rsidRDefault="00297EAF" w:rsidP="00297EAF">
            <w:pPr>
              <w:pStyle w:val="FP"/>
            </w:pPr>
            <w:r w:rsidRPr="00297EAF">
              <w:t>C1-253439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31CB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FFDB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367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79FB" w14:textId="77777777" w:rsidR="00297EAF" w:rsidRPr="00297EAF" w:rsidRDefault="00297EAF" w:rsidP="00297EAF">
            <w:pPr>
              <w:pStyle w:val="FP"/>
            </w:pPr>
            <w:r w:rsidRPr="00297EAF">
              <w:t>4418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75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831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BB1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C5EE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293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A46C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2640" w14:textId="77777777" w:rsidR="00297EAF" w:rsidRPr="00297EAF" w:rsidRDefault="00297EAF" w:rsidP="00297EAF">
            <w:pPr>
              <w:pStyle w:val="FP"/>
            </w:pPr>
            <w:r w:rsidRPr="00297EAF">
              <w:t>C1-253623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240A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75B8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C9D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2211" w14:textId="77777777" w:rsidR="00297EAF" w:rsidRPr="00297EAF" w:rsidRDefault="00297EAF" w:rsidP="00297EAF">
            <w:pPr>
              <w:pStyle w:val="FP"/>
            </w:pPr>
            <w:r w:rsidRPr="00297EAF">
              <w:t>4418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A68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D7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15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67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784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06528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2DD" w14:textId="77777777" w:rsidR="00297EAF" w:rsidRPr="00297EAF" w:rsidRDefault="00297EAF" w:rsidP="00297EAF">
            <w:pPr>
              <w:pStyle w:val="FP"/>
            </w:pPr>
            <w:r w:rsidRPr="00297EAF">
              <w:t>C1-253440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05B1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33FD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3ED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6DFC" w14:textId="77777777" w:rsidR="00297EAF" w:rsidRPr="00297EAF" w:rsidRDefault="00297EAF" w:rsidP="00297EAF">
            <w:pPr>
              <w:pStyle w:val="FP"/>
            </w:pPr>
            <w:r w:rsidRPr="00297EAF">
              <w:t>4419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390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E11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D1C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9AA1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FC6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3B6F5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CD0F" w14:textId="77777777" w:rsidR="00297EAF" w:rsidRPr="00297EAF" w:rsidRDefault="00297EAF" w:rsidP="00297EAF">
            <w:pPr>
              <w:pStyle w:val="FP"/>
            </w:pPr>
            <w:r w:rsidRPr="00297EAF">
              <w:t>C1-253441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A89E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8C04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4E6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4378" w14:textId="77777777" w:rsidR="00297EAF" w:rsidRPr="00297EAF" w:rsidRDefault="00297EAF" w:rsidP="00297EAF">
            <w:pPr>
              <w:pStyle w:val="FP"/>
            </w:pPr>
            <w:r w:rsidRPr="00297EAF">
              <w:t>4420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37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5D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D32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58D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B3B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7E851F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521F" w14:textId="77777777" w:rsidR="00297EAF" w:rsidRPr="00297EAF" w:rsidRDefault="00297EAF" w:rsidP="00297EAF">
            <w:pPr>
              <w:pStyle w:val="FP"/>
            </w:pPr>
            <w:r w:rsidRPr="00297EAF">
              <w:t>C1-253443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68CC" w14:textId="77777777" w:rsidR="00297EAF" w:rsidRPr="00297EAF" w:rsidRDefault="00297EAF" w:rsidP="00297EAF">
            <w:pPr>
              <w:pStyle w:val="FP"/>
            </w:pPr>
            <w:r w:rsidRPr="00297EAF">
              <w:t>Handling of received access technology utilization control information based on UE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2590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DBC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52A9" w14:textId="77777777" w:rsidR="00297EAF" w:rsidRPr="00297EAF" w:rsidRDefault="00297EAF" w:rsidP="00297EAF">
            <w:pPr>
              <w:pStyle w:val="FP"/>
            </w:pPr>
            <w:r w:rsidRPr="00297EAF">
              <w:t>4421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06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F63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52E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6D5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BC1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DBD89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9F0C" w14:textId="77777777" w:rsidR="00297EAF" w:rsidRPr="00297EAF" w:rsidRDefault="00297EAF" w:rsidP="00297EAF">
            <w:pPr>
              <w:pStyle w:val="FP"/>
            </w:pPr>
            <w:r w:rsidRPr="00297EAF">
              <w:t>C1-253445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8179" w14:textId="77777777" w:rsidR="00297EAF" w:rsidRPr="00297EAF" w:rsidRDefault="00297EAF" w:rsidP="00297EAF">
            <w:pPr>
              <w:pStyle w:val="FP"/>
            </w:pPr>
            <w:r w:rsidRPr="00297EAF">
              <w:t>Resolving EN on UE action on expiry of S&amp;F wait timer in S&amp;F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F14C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D1A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6309" w14:textId="77777777" w:rsidR="00297EAF" w:rsidRPr="00297EAF" w:rsidRDefault="00297EAF" w:rsidP="00297EAF">
            <w:pPr>
              <w:pStyle w:val="FP"/>
            </w:pPr>
            <w:r w:rsidRPr="00297EAF">
              <w:t>4422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DA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1B5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9F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FAE0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337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4D12C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7247" w14:textId="77777777" w:rsidR="00297EAF" w:rsidRPr="00297EAF" w:rsidRDefault="00297EAF" w:rsidP="00297EAF">
            <w:pPr>
              <w:pStyle w:val="FP"/>
            </w:pPr>
            <w:r w:rsidRPr="00297EAF">
              <w:t>C1-253519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C252" w14:textId="77777777" w:rsidR="00297EAF" w:rsidRPr="00297EAF" w:rsidRDefault="00297EAF" w:rsidP="00297EAF">
            <w:pPr>
              <w:pStyle w:val="FP"/>
            </w:pPr>
            <w:r w:rsidRPr="00297EAF">
              <w:t>Inactive EPS bearer context in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83EF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078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63C8" w14:textId="77777777" w:rsidR="00297EAF" w:rsidRPr="00297EAF" w:rsidRDefault="00297EAF" w:rsidP="00297EAF">
            <w:pPr>
              <w:pStyle w:val="FP"/>
            </w:pPr>
            <w:r w:rsidRPr="00297EAF">
              <w:t>4423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E3D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B1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1E1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AA87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EA2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F7790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6C38" w14:textId="77777777" w:rsidR="00297EAF" w:rsidRPr="00297EAF" w:rsidRDefault="00297EAF" w:rsidP="00297EAF">
            <w:pPr>
              <w:pStyle w:val="FP"/>
            </w:pPr>
            <w:r w:rsidRPr="00297EAF">
              <w:t>C1-253521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8220" w14:textId="77777777" w:rsidR="00297EAF" w:rsidRPr="00297EAF" w:rsidRDefault="00297EAF" w:rsidP="00297EAF">
            <w:pPr>
              <w:pStyle w:val="FP"/>
            </w:pPr>
            <w:r w:rsidRPr="00297EAF">
              <w:t>Correction to T3440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E10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073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C03" w14:textId="77777777" w:rsidR="00297EAF" w:rsidRPr="00297EAF" w:rsidRDefault="00297EAF" w:rsidP="00297EAF">
            <w:pPr>
              <w:pStyle w:val="FP"/>
            </w:pPr>
            <w:r w:rsidRPr="00297EAF">
              <w:t>4424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52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4A9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B73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4E1C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6A8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E4FB3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DFC4" w14:textId="77777777" w:rsidR="00297EAF" w:rsidRPr="00297EAF" w:rsidRDefault="00297EAF" w:rsidP="00297EAF">
            <w:pPr>
              <w:pStyle w:val="FP"/>
            </w:pPr>
            <w:r w:rsidRPr="00297EAF">
              <w:t>C1-253690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34C6" w14:textId="77777777" w:rsidR="00297EAF" w:rsidRPr="00297EAF" w:rsidRDefault="00297EAF" w:rsidP="00297EAF">
            <w:pPr>
              <w:pStyle w:val="FP"/>
            </w:pPr>
            <w:r w:rsidRPr="00297EAF">
              <w:t>Correction to T3440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7036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B11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9C25" w14:textId="77777777" w:rsidR="00297EAF" w:rsidRPr="00297EAF" w:rsidRDefault="00297EAF" w:rsidP="00297EAF">
            <w:pPr>
              <w:pStyle w:val="FP"/>
            </w:pPr>
            <w:r w:rsidRPr="00297EAF">
              <w:t>4424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25E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454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065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F9C5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BCF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3C57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A2C1" w14:textId="77777777" w:rsidR="00297EAF" w:rsidRPr="00297EAF" w:rsidRDefault="00297EAF" w:rsidP="00297EAF">
            <w:pPr>
              <w:pStyle w:val="FP"/>
            </w:pPr>
            <w:r w:rsidRPr="00297EAF">
              <w:t>C1-253523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922A" w14:textId="77777777" w:rsidR="00297EAF" w:rsidRPr="00297EAF" w:rsidRDefault="00297EAF" w:rsidP="00297EAF">
            <w:pPr>
              <w:pStyle w:val="FP"/>
            </w:pPr>
            <w:r w:rsidRPr="00297EAF">
              <w:t>Handling ATTACH REJECT and SERVICE REJECT with no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3D1C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2B9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560E" w14:textId="77777777" w:rsidR="00297EAF" w:rsidRPr="00297EAF" w:rsidRDefault="00297EAF" w:rsidP="00297EAF">
            <w:pPr>
              <w:pStyle w:val="FP"/>
            </w:pPr>
            <w:r w:rsidRPr="00297EAF">
              <w:t>4425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5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231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CAA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4E9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121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1FF21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88EF" w14:textId="77777777" w:rsidR="00297EAF" w:rsidRPr="00297EAF" w:rsidRDefault="00297EAF" w:rsidP="00297EAF">
            <w:pPr>
              <w:pStyle w:val="FP"/>
            </w:pPr>
            <w:r w:rsidRPr="00297EAF">
              <w:t>C1-253525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1AFA" w14:textId="77777777" w:rsidR="00297EAF" w:rsidRPr="00297EAF" w:rsidRDefault="00297EAF" w:rsidP="00297EAF">
            <w:pPr>
              <w:pStyle w:val="FP"/>
            </w:pPr>
            <w:r w:rsidRPr="00297EAF">
              <w:t>S&amp;F information as trigger for service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E71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A04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0F4C" w14:textId="77777777" w:rsidR="00297EAF" w:rsidRPr="00297EAF" w:rsidRDefault="00297EAF" w:rsidP="00297EAF">
            <w:pPr>
              <w:pStyle w:val="FP"/>
            </w:pPr>
            <w:r w:rsidRPr="00297EAF">
              <w:t>4426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D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673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235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68C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34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920ED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1E3F" w14:textId="77777777" w:rsidR="00297EAF" w:rsidRPr="00297EAF" w:rsidRDefault="00297EAF" w:rsidP="00297EAF">
            <w:pPr>
              <w:pStyle w:val="FP"/>
            </w:pPr>
            <w:r w:rsidRPr="00297EAF">
              <w:t>C1-253717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29FB" w14:textId="77777777" w:rsidR="00297EAF" w:rsidRPr="00297EAF" w:rsidRDefault="00297EAF" w:rsidP="00297EAF">
            <w:pPr>
              <w:pStyle w:val="FP"/>
            </w:pPr>
            <w:r w:rsidRPr="00297EAF">
              <w:t>S&amp;F information as trigger for service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83E2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5F2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2949" w14:textId="77777777" w:rsidR="00297EAF" w:rsidRPr="00297EAF" w:rsidRDefault="00297EAF" w:rsidP="00297EAF">
            <w:pPr>
              <w:pStyle w:val="FP"/>
            </w:pPr>
            <w:r w:rsidRPr="00297EAF">
              <w:t>4426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CD7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BA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702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79E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AF2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B7041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A653" w14:textId="77777777" w:rsidR="00297EAF" w:rsidRPr="00297EAF" w:rsidRDefault="00297EAF" w:rsidP="00297EAF">
            <w:pPr>
              <w:pStyle w:val="FP"/>
            </w:pPr>
            <w:r w:rsidRPr="00297EAF">
              <w:t>C1-253539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F0A" w14:textId="77777777" w:rsidR="00297EAF" w:rsidRPr="00297EAF" w:rsidRDefault="00297EAF" w:rsidP="00297EAF">
            <w:pPr>
              <w:pStyle w:val="FP"/>
            </w:pPr>
            <w:r w:rsidRPr="00297EAF">
              <w:t>(Opt.1) Reusing T3451 considering transition time indication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8803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ABCA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2FE8" w14:textId="77777777" w:rsidR="00297EAF" w:rsidRPr="00297EAF" w:rsidRDefault="00297EAF" w:rsidP="00297EAF">
            <w:pPr>
              <w:pStyle w:val="FP"/>
            </w:pPr>
            <w:r w:rsidRPr="00297EAF">
              <w:t>4427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B1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7B9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03E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48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3AB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6C8E1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3128" w14:textId="77777777" w:rsidR="00297EAF" w:rsidRPr="00297EAF" w:rsidRDefault="00297EAF" w:rsidP="00297EAF">
            <w:pPr>
              <w:pStyle w:val="FP"/>
            </w:pPr>
            <w:r w:rsidRPr="00297EAF">
              <w:t>C1-253541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9C3B" w14:textId="77777777" w:rsidR="00297EAF" w:rsidRPr="00297EAF" w:rsidRDefault="00297EAF" w:rsidP="00297EAF">
            <w:pPr>
              <w:pStyle w:val="FP"/>
            </w:pPr>
            <w:r w:rsidRPr="00297EAF">
              <w:t>(Opt.2) Introducing T3451A to handle transition time indication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4EF7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10C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75B7" w14:textId="77777777" w:rsidR="00297EAF" w:rsidRPr="00297EAF" w:rsidRDefault="00297EAF" w:rsidP="00297EAF">
            <w:pPr>
              <w:pStyle w:val="FP"/>
            </w:pPr>
            <w:r w:rsidRPr="00297EAF">
              <w:t>4428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E73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EF7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AB8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107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BA0B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1CC1C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23F5" w14:textId="77777777" w:rsidR="00297EAF" w:rsidRPr="00297EAF" w:rsidRDefault="00297EAF" w:rsidP="00297EAF">
            <w:pPr>
              <w:pStyle w:val="FP"/>
            </w:pPr>
            <w:r w:rsidRPr="00297EAF">
              <w:t>C1-253548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5688" w14:textId="77777777" w:rsidR="00297EAF" w:rsidRPr="00297EAF" w:rsidRDefault="00297EAF" w:rsidP="00297EAF">
            <w:pPr>
              <w:pStyle w:val="FP"/>
            </w:pPr>
            <w:r w:rsidRPr="00297EAF">
              <w:t>Encoding of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61D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5FE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474" w14:textId="77777777" w:rsidR="00297EAF" w:rsidRPr="00297EAF" w:rsidRDefault="00297EAF" w:rsidP="00297EAF">
            <w:pPr>
              <w:pStyle w:val="FP"/>
            </w:pPr>
            <w:r w:rsidRPr="00297EAF">
              <w:t>4429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2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290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ED8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F3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D09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114212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BC1D" w14:textId="77777777" w:rsidR="00297EAF" w:rsidRPr="00297EAF" w:rsidRDefault="00297EAF" w:rsidP="00297EAF">
            <w:pPr>
              <w:pStyle w:val="FP"/>
            </w:pPr>
            <w:r w:rsidRPr="00297EAF">
              <w:t>C1-253498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58C2" w14:textId="77777777" w:rsidR="00297EAF" w:rsidRPr="00297EAF" w:rsidRDefault="00297EAF" w:rsidP="00297EAF">
            <w:pPr>
              <w:pStyle w:val="FP"/>
            </w:pPr>
            <w:r w:rsidRPr="00297EAF">
              <w:t>Reference to obsoleted IETF RFC 4282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FB7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0123" w14:textId="77777777" w:rsidR="00297EAF" w:rsidRPr="00297EAF" w:rsidRDefault="00297EAF" w:rsidP="00297EAF">
            <w:pPr>
              <w:pStyle w:val="FP"/>
            </w:pPr>
            <w:r w:rsidRPr="00297EAF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6DB0" w14:textId="77777777" w:rsidR="00297EAF" w:rsidRPr="00297EAF" w:rsidRDefault="00297EAF" w:rsidP="00297EAF">
            <w:pPr>
              <w:pStyle w:val="FP"/>
            </w:pPr>
            <w:r w:rsidRPr="00297EAF">
              <w:t>0789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7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40D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921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13E1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A04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B18DA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9700" w14:textId="77777777" w:rsidR="00297EAF" w:rsidRPr="00297EAF" w:rsidRDefault="00297EAF" w:rsidP="00297EAF">
            <w:pPr>
              <w:pStyle w:val="FP"/>
            </w:pPr>
            <w:r w:rsidRPr="00297EAF">
              <w:t>C1-253444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BD9" w14:textId="77777777" w:rsidR="00297EAF" w:rsidRPr="00297EAF" w:rsidRDefault="00297EAF" w:rsidP="00297EAF">
            <w:pPr>
              <w:pStyle w:val="FP"/>
            </w:pPr>
            <w:r w:rsidRPr="00297EAF">
              <w:t>Addition of configuration parameter for 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7D4C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1CD" w14:textId="77777777" w:rsidR="00297EAF" w:rsidRPr="00297EAF" w:rsidRDefault="00297EAF" w:rsidP="00297EAF">
            <w:pPr>
              <w:pStyle w:val="FP"/>
            </w:pPr>
            <w:r w:rsidRPr="00297EAF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2378" w14:textId="77777777" w:rsidR="00297EAF" w:rsidRPr="00297EAF" w:rsidRDefault="00297EAF" w:rsidP="00297EAF">
            <w:pPr>
              <w:pStyle w:val="FP"/>
            </w:pPr>
            <w:r w:rsidRPr="00297EAF">
              <w:t>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7E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E74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4EB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4D57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0FC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475A8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2390" w14:textId="77777777" w:rsidR="00297EAF" w:rsidRPr="00297EAF" w:rsidRDefault="00297EAF" w:rsidP="00297EAF">
            <w:pPr>
              <w:pStyle w:val="FP"/>
            </w:pPr>
            <w:r w:rsidRPr="00297EAF">
              <w:t>C1-253046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14AB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B74A" w14:textId="77777777" w:rsidR="00297EAF" w:rsidRPr="00297EAF" w:rsidRDefault="00297EAF" w:rsidP="00297EAF">
            <w:pPr>
              <w:pStyle w:val="FP"/>
            </w:pPr>
            <w:r w:rsidRPr="00297EAF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838D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80D4" w14:textId="77777777" w:rsidR="00297EAF" w:rsidRPr="00297EAF" w:rsidRDefault="00297EAF" w:rsidP="00297EAF">
            <w:pPr>
              <w:pStyle w:val="FP"/>
            </w:pPr>
            <w:r w:rsidRPr="00297EAF">
              <w:t>1018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1F3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E89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874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EE4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D1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906A0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BC67" w14:textId="77777777" w:rsidR="00297EAF" w:rsidRPr="00297EAF" w:rsidRDefault="00297EAF" w:rsidP="00297EAF">
            <w:pPr>
              <w:pStyle w:val="FP"/>
            </w:pPr>
            <w:r w:rsidRPr="00297EAF">
              <w:t>C1-253766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AB23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30E2" w14:textId="77777777" w:rsidR="00297EAF" w:rsidRPr="00297EAF" w:rsidRDefault="00297EAF" w:rsidP="00297EAF">
            <w:pPr>
              <w:pStyle w:val="FP"/>
            </w:pPr>
            <w:r w:rsidRPr="00297EAF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3FC5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3119" w14:textId="77777777" w:rsidR="00297EAF" w:rsidRPr="00297EAF" w:rsidRDefault="00297EAF" w:rsidP="00297EAF">
            <w:pPr>
              <w:pStyle w:val="FP"/>
            </w:pPr>
            <w:r w:rsidRPr="00297EAF">
              <w:t>1018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5F54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EBC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68C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075E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6FE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6360E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AEB3" w14:textId="77777777" w:rsidR="00297EAF" w:rsidRPr="00297EAF" w:rsidRDefault="00297EAF" w:rsidP="00297EAF">
            <w:pPr>
              <w:pStyle w:val="FP"/>
            </w:pPr>
            <w:r w:rsidRPr="00297EAF">
              <w:t>C1-253179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EC88" w14:textId="77777777" w:rsidR="00297EAF" w:rsidRPr="00297EAF" w:rsidRDefault="00297EAF" w:rsidP="00297EAF">
            <w:pPr>
              <w:pStyle w:val="FP"/>
            </w:pPr>
            <w:r w:rsidRPr="00297EAF">
              <w:t>Corrections for handling of sending a SIP BYE request on receipt of a SIP REFER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FFA4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EF12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8417" w14:textId="77777777" w:rsidR="00297EAF" w:rsidRPr="00297EAF" w:rsidRDefault="00297EAF" w:rsidP="00297EAF">
            <w:pPr>
              <w:pStyle w:val="FP"/>
            </w:pPr>
            <w:r w:rsidRPr="00297EAF">
              <w:t>1020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5E9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9B6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AD9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28CA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B58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E449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EBE" w14:textId="77777777" w:rsidR="00297EAF" w:rsidRPr="00297EAF" w:rsidRDefault="00297EAF" w:rsidP="00297EAF">
            <w:pPr>
              <w:pStyle w:val="FP"/>
            </w:pPr>
            <w:r w:rsidRPr="00297EAF">
              <w:t>C1-253183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DE71" w14:textId="77777777" w:rsidR="00297EAF" w:rsidRPr="00297EAF" w:rsidRDefault="00297EAF" w:rsidP="00297EAF">
            <w:pPr>
              <w:pStyle w:val="FP"/>
            </w:pPr>
            <w:r w:rsidRPr="00297EAF">
              <w:t>Adding option to apply automatic commencement for adhoc group calls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72C9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6BC7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7434" w14:textId="77777777" w:rsidR="00297EAF" w:rsidRPr="00297EAF" w:rsidRDefault="00297EAF" w:rsidP="00297EAF">
            <w:pPr>
              <w:pStyle w:val="FP"/>
            </w:pPr>
            <w:r w:rsidRPr="00297EAF">
              <w:t>1021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09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520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A54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047D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0BE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C8508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A4C" w14:textId="77777777" w:rsidR="00297EAF" w:rsidRPr="00297EAF" w:rsidRDefault="00297EAF" w:rsidP="00297EAF">
            <w:pPr>
              <w:pStyle w:val="FP"/>
            </w:pPr>
            <w:r w:rsidRPr="00297EAF">
              <w:t>C1-253184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60F2" w14:textId="77777777" w:rsidR="00297EAF" w:rsidRPr="00297EAF" w:rsidRDefault="00297EAF" w:rsidP="00297EAF">
            <w:pPr>
              <w:pStyle w:val="FP"/>
            </w:pPr>
            <w:r w:rsidRPr="00297EAF">
              <w:t>Adhoc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0DDE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AAFB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34E6" w14:textId="77777777" w:rsidR="00297EAF" w:rsidRPr="00297EAF" w:rsidRDefault="00297EAF" w:rsidP="00297EAF">
            <w:pPr>
              <w:pStyle w:val="FP"/>
            </w:pPr>
            <w:r w:rsidRPr="00297EAF">
              <w:t>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3F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00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AD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6B31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17E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B8F29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D108" w14:textId="77777777" w:rsidR="00297EAF" w:rsidRPr="00297EAF" w:rsidRDefault="00297EAF" w:rsidP="00297EAF">
            <w:pPr>
              <w:pStyle w:val="FP"/>
            </w:pPr>
            <w:r w:rsidRPr="00297EAF">
              <w:t>C1-253768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1279" w14:textId="77777777" w:rsidR="00297EAF" w:rsidRPr="00297EAF" w:rsidRDefault="00297EAF" w:rsidP="00297EAF">
            <w:pPr>
              <w:pStyle w:val="FP"/>
            </w:pPr>
            <w:r w:rsidRPr="00297EAF">
              <w:t>Adhoc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B74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06A1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2123" w14:textId="77777777" w:rsidR="00297EAF" w:rsidRPr="00297EAF" w:rsidRDefault="00297EAF" w:rsidP="00297EAF">
            <w:pPr>
              <w:pStyle w:val="FP"/>
            </w:pPr>
            <w:r w:rsidRPr="00297EAF">
              <w:t>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FC9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85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91C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43DA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E3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B410A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8FAF" w14:textId="77777777" w:rsidR="00297EAF" w:rsidRPr="00297EAF" w:rsidRDefault="00297EAF" w:rsidP="00297EAF">
            <w:pPr>
              <w:pStyle w:val="FP"/>
            </w:pPr>
            <w:r w:rsidRPr="00297EAF">
              <w:t>C1-253793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D4A9" w14:textId="77777777" w:rsidR="00297EAF" w:rsidRPr="00297EAF" w:rsidRDefault="00297EAF" w:rsidP="00297EAF">
            <w:pPr>
              <w:pStyle w:val="FP"/>
            </w:pPr>
            <w:r w:rsidRPr="00297EAF">
              <w:t>Adhoc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80D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30B2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2509" w14:textId="77777777" w:rsidR="00297EAF" w:rsidRPr="00297EAF" w:rsidRDefault="00297EAF" w:rsidP="00297EAF">
            <w:pPr>
              <w:pStyle w:val="FP"/>
            </w:pPr>
            <w:r w:rsidRPr="00297EAF">
              <w:t>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943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33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620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E529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335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634A9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AE3C" w14:textId="77777777" w:rsidR="00297EAF" w:rsidRPr="00297EAF" w:rsidRDefault="00297EAF" w:rsidP="00297EAF">
            <w:pPr>
              <w:pStyle w:val="FP"/>
            </w:pPr>
            <w:r w:rsidRPr="00297EAF">
              <w:t>C1-253186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1401" w14:textId="77777777" w:rsidR="00297EAF" w:rsidRPr="00297EAF" w:rsidRDefault="00297EAF" w:rsidP="00297EAF">
            <w:pPr>
              <w:pStyle w:val="FP"/>
            </w:pPr>
            <w:r w:rsidRPr="00297EAF">
              <w:t>Clarification on private call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4CE5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C190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906" w14:textId="77777777" w:rsidR="00297EAF" w:rsidRPr="00297EAF" w:rsidRDefault="00297EAF" w:rsidP="00297EAF">
            <w:pPr>
              <w:pStyle w:val="FP"/>
            </w:pPr>
            <w:r w:rsidRPr="00297EAF">
              <w:t>1023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8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7FF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9A4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033D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2CC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9B18D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2937" w14:textId="77777777" w:rsidR="00297EAF" w:rsidRPr="00297EAF" w:rsidRDefault="00297EAF" w:rsidP="00297EAF">
            <w:pPr>
              <w:pStyle w:val="FP"/>
            </w:pPr>
            <w:r w:rsidRPr="00297EAF">
              <w:t>C1-253188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F4E1" w14:textId="77777777" w:rsidR="00297EAF" w:rsidRPr="00297EAF" w:rsidRDefault="00297EAF" w:rsidP="00297EAF">
            <w:pPr>
              <w:pStyle w:val="FP"/>
            </w:pPr>
            <w:r w:rsidRPr="00297EAF">
              <w:t>Corrections related to P-Asserted-Service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23AB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3F59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0649" w14:textId="77777777" w:rsidR="00297EAF" w:rsidRPr="00297EAF" w:rsidRDefault="00297EAF" w:rsidP="00297EAF">
            <w:pPr>
              <w:pStyle w:val="FP"/>
            </w:pPr>
            <w:r w:rsidRPr="00297EAF">
              <w:t>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6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F13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189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F626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10D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4FC95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E4FC" w14:textId="77777777" w:rsidR="00297EAF" w:rsidRPr="00297EAF" w:rsidRDefault="00297EAF" w:rsidP="00297EAF">
            <w:pPr>
              <w:pStyle w:val="FP"/>
            </w:pPr>
            <w:r w:rsidRPr="00297EAF">
              <w:t>C1-253163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61A7" w14:textId="77777777" w:rsidR="00297EAF" w:rsidRPr="00297EAF" w:rsidRDefault="00297EAF" w:rsidP="00297EAF">
            <w:pPr>
              <w:pStyle w:val="FP"/>
            </w:pPr>
            <w:r w:rsidRPr="00297EAF">
              <w:t>Addition to floor control release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0FC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CD90" w14:textId="77777777" w:rsidR="00297EAF" w:rsidRPr="00297EAF" w:rsidRDefault="00297EAF" w:rsidP="00297EAF">
            <w:pPr>
              <w:pStyle w:val="FP"/>
            </w:pPr>
            <w:r w:rsidRPr="00297EAF">
              <w:t>24.380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FFF3" w14:textId="77777777" w:rsidR="00297EAF" w:rsidRPr="00297EAF" w:rsidRDefault="00297EAF" w:rsidP="00297EAF">
            <w:pPr>
              <w:pStyle w:val="FP"/>
            </w:pPr>
            <w:r w:rsidRPr="00297EAF"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A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BF6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A5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9792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6A5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A8E0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050E" w14:textId="77777777" w:rsidR="00297EAF" w:rsidRPr="00297EAF" w:rsidRDefault="00297EAF" w:rsidP="00297EAF">
            <w:pPr>
              <w:pStyle w:val="FP"/>
            </w:pPr>
            <w:r w:rsidRPr="00297EAF">
              <w:t>C1-253763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EB31" w14:textId="77777777" w:rsidR="00297EAF" w:rsidRPr="00297EAF" w:rsidRDefault="00297EAF" w:rsidP="00297EAF">
            <w:pPr>
              <w:pStyle w:val="FP"/>
            </w:pPr>
            <w:r w:rsidRPr="00297EAF">
              <w:t>Addition to floor control release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690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19A9" w14:textId="77777777" w:rsidR="00297EAF" w:rsidRPr="00297EAF" w:rsidRDefault="00297EAF" w:rsidP="00297EAF">
            <w:pPr>
              <w:pStyle w:val="FP"/>
            </w:pPr>
            <w:r w:rsidRPr="00297EAF">
              <w:t>24.380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617A" w14:textId="77777777" w:rsidR="00297EAF" w:rsidRPr="00297EAF" w:rsidRDefault="00297EAF" w:rsidP="00297EAF">
            <w:pPr>
              <w:pStyle w:val="FP"/>
            </w:pPr>
            <w:r w:rsidRPr="00297EAF"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738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566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0B7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164C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26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1AB0C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7C00" w14:textId="77777777" w:rsidR="00297EAF" w:rsidRPr="00297EAF" w:rsidRDefault="00297EAF" w:rsidP="00297EAF">
            <w:pPr>
              <w:pStyle w:val="FP"/>
            </w:pPr>
            <w:r w:rsidRPr="00297EAF">
              <w:t>C1-253053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3AA" w14:textId="77777777" w:rsidR="00297EAF" w:rsidRPr="00297EAF" w:rsidRDefault="00297EAF" w:rsidP="00297EAF">
            <w:pPr>
              <w:pStyle w:val="FP"/>
            </w:pPr>
            <w:r w:rsidRPr="00297EAF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DE8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BEDA" w14:textId="77777777" w:rsidR="00297EAF" w:rsidRPr="00297EAF" w:rsidRDefault="00297EAF" w:rsidP="00297EAF">
            <w:pPr>
              <w:pStyle w:val="FP"/>
            </w:pPr>
            <w:r w:rsidRPr="00297EAF">
              <w:t>24.481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9AEC" w14:textId="77777777" w:rsidR="00297EAF" w:rsidRPr="00297EAF" w:rsidRDefault="00297EAF" w:rsidP="00297EAF">
            <w:pPr>
              <w:pStyle w:val="FP"/>
            </w:pPr>
            <w:r w:rsidRPr="00297EAF">
              <w:t>0093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0E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0CC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65C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CA45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B0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FDC9F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8FD7" w14:textId="77777777" w:rsidR="00297EAF" w:rsidRPr="00297EAF" w:rsidRDefault="00297EAF" w:rsidP="00297EAF">
            <w:pPr>
              <w:pStyle w:val="FP"/>
            </w:pPr>
            <w:r w:rsidRPr="00297EAF">
              <w:t>C1-253767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A39" w14:textId="77777777" w:rsidR="00297EAF" w:rsidRPr="00297EAF" w:rsidRDefault="00297EAF" w:rsidP="00297EAF">
            <w:pPr>
              <w:pStyle w:val="FP"/>
            </w:pPr>
            <w:r w:rsidRPr="00297EAF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E4D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91FB" w14:textId="77777777" w:rsidR="00297EAF" w:rsidRPr="00297EAF" w:rsidRDefault="00297EAF" w:rsidP="00297EAF">
            <w:pPr>
              <w:pStyle w:val="FP"/>
            </w:pPr>
            <w:r w:rsidRPr="00297EAF">
              <w:t>24.481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1DA8" w14:textId="77777777" w:rsidR="00297EAF" w:rsidRPr="00297EAF" w:rsidRDefault="00297EAF" w:rsidP="00297EAF">
            <w:pPr>
              <w:pStyle w:val="FP"/>
            </w:pPr>
            <w:r w:rsidRPr="00297EAF">
              <w:t>0093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76D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1AE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FE7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9F3C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7F8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66A8D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9170" w14:textId="77777777" w:rsidR="00297EAF" w:rsidRPr="00297EAF" w:rsidRDefault="00297EAF" w:rsidP="00297EAF">
            <w:pPr>
              <w:pStyle w:val="FP"/>
            </w:pPr>
            <w:r w:rsidRPr="00297EAF">
              <w:t>C1-253157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F62" w14:textId="77777777" w:rsidR="00297EAF" w:rsidRPr="00297EAF" w:rsidRDefault="00297EAF" w:rsidP="00297EAF">
            <w:pPr>
              <w:pStyle w:val="FP"/>
            </w:pPr>
            <w:r w:rsidRPr="00297EAF">
              <w:t>MCLoc HTTP/2 support in identity management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973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5C6" w14:textId="77777777" w:rsidR="00297EAF" w:rsidRPr="00297EAF" w:rsidRDefault="00297EAF" w:rsidP="00297EAF">
            <w:pPr>
              <w:pStyle w:val="FP"/>
            </w:pPr>
            <w:r w:rsidRPr="00297EAF">
              <w:t>24.482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DA41" w14:textId="77777777" w:rsidR="00297EAF" w:rsidRPr="00297EAF" w:rsidRDefault="00297EAF" w:rsidP="00297EAF">
            <w:pPr>
              <w:pStyle w:val="FP"/>
            </w:pPr>
            <w:r w:rsidRPr="00297EAF">
              <w:t>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A3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79F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E43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A469" w14:textId="77777777" w:rsidR="00297EAF" w:rsidRPr="00297EAF" w:rsidRDefault="00297EAF" w:rsidP="00297EAF">
            <w:pPr>
              <w:pStyle w:val="FP"/>
            </w:pPr>
            <w:r w:rsidRPr="00297EAF">
              <w:t>enhMCLoc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44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AABC6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3557" w14:textId="77777777" w:rsidR="00297EAF" w:rsidRPr="00297EAF" w:rsidRDefault="00297EAF" w:rsidP="00297EAF">
            <w:pPr>
              <w:pStyle w:val="FP"/>
            </w:pPr>
            <w:r w:rsidRPr="00297EAF">
              <w:t>C1-253200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FE61" w14:textId="77777777" w:rsidR="00297EAF" w:rsidRPr="00297EAF" w:rsidRDefault="00297EAF" w:rsidP="00297EAF">
            <w:pPr>
              <w:pStyle w:val="FP"/>
            </w:pPr>
            <w:r w:rsidRPr="00297EAF">
              <w:t>Reference to obsoleted IETF RFC7230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BCC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3ED" w14:textId="77777777" w:rsidR="00297EAF" w:rsidRPr="00297EAF" w:rsidRDefault="00297EAF" w:rsidP="00297EAF">
            <w:pPr>
              <w:pStyle w:val="FP"/>
            </w:pPr>
            <w:r w:rsidRPr="00297EAF">
              <w:t>24.482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DAD1" w14:textId="77777777" w:rsidR="00297EAF" w:rsidRPr="00297EAF" w:rsidRDefault="00297EAF" w:rsidP="00297EAF">
            <w:pPr>
              <w:pStyle w:val="FP"/>
            </w:pPr>
            <w:r w:rsidRPr="00297EAF"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E5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A6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C8C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9DB7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2F1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3F50F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8146" w14:textId="77777777" w:rsidR="00297EAF" w:rsidRPr="00297EAF" w:rsidRDefault="00297EAF" w:rsidP="00297EAF">
            <w:pPr>
              <w:pStyle w:val="FP"/>
            </w:pPr>
            <w:r w:rsidRPr="00297EAF">
              <w:t>C1-253164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2117" w14:textId="77777777" w:rsidR="00297EAF" w:rsidRPr="00297EAF" w:rsidRDefault="00297EAF" w:rsidP="00297EAF">
            <w:pPr>
              <w:pStyle w:val="FP"/>
            </w:pPr>
            <w:r w:rsidRPr="00297EAF">
              <w:t>Addition of Idm client id 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2DD9" w14:textId="77777777" w:rsidR="00297EAF" w:rsidRPr="00297EAF" w:rsidRDefault="00297EAF" w:rsidP="00297EAF">
            <w:pPr>
              <w:pStyle w:val="FP"/>
            </w:pPr>
            <w:r w:rsidRPr="00297EAF">
              <w:t>Ericsson, Motorola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A40A" w14:textId="77777777" w:rsidR="00297EAF" w:rsidRPr="00297EAF" w:rsidRDefault="00297EAF" w:rsidP="00297EAF">
            <w:pPr>
              <w:pStyle w:val="FP"/>
            </w:pPr>
            <w:r w:rsidRPr="00297EAF">
              <w:t>24.483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F509" w14:textId="77777777" w:rsidR="00297EAF" w:rsidRPr="00297EAF" w:rsidRDefault="00297EAF" w:rsidP="00297EAF">
            <w:pPr>
              <w:pStyle w:val="FP"/>
            </w:pPr>
            <w:r w:rsidRPr="00297EAF">
              <w:t>0189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5F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1CE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EB4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3FA4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5FD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E5A1C9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C54F" w14:textId="77777777" w:rsidR="00297EAF" w:rsidRPr="00297EAF" w:rsidRDefault="00297EAF" w:rsidP="00297EAF">
            <w:pPr>
              <w:pStyle w:val="FP"/>
            </w:pPr>
            <w:r w:rsidRPr="00297EAF">
              <w:t>C1-253162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3939" w14:textId="77777777" w:rsidR="00297EAF" w:rsidRPr="00297EAF" w:rsidRDefault="00297EAF" w:rsidP="00297EAF">
            <w:pPr>
              <w:pStyle w:val="FP"/>
            </w:pPr>
            <w:r w:rsidRPr="00297EAF">
              <w:t>Location user configuration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0B2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FA5D" w14:textId="77777777" w:rsidR="00297EAF" w:rsidRPr="00297EAF" w:rsidRDefault="00297EAF" w:rsidP="00297EAF">
            <w:pPr>
              <w:pStyle w:val="FP"/>
            </w:pPr>
            <w:r w:rsidRPr="00297EAF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8CF1" w14:textId="77777777" w:rsidR="00297EAF" w:rsidRPr="00297EAF" w:rsidRDefault="00297EAF" w:rsidP="00297EAF">
            <w:pPr>
              <w:pStyle w:val="FP"/>
            </w:pPr>
            <w:r w:rsidRPr="00297EAF">
              <w:t>0284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B42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CAE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DDF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D800" w14:textId="77777777" w:rsidR="00297EAF" w:rsidRPr="00297EAF" w:rsidRDefault="00297EAF" w:rsidP="00297EAF">
            <w:pPr>
              <w:pStyle w:val="FP"/>
            </w:pPr>
            <w:r w:rsidRPr="00297EAF">
              <w:t>enhMCLoc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4E7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91B6C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EC9A" w14:textId="77777777" w:rsidR="00297EAF" w:rsidRPr="00297EAF" w:rsidRDefault="00297EAF" w:rsidP="00297EAF">
            <w:pPr>
              <w:pStyle w:val="FP"/>
            </w:pPr>
            <w:r w:rsidRPr="00297EAF">
              <w:t>C1-253165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B3AC" w14:textId="77777777" w:rsidR="00297EAF" w:rsidRPr="00297EAF" w:rsidRDefault="00297EAF" w:rsidP="00297EAF">
            <w:pPr>
              <w:pStyle w:val="FP"/>
            </w:pPr>
            <w:r w:rsidRPr="00297EAF">
              <w:t>Addition of Idm client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C49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A41" w14:textId="77777777" w:rsidR="00297EAF" w:rsidRPr="00297EAF" w:rsidRDefault="00297EAF" w:rsidP="00297EAF">
            <w:pPr>
              <w:pStyle w:val="FP"/>
            </w:pPr>
            <w:r w:rsidRPr="00297EAF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EF4B" w14:textId="77777777" w:rsidR="00297EAF" w:rsidRPr="00297EAF" w:rsidRDefault="00297EAF" w:rsidP="00297EAF">
            <w:pPr>
              <w:pStyle w:val="FP"/>
            </w:pPr>
            <w:r w:rsidRPr="00297EAF">
              <w:t>0286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7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3FB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014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4BD1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810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9067EC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EE4B" w14:textId="77777777" w:rsidR="00297EAF" w:rsidRPr="00297EAF" w:rsidRDefault="00297EAF" w:rsidP="00297EAF">
            <w:pPr>
              <w:pStyle w:val="FP"/>
            </w:pPr>
            <w:r w:rsidRPr="00297EAF">
              <w:t>C1-253764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7DA6" w14:textId="77777777" w:rsidR="00297EAF" w:rsidRPr="00297EAF" w:rsidRDefault="00297EAF" w:rsidP="00297EAF">
            <w:pPr>
              <w:pStyle w:val="FP"/>
            </w:pPr>
            <w:r w:rsidRPr="00297EAF">
              <w:t>Addition of IDM client ID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314D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5BAC" w14:textId="77777777" w:rsidR="00297EAF" w:rsidRPr="00297EAF" w:rsidRDefault="00297EAF" w:rsidP="00297EAF">
            <w:pPr>
              <w:pStyle w:val="FP"/>
            </w:pPr>
            <w:r w:rsidRPr="00297EAF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A355" w14:textId="77777777" w:rsidR="00297EAF" w:rsidRPr="00297EAF" w:rsidRDefault="00297EAF" w:rsidP="00297EAF">
            <w:pPr>
              <w:pStyle w:val="FP"/>
            </w:pPr>
            <w:r w:rsidRPr="00297EAF">
              <w:t>0286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E98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4D8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5FC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3B6B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67D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0DCF6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D856" w14:textId="77777777" w:rsidR="00297EAF" w:rsidRPr="00297EAF" w:rsidRDefault="00297EAF" w:rsidP="00297EAF">
            <w:pPr>
              <w:pStyle w:val="FP"/>
            </w:pPr>
            <w:r w:rsidRPr="00297EAF">
              <w:t>C1-253072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23A1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766F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5AD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945" w14:textId="77777777" w:rsidR="00297EAF" w:rsidRPr="00297EAF" w:rsidRDefault="00297EAF" w:rsidP="00297EAF">
            <w:pPr>
              <w:pStyle w:val="FP"/>
            </w:pPr>
            <w:r w:rsidRPr="00297EAF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4F0E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8E6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AF6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EB49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419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2CC39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4C8A" w14:textId="77777777" w:rsidR="00297EAF" w:rsidRPr="00297EAF" w:rsidRDefault="00297EAF" w:rsidP="00297EAF">
            <w:pPr>
              <w:pStyle w:val="FP"/>
            </w:pPr>
            <w:r w:rsidRPr="00297EAF">
              <w:t>C1-253697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EFAB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7366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E8B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C9EF" w14:textId="77777777" w:rsidR="00297EAF" w:rsidRPr="00297EAF" w:rsidRDefault="00297EAF" w:rsidP="00297EAF">
            <w:pPr>
              <w:pStyle w:val="FP"/>
            </w:pPr>
            <w:r w:rsidRPr="00297EAF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A46D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B1D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EFC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7B82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ED2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63EEE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B8AD" w14:textId="77777777" w:rsidR="00297EAF" w:rsidRPr="00297EAF" w:rsidRDefault="00297EAF" w:rsidP="00297EAF">
            <w:pPr>
              <w:pStyle w:val="FP"/>
            </w:pPr>
            <w:r w:rsidRPr="00297EAF">
              <w:t>C1-253758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B9E2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08A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B7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6E83" w14:textId="77777777" w:rsidR="00297EAF" w:rsidRPr="00297EAF" w:rsidRDefault="00297EAF" w:rsidP="00297EAF">
            <w:pPr>
              <w:pStyle w:val="FP"/>
            </w:pPr>
            <w:r w:rsidRPr="00297EAF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7938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4D2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6D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F7D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A9E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EB343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C0D" w14:textId="77777777" w:rsidR="00297EAF" w:rsidRPr="00297EAF" w:rsidRDefault="00297EAF" w:rsidP="00297EAF">
            <w:pPr>
              <w:pStyle w:val="FP"/>
            </w:pPr>
            <w:r w:rsidRPr="00297EAF">
              <w:t>C1-253373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470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BDE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154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91D8" w14:textId="77777777" w:rsidR="00297EAF" w:rsidRPr="00297EAF" w:rsidRDefault="00297EAF" w:rsidP="00297EAF">
            <w:pPr>
              <w:pStyle w:val="FP"/>
            </w:pPr>
            <w:r w:rsidRPr="00297EAF">
              <w:t>6504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DD11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A79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6AE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F7D6" w14:textId="77777777" w:rsidR="00297EAF" w:rsidRPr="00297EAF" w:rsidRDefault="00297EAF" w:rsidP="00297EAF">
            <w:pPr>
              <w:pStyle w:val="FP"/>
            </w:pPr>
            <w:r w:rsidRPr="00297EAF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C2C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7CF80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DFE6" w14:textId="77777777" w:rsidR="00297EAF" w:rsidRPr="00297EAF" w:rsidRDefault="00297EAF" w:rsidP="00297EAF">
            <w:pPr>
              <w:pStyle w:val="FP"/>
            </w:pPr>
            <w:r w:rsidRPr="00297EAF">
              <w:t>C1-253584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707D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680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3DE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1965" w14:textId="77777777" w:rsidR="00297EAF" w:rsidRPr="00297EAF" w:rsidRDefault="00297EAF" w:rsidP="00297EAF">
            <w:pPr>
              <w:pStyle w:val="FP"/>
            </w:pPr>
            <w:r w:rsidRPr="00297EAF">
              <w:t>6504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F402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30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BFB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6370" w14:textId="77777777" w:rsidR="00297EAF" w:rsidRPr="00297EAF" w:rsidRDefault="00297EAF" w:rsidP="00297EAF">
            <w:pPr>
              <w:pStyle w:val="FP"/>
            </w:pPr>
            <w:r w:rsidRPr="00297EAF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BF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AADA1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919D" w14:textId="77777777" w:rsidR="00297EAF" w:rsidRPr="00297EAF" w:rsidRDefault="00297EAF" w:rsidP="00297EAF">
            <w:pPr>
              <w:pStyle w:val="FP"/>
            </w:pPr>
            <w:r w:rsidRPr="00297EAF">
              <w:t>C1-253374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1D02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1E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5FA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C9F0" w14:textId="77777777" w:rsidR="00297EAF" w:rsidRPr="00297EAF" w:rsidRDefault="00297EAF" w:rsidP="00297EAF">
            <w:pPr>
              <w:pStyle w:val="FP"/>
            </w:pPr>
            <w:r w:rsidRPr="00297EAF">
              <w:t>6506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B31C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187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1953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5B8C" w14:textId="77777777" w:rsidR="00297EAF" w:rsidRPr="00297EAF" w:rsidRDefault="00297EAF" w:rsidP="00297EAF">
            <w:pPr>
              <w:pStyle w:val="FP"/>
            </w:pPr>
            <w:r w:rsidRPr="00297EAF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CD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02D9AF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1D3C" w14:textId="77777777" w:rsidR="00297EAF" w:rsidRPr="00297EAF" w:rsidRDefault="00297EAF" w:rsidP="00297EAF">
            <w:pPr>
              <w:pStyle w:val="FP"/>
            </w:pPr>
            <w:r w:rsidRPr="00297EAF">
              <w:t>C1-253585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5B18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687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27F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47C8" w14:textId="77777777" w:rsidR="00297EAF" w:rsidRPr="00297EAF" w:rsidRDefault="00297EAF" w:rsidP="00297EAF">
            <w:pPr>
              <w:pStyle w:val="FP"/>
            </w:pPr>
            <w:r w:rsidRPr="00297EAF">
              <w:t>6506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8777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C8D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5CB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6B8B" w14:textId="77777777" w:rsidR="00297EAF" w:rsidRPr="00297EAF" w:rsidRDefault="00297EAF" w:rsidP="00297EAF">
            <w:pPr>
              <w:pStyle w:val="FP"/>
            </w:pPr>
            <w:r w:rsidRPr="00297EAF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85C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8C91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3C72" w14:textId="77777777" w:rsidR="00297EAF" w:rsidRPr="00297EAF" w:rsidRDefault="00297EAF" w:rsidP="00297EAF">
            <w:pPr>
              <w:pStyle w:val="FP"/>
            </w:pPr>
            <w:r w:rsidRPr="00297EAF">
              <w:t>C1-253098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89CD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53A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901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E60C" w14:textId="77777777" w:rsidR="00297EAF" w:rsidRPr="00297EAF" w:rsidRDefault="00297EAF" w:rsidP="00297EAF">
            <w:pPr>
              <w:pStyle w:val="FP"/>
            </w:pPr>
            <w:r w:rsidRPr="00297EAF">
              <w:t>6566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1639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8DE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BBC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873C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C1A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F42F2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E455" w14:textId="77777777" w:rsidR="00297EAF" w:rsidRPr="00297EAF" w:rsidRDefault="00297EAF" w:rsidP="00297EAF">
            <w:pPr>
              <w:pStyle w:val="FP"/>
            </w:pPr>
            <w:r w:rsidRPr="00297EAF">
              <w:t>C1-253633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56C5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90F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45E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41AD" w14:textId="77777777" w:rsidR="00297EAF" w:rsidRPr="00297EAF" w:rsidRDefault="00297EAF" w:rsidP="00297EAF">
            <w:pPr>
              <w:pStyle w:val="FP"/>
            </w:pPr>
            <w:r w:rsidRPr="00297EAF">
              <w:t>6566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8CF9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018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B9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218C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AE1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EF6B8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DF5B" w14:textId="77777777" w:rsidR="00297EAF" w:rsidRPr="00297EAF" w:rsidRDefault="00297EAF" w:rsidP="00297EAF">
            <w:pPr>
              <w:pStyle w:val="FP"/>
            </w:pPr>
            <w:r w:rsidRPr="00297EAF">
              <w:t>C1-253099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5BC8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EA9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672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695B" w14:textId="77777777" w:rsidR="00297EAF" w:rsidRPr="00297EAF" w:rsidRDefault="00297EAF" w:rsidP="00297EAF">
            <w:pPr>
              <w:pStyle w:val="FP"/>
            </w:pPr>
            <w:r w:rsidRPr="00297EAF">
              <w:t>6567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C3C5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0BD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4EE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1AA1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987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DAF3C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406D" w14:textId="77777777" w:rsidR="00297EAF" w:rsidRPr="00297EAF" w:rsidRDefault="00297EAF" w:rsidP="00297EAF">
            <w:pPr>
              <w:pStyle w:val="FP"/>
            </w:pPr>
            <w:r w:rsidRPr="00297EAF">
              <w:t>C1-253635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80AC" w14:textId="77777777" w:rsidR="00297EAF" w:rsidRPr="00297EAF" w:rsidRDefault="00297EAF" w:rsidP="00297EAF">
            <w:pPr>
              <w:pStyle w:val="FP"/>
            </w:pPr>
            <w:r w:rsidRPr="00297EAF">
              <w:t>NAS overhead reduction for CP CIoT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0F9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DEA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F76D" w14:textId="77777777" w:rsidR="00297EAF" w:rsidRPr="00297EAF" w:rsidRDefault="00297EAF" w:rsidP="00297EAF">
            <w:pPr>
              <w:pStyle w:val="FP"/>
            </w:pPr>
            <w:r w:rsidRPr="00297EAF">
              <w:t>6567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D801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7C2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8DB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3DE7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CF5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D363B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270F" w14:textId="77777777" w:rsidR="00297EAF" w:rsidRPr="00297EAF" w:rsidRDefault="00297EAF" w:rsidP="00297EAF">
            <w:pPr>
              <w:pStyle w:val="FP"/>
            </w:pPr>
            <w:r w:rsidRPr="00297EAF">
              <w:t>C1-253245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3766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Non-3GPP device identifier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32CD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A7C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7E2C" w14:textId="77777777" w:rsidR="00297EAF" w:rsidRPr="00297EAF" w:rsidRDefault="00297EAF" w:rsidP="00297EAF">
            <w:pPr>
              <w:pStyle w:val="FP"/>
            </w:pPr>
            <w:r w:rsidRPr="00297EAF">
              <w:t>6575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21A5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919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B8E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6EB3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C1B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0CF7B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9E01" w14:textId="77777777" w:rsidR="00297EAF" w:rsidRPr="00297EAF" w:rsidRDefault="00297EAF" w:rsidP="00297EAF">
            <w:pPr>
              <w:pStyle w:val="FP"/>
            </w:pPr>
            <w:r w:rsidRPr="00297EAF">
              <w:t>C1-253656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575E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Non-3GPP device identifier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842B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95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277" w14:textId="77777777" w:rsidR="00297EAF" w:rsidRPr="00297EAF" w:rsidRDefault="00297EAF" w:rsidP="00297EAF">
            <w:pPr>
              <w:pStyle w:val="FP"/>
            </w:pPr>
            <w:r w:rsidRPr="00297EAF">
              <w:t>6575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183E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C36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788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7D4E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DDE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E2C47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B42" w14:textId="77777777" w:rsidR="00297EAF" w:rsidRPr="00297EAF" w:rsidRDefault="00297EAF" w:rsidP="00297EAF">
            <w:pPr>
              <w:pStyle w:val="FP"/>
            </w:pPr>
            <w:r w:rsidRPr="00297EAF">
              <w:t>C1-253420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29E6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04A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E83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2BC7" w14:textId="77777777" w:rsidR="00297EAF" w:rsidRPr="00297EAF" w:rsidRDefault="00297EAF" w:rsidP="00297EAF">
            <w:pPr>
              <w:pStyle w:val="FP"/>
            </w:pPr>
            <w:r w:rsidRPr="00297EAF">
              <w:t>6636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2CF0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C8A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2ED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EFDA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559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2F8D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AA8D" w14:textId="77777777" w:rsidR="00297EAF" w:rsidRPr="00297EAF" w:rsidRDefault="00297EAF" w:rsidP="00297EAF">
            <w:pPr>
              <w:pStyle w:val="FP"/>
            </w:pPr>
            <w:r w:rsidRPr="00297EAF">
              <w:t>C1-253593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516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09D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716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2C08" w14:textId="77777777" w:rsidR="00297EAF" w:rsidRPr="00297EAF" w:rsidRDefault="00297EAF" w:rsidP="00297EAF">
            <w:pPr>
              <w:pStyle w:val="FP"/>
            </w:pPr>
            <w:r w:rsidRPr="00297EAF">
              <w:t>6636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E2AF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1AC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4D6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7853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EC2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60EAB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C470" w14:textId="77777777" w:rsidR="00297EAF" w:rsidRPr="00297EAF" w:rsidRDefault="00297EAF" w:rsidP="00297EAF">
            <w:pPr>
              <w:pStyle w:val="FP"/>
            </w:pPr>
            <w:r w:rsidRPr="00297EAF">
              <w:t>C1-253246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B123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Non-3GPP device identifier rejection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6B40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406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8F0E" w14:textId="77777777" w:rsidR="00297EAF" w:rsidRPr="00297EAF" w:rsidRDefault="00297EAF" w:rsidP="00297EAF">
            <w:pPr>
              <w:pStyle w:val="FP"/>
            </w:pPr>
            <w:r w:rsidRPr="00297EAF">
              <w:t>6705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F6CA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9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1E5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5EDB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A3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C47E3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AA6" w14:textId="77777777" w:rsidR="00297EAF" w:rsidRPr="00297EAF" w:rsidRDefault="00297EAF" w:rsidP="00297EAF">
            <w:pPr>
              <w:pStyle w:val="FP"/>
            </w:pPr>
            <w:r w:rsidRPr="00297EAF">
              <w:t>C1-253375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64A7" w14:textId="77777777" w:rsidR="00297EAF" w:rsidRPr="00297EAF" w:rsidRDefault="00297EAF" w:rsidP="00297EAF">
            <w:pPr>
              <w:pStyle w:val="FP"/>
            </w:pPr>
            <w:r w:rsidRPr="00297EAF">
              <w:t>PLMN-specific counter reset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5D4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EA9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A556" w14:textId="77777777" w:rsidR="00297EAF" w:rsidRPr="00297EAF" w:rsidRDefault="00297EAF" w:rsidP="00297EAF">
            <w:pPr>
              <w:pStyle w:val="FP"/>
            </w:pPr>
            <w:r w:rsidRPr="00297EAF">
              <w:t>6735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AA5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73C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0DD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5FF3" w14:textId="77777777" w:rsidR="00297EAF" w:rsidRPr="00297EAF" w:rsidRDefault="00297EAF" w:rsidP="00297EAF">
            <w:pPr>
              <w:pStyle w:val="FP"/>
            </w:pPr>
            <w:r w:rsidRPr="00297EAF">
              <w:t>MINT,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B0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07679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E0DA" w14:textId="77777777" w:rsidR="00297EAF" w:rsidRPr="00297EAF" w:rsidRDefault="00297EAF" w:rsidP="00297EAF">
            <w:pPr>
              <w:pStyle w:val="FP"/>
            </w:pPr>
            <w:r w:rsidRPr="00297EAF">
              <w:t>C1-253707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E137" w14:textId="77777777" w:rsidR="00297EAF" w:rsidRPr="00297EAF" w:rsidRDefault="00297EAF" w:rsidP="00297EAF">
            <w:pPr>
              <w:pStyle w:val="FP"/>
            </w:pPr>
            <w:r w:rsidRPr="00297EAF">
              <w:t>PLMN-specific counter reset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28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ED8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C26F" w14:textId="77777777" w:rsidR="00297EAF" w:rsidRPr="00297EAF" w:rsidRDefault="00297EAF" w:rsidP="00297EAF">
            <w:pPr>
              <w:pStyle w:val="FP"/>
            </w:pPr>
            <w:r w:rsidRPr="00297EAF">
              <w:t>6735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023A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46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6E3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4B38" w14:textId="77777777" w:rsidR="00297EAF" w:rsidRPr="00297EAF" w:rsidRDefault="00297EAF" w:rsidP="00297EAF">
            <w:pPr>
              <w:pStyle w:val="FP"/>
            </w:pPr>
            <w:r w:rsidRPr="00297EAF">
              <w:t>MINT,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5F3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755C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1583" w14:textId="77777777" w:rsidR="00297EAF" w:rsidRPr="00297EAF" w:rsidRDefault="00297EAF" w:rsidP="00297EAF">
            <w:pPr>
              <w:pStyle w:val="FP"/>
            </w:pPr>
            <w:r w:rsidRPr="00297EAF">
              <w:t>C1-253451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1469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E778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D30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13FF" w14:textId="77777777" w:rsidR="00297EAF" w:rsidRPr="00297EAF" w:rsidRDefault="00297EAF" w:rsidP="00297EAF">
            <w:pPr>
              <w:pStyle w:val="FP"/>
            </w:pPr>
            <w:r w:rsidRPr="00297EAF">
              <w:t>6761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0BC9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D1F2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060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7F0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6C60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42D26A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26E9" w14:textId="77777777" w:rsidR="00297EAF" w:rsidRPr="00297EAF" w:rsidRDefault="00297EAF" w:rsidP="00297EAF">
            <w:pPr>
              <w:pStyle w:val="FP"/>
            </w:pPr>
            <w:r w:rsidRPr="00297EAF">
              <w:t>C1-253503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7EC7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72BC" w14:textId="77777777" w:rsidR="00297EAF" w:rsidRPr="00297EAF" w:rsidRDefault="00297EAF" w:rsidP="00297EAF">
            <w:pPr>
              <w:pStyle w:val="FP"/>
            </w:pPr>
            <w:r w:rsidRPr="00297EAF">
              <w:t>Huawei, HiSilicon,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52F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92B1" w14:textId="77777777" w:rsidR="00297EAF" w:rsidRPr="00297EAF" w:rsidRDefault="00297EAF" w:rsidP="00297EAF">
            <w:pPr>
              <w:pStyle w:val="FP"/>
            </w:pPr>
            <w:r w:rsidRPr="00297EAF">
              <w:t>6762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87E3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E56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ADB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CECD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6F94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5B5EB19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A315" w14:textId="77777777" w:rsidR="00297EAF" w:rsidRPr="00297EAF" w:rsidRDefault="00297EAF" w:rsidP="00297EAF">
            <w:pPr>
              <w:pStyle w:val="FP"/>
            </w:pPr>
            <w:r w:rsidRPr="00297EAF">
              <w:t>C1-253511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8D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42CE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A0F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070A" w14:textId="77777777" w:rsidR="00297EAF" w:rsidRPr="00297EAF" w:rsidRDefault="00297EAF" w:rsidP="00297EAF">
            <w:pPr>
              <w:pStyle w:val="FP"/>
            </w:pPr>
            <w:r w:rsidRPr="00297EAF">
              <w:t>6763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F183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13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1DB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2723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36E4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3F3AC2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207" w14:textId="77777777" w:rsidR="00297EAF" w:rsidRPr="00297EAF" w:rsidRDefault="00297EAF" w:rsidP="00297EAF">
            <w:pPr>
              <w:pStyle w:val="FP"/>
            </w:pPr>
            <w:r w:rsidRPr="00297EAF">
              <w:t>C1-253409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943" w14:textId="77777777" w:rsidR="00297EAF" w:rsidRPr="00297EAF" w:rsidRDefault="00297EAF" w:rsidP="00297EAF">
            <w:pPr>
              <w:pStyle w:val="FP"/>
            </w:pPr>
            <w:r w:rsidRPr="00297EAF">
              <w:t>5GSM sublayer operation upon receiving an indication that the CIoT user data was not forwarded due to congestion control and a timer value from the 5GMM sublayer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B65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E78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B0D5" w14:textId="77777777" w:rsidR="00297EAF" w:rsidRPr="00297EAF" w:rsidRDefault="00297EAF" w:rsidP="00297EAF">
            <w:pPr>
              <w:pStyle w:val="FP"/>
            </w:pPr>
            <w:r w:rsidRPr="00297EAF">
              <w:t>6767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BB3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ECA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451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95EA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16E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071E2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4712" w14:textId="77777777" w:rsidR="00297EAF" w:rsidRPr="00297EAF" w:rsidRDefault="00297EAF" w:rsidP="00297EAF">
            <w:pPr>
              <w:pStyle w:val="FP"/>
            </w:pPr>
            <w:r w:rsidRPr="00297EAF">
              <w:t>C1-253689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5CD9" w14:textId="77777777" w:rsidR="00297EAF" w:rsidRPr="00297EAF" w:rsidRDefault="00297EAF" w:rsidP="00297EAF">
            <w:pPr>
              <w:pStyle w:val="FP"/>
            </w:pPr>
            <w:r w:rsidRPr="00297EAF">
              <w:t>5GSM sublayer operation upon receiving an indication that the CIoT user data was not forwarded due to congestion control and a timer value from the 5GMM sublayer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CC78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F70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974C" w14:textId="77777777" w:rsidR="00297EAF" w:rsidRPr="00297EAF" w:rsidRDefault="00297EAF" w:rsidP="00297EAF">
            <w:pPr>
              <w:pStyle w:val="FP"/>
            </w:pPr>
            <w:r w:rsidRPr="00297EAF">
              <w:t>6767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15D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29F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2C0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ADC2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8FF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FE9F7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C452" w14:textId="77777777" w:rsidR="00297EAF" w:rsidRPr="00297EAF" w:rsidRDefault="00297EAF" w:rsidP="00297EAF">
            <w:pPr>
              <w:pStyle w:val="FP"/>
            </w:pPr>
            <w:r w:rsidRPr="00297EAF">
              <w:t>C1-253410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4DD0" w14:textId="77777777" w:rsidR="00297EAF" w:rsidRPr="00297EAF" w:rsidRDefault="00297EAF" w:rsidP="00297EAF">
            <w:pPr>
              <w:pStyle w:val="FP"/>
            </w:pPr>
            <w:r w:rsidRPr="00297EAF">
              <w:t>Stopping 5GS timers for CIoT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099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43C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9D56" w14:textId="77777777" w:rsidR="00297EAF" w:rsidRPr="00297EAF" w:rsidRDefault="00297EAF" w:rsidP="00297EAF">
            <w:pPr>
              <w:pStyle w:val="FP"/>
            </w:pPr>
            <w:r w:rsidRPr="00297EAF">
              <w:t>6768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B6F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3F6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067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390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88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3DD51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D118" w14:textId="77777777" w:rsidR="00297EAF" w:rsidRPr="00297EAF" w:rsidRDefault="00297EAF" w:rsidP="00297EAF">
            <w:pPr>
              <w:pStyle w:val="FP"/>
            </w:pPr>
            <w:r w:rsidRPr="00297EAF">
              <w:t>C1-253708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75A9" w14:textId="77777777" w:rsidR="00297EAF" w:rsidRPr="00297EAF" w:rsidRDefault="00297EAF" w:rsidP="00297EAF">
            <w:pPr>
              <w:pStyle w:val="FP"/>
            </w:pPr>
            <w:r w:rsidRPr="00297EAF">
              <w:t>Stopping 5GS timers for CIoT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BC9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ECA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10FE" w14:textId="77777777" w:rsidR="00297EAF" w:rsidRPr="00297EAF" w:rsidRDefault="00297EAF" w:rsidP="00297EAF">
            <w:pPr>
              <w:pStyle w:val="FP"/>
            </w:pPr>
            <w:r w:rsidRPr="00297EAF">
              <w:t>6768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9B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388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809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E9C2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AD9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1EC4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341" w14:textId="77777777" w:rsidR="00297EAF" w:rsidRPr="00297EAF" w:rsidRDefault="00297EAF" w:rsidP="00297EAF">
            <w:pPr>
              <w:pStyle w:val="FP"/>
            </w:pPr>
            <w:r w:rsidRPr="00297EAF">
              <w:t>C1-253044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76A1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B2F0" w14:textId="77777777" w:rsidR="00297EAF" w:rsidRPr="00297EAF" w:rsidRDefault="00297EAF" w:rsidP="00297EAF">
            <w:pPr>
              <w:pStyle w:val="FP"/>
            </w:pPr>
            <w:r w:rsidRPr="00297EAF">
              <w:t>Apple, China Mobile, InterDigital, Vodafone,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80B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0364" w14:textId="77777777" w:rsidR="00297EAF" w:rsidRPr="00297EAF" w:rsidRDefault="00297EAF" w:rsidP="00297EAF">
            <w:pPr>
              <w:pStyle w:val="FP"/>
            </w:pPr>
            <w:r w:rsidRPr="00297EAF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C010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EA2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807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DB5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C7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5D6F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2455" w14:textId="77777777" w:rsidR="00297EAF" w:rsidRPr="00297EAF" w:rsidRDefault="00297EAF" w:rsidP="00297EAF">
            <w:pPr>
              <w:pStyle w:val="FP"/>
            </w:pPr>
            <w:r w:rsidRPr="00297EAF">
              <w:t>C1-253612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AD1E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2260" w14:textId="77777777" w:rsidR="00297EAF" w:rsidRPr="00297EAF" w:rsidRDefault="00297EAF" w:rsidP="00297EAF">
            <w:pPr>
              <w:pStyle w:val="FP"/>
            </w:pPr>
            <w:r w:rsidRPr="00297EAF">
              <w:t>Apple, China Mobile, InterDigital, Vodafone,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ABD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57C3" w14:textId="77777777" w:rsidR="00297EAF" w:rsidRPr="00297EAF" w:rsidRDefault="00297EAF" w:rsidP="00297EAF">
            <w:pPr>
              <w:pStyle w:val="FP"/>
            </w:pPr>
            <w:r w:rsidRPr="00297EAF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8299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E8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895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8266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7AE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81E28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C5A2" w14:textId="77777777" w:rsidR="00297EAF" w:rsidRPr="00297EAF" w:rsidRDefault="00297EAF" w:rsidP="00297EAF">
            <w:pPr>
              <w:pStyle w:val="FP"/>
            </w:pPr>
            <w:r w:rsidRPr="00297EAF">
              <w:t>C1-253418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B07E" w14:textId="77777777" w:rsidR="00297EAF" w:rsidRPr="00297EAF" w:rsidRDefault="00297EAF" w:rsidP="00297EAF">
            <w:pPr>
              <w:pStyle w:val="FP"/>
            </w:pPr>
            <w:r w:rsidRPr="00297EAF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A70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1F9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F8E4" w14:textId="77777777" w:rsidR="00297EAF" w:rsidRPr="00297EAF" w:rsidRDefault="00297EAF" w:rsidP="00297EAF">
            <w:pPr>
              <w:pStyle w:val="FP"/>
            </w:pPr>
            <w:r w:rsidRPr="00297EAF">
              <w:t>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012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AD4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804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6886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C2E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8846D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4C43" w14:textId="77777777" w:rsidR="00297EAF" w:rsidRPr="00297EAF" w:rsidRDefault="00297EAF" w:rsidP="00297EAF">
            <w:pPr>
              <w:pStyle w:val="FP"/>
            </w:pPr>
            <w:r w:rsidRPr="00297EAF">
              <w:t>C1-253709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65CD" w14:textId="77777777" w:rsidR="00297EAF" w:rsidRPr="00297EAF" w:rsidRDefault="00297EAF" w:rsidP="00297EAF">
            <w:pPr>
              <w:pStyle w:val="FP"/>
            </w:pPr>
            <w:r w:rsidRPr="00297EAF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63E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8DA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24DD" w14:textId="77777777" w:rsidR="00297EAF" w:rsidRPr="00297EAF" w:rsidRDefault="00297EAF" w:rsidP="00297EAF">
            <w:pPr>
              <w:pStyle w:val="FP"/>
            </w:pPr>
            <w:r w:rsidRPr="00297EAF">
              <w:t>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2826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08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651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A40F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B8D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D1C5F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F123" w14:textId="77777777" w:rsidR="00297EAF" w:rsidRPr="00297EAF" w:rsidRDefault="00297EAF" w:rsidP="00297EAF">
            <w:pPr>
              <w:pStyle w:val="FP"/>
            </w:pPr>
            <w:r w:rsidRPr="00297EAF">
              <w:t>C1-253744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AD46" w14:textId="77777777" w:rsidR="00297EAF" w:rsidRPr="00297EAF" w:rsidRDefault="00297EAF" w:rsidP="00297EAF">
            <w:pPr>
              <w:pStyle w:val="FP"/>
            </w:pPr>
            <w:r w:rsidRPr="00297EAF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1D1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B9D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800B" w14:textId="77777777" w:rsidR="00297EAF" w:rsidRPr="00297EAF" w:rsidRDefault="00297EAF" w:rsidP="00297EAF">
            <w:pPr>
              <w:pStyle w:val="FP"/>
            </w:pPr>
            <w:r w:rsidRPr="00297EAF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10B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1B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68D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798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417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5C14F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0512" w14:textId="77777777" w:rsidR="00297EAF" w:rsidRPr="00297EAF" w:rsidRDefault="00297EAF" w:rsidP="00297EAF">
            <w:pPr>
              <w:pStyle w:val="FP"/>
            </w:pPr>
            <w:r w:rsidRPr="00297EAF">
              <w:t>C1-254128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434E" w14:textId="77777777" w:rsidR="00297EAF" w:rsidRPr="00297EAF" w:rsidRDefault="00297EAF" w:rsidP="00297EAF">
            <w:pPr>
              <w:pStyle w:val="FP"/>
            </w:pPr>
            <w:r w:rsidRPr="00297EAF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0E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891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D001" w14:textId="77777777" w:rsidR="00297EAF" w:rsidRPr="00297EAF" w:rsidRDefault="00297EAF" w:rsidP="00297EAF">
            <w:pPr>
              <w:pStyle w:val="FP"/>
            </w:pPr>
            <w:r w:rsidRPr="00297EAF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AD5A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1A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112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8B7D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37B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A5933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5969" w14:textId="77777777" w:rsidR="00297EAF" w:rsidRPr="00297EAF" w:rsidRDefault="00297EAF" w:rsidP="00297EAF">
            <w:pPr>
              <w:pStyle w:val="FP"/>
            </w:pPr>
            <w:r w:rsidRPr="00297EAF">
              <w:t>C1-253047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D0C1" w14:textId="77777777" w:rsidR="00297EAF" w:rsidRPr="00297EAF" w:rsidRDefault="00297EAF" w:rsidP="00297EAF">
            <w:pPr>
              <w:pStyle w:val="FP"/>
            </w:pPr>
            <w:r w:rsidRPr="00297EAF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847B" w14:textId="77777777" w:rsidR="00297EAF" w:rsidRPr="00297EAF" w:rsidRDefault="00297EAF" w:rsidP="00297EAF">
            <w:pPr>
              <w:pStyle w:val="FP"/>
            </w:pPr>
            <w:r w:rsidRPr="00297EAF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530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0BA0" w14:textId="77777777" w:rsidR="00297EAF" w:rsidRPr="00297EAF" w:rsidRDefault="00297EAF" w:rsidP="00297EAF">
            <w:pPr>
              <w:pStyle w:val="FP"/>
            </w:pPr>
            <w:r w:rsidRPr="00297EAF">
              <w:t>6826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F72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80F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551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843B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AC7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CC91B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9435" w14:textId="77777777" w:rsidR="00297EAF" w:rsidRPr="00297EAF" w:rsidRDefault="00297EAF" w:rsidP="00297EAF">
            <w:pPr>
              <w:pStyle w:val="FP"/>
            </w:pPr>
            <w:r w:rsidRPr="00297EAF">
              <w:t>C1-253696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A352" w14:textId="77777777" w:rsidR="00297EAF" w:rsidRPr="00297EAF" w:rsidRDefault="00297EAF" w:rsidP="00297EAF">
            <w:pPr>
              <w:pStyle w:val="FP"/>
            </w:pPr>
            <w:r w:rsidRPr="00297EAF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7A79" w14:textId="77777777" w:rsidR="00297EAF" w:rsidRPr="00297EAF" w:rsidRDefault="00297EAF" w:rsidP="00297EAF">
            <w:pPr>
              <w:pStyle w:val="FP"/>
            </w:pPr>
            <w:r w:rsidRPr="00297EAF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D3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5DD1" w14:textId="77777777" w:rsidR="00297EAF" w:rsidRPr="00297EAF" w:rsidRDefault="00297EAF" w:rsidP="00297EAF">
            <w:pPr>
              <w:pStyle w:val="FP"/>
            </w:pPr>
            <w:r w:rsidRPr="00297EAF">
              <w:t>6826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EEEB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9EF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2B4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B39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5FE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C614C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A357" w14:textId="77777777" w:rsidR="00297EAF" w:rsidRPr="00297EAF" w:rsidRDefault="00297EAF" w:rsidP="00297EAF">
            <w:pPr>
              <w:pStyle w:val="FP"/>
            </w:pPr>
            <w:r w:rsidRPr="00297EAF">
              <w:t>C1-253326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0D8F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EF54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5530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ED07" w14:textId="77777777" w:rsidR="00297EAF" w:rsidRPr="00297EAF" w:rsidRDefault="00297EAF" w:rsidP="00297EAF">
            <w:pPr>
              <w:pStyle w:val="FP"/>
            </w:pPr>
            <w:r w:rsidRPr="00297EAF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02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9E8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73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2F59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73C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1A29E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3989" w14:textId="77777777" w:rsidR="00297EAF" w:rsidRPr="00297EAF" w:rsidRDefault="00297EAF" w:rsidP="00297EAF">
            <w:pPr>
              <w:pStyle w:val="FP"/>
            </w:pPr>
            <w:r w:rsidRPr="00297EAF">
              <w:t>C1-253549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EEE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41FE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633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6A28" w14:textId="77777777" w:rsidR="00297EAF" w:rsidRPr="00297EAF" w:rsidRDefault="00297EAF" w:rsidP="00297EAF">
            <w:pPr>
              <w:pStyle w:val="FP"/>
            </w:pPr>
            <w:r w:rsidRPr="00297EAF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344E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81E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840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1074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EF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DFDAB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D40F" w14:textId="77777777" w:rsidR="00297EAF" w:rsidRPr="00297EAF" w:rsidRDefault="00297EAF" w:rsidP="00297EAF">
            <w:pPr>
              <w:pStyle w:val="FP"/>
            </w:pPr>
            <w:r w:rsidRPr="00297EAF">
              <w:t>C1-253692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3B90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BD4F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49C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2FF7" w14:textId="77777777" w:rsidR="00297EAF" w:rsidRPr="00297EAF" w:rsidRDefault="00297EAF" w:rsidP="00297EAF">
            <w:pPr>
              <w:pStyle w:val="FP"/>
            </w:pPr>
            <w:r w:rsidRPr="00297EAF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DF30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00B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42D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4F7C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26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475DA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52DF" w14:textId="77777777" w:rsidR="00297EAF" w:rsidRPr="00297EAF" w:rsidRDefault="00297EAF" w:rsidP="00297EAF">
            <w:pPr>
              <w:pStyle w:val="FP"/>
            </w:pPr>
            <w:r w:rsidRPr="00297EAF">
              <w:t>C1-253328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1897" w14:textId="77777777" w:rsidR="00297EAF" w:rsidRPr="00297EAF" w:rsidRDefault="00297EAF" w:rsidP="00297EAF">
            <w:pPr>
              <w:pStyle w:val="FP"/>
            </w:pPr>
            <w:r w:rsidRPr="00297EAF">
              <w:t>Handling of unavailability of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420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EDD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9038" w14:textId="77777777" w:rsidR="00297EAF" w:rsidRPr="00297EAF" w:rsidRDefault="00297EAF" w:rsidP="00297EAF">
            <w:pPr>
              <w:pStyle w:val="FP"/>
            </w:pPr>
            <w:r w:rsidRPr="00297EAF">
              <w:t>6847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82A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C6A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2F9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7B4B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BD3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FA1B1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830E" w14:textId="77777777" w:rsidR="00297EAF" w:rsidRPr="00297EAF" w:rsidRDefault="00297EAF" w:rsidP="00297EAF">
            <w:pPr>
              <w:pStyle w:val="FP"/>
            </w:pPr>
            <w:r w:rsidRPr="00297EAF">
              <w:t>C1-253325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521A" w14:textId="77777777" w:rsidR="00297EAF" w:rsidRPr="00297EAF" w:rsidRDefault="00297EAF" w:rsidP="00297EAF">
            <w:pPr>
              <w:pStyle w:val="FP"/>
            </w:pPr>
            <w:r w:rsidRPr="00297EAF">
              <w:t>Differentiated QoS for non-3GPP device identifiers connected through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9B1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A86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AE2B" w14:textId="77777777" w:rsidR="00297EAF" w:rsidRPr="00297EAF" w:rsidRDefault="00297EAF" w:rsidP="00297EAF">
            <w:pPr>
              <w:pStyle w:val="FP"/>
            </w:pPr>
            <w:r w:rsidRPr="00297EAF">
              <w:t>6848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25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B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473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B557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927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CB8D0B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AAE9" w14:textId="77777777" w:rsidR="00297EAF" w:rsidRPr="00297EAF" w:rsidRDefault="00297EAF" w:rsidP="00297EAF">
            <w:pPr>
              <w:pStyle w:val="FP"/>
            </w:pPr>
            <w:r w:rsidRPr="00297EAF">
              <w:t>C1-253330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6C69" w14:textId="77777777" w:rsidR="00297EAF" w:rsidRPr="00297EAF" w:rsidRDefault="00297EAF" w:rsidP="00297EAF">
            <w:pPr>
              <w:pStyle w:val="FP"/>
            </w:pPr>
            <w:r w:rsidRPr="00297EAF">
              <w:t>Runtime handling of unavailability of non-3GPP devices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C1B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BE4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B577" w14:textId="77777777" w:rsidR="00297EAF" w:rsidRPr="00297EAF" w:rsidRDefault="00297EAF" w:rsidP="00297EAF">
            <w:pPr>
              <w:pStyle w:val="FP"/>
            </w:pPr>
            <w:r w:rsidRPr="00297EAF">
              <w:t>6850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398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25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C2F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4F82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01C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BCFCF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B067" w14:textId="77777777" w:rsidR="00297EAF" w:rsidRPr="00297EAF" w:rsidRDefault="00297EAF" w:rsidP="00297EAF">
            <w:pPr>
              <w:pStyle w:val="FP"/>
            </w:pPr>
            <w:r w:rsidRPr="00297EAF">
              <w:t>C1-253009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5AE6" w14:textId="77777777" w:rsidR="00297EAF" w:rsidRPr="00297EAF" w:rsidRDefault="00297EAF" w:rsidP="00297EAF">
            <w:pPr>
              <w:pStyle w:val="FP"/>
            </w:pPr>
            <w:r w:rsidRPr="00297EAF">
              <w:t>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1095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F49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94EF" w14:textId="77777777" w:rsidR="00297EAF" w:rsidRPr="00297EAF" w:rsidRDefault="00297EAF" w:rsidP="00297EAF">
            <w:pPr>
              <w:pStyle w:val="FP"/>
            </w:pPr>
            <w:r w:rsidRPr="00297EAF">
              <w:t>6862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584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C81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450A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8871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41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BD5FD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92F6" w14:textId="77777777" w:rsidR="00297EAF" w:rsidRPr="00297EAF" w:rsidRDefault="00297EAF" w:rsidP="00297EAF">
            <w:pPr>
              <w:pStyle w:val="FP"/>
            </w:pPr>
            <w:r w:rsidRPr="00297EAF">
              <w:t>C1-253693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BE48" w14:textId="77777777" w:rsidR="00297EAF" w:rsidRPr="00297EAF" w:rsidRDefault="00297EAF" w:rsidP="00297EAF">
            <w:pPr>
              <w:pStyle w:val="FP"/>
            </w:pPr>
            <w:r w:rsidRPr="00297EAF">
              <w:t>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4F9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3EC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31BA" w14:textId="77777777" w:rsidR="00297EAF" w:rsidRPr="00297EAF" w:rsidRDefault="00297EAF" w:rsidP="00297EAF">
            <w:pPr>
              <w:pStyle w:val="FP"/>
            </w:pPr>
            <w:r w:rsidRPr="00297EAF">
              <w:t>6862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8E9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8DB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B066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09C1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FCA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6FCF8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4957" w14:textId="77777777" w:rsidR="00297EAF" w:rsidRPr="00297EAF" w:rsidRDefault="00297EAF" w:rsidP="00297EAF">
            <w:pPr>
              <w:pStyle w:val="FP"/>
            </w:pPr>
            <w:r w:rsidRPr="00297EAF">
              <w:t>C1-253040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3BC9" w14:textId="77777777" w:rsidR="00297EAF" w:rsidRPr="00297EAF" w:rsidRDefault="00297EAF" w:rsidP="00297EAF">
            <w:pPr>
              <w:pStyle w:val="FP"/>
            </w:pPr>
            <w:r w:rsidRPr="00297EAF">
              <w:t>MPQUIC-IP without ATSSS-LL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7C2A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318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9CFB" w14:textId="77777777" w:rsidR="00297EAF" w:rsidRPr="00297EAF" w:rsidRDefault="00297EAF" w:rsidP="00297EAF">
            <w:pPr>
              <w:pStyle w:val="FP"/>
            </w:pPr>
            <w:r w:rsidRPr="00297EAF">
              <w:t>6863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9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9A4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7F5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5696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A49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CCFE3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1FEF" w14:textId="77777777" w:rsidR="00297EAF" w:rsidRPr="00297EAF" w:rsidRDefault="00297EAF" w:rsidP="00297EAF">
            <w:pPr>
              <w:pStyle w:val="FP"/>
            </w:pPr>
            <w:r w:rsidRPr="00297EAF">
              <w:t>C1-253591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F0BD" w14:textId="77777777" w:rsidR="00297EAF" w:rsidRPr="00297EAF" w:rsidRDefault="00297EAF" w:rsidP="00297EAF">
            <w:pPr>
              <w:pStyle w:val="FP"/>
            </w:pPr>
            <w:r w:rsidRPr="00297EAF">
              <w:t>MPQUIC-IP without ATSSS-LL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3F21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9ED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883D" w14:textId="77777777" w:rsidR="00297EAF" w:rsidRPr="00297EAF" w:rsidRDefault="00297EAF" w:rsidP="00297EAF">
            <w:pPr>
              <w:pStyle w:val="FP"/>
            </w:pPr>
            <w:r w:rsidRPr="00297EAF">
              <w:t>6863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3A9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8A8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242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D45A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39CB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C645F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0539" w14:textId="77777777" w:rsidR="00297EAF" w:rsidRPr="00297EAF" w:rsidRDefault="00297EAF" w:rsidP="00297EAF">
            <w:pPr>
              <w:pStyle w:val="FP"/>
            </w:pPr>
            <w:r w:rsidRPr="00297EAF">
              <w:t>C1-253042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1FAC" w14:textId="77777777" w:rsidR="00297EAF" w:rsidRPr="00297EAF" w:rsidRDefault="00297EAF" w:rsidP="00297EAF">
            <w:pPr>
              <w:pStyle w:val="FP"/>
            </w:pPr>
            <w:r w:rsidRPr="00297EAF">
              <w:t>New Access Category for Background Traffic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B34B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Unicom, vivo,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2BB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2C21" w14:textId="77777777" w:rsidR="00297EAF" w:rsidRPr="00297EAF" w:rsidRDefault="00297EAF" w:rsidP="00297EAF">
            <w:pPr>
              <w:pStyle w:val="FP"/>
            </w:pPr>
            <w:r w:rsidRPr="00297EAF">
              <w:t>6864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B2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06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D5D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8858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748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ACE2F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F77" w14:textId="77777777" w:rsidR="00297EAF" w:rsidRPr="00297EAF" w:rsidRDefault="00297EAF" w:rsidP="00297EAF">
            <w:pPr>
              <w:pStyle w:val="FP"/>
            </w:pPr>
            <w:r w:rsidRPr="00297EAF">
              <w:t>C1-253081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73F2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AFA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BE4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5B2B" w14:textId="77777777" w:rsidR="00297EAF" w:rsidRPr="00297EAF" w:rsidRDefault="00297EAF" w:rsidP="00297EAF">
            <w:pPr>
              <w:pStyle w:val="FP"/>
            </w:pPr>
            <w:r w:rsidRPr="00297EAF">
              <w:t>6865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755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241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304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A8B3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A88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1B97B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3538" w14:textId="77777777" w:rsidR="00297EAF" w:rsidRPr="00297EAF" w:rsidRDefault="00297EAF" w:rsidP="00297EAF">
            <w:pPr>
              <w:pStyle w:val="FP"/>
            </w:pPr>
            <w:r w:rsidRPr="00297EAF">
              <w:t>C1-253632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827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7A0F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Thales,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4EF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3871" w14:textId="77777777" w:rsidR="00297EAF" w:rsidRPr="00297EAF" w:rsidRDefault="00297EAF" w:rsidP="00297EAF">
            <w:pPr>
              <w:pStyle w:val="FP"/>
            </w:pPr>
            <w:r w:rsidRPr="00297EAF">
              <w:t>6865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114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B76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AAA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D5E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E81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69AE6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5E62" w14:textId="77777777" w:rsidR="00297EAF" w:rsidRPr="00297EAF" w:rsidRDefault="00297EAF" w:rsidP="00297EAF">
            <w:pPr>
              <w:pStyle w:val="FP"/>
            </w:pPr>
            <w:r w:rsidRPr="00297EAF">
              <w:t>C1-253082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BC1A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1DDE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A11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E313" w14:textId="77777777" w:rsidR="00297EAF" w:rsidRPr="00297EAF" w:rsidRDefault="00297EAF" w:rsidP="00297EAF">
            <w:pPr>
              <w:pStyle w:val="FP"/>
            </w:pPr>
            <w:r w:rsidRPr="00297EAF">
              <w:t>6866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2E5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87C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D46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98D4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E61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F83FF2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E5A1" w14:textId="77777777" w:rsidR="00297EAF" w:rsidRPr="00297EAF" w:rsidRDefault="00297EAF" w:rsidP="00297EAF">
            <w:pPr>
              <w:pStyle w:val="FP"/>
            </w:pPr>
            <w:r w:rsidRPr="00297EAF">
              <w:t>C1-253634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1F0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9C66" w14:textId="77777777" w:rsidR="00297EAF" w:rsidRPr="00297EAF" w:rsidRDefault="00297EAF" w:rsidP="00297EAF">
            <w:pPr>
              <w:pStyle w:val="FP"/>
            </w:pPr>
            <w:r w:rsidRPr="00297EAF">
              <w:t>Qualcomm Incorporated, European Space Agency, Eutelsat Group, Inmarsat, Viasat, Novamint, Sateliot, EchoStar, Deutsche Telekom, T-Mobile USA, Vodafone, CATT, Skylo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BFC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52FD" w14:textId="77777777" w:rsidR="00297EAF" w:rsidRPr="00297EAF" w:rsidRDefault="00297EAF" w:rsidP="00297EAF">
            <w:pPr>
              <w:pStyle w:val="FP"/>
            </w:pPr>
            <w:r w:rsidRPr="00297EAF">
              <w:t>6866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81C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E5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6A4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9FA7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813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89F3C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606" w14:textId="77777777" w:rsidR="00297EAF" w:rsidRPr="00297EAF" w:rsidRDefault="00297EAF" w:rsidP="00297EAF">
            <w:pPr>
              <w:pStyle w:val="FP"/>
            </w:pPr>
            <w:r w:rsidRPr="00297EAF">
              <w:t>C1-253102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8047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CAD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193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D934" w14:textId="77777777" w:rsidR="00297EAF" w:rsidRPr="00297EAF" w:rsidRDefault="00297EAF" w:rsidP="00297EAF">
            <w:pPr>
              <w:pStyle w:val="FP"/>
            </w:pPr>
            <w:r w:rsidRPr="00297EAF">
              <w:t>6867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64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29C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9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8459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FFE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99194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3C57" w14:textId="77777777" w:rsidR="00297EAF" w:rsidRPr="00297EAF" w:rsidRDefault="00297EAF" w:rsidP="00297EAF">
            <w:pPr>
              <w:pStyle w:val="FP"/>
            </w:pPr>
            <w:r w:rsidRPr="00297EAF">
              <w:t>C1-253655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AE52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5C0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430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05CA" w14:textId="77777777" w:rsidR="00297EAF" w:rsidRPr="00297EAF" w:rsidRDefault="00297EAF" w:rsidP="00297EAF">
            <w:pPr>
              <w:pStyle w:val="FP"/>
            </w:pPr>
            <w:r w:rsidRPr="00297EAF">
              <w:t>6867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CA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2DF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880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9DE9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4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1EB60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A964" w14:textId="77777777" w:rsidR="00297EAF" w:rsidRPr="00297EAF" w:rsidRDefault="00297EAF" w:rsidP="00297EAF">
            <w:pPr>
              <w:pStyle w:val="FP"/>
            </w:pPr>
            <w:r w:rsidRPr="00297EAF">
              <w:t>C1-253746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5145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AC24" w14:textId="77777777" w:rsidR="00297EAF" w:rsidRPr="00297EAF" w:rsidRDefault="00297EAF" w:rsidP="00297EAF">
            <w:pPr>
              <w:pStyle w:val="FP"/>
            </w:pPr>
            <w:r w:rsidRPr="00297EAF">
              <w:t>Huawei, HiSilicon, Qualcomm, Apple, Nokia,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C66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6742" w14:textId="77777777" w:rsidR="00297EAF" w:rsidRPr="00297EAF" w:rsidRDefault="00297EAF" w:rsidP="00297EAF">
            <w:pPr>
              <w:pStyle w:val="FP"/>
            </w:pPr>
            <w:r w:rsidRPr="00297EAF">
              <w:t>6867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17A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693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2D0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9140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10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22156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F148" w14:textId="77777777" w:rsidR="00297EAF" w:rsidRPr="00297EAF" w:rsidRDefault="00297EAF" w:rsidP="00297EAF">
            <w:pPr>
              <w:pStyle w:val="FP"/>
            </w:pPr>
            <w:r w:rsidRPr="00297EAF">
              <w:t>C1-254105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5628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83D" w14:textId="77777777" w:rsidR="00297EAF" w:rsidRPr="00297EAF" w:rsidRDefault="00297EAF" w:rsidP="00297EAF">
            <w:pPr>
              <w:pStyle w:val="FP"/>
            </w:pPr>
            <w:r w:rsidRPr="00297EAF">
              <w:t>Huawei, HiSilicon, Qualcomm, Apple, Nokia, InterDigital,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51C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16EB" w14:textId="77777777" w:rsidR="00297EAF" w:rsidRPr="00297EAF" w:rsidRDefault="00297EAF" w:rsidP="00297EAF">
            <w:pPr>
              <w:pStyle w:val="FP"/>
            </w:pPr>
            <w:r w:rsidRPr="00297EAF">
              <w:t>6867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8F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5E3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37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BC74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AED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29D43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0CF3" w14:textId="77777777" w:rsidR="00297EAF" w:rsidRPr="00297EAF" w:rsidRDefault="00297EAF" w:rsidP="00297EAF">
            <w:pPr>
              <w:pStyle w:val="FP"/>
            </w:pPr>
            <w:r w:rsidRPr="00297EAF">
              <w:t>C1-253125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8AB" w14:textId="77777777" w:rsidR="00297EAF" w:rsidRPr="00297EAF" w:rsidRDefault="00297EAF" w:rsidP="00297EAF">
            <w:pPr>
              <w:pStyle w:val="FP"/>
            </w:pPr>
            <w:r w:rsidRPr="00297EAF">
              <w:t>Correction related to the depreciation of the ATSSS-ST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504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535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F624" w14:textId="77777777" w:rsidR="00297EAF" w:rsidRPr="00297EAF" w:rsidRDefault="00297EAF" w:rsidP="00297EAF">
            <w:pPr>
              <w:pStyle w:val="FP"/>
            </w:pPr>
            <w:r w:rsidRPr="00297EAF">
              <w:t>6868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8C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D203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98E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6C6" w14:textId="77777777" w:rsidR="00297EAF" w:rsidRPr="00297EAF" w:rsidRDefault="00297EAF" w:rsidP="00297EAF">
            <w:pPr>
              <w:pStyle w:val="FP"/>
            </w:pPr>
            <w:r w:rsidRPr="00297EAF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84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3BD56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28BE" w14:textId="77777777" w:rsidR="00297EAF" w:rsidRPr="00297EAF" w:rsidRDefault="00297EAF" w:rsidP="00297EAF">
            <w:pPr>
              <w:pStyle w:val="FP"/>
            </w:pPr>
            <w:r w:rsidRPr="00297EAF">
              <w:t>C1-253586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02A6" w14:textId="77777777" w:rsidR="00297EAF" w:rsidRPr="00297EAF" w:rsidRDefault="00297EAF" w:rsidP="00297EAF">
            <w:pPr>
              <w:pStyle w:val="FP"/>
            </w:pPr>
            <w:r w:rsidRPr="00297EAF">
              <w:t>Correction related to the depreciation of the ATSSS-ST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7D6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F11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595D" w14:textId="77777777" w:rsidR="00297EAF" w:rsidRPr="00297EAF" w:rsidRDefault="00297EAF" w:rsidP="00297EAF">
            <w:pPr>
              <w:pStyle w:val="FP"/>
            </w:pPr>
            <w:r w:rsidRPr="00297EAF">
              <w:t>6868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17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55A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0FA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8304" w14:textId="77777777" w:rsidR="00297EAF" w:rsidRPr="00297EAF" w:rsidRDefault="00297EAF" w:rsidP="00297EAF">
            <w:pPr>
              <w:pStyle w:val="FP"/>
            </w:pPr>
            <w:r w:rsidRPr="00297EAF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E1E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69C54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0DC6" w14:textId="77777777" w:rsidR="00297EAF" w:rsidRPr="00297EAF" w:rsidRDefault="00297EAF" w:rsidP="00297EAF">
            <w:pPr>
              <w:pStyle w:val="FP"/>
            </w:pPr>
            <w:r w:rsidRPr="00297EAF">
              <w:t>C1-253144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09A6" w14:textId="77777777" w:rsidR="00297EAF" w:rsidRPr="00297EAF" w:rsidRDefault="00297EAF" w:rsidP="00297EAF">
            <w:pPr>
              <w:pStyle w:val="FP"/>
            </w:pPr>
            <w:r w:rsidRPr="00297EAF">
              <w:t>Added UE behavior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D8EE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191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7F83" w14:textId="77777777" w:rsidR="00297EAF" w:rsidRPr="00297EAF" w:rsidRDefault="00297EAF" w:rsidP="00297EAF">
            <w:pPr>
              <w:pStyle w:val="FP"/>
            </w:pPr>
            <w:r w:rsidRPr="00297EAF">
              <w:t>6869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25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E87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8ED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D31B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761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80911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081E" w14:textId="77777777" w:rsidR="00297EAF" w:rsidRPr="00297EAF" w:rsidRDefault="00297EAF" w:rsidP="00297EAF">
            <w:pPr>
              <w:pStyle w:val="FP"/>
            </w:pPr>
            <w:r w:rsidRPr="00297EAF">
              <w:t>C1-253698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5DD0" w14:textId="77777777" w:rsidR="00297EAF" w:rsidRPr="00297EAF" w:rsidRDefault="00297EAF" w:rsidP="00297EAF">
            <w:pPr>
              <w:pStyle w:val="FP"/>
            </w:pPr>
            <w:r w:rsidRPr="00297EAF">
              <w:t>Added UE behavior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B23B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47B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1FDA" w14:textId="77777777" w:rsidR="00297EAF" w:rsidRPr="00297EAF" w:rsidRDefault="00297EAF" w:rsidP="00297EAF">
            <w:pPr>
              <w:pStyle w:val="FP"/>
            </w:pPr>
            <w:r w:rsidRPr="00297EAF">
              <w:t>6869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EF7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CE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B34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6052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11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E6CA1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F55B" w14:textId="77777777" w:rsidR="00297EAF" w:rsidRPr="00297EAF" w:rsidRDefault="00297EAF" w:rsidP="00297EAF">
            <w:pPr>
              <w:pStyle w:val="FP"/>
            </w:pPr>
            <w:r w:rsidRPr="00297EAF">
              <w:t>C1-254098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4ACC" w14:textId="77777777" w:rsidR="00297EAF" w:rsidRPr="00297EAF" w:rsidRDefault="00297EAF" w:rsidP="00297EAF">
            <w:pPr>
              <w:pStyle w:val="FP"/>
            </w:pPr>
            <w:r w:rsidRPr="00297EAF">
              <w:t>Added UE behavior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A6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1B0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B6CE" w14:textId="77777777" w:rsidR="00297EAF" w:rsidRPr="00297EAF" w:rsidRDefault="00297EAF" w:rsidP="00297EAF">
            <w:pPr>
              <w:pStyle w:val="FP"/>
            </w:pPr>
            <w:r w:rsidRPr="00297EAF">
              <w:t>6869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DFD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CB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4A5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CDB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CFF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6BEF3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01DB" w14:textId="77777777" w:rsidR="00297EAF" w:rsidRPr="00297EAF" w:rsidRDefault="00297EAF" w:rsidP="00297EAF">
            <w:pPr>
              <w:pStyle w:val="FP"/>
            </w:pPr>
            <w:r w:rsidRPr="00297EAF">
              <w:t>C1-253190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FF1B" w14:textId="77777777" w:rsidR="00297EAF" w:rsidRPr="00297EAF" w:rsidRDefault="00297EAF" w:rsidP="00297EAF">
            <w:pPr>
              <w:pStyle w:val="FP"/>
            </w:pPr>
            <w:r w:rsidRPr="00297EAF">
              <w:t>Abnormal case handling of Tsor timer expiry.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92C3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288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3C73" w14:textId="77777777" w:rsidR="00297EAF" w:rsidRPr="00297EAF" w:rsidRDefault="00297EAF" w:rsidP="00297EAF">
            <w:pPr>
              <w:pStyle w:val="FP"/>
            </w:pPr>
            <w:r w:rsidRPr="00297EAF">
              <w:t>6870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23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3B0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A70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54F" w14:textId="77777777" w:rsidR="00297EAF" w:rsidRPr="00297EAF" w:rsidRDefault="00297EAF" w:rsidP="00297EAF">
            <w:pPr>
              <w:pStyle w:val="FP"/>
            </w:pPr>
            <w:r w:rsidRPr="00297EAF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CDA4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2FAAF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71E9" w14:textId="77777777" w:rsidR="00297EAF" w:rsidRPr="00297EAF" w:rsidRDefault="00297EAF" w:rsidP="00297EAF">
            <w:pPr>
              <w:pStyle w:val="FP"/>
            </w:pPr>
            <w:r w:rsidRPr="00297EAF">
              <w:t>C1-253193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D8C0" w14:textId="77777777" w:rsidR="00297EAF" w:rsidRPr="00297EAF" w:rsidRDefault="00297EAF" w:rsidP="00297EAF">
            <w:pPr>
              <w:pStyle w:val="FP"/>
            </w:pPr>
            <w:r w:rsidRPr="00297EAF">
              <w:t>Support for multiple non-3GPP device identifiers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272C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B2B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7690" w14:textId="77777777" w:rsidR="00297EAF" w:rsidRPr="00297EAF" w:rsidRDefault="00297EAF" w:rsidP="00297EAF">
            <w:pPr>
              <w:pStyle w:val="FP"/>
            </w:pPr>
            <w:r w:rsidRPr="00297EAF">
              <w:t>6871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D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9EE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E3B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691A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D5E5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B8142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442F" w14:textId="77777777" w:rsidR="00297EAF" w:rsidRPr="00297EAF" w:rsidRDefault="00297EAF" w:rsidP="00297EAF">
            <w:pPr>
              <w:pStyle w:val="FP"/>
            </w:pPr>
            <w:r w:rsidRPr="00297EAF">
              <w:t>C1-253194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9219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673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BA8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85B8" w14:textId="77777777" w:rsidR="00297EAF" w:rsidRPr="00297EAF" w:rsidRDefault="00297EAF" w:rsidP="00297EAF">
            <w:pPr>
              <w:pStyle w:val="FP"/>
            </w:pPr>
            <w:r w:rsidRPr="00297EAF">
              <w:t>6872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D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50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2E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C6CD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87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858D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1132" w14:textId="77777777" w:rsidR="00297EAF" w:rsidRPr="00297EAF" w:rsidRDefault="00297EAF" w:rsidP="00297EAF">
            <w:pPr>
              <w:pStyle w:val="FP"/>
            </w:pPr>
            <w:r w:rsidRPr="00297EAF">
              <w:t>C1-253657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50A1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0370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961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9EE2" w14:textId="77777777" w:rsidR="00297EAF" w:rsidRPr="00297EAF" w:rsidRDefault="00297EAF" w:rsidP="00297EAF">
            <w:pPr>
              <w:pStyle w:val="FP"/>
            </w:pPr>
            <w:r w:rsidRPr="00297EAF">
              <w:t>6872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3C9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235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296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C3E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CD6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85EF6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C3F4" w14:textId="77777777" w:rsidR="00297EAF" w:rsidRPr="00297EAF" w:rsidRDefault="00297EAF" w:rsidP="00297EAF">
            <w:pPr>
              <w:pStyle w:val="FP"/>
            </w:pPr>
            <w:r w:rsidRPr="00297EAF">
              <w:t>C1-253745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46B9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144D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B9C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8931" w14:textId="77777777" w:rsidR="00297EAF" w:rsidRPr="00297EAF" w:rsidRDefault="00297EAF" w:rsidP="00297EAF">
            <w:pPr>
              <w:pStyle w:val="FP"/>
            </w:pPr>
            <w:r w:rsidRPr="00297EAF">
              <w:t>6872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24F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3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C7F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401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E0E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F4393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EA82" w14:textId="77777777" w:rsidR="00297EAF" w:rsidRPr="00297EAF" w:rsidRDefault="00297EAF" w:rsidP="00297EAF">
            <w:pPr>
              <w:pStyle w:val="FP"/>
            </w:pPr>
            <w:r w:rsidRPr="00297EAF">
              <w:t>C1-253195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87B2" w14:textId="77777777" w:rsidR="00297EAF" w:rsidRPr="00297EAF" w:rsidRDefault="00297EAF" w:rsidP="00297EAF">
            <w:pPr>
              <w:pStyle w:val="FP"/>
            </w:pPr>
            <w:r w:rsidRPr="00297EAF">
              <w:t>PDU Modification exclusively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84EB" w14:textId="77777777" w:rsidR="00297EAF" w:rsidRPr="00297EAF" w:rsidRDefault="00297EAF" w:rsidP="00297EAF">
            <w:pPr>
              <w:pStyle w:val="FP"/>
            </w:pPr>
            <w:r w:rsidRPr="00297EAF">
              <w:t>InterDigital,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E94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8A88" w14:textId="77777777" w:rsidR="00297EAF" w:rsidRPr="00297EAF" w:rsidRDefault="00297EAF" w:rsidP="00297EAF">
            <w:pPr>
              <w:pStyle w:val="FP"/>
            </w:pPr>
            <w:r w:rsidRPr="00297EAF">
              <w:t>6873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39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89E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E70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4419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484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8AB87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88F2" w14:textId="77777777" w:rsidR="00297EAF" w:rsidRPr="00297EAF" w:rsidRDefault="00297EAF" w:rsidP="00297EAF">
            <w:pPr>
              <w:pStyle w:val="FP"/>
            </w:pPr>
            <w:r w:rsidRPr="00297EAF">
              <w:t>C1-253196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AFA4" w14:textId="77777777" w:rsidR="00297EAF" w:rsidRPr="00297EAF" w:rsidRDefault="00297EAF" w:rsidP="00297EAF">
            <w:pPr>
              <w:pStyle w:val="FP"/>
            </w:pPr>
            <w:r w:rsidRPr="00297EAF">
              <w:t>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E6A5" w14:textId="77777777" w:rsidR="00297EAF" w:rsidRPr="00297EAF" w:rsidRDefault="00297EAF" w:rsidP="00297EAF">
            <w:pPr>
              <w:pStyle w:val="FP"/>
            </w:pPr>
            <w:r w:rsidRPr="00297EAF">
              <w:t>InterDigital,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070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957F" w14:textId="77777777" w:rsidR="00297EAF" w:rsidRPr="00297EAF" w:rsidRDefault="00297EAF" w:rsidP="00297EAF">
            <w:pPr>
              <w:pStyle w:val="FP"/>
            </w:pPr>
            <w:r w:rsidRPr="00297EAF">
              <w:t>6874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100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BF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6E2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DC3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B52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68885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E150" w14:textId="77777777" w:rsidR="00297EAF" w:rsidRPr="00297EAF" w:rsidRDefault="00297EAF" w:rsidP="00297EAF">
            <w:pPr>
              <w:pStyle w:val="FP"/>
            </w:pPr>
            <w:r w:rsidRPr="00297EAF">
              <w:t>C1-253197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BAF0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7336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B95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B0A0" w14:textId="77777777" w:rsidR="00297EAF" w:rsidRPr="00297EAF" w:rsidRDefault="00297EAF" w:rsidP="00297EAF">
            <w:pPr>
              <w:pStyle w:val="FP"/>
            </w:pPr>
            <w:r w:rsidRPr="00297EAF">
              <w:t>6875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8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005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11A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C832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1D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F86A1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373" w14:textId="77777777" w:rsidR="00297EAF" w:rsidRPr="00297EAF" w:rsidRDefault="00297EAF" w:rsidP="00297EAF">
            <w:pPr>
              <w:pStyle w:val="FP"/>
            </w:pPr>
            <w:r w:rsidRPr="00297EAF">
              <w:t>C1-253660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DD67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7E2D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624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4225" w14:textId="77777777" w:rsidR="00297EAF" w:rsidRPr="00297EAF" w:rsidRDefault="00297EAF" w:rsidP="00297EAF">
            <w:pPr>
              <w:pStyle w:val="FP"/>
            </w:pPr>
            <w:r w:rsidRPr="00297EAF">
              <w:t>6875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705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81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D37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C63D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E09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597592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97F" w14:textId="77777777" w:rsidR="00297EAF" w:rsidRPr="00297EAF" w:rsidRDefault="00297EAF" w:rsidP="00297EAF">
            <w:pPr>
              <w:pStyle w:val="FP"/>
            </w:pPr>
            <w:r w:rsidRPr="00297EAF">
              <w:t>C1-254107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8C8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A9C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B73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FCC6" w14:textId="77777777" w:rsidR="00297EAF" w:rsidRPr="00297EAF" w:rsidRDefault="00297EAF" w:rsidP="00297EAF">
            <w:pPr>
              <w:pStyle w:val="FP"/>
            </w:pPr>
            <w:r w:rsidRPr="00297EAF">
              <w:t>6875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DD1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BF2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286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3DE8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A7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FB83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27E6" w14:textId="77777777" w:rsidR="00297EAF" w:rsidRPr="00297EAF" w:rsidRDefault="00297EAF" w:rsidP="00297EAF">
            <w:pPr>
              <w:pStyle w:val="FP"/>
            </w:pPr>
            <w:r w:rsidRPr="00297EAF">
              <w:t>C1-254127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C17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E9CE" w14:textId="77777777" w:rsidR="00297EAF" w:rsidRPr="00297EAF" w:rsidRDefault="00297EAF" w:rsidP="00297EAF">
            <w:pPr>
              <w:pStyle w:val="FP"/>
            </w:pPr>
            <w:r w:rsidRPr="00297EAF">
              <w:t>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80A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EB47" w14:textId="77777777" w:rsidR="00297EAF" w:rsidRPr="00297EAF" w:rsidRDefault="00297EAF" w:rsidP="00297EAF">
            <w:pPr>
              <w:pStyle w:val="FP"/>
            </w:pPr>
            <w:r w:rsidRPr="00297EAF">
              <w:t>6875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BD62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5A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E5B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5616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35F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C0DB0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0B07" w14:textId="77777777" w:rsidR="00297EAF" w:rsidRPr="00297EAF" w:rsidRDefault="00297EAF" w:rsidP="00297EAF">
            <w:pPr>
              <w:pStyle w:val="FP"/>
            </w:pPr>
            <w:r w:rsidRPr="00297EAF">
              <w:t>C1-253201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DABE" w14:textId="77777777" w:rsidR="00297EAF" w:rsidRPr="00297EAF" w:rsidRDefault="00297EAF" w:rsidP="00297EAF">
            <w:pPr>
              <w:pStyle w:val="FP"/>
            </w:pPr>
            <w:r w:rsidRPr="00297EAF">
              <w:t>Corrections for MPS in restricted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84A3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445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C9B9" w14:textId="77777777" w:rsidR="00297EAF" w:rsidRPr="00297EAF" w:rsidRDefault="00297EAF" w:rsidP="00297EAF">
            <w:pPr>
              <w:pStyle w:val="FP"/>
            </w:pPr>
            <w:r w:rsidRPr="00297EAF">
              <w:t>6876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B4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430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F14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2DAB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D7E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9FDC1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1ACF" w14:textId="77777777" w:rsidR="00297EAF" w:rsidRPr="00297EAF" w:rsidRDefault="00297EAF" w:rsidP="00297EAF">
            <w:pPr>
              <w:pStyle w:val="FP"/>
            </w:pPr>
            <w:r w:rsidRPr="00297EAF">
              <w:t>C1-253202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37C9" w14:textId="77777777" w:rsidR="00297EAF" w:rsidRPr="00297EAF" w:rsidRDefault="00297EAF" w:rsidP="00297EAF">
            <w:pPr>
              <w:pStyle w:val="FP"/>
            </w:pPr>
            <w:r w:rsidRPr="00297EAF">
              <w:t>MPS for Messaging Paging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09E3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2AA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C55" w14:textId="77777777" w:rsidR="00297EAF" w:rsidRPr="00297EAF" w:rsidRDefault="00297EAF" w:rsidP="00297EAF">
            <w:pPr>
              <w:pStyle w:val="FP"/>
            </w:pPr>
            <w:r w:rsidRPr="00297EAF">
              <w:t>6877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646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8F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F58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8920" w14:textId="77777777" w:rsidR="00297EAF" w:rsidRPr="00297EAF" w:rsidRDefault="00297EAF" w:rsidP="00297EAF">
            <w:pPr>
              <w:pStyle w:val="FP"/>
            </w:pPr>
            <w:r w:rsidRPr="00297EAF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49D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C813A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10DE" w14:textId="77777777" w:rsidR="00297EAF" w:rsidRPr="00297EAF" w:rsidRDefault="00297EAF" w:rsidP="00297EAF">
            <w:pPr>
              <w:pStyle w:val="FP"/>
            </w:pPr>
            <w:r w:rsidRPr="00297EAF">
              <w:t>C1-253210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FFB8" w14:textId="77777777" w:rsidR="00297EAF" w:rsidRPr="00297EAF" w:rsidRDefault="00297EAF" w:rsidP="00297EAF">
            <w:pPr>
              <w:pStyle w:val="FP"/>
            </w:pPr>
            <w:r w:rsidRPr="00297EAF">
              <w:t>Handling of S&amp;F mode indications from the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556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38D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9AAE" w14:textId="77777777" w:rsidR="00297EAF" w:rsidRPr="00297EAF" w:rsidRDefault="00297EAF" w:rsidP="00297EAF">
            <w:pPr>
              <w:pStyle w:val="FP"/>
            </w:pPr>
            <w:r w:rsidRPr="00297EAF">
              <w:t>6878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CC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66F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59C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4D6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5D4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6BFCF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3AD4" w14:textId="77777777" w:rsidR="00297EAF" w:rsidRPr="00297EAF" w:rsidRDefault="00297EAF" w:rsidP="00297EAF">
            <w:pPr>
              <w:pStyle w:val="FP"/>
            </w:pPr>
            <w:r w:rsidRPr="00297EAF">
              <w:t>C1-253211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AB3C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FCE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120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48AB" w14:textId="77777777" w:rsidR="00297EAF" w:rsidRPr="00297EAF" w:rsidRDefault="00297EAF" w:rsidP="00297EAF">
            <w:pPr>
              <w:pStyle w:val="FP"/>
            </w:pPr>
            <w:r w:rsidRPr="00297EAF">
              <w:t>6878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5D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9C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F20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9B2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735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0E90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247" w14:textId="77777777" w:rsidR="00297EAF" w:rsidRPr="00297EAF" w:rsidRDefault="00297EAF" w:rsidP="00297EAF">
            <w:pPr>
              <w:pStyle w:val="FP"/>
            </w:pPr>
            <w:r w:rsidRPr="00297EAF">
              <w:t>C1-253213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4113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7A73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740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49A" w14:textId="77777777" w:rsidR="00297EAF" w:rsidRPr="00297EAF" w:rsidRDefault="00297EAF" w:rsidP="00297EAF">
            <w:pPr>
              <w:pStyle w:val="FP"/>
            </w:pPr>
            <w:r w:rsidRPr="00297EAF">
              <w:t>6878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37C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B3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1FF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4CB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205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55726B8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413C" w14:textId="77777777" w:rsidR="00297EAF" w:rsidRPr="00297EAF" w:rsidRDefault="00297EAF" w:rsidP="00297EAF">
            <w:pPr>
              <w:pStyle w:val="FP"/>
            </w:pPr>
            <w:r w:rsidRPr="00297EAF">
              <w:t>C1-253214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53BE" w14:textId="77777777" w:rsidR="00297EAF" w:rsidRPr="00297EAF" w:rsidRDefault="00297EAF" w:rsidP="00297EAF">
            <w:pPr>
              <w:pStyle w:val="FP"/>
            </w:pPr>
            <w:r w:rsidRPr="00297EAF">
              <w:t>Handling of S&amp;F mode indications from the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7BA9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E1D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51C5" w14:textId="77777777" w:rsidR="00297EAF" w:rsidRPr="00297EAF" w:rsidRDefault="00297EAF" w:rsidP="00297EAF">
            <w:pPr>
              <w:pStyle w:val="FP"/>
            </w:pPr>
            <w:r w:rsidRPr="00297EAF">
              <w:t>6879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C9C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E7F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85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8288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95B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A4F6E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38FF" w14:textId="77777777" w:rsidR="00297EAF" w:rsidRPr="00297EAF" w:rsidRDefault="00297EAF" w:rsidP="00297EAF">
            <w:pPr>
              <w:pStyle w:val="FP"/>
            </w:pPr>
            <w:r w:rsidRPr="00297EAF">
              <w:t>C1-253221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65A0" w14:textId="77777777" w:rsidR="00297EAF" w:rsidRPr="00297EAF" w:rsidRDefault="00297EAF" w:rsidP="00297EAF">
            <w:pPr>
              <w:pStyle w:val="FP"/>
            </w:pPr>
            <w:r w:rsidRPr="00297EAF">
              <w:t>Inclusion of ATSSS status in related session management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A6E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EED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E48" w14:textId="77777777" w:rsidR="00297EAF" w:rsidRPr="00297EAF" w:rsidRDefault="00297EAF" w:rsidP="00297EAF">
            <w:pPr>
              <w:pStyle w:val="FP"/>
            </w:pPr>
            <w:r w:rsidRPr="00297EAF">
              <w:t>6880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B8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578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64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BA55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4C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8BFA7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9C84" w14:textId="77777777" w:rsidR="00297EAF" w:rsidRPr="00297EAF" w:rsidRDefault="00297EAF" w:rsidP="00297EAF">
            <w:pPr>
              <w:pStyle w:val="FP"/>
            </w:pPr>
            <w:r w:rsidRPr="00297EAF">
              <w:t>C1-253590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32D1" w14:textId="77777777" w:rsidR="00297EAF" w:rsidRPr="00297EAF" w:rsidRDefault="00297EAF" w:rsidP="00297EAF">
            <w:pPr>
              <w:pStyle w:val="FP"/>
            </w:pPr>
            <w:r w:rsidRPr="00297EAF">
              <w:t>Inclusion of ATSSS status in related session management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64FA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97C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4F4F" w14:textId="77777777" w:rsidR="00297EAF" w:rsidRPr="00297EAF" w:rsidRDefault="00297EAF" w:rsidP="00297EAF">
            <w:pPr>
              <w:pStyle w:val="FP"/>
            </w:pPr>
            <w:r w:rsidRPr="00297EAF">
              <w:t>6880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756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980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083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8D8D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522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34386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857D" w14:textId="77777777" w:rsidR="00297EAF" w:rsidRPr="00297EAF" w:rsidRDefault="00297EAF" w:rsidP="00297EAF">
            <w:pPr>
              <w:pStyle w:val="FP"/>
            </w:pPr>
            <w:r w:rsidRPr="00297EAF">
              <w:t>C1-253230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B16D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Handling multiple non-3GPP device identifiers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721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F83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DBE6" w14:textId="77777777" w:rsidR="00297EAF" w:rsidRPr="00297EAF" w:rsidRDefault="00297EAF" w:rsidP="00297EAF">
            <w:pPr>
              <w:pStyle w:val="FP"/>
            </w:pPr>
            <w:r w:rsidRPr="00297EAF">
              <w:t>6881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DC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DD3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579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99DF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BB4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48ACB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DEBA" w14:textId="77777777" w:rsidR="00297EAF" w:rsidRPr="00297EAF" w:rsidRDefault="00297EAF" w:rsidP="00297EAF">
            <w:pPr>
              <w:pStyle w:val="FP"/>
            </w:pPr>
            <w:r w:rsidRPr="00297EAF">
              <w:t>C1-253237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524D" w14:textId="77777777" w:rsidR="00297EAF" w:rsidRPr="00297EAF" w:rsidRDefault="00297EAF" w:rsidP="00297EAF">
            <w:pPr>
              <w:pStyle w:val="FP"/>
            </w:pPr>
            <w:r w:rsidRPr="00297EAF">
              <w:t>Corrections to the NW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077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987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4D2B" w14:textId="77777777" w:rsidR="00297EAF" w:rsidRPr="00297EAF" w:rsidRDefault="00297EAF" w:rsidP="00297EAF">
            <w:pPr>
              <w:pStyle w:val="FP"/>
            </w:pPr>
            <w:r w:rsidRPr="00297EAF">
              <w:t>6882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8D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A89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4E8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1259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B0B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F5172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1732" w14:textId="77777777" w:rsidR="00297EAF" w:rsidRPr="00297EAF" w:rsidRDefault="00297EAF" w:rsidP="00297EAF">
            <w:pPr>
              <w:pStyle w:val="FP"/>
            </w:pPr>
            <w:r w:rsidRPr="00297EAF">
              <w:t>C1-253699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C4E9" w14:textId="77777777" w:rsidR="00297EAF" w:rsidRPr="00297EAF" w:rsidRDefault="00297EAF" w:rsidP="00297EAF">
            <w:pPr>
              <w:pStyle w:val="FP"/>
            </w:pPr>
            <w:r w:rsidRPr="00297EAF">
              <w:t>Corrections to the NW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04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715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16BC" w14:textId="77777777" w:rsidR="00297EAF" w:rsidRPr="00297EAF" w:rsidRDefault="00297EAF" w:rsidP="00297EAF">
            <w:pPr>
              <w:pStyle w:val="FP"/>
            </w:pPr>
            <w:r w:rsidRPr="00297EAF">
              <w:t>6882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F50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DE8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157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5F53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D3E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CE39E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143F" w14:textId="77777777" w:rsidR="00297EAF" w:rsidRPr="00297EAF" w:rsidRDefault="00297EAF" w:rsidP="00297EAF">
            <w:pPr>
              <w:pStyle w:val="FP"/>
            </w:pPr>
            <w:r w:rsidRPr="00297EAF">
              <w:t>C1-253242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7F38" w14:textId="77777777" w:rsidR="00297EAF" w:rsidRPr="00297EAF" w:rsidRDefault="00297EAF" w:rsidP="00297EAF">
            <w:pPr>
              <w:pStyle w:val="FP"/>
            </w:pPr>
            <w:r w:rsidRPr="00297EAF">
              <w:t>Correction to MID in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20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4F8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9257" w14:textId="77777777" w:rsidR="00297EAF" w:rsidRPr="00297EAF" w:rsidRDefault="00297EAF" w:rsidP="00297EAF">
            <w:pPr>
              <w:pStyle w:val="FP"/>
            </w:pPr>
            <w:r w:rsidRPr="00297EAF">
              <w:t>6883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DD5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FBE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6F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731B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05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EB4644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4E8B" w14:textId="77777777" w:rsidR="00297EAF" w:rsidRPr="00297EAF" w:rsidRDefault="00297EAF" w:rsidP="00297EAF">
            <w:pPr>
              <w:pStyle w:val="FP"/>
            </w:pPr>
            <w:r w:rsidRPr="00297EAF">
              <w:t>C1-253663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DE33" w14:textId="77777777" w:rsidR="00297EAF" w:rsidRPr="00297EAF" w:rsidRDefault="00297EAF" w:rsidP="00297EAF">
            <w:pPr>
              <w:pStyle w:val="FP"/>
            </w:pPr>
            <w:r w:rsidRPr="00297EAF">
              <w:t>Correction to MID in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0AB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FF0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2662" w14:textId="77777777" w:rsidR="00297EAF" w:rsidRPr="00297EAF" w:rsidRDefault="00297EAF" w:rsidP="00297EAF">
            <w:pPr>
              <w:pStyle w:val="FP"/>
            </w:pPr>
            <w:r w:rsidRPr="00297EAF">
              <w:t>6883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76C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55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2CC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8AC3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24C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0D234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AEAB" w14:textId="77777777" w:rsidR="00297EAF" w:rsidRPr="00297EAF" w:rsidRDefault="00297EAF" w:rsidP="00297EAF">
            <w:pPr>
              <w:pStyle w:val="FP"/>
            </w:pPr>
            <w:r w:rsidRPr="00297EAF">
              <w:t>C1-253265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C804" w14:textId="77777777" w:rsidR="00297EAF" w:rsidRPr="00297EAF" w:rsidRDefault="00297EAF" w:rsidP="00297EAF">
            <w:pPr>
              <w:pStyle w:val="FP"/>
            </w:pPr>
            <w:r w:rsidRPr="00297EAF">
              <w:t>Correction related to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886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19E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6CA5" w14:textId="77777777" w:rsidR="00297EAF" w:rsidRPr="00297EAF" w:rsidRDefault="00297EAF" w:rsidP="00297EAF">
            <w:pPr>
              <w:pStyle w:val="FP"/>
            </w:pPr>
            <w:r w:rsidRPr="00297EAF">
              <w:t>6884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D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3C8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A94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09A4" w14:textId="77777777" w:rsidR="00297EAF" w:rsidRPr="00297EAF" w:rsidRDefault="00297EAF" w:rsidP="00297EAF">
            <w:pPr>
              <w:pStyle w:val="FP"/>
            </w:pPr>
            <w:r w:rsidRPr="00297EAF">
              <w:t>UAS_Ph2,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A9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0F7EE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ED8D" w14:textId="77777777" w:rsidR="00297EAF" w:rsidRPr="00297EAF" w:rsidRDefault="00297EAF" w:rsidP="00297EAF">
            <w:pPr>
              <w:pStyle w:val="FP"/>
            </w:pPr>
            <w:r w:rsidRPr="00297EAF">
              <w:t>C1-253700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658" w14:textId="77777777" w:rsidR="00297EAF" w:rsidRPr="00297EAF" w:rsidRDefault="00297EAF" w:rsidP="00297EAF">
            <w:pPr>
              <w:pStyle w:val="FP"/>
            </w:pPr>
            <w:r w:rsidRPr="00297EAF">
              <w:t>Correction related to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DC02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EAB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DB26" w14:textId="77777777" w:rsidR="00297EAF" w:rsidRPr="00297EAF" w:rsidRDefault="00297EAF" w:rsidP="00297EAF">
            <w:pPr>
              <w:pStyle w:val="FP"/>
            </w:pPr>
            <w:r w:rsidRPr="00297EAF">
              <w:t>6884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1FE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34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1DA5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00E9" w14:textId="77777777" w:rsidR="00297EAF" w:rsidRPr="00297EAF" w:rsidRDefault="00297EAF" w:rsidP="00297EAF">
            <w:pPr>
              <w:pStyle w:val="FP"/>
            </w:pPr>
            <w:r w:rsidRPr="00297EAF">
              <w:t>UAS_Ph2,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A67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B66FF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8013" w14:textId="77777777" w:rsidR="00297EAF" w:rsidRPr="00297EAF" w:rsidRDefault="00297EAF" w:rsidP="00297EAF">
            <w:pPr>
              <w:pStyle w:val="FP"/>
            </w:pPr>
            <w:r w:rsidRPr="00297EAF">
              <w:t>C1-253270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50B6" w14:textId="77777777" w:rsidR="00297EAF" w:rsidRPr="00297EAF" w:rsidRDefault="00297EAF" w:rsidP="00297EAF">
            <w:pPr>
              <w:pStyle w:val="FP"/>
            </w:pPr>
            <w:r w:rsidRPr="00297EAF">
              <w:t>Updating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410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FE4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4441" w14:textId="77777777" w:rsidR="00297EAF" w:rsidRPr="00297EAF" w:rsidRDefault="00297EAF" w:rsidP="00297EAF">
            <w:pPr>
              <w:pStyle w:val="FP"/>
            </w:pPr>
            <w:r w:rsidRPr="00297EAF">
              <w:t>6885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B7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72D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6EF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54D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946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B0CD7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B21D" w14:textId="77777777" w:rsidR="00297EAF" w:rsidRPr="00297EAF" w:rsidRDefault="00297EAF" w:rsidP="00297EAF">
            <w:pPr>
              <w:pStyle w:val="FP"/>
            </w:pPr>
            <w:r w:rsidRPr="00297EAF">
              <w:t>C1-253274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D614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AB6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B56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3871" w14:textId="77777777" w:rsidR="00297EAF" w:rsidRPr="00297EAF" w:rsidRDefault="00297EAF" w:rsidP="00297EAF">
            <w:pPr>
              <w:pStyle w:val="FP"/>
            </w:pPr>
            <w:r w:rsidRPr="00297EAF">
              <w:t>6886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E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85B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80A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23BD" w14:textId="77777777" w:rsidR="00297EAF" w:rsidRPr="00297EAF" w:rsidRDefault="00297EAF" w:rsidP="00297EAF">
            <w:pPr>
              <w:pStyle w:val="FP"/>
            </w:pPr>
            <w:r w:rsidRPr="00297EAF">
              <w:t>5GProtoc19,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F5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31E5D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99B3" w14:textId="77777777" w:rsidR="00297EAF" w:rsidRPr="00297EAF" w:rsidRDefault="00297EAF" w:rsidP="00297EAF">
            <w:pPr>
              <w:pStyle w:val="FP"/>
            </w:pPr>
            <w:r w:rsidRPr="00297EAF">
              <w:t>C1-253671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1E94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D03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57A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656F" w14:textId="77777777" w:rsidR="00297EAF" w:rsidRPr="00297EAF" w:rsidRDefault="00297EAF" w:rsidP="00297EAF">
            <w:pPr>
              <w:pStyle w:val="FP"/>
            </w:pPr>
            <w:r w:rsidRPr="00297EAF">
              <w:t>6886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283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BE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B81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400B" w14:textId="77777777" w:rsidR="00297EAF" w:rsidRPr="00297EAF" w:rsidRDefault="00297EAF" w:rsidP="00297EAF">
            <w:pPr>
              <w:pStyle w:val="FP"/>
            </w:pPr>
            <w:r w:rsidRPr="00297EAF">
              <w:t>5GProtoc19,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8DA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AAC62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0727" w14:textId="77777777" w:rsidR="00297EAF" w:rsidRPr="00297EAF" w:rsidRDefault="00297EAF" w:rsidP="00297EAF">
            <w:pPr>
              <w:pStyle w:val="FP"/>
            </w:pPr>
            <w:r w:rsidRPr="00297EAF">
              <w:t>C1-253726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4E64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97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C3F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1592" w14:textId="77777777" w:rsidR="00297EAF" w:rsidRPr="00297EAF" w:rsidRDefault="00297EAF" w:rsidP="00297EAF">
            <w:pPr>
              <w:pStyle w:val="FP"/>
            </w:pPr>
            <w:r w:rsidRPr="00297EAF">
              <w:t>6886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692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61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042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42E3" w14:textId="77777777" w:rsidR="00297EAF" w:rsidRPr="00297EAF" w:rsidRDefault="00297EAF" w:rsidP="00297EAF">
            <w:pPr>
              <w:pStyle w:val="FP"/>
            </w:pPr>
            <w:r w:rsidRPr="00297EAF">
              <w:t>5GProtoc19,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C0C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0134F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672" w14:textId="77777777" w:rsidR="00297EAF" w:rsidRPr="00297EAF" w:rsidRDefault="00297EAF" w:rsidP="00297EAF">
            <w:pPr>
              <w:pStyle w:val="FP"/>
            </w:pPr>
            <w:r w:rsidRPr="00297EAF">
              <w:t>C1-253742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0574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1E8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6C9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D75D" w14:textId="77777777" w:rsidR="00297EAF" w:rsidRPr="00297EAF" w:rsidRDefault="00297EAF" w:rsidP="00297EAF">
            <w:pPr>
              <w:pStyle w:val="FP"/>
            </w:pPr>
            <w:r w:rsidRPr="00297EAF">
              <w:t>6886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E406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A0D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DF5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312E" w14:textId="77777777" w:rsidR="00297EAF" w:rsidRPr="00297EAF" w:rsidRDefault="00297EAF" w:rsidP="00297EAF">
            <w:pPr>
              <w:pStyle w:val="FP"/>
            </w:pPr>
            <w:r w:rsidRPr="00297EAF">
              <w:t>5GProtoc19,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7A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5EED2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14BA" w14:textId="77777777" w:rsidR="00297EAF" w:rsidRPr="00297EAF" w:rsidRDefault="00297EAF" w:rsidP="00297EAF">
            <w:pPr>
              <w:pStyle w:val="FP"/>
            </w:pPr>
            <w:r w:rsidRPr="00297EAF">
              <w:t>C1-253275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0EB7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Support multiple non-3GPP devices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791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55E0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4937" w14:textId="77777777" w:rsidR="00297EAF" w:rsidRPr="00297EAF" w:rsidRDefault="00297EAF" w:rsidP="00297EAF">
            <w:pPr>
              <w:pStyle w:val="FP"/>
            </w:pPr>
            <w:r w:rsidRPr="00297EAF">
              <w:t>6887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0D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739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E84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D59E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1412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5A7B3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E7CF" w14:textId="77777777" w:rsidR="00297EAF" w:rsidRPr="00297EAF" w:rsidRDefault="00297EAF" w:rsidP="00297EAF">
            <w:pPr>
              <w:pStyle w:val="FP"/>
            </w:pPr>
            <w:r w:rsidRPr="00297EAF">
              <w:t>C1-253276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B369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9A5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A5B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6090" w14:textId="77777777" w:rsidR="00297EAF" w:rsidRPr="00297EAF" w:rsidRDefault="00297EAF" w:rsidP="00297EAF">
            <w:pPr>
              <w:pStyle w:val="FP"/>
            </w:pPr>
            <w:r w:rsidRPr="00297EAF">
              <w:t>6888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56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6A8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349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D774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2D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31A17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BE17" w14:textId="77777777" w:rsidR="00297EAF" w:rsidRPr="00297EAF" w:rsidRDefault="00297EAF" w:rsidP="00297EAF">
            <w:pPr>
              <w:pStyle w:val="FP"/>
            </w:pPr>
            <w:r w:rsidRPr="00297EAF">
              <w:t>C1-253659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2F48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961A" w14:textId="77777777" w:rsidR="00297EAF" w:rsidRPr="00297EAF" w:rsidRDefault="00297EAF" w:rsidP="00297EAF">
            <w:pPr>
              <w:pStyle w:val="FP"/>
            </w:pPr>
            <w:r w:rsidRPr="00297EAF">
              <w:t>ZTE, InterDigital,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3F1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E816" w14:textId="77777777" w:rsidR="00297EAF" w:rsidRPr="00297EAF" w:rsidRDefault="00297EAF" w:rsidP="00297EAF">
            <w:pPr>
              <w:pStyle w:val="FP"/>
            </w:pPr>
            <w:r w:rsidRPr="00297EAF">
              <w:t>6888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7DB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BA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BB1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F37C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DA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7BC3A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8167" w14:textId="77777777" w:rsidR="00297EAF" w:rsidRPr="00297EAF" w:rsidRDefault="00297EAF" w:rsidP="00297EAF">
            <w:pPr>
              <w:pStyle w:val="FP"/>
            </w:pPr>
            <w:r w:rsidRPr="00297EAF">
              <w:t>C1-253730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0E48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AD0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F3A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4A15" w14:textId="77777777" w:rsidR="00297EAF" w:rsidRPr="00297EAF" w:rsidRDefault="00297EAF" w:rsidP="00297EAF">
            <w:pPr>
              <w:pStyle w:val="FP"/>
            </w:pPr>
            <w:r w:rsidRPr="00297EAF">
              <w:t>6888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C260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9FF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837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5ECC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879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9D61BC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76C2" w14:textId="77777777" w:rsidR="00297EAF" w:rsidRPr="00297EAF" w:rsidRDefault="00297EAF" w:rsidP="00297EAF">
            <w:pPr>
              <w:pStyle w:val="FP"/>
            </w:pPr>
            <w:r w:rsidRPr="00297EAF">
              <w:t>C1-253277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B15E" w14:textId="77777777" w:rsidR="00297EAF" w:rsidRPr="00297EAF" w:rsidRDefault="00297EAF" w:rsidP="00297EAF">
            <w:pPr>
              <w:pStyle w:val="FP"/>
            </w:pPr>
            <w:r w:rsidRPr="00297EAF">
              <w:t>New 5GSM cause value for non-3GPP device identifier(s)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222B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75E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23A9" w14:textId="77777777" w:rsidR="00297EAF" w:rsidRPr="00297EAF" w:rsidRDefault="00297EAF" w:rsidP="00297EAF">
            <w:pPr>
              <w:pStyle w:val="FP"/>
            </w:pPr>
            <w:r w:rsidRPr="00297EAF">
              <w:t>6889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EB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B6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6B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D5A8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6E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9A21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BE9" w14:textId="77777777" w:rsidR="00297EAF" w:rsidRPr="00297EAF" w:rsidRDefault="00297EAF" w:rsidP="00297EAF">
            <w:pPr>
              <w:pStyle w:val="FP"/>
            </w:pPr>
            <w:r w:rsidRPr="00297EAF">
              <w:t>C1-253661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4D9D" w14:textId="77777777" w:rsidR="00297EAF" w:rsidRPr="00297EAF" w:rsidRDefault="00297EAF" w:rsidP="00297EAF">
            <w:pPr>
              <w:pStyle w:val="FP"/>
            </w:pPr>
            <w:r w:rsidRPr="00297EAF">
              <w:t>New 5GSM cause value for non-3GPP device identifier(s)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3AB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EDD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6B3B" w14:textId="77777777" w:rsidR="00297EAF" w:rsidRPr="00297EAF" w:rsidRDefault="00297EAF" w:rsidP="00297EAF">
            <w:pPr>
              <w:pStyle w:val="FP"/>
            </w:pPr>
            <w:r w:rsidRPr="00297EAF">
              <w:t>6889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A8B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B4F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5A3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DF11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842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4BBC5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9161" w14:textId="77777777" w:rsidR="00297EAF" w:rsidRPr="00297EAF" w:rsidRDefault="00297EAF" w:rsidP="00297EAF">
            <w:pPr>
              <w:pStyle w:val="FP"/>
            </w:pPr>
            <w:r w:rsidRPr="00297EAF">
              <w:t>C1-253278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1BD7" w14:textId="77777777" w:rsidR="00297EAF" w:rsidRPr="00297EAF" w:rsidRDefault="00297EAF" w:rsidP="00297EAF">
            <w:pPr>
              <w:pStyle w:val="FP"/>
            </w:pPr>
            <w:r w:rsidRPr="00297EAF">
              <w:t>No allowed NSSAI after de-registration with cause #62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ECA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E16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5BD4" w14:textId="77777777" w:rsidR="00297EAF" w:rsidRPr="00297EAF" w:rsidRDefault="00297EAF" w:rsidP="00297EAF">
            <w:pPr>
              <w:pStyle w:val="FP"/>
            </w:pPr>
            <w:r w:rsidRPr="00297EAF">
              <w:t>6890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FF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8FD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B28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97D9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19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62959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C5F" w14:textId="77777777" w:rsidR="00297EAF" w:rsidRPr="00297EAF" w:rsidRDefault="00297EAF" w:rsidP="00297EAF">
            <w:pPr>
              <w:pStyle w:val="FP"/>
            </w:pPr>
            <w:r w:rsidRPr="00297EAF">
              <w:t>C1-253715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C3F6" w14:textId="77777777" w:rsidR="00297EAF" w:rsidRPr="00297EAF" w:rsidRDefault="00297EAF" w:rsidP="00297EAF">
            <w:pPr>
              <w:pStyle w:val="FP"/>
            </w:pPr>
            <w:r w:rsidRPr="00297EAF">
              <w:t>No allowed NSSAI after de-registration with cause #62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7A2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B9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7ACB" w14:textId="77777777" w:rsidR="00297EAF" w:rsidRPr="00297EAF" w:rsidRDefault="00297EAF" w:rsidP="00297EAF">
            <w:pPr>
              <w:pStyle w:val="FP"/>
            </w:pPr>
            <w:r w:rsidRPr="00297EAF">
              <w:t>6890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744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4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7D2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D20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2B5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D0EE8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2D39" w14:textId="77777777" w:rsidR="00297EAF" w:rsidRPr="00297EAF" w:rsidRDefault="00297EAF" w:rsidP="00297EAF">
            <w:pPr>
              <w:pStyle w:val="FP"/>
            </w:pPr>
            <w:r w:rsidRPr="00297EAF">
              <w:t>C1-253279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9FCD" w14:textId="77777777" w:rsidR="00297EAF" w:rsidRPr="00297EAF" w:rsidRDefault="00297EAF" w:rsidP="00297EAF">
            <w:pPr>
              <w:pStyle w:val="FP"/>
            </w:pPr>
            <w:r w:rsidRPr="00297EAF">
              <w:t>Use standard value for S-NSSAI applicable to equivalent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48E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853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ED5" w14:textId="77777777" w:rsidR="00297EAF" w:rsidRPr="00297EAF" w:rsidRDefault="00297EAF" w:rsidP="00297EAF">
            <w:pPr>
              <w:pStyle w:val="FP"/>
            </w:pPr>
            <w:r w:rsidRPr="00297EAF">
              <w:t>6891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48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7DE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0D6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7711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6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579A9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2DF" w14:textId="77777777" w:rsidR="00297EAF" w:rsidRPr="00297EAF" w:rsidRDefault="00297EAF" w:rsidP="00297EAF">
            <w:pPr>
              <w:pStyle w:val="FP"/>
            </w:pPr>
            <w:r w:rsidRPr="00297EAF">
              <w:t>C1-253280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AEBD" w14:textId="77777777" w:rsidR="00297EAF" w:rsidRPr="00297EAF" w:rsidRDefault="00297EAF" w:rsidP="00297EAF">
            <w:pPr>
              <w:pStyle w:val="FP"/>
            </w:pPr>
            <w:r w:rsidRPr="00297EAF">
              <w:t>No definition of camped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477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E8D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10D9" w14:textId="77777777" w:rsidR="00297EAF" w:rsidRPr="00297EAF" w:rsidRDefault="00297EAF" w:rsidP="00297EAF">
            <w:pPr>
              <w:pStyle w:val="FP"/>
            </w:pPr>
            <w:r w:rsidRPr="00297EAF">
              <w:t>6892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E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84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CC4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AEF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E8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31F5A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158D" w14:textId="77777777" w:rsidR="00297EAF" w:rsidRPr="00297EAF" w:rsidRDefault="00297EAF" w:rsidP="00297EAF">
            <w:pPr>
              <w:pStyle w:val="FP"/>
            </w:pPr>
            <w:r w:rsidRPr="00297EAF">
              <w:t>C1-253283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AE1E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A452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951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48C8" w14:textId="77777777" w:rsidR="00297EAF" w:rsidRPr="00297EAF" w:rsidRDefault="00297EAF" w:rsidP="00297EAF">
            <w:pPr>
              <w:pStyle w:val="FP"/>
            </w:pPr>
            <w:r w:rsidRPr="00297EAF">
              <w:t>6893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7B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2C4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2B0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557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7F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12E4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E848" w14:textId="77777777" w:rsidR="00297EAF" w:rsidRPr="00297EAF" w:rsidRDefault="00297EAF" w:rsidP="00297EAF">
            <w:pPr>
              <w:pStyle w:val="FP"/>
            </w:pPr>
            <w:r w:rsidRPr="00297EAF">
              <w:t>C1-253617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0DDD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ACE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F18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151E" w14:textId="77777777" w:rsidR="00297EAF" w:rsidRPr="00297EAF" w:rsidRDefault="00297EAF" w:rsidP="00297EAF">
            <w:pPr>
              <w:pStyle w:val="FP"/>
            </w:pPr>
            <w:r w:rsidRPr="00297EAF">
              <w:t>6893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25D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AD2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CCD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BB8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C1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15F5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16AD" w14:textId="77777777" w:rsidR="00297EAF" w:rsidRPr="00297EAF" w:rsidRDefault="00297EAF" w:rsidP="00297EAF">
            <w:pPr>
              <w:pStyle w:val="FP"/>
            </w:pPr>
            <w:r w:rsidRPr="00297EAF">
              <w:t>C1-253762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D89E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0335" w14:textId="77777777" w:rsidR="00297EAF" w:rsidRPr="00297EAF" w:rsidRDefault="00297EAF" w:rsidP="00297EAF">
            <w:pPr>
              <w:pStyle w:val="FP"/>
            </w:pPr>
            <w:r w:rsidRPr="00297EAF">
              <w:t>vivo,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F1F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0D" w14:textId="77777777" w:rsidR="00297EAF" w:rsidRPr="00297EAF" w:rsidRDefault="00297EAF" w:rsidP="00297EAF">
            <w:pPr>
              <w:pStyle w:val="FP"/>
            </w:pPr>
            <w:r w:rsidRPr="00297EAF">
              <w:t>6893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5A6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3AF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36B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24C1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005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DD8B2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7957" w14:textId="77777777" w:rsidR="00297EAF" w:rsidRPr="00297EAF" w:rsidRDefault="00297EAF" w:rsidP="00297EAF">
            <w:pPr>
              <w:pStyle w:val="FP"/>
            </w:pPr>
            <w:r w:rsidRPr="00297EAF">
              <w:t>C1-254092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EF3A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37C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672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C378" w14:textId="77777777" w:rsidR="00297EAF" w:rsidRPr="00297EAF" w:rsidRDefault="00297EAF" w:rsidP="00297EAF">
            <w:pPr>
              <w:pStyle w:val="FP"/>
            </w:pPr>
            <w:r w:rsidRPr="00297EAF">
              <w:t>6893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B055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694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655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9C50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7D8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F8D3C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71E" w14:textId="77777777" w:rsidR="00297EAF" w:rsidRPr="00297EAF" w:rsidRDefault="00297EAF" w:rsidP="00297EAF">
            <w:pPr>
              <w:pStyle w:val="FP"/>
            </w:pPr>
            <w:r w:rsidRPr="00297EAF">
              <w:t>C1-253285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B397" w14:textId="77777777" w:rsidR="00297EAF" w:rsidRPr="00297EAF" w:rsidRDefault="00297EAF" w:rsidP="00297EAF">
            <w:pPr>
              <w:pStyle w:val="FP"/>
            </w:pPr>
            <w:r w:rsidRPr="00297EAF">
              <w:t>Correction on type of access technology utilization control in deregistration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6B97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617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C5E3" w14:textId="77777777" w:rsidR="00297EAF" w:rsidRPr="00297EAF" w:rsidRDefault="00297EAF" w:rsidP="00297EAF">
            <w:pPr>
              <w:pStyle w:val="FP"/>
            </w:pPr>
            <w:r w:rsidRPr="00297EAF">
              <w:t>6894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68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60E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792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8577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296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A69C4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1899" w14:textId="77777777" w:rsidR="00297EAF" w:rsidRPr="00297EAF" w:rsidRDefault="00297EAF" w:rsidP="00297EAF">
            <w:pPr>
              <w:pStyle w:val="FP"/>
            </w:pPr>
            <w:r w:rsidRPr="00297EAF">
              <w:t>C1-253286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85B7" w14:textId="77777777" w:rsidR="00297EAF" w:rsidRPr="00297EAF" w:rsidRDefault="00297EAF" w:rsidP="00297EAF">
            <w:pPr>
              <w:pStyle w:val="FP"/>
            </w:pPr>
            <w:r w:rsidRPr="00297EAF">
              <w:t>Remove limitation on access technology utilization control only in 3GPP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90C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137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69BE" w14:textId="77777777" w:rsidR="00297EAF" w:rsidRPr="00297EAF" w:rsidRDefault="00297EAF" w:rsidP="00297EAF">
            <w:pPr>
              <w:pStyle w:val="FP"/>
            </w:pPr>
            <w:r w:rsidRPr="00297EAF">
              <w:t>6895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4D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302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46C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2CE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6E5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5C928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6A6" w14:textId="77777777" w:rsidR="00297EAF" w:rsidRPr="00297EAF" w:rsidRDefault="00297EAF" w:rsidP="00297EAF">
            <w:pPr>
              <w:pStyle w:val="FP"/>
            </w:pPr>
            <w:r w:rsidRPr="00297EAF">
              <w:t>C1-253293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309C" w14:textId="77777777" w:rsidR="00297EAF" w:rsidRPr="00297EAF" w:rsidRDefault="00297EAF" w:rsidP="00297EAF">
            <w:pPr>
              <w:pStyle w:val="FP"/>
            </w:pPr>
            <w:r w:rsidRPr="00297EAF">
              <w:t>Remove emergency restriction for WUS assistance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B680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209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533D" w14:textId="77777777" w:rsidR="00297EAF" w:rsidRPr="00297EAF" w:rsidRDefault="00297EAF" w:rsidP="00297EAF">
            <w:pPr>
              <w:pStyle w:val="FP"/>
            </w:pPr>
            <w:r w:rsidRPr="00297EAF">
              <w:t>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89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D3B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D55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37C0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AAD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2E696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2AB4" w14:textId="77777777" w:rsidR="00297EAF" w:rsidRPr="00297EAF" w:rsidRDefault="00297EAF" w:rsidP="00297EAF">
            <w:pPr>
              <w:pStyle w:val="FP"/>
            </w:pPr>
            <w:r w:rsidRPr="00297EAF">
              <w:t>C1-253296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348D" w14:textId="77777777" w:rsidR="00297EAF" w:rsidRPr="00297EAF" w:rsidRDefault="00297EAF" w:rsidP="00297EAF">
            <w:pPr>
              <w:pStyle w:val="FP"/>
            </w:pPr>
            <w:r w:rsidRPr="00297EAF">
              <w:t>Corrections for MPS in restricted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D41F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8D5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1C67" w14:textId="77777777" w:rsidR="00297EAF" w:rsidRPr="00297EAF" w:rsidRDefault="00297EAF" w:rsidP="00297EAF">
            <w:pPr>
              <w:pStyle w:val="FP"/>
            </w:pPr>
            <w:r w:rsidRPr="00297EAF">
              <w:t>6897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9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06E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0E7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3A43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CAF3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A2309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9A61" w14:textId="77777777" w:rsidR="00297EAF" w:rsidRPr="00297EAF" w:rsidRDefault="00297EAF" w:rsidP="00297EAF">
            <w:pPr>
              <w:pStyle w:val="FP"/>
            </w:pPr>
            <w:r w:rsidRPr="00297EAF">
              <w:t>C1-253297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31EF" w14:textId="77777777" w:rsidR="00297EAF" w:rsidRPr="00297EAF" w:rsidRDefault="00297EAF" w:rsidP="00297EAF">
            <w:pPr>
              <w:pStyle w:val="FP"/>
            </w:pPr>
            <w:r w:rsidRPr="00297EAF">
              <w:t>MPS for Messaging Paging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8E98" w14:textId="77777777" w:rsidR="00297EAF" w:rsidRPr="00297EAF" w:rsidRDefault="00297EAF" w:rsidP="00297EAF">
            <w:pPr>
              <w:pStyle w:val="FP"/>
            </w:pPr>
            <w:r w:rsidRPr="00297EAF">
              <w:t>Peraton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35D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0E31" w14:textId="77777777" w:rsidR="00297EAF" w:rsidRPr="00297EAF" w:rsidRDefault="00297EAF" w:rsidP="00297EAF">
            <w:pPr>
              <w:pStyle w:val="FP"/>
            </w:pPr>
            <w:r w:rsidRPr="00297EAF">
              <w:t>6898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3C8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C36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A8D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63CB" w14:textId="77777777" w:rsidR="00297EAF" w:rsidRPr="00297EAF" w:rsidRDefault="00297EAF" w:rsidP="00297EAF">
            <w:pPr>
              <w:pStyle w:val="FP"/>
            </w:pPr>
            <w:r w:rsidRPr="00297EAF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44FA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F7E35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08D" w14:textId="77777777" w:rsidR="00297EAF" w:rsidRPr="00297EAF" w:rsidRDefault="00297EAF" w:rsidP="00297EAF">
            <w:pPr>
              <w:pStyle w:val="FP"/>
            </w:pPr>
            <w:r w:rsidRPr="00297EAF">
              <w:t>C1-253299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70FC" w14:textId="77777777" w:rsidR="00297EAF" w:rsidRPr="00297EAF" w:rsidRDefault="00297EAF" w:rsidP="00297EAF">
            <w:pPr>
              <w:pStyle w:val="FP"/>
            </w:pPr>
            <w:r w:rsidRPr="00297EAF">
              <w:t>Editorial correction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2C45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19C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92EE" w14:textId="77777777" w:rsidR="00297EAF" w:rsidRPr="00297EAF" w:rsidRDefault="00297EAF" w:rsidP="00297EAF">
            <w:pPr>
              <w:pStyle w:val="FP"/>
            </w:pPr>
            <w:r w:rsidRPr="00297EAF">
              <w:t>6899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CE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786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C903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42A6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838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34307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DBE3" w14:textId="77777777" w:rsidR="00297EAF" w:rsidRPr="00297EAF" w:rsidRDefault="00297EAF" w:rsidP="00297EAF">
            <w:pPr>
              <w:pStyle w:val="FP"/>
            </w:pPr>
            <w:r w:rsidRPr="00297EAF">
              <w:t>C1-253702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54BA" w14:textId="77777777" w:rsidR="00297EAF" w:rsidRPr="00297EAF" w:rsidRDefault="00297EAF" w:rsidP="00297EAF">
            <w:pPr>
              <w:pStyle w:val="FP"/>
            </w:pPr>
            <w:r w:rsidRPr="00297EAF">
              <w:t>Editorial correction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456E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48F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8B9E" w14:textId="77777777" w:rsidR="00297EAF" w:rsidRPr="00297EAF" w:rsidRDefault="00297EAF" w:rsidP="00297EAF">
            <w:pPr>
              <w:pStyle w:val="FP"/>
            </w:pPr>
            <w:r w:rsidRPr="00297EAF">
              <w:t>6899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FC5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B4E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E23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A80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4C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D73B4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1FF7" w14:textId="77777777" w:rsidR="00297EAF" w:rsidRPr="00297EAF" w:rsidRDefault="00297EAF" w:rsidP="00297EAF">
            <w:pPr>
              <w:pStyle w:val="FP"/>
            </w:pPr>
            <w:r w:rsidRPr="00297EAF">
              <w:t>C1-253320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194E" w14:textId="77777777" w:rsidR="00297EAF" w:rsidRPr="00297EAF" w:rsidRDefault="00297EAF" w:rsidP="00297EAF">
            <w:pPr>
              <w:pStyle w:val="FP"/>
            </w:pPr>
            <w:r w:rsidRPr="00297EAF">
              <w:t>Alignment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7F4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CA1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8AC9" w14:textId="77777777" w:rsidR="00297EAF" w:rsidRPr="00297EAF" w:rsidRDefault="00297EAF" w:rsidP="00297EAF">
            <w:pPr>
              <w:pStyle w:val="FP"/>
            </w:pPr>
            <w:r w:rsidRPr="00297EAF">
              <w:t>6900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9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DA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71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20B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353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3C2D5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4348" w14:textId="77777777" w:rsidR="00297EAF" w:rsidRPr="00297EAF" w:rsidRDefault="00297EAF" w:rsidP="00297EAF">
            <w:pPr>
              <w:pStyle w:val="FP"/>
            </w:pPr>
            <w:r w:rsidRPr="00297EAF">
              <w:t>C1-253334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F29A" w14:textId="77777777" w:rsidR="00297EAF" w:rsidRPr="00297EAF" w:rsidRDefault="00297EAF" w:rsidP="00297EAF">
            <w:pPr>
              <w:pStyle w:val="FP"/>
            </w:pPr>
            <w:r w:rsidRPr="00297EAF">
              <w:t>terminology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E8CC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8E5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43DF" w14:textId="77777777" w:rsidR="00297EAF" w:rsidRPr="00297EAF" w:rsidRDefault="00297EAF" w:rsidP="00297EAF">
            <w:pPr>
              <w:pStyle w:val="FP"/>
            </w:pPr>
            <w:r w:rsidRPr="00297EAF">
              <w:t>6901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8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518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A9D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DE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3D7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D30B9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59BD" w14:textId="77777777" w:rsidR="00297EAF" w:rsidRPr="00297EAF" w:rsidRDefault="00297EAF" w:rsidP="00297EAF">
            <w:pPr>
              <w:pStyle w:val="FP"/>
            </w:pPr>
            <w:r w:rsidRPr="00297EAF">
              <w:t>C1-253615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83AC" w14:textId="77777777" w:rsidR="00297EAF" w:rsidRPr="00297EAF" w:rsidRDefault="00297EAF" w:rsidP="00297EAF">
            <w:pPr>
              <w:pStyle w:val="FP"/>
            </w:pPr>
            <w:r w:rsidRPr="00297EAF">
              <w:t>terminology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396C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B93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D8FB" w14:textId="77777777" w:rsidR="00297EAF" w:rsidRPr="00297EAF" w:rsidRDefault="00297EAF" w:rsidP="00297EAF">
            <w:pPr>
              <w:pStyle w:val="FP"/>
            </w:pPr>
            <w:r w:rsidRPr="00297EAF">
              <w:t>6901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EDE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6CC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7239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E3AC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3E1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8BACC1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FD85" w14:textId="77777777" w:rsidR="00297EAF" w:rsidRPr="00297EAF" w:rsidRDefault="00297EAF" w:rsidP="00297EAF">
            <w:pPr>
              <w:pStyle w:val="FP"/>
            </w:pPr>
            <w:r w:rsidRPr="00297EAF">
              <w:t>C1-253336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8134" w14:textId="77777777" w:rsidR="00297EAF" w:rsidRPr="00297EAF" w:rsidRDefault="00297EAF" w:rsidP="00297EAF">
            <w:pPr>
              <w:pStyle w:val="FP"/>
            </w:pPr>
            <w:r w:rsidRPr="00297EAF">
              <w:t>T3525 handling on access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6FF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7EC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ABCB" w14:textId="77777777" w:rsidR="00297EAF" w:rsidRPr="00297EAF" w:rsidRDefault="00297EAF" w:rsidP="00297EAF">
            <w:pPr>
              <w:pStyle w:val="FP"/>
            </w:pPr>
            <w:r w:rsidRPr="00297EAF">
              <w:t>6902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8A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5F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D6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29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95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040C8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4BBA" w14:textId="77777777" w:rsidR="00297EAF" w:rsidRPr="00297EAF" w:rsidRDefault="00297EAF" w:rsidP="00297EAF">
            <w:pPr>
              <w:pStyle w:val="FP"/>
            </w:pPr>
            <w:r w:rsidRPr="00297EAF">
              <w:t>C1-253704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C8FB" w14:textId="77777777" w:rsidR="00297EAF" w:rsidRPr="00297EAF" w:rsidRDefault="00297EAF" w:rsidP="00297EAF">
            <w:pPr>
              <w:pStyle w:val="FP"/>
            </w:pPr>
            <w:r w:rsidRPr="00297EAF">
              <w:t>T3525 handling on access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17AD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52F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997" w14:textId="77777777" w:rsidR="00297EAF" w:rsidRPr="00297EAF" w:rsidRDefault="00297EAF" w:rsidP="00297EAF">
            <w:pPr>
              <w:pStyle w:val="FP"/>
            </w:pPr>
            <w:r w:rsidRPr="00297EAF">
              <w:t>6902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FBF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F35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807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149E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E4D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2F373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9F60" w14:textId="77777777" w:rsidR="00297EAF" w:rsidRPr="00297EAF" w:rsidRDefault="00297EAF" w:rsidP="00297EAF">
            <w:pPr>
              <w:pStyle w:val="FP"/>
            </w:pPr>
            <w:r w:rsidRPr="00297EAF">
              <w:t>C1-253340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0123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7EB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4A8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05FA" w14:textId="77777777" w:rsidR="00297EAF" w:rsidRPr="00297EAF" w:rsidRDefault="00297EAF" w:rsidP="00297EAF">
            <w:pPr>
              <w:pStyle w:val="FP"/>
            </w:pPr>
            <w:r w:rsidRPr="00297EAF">
              <w:t>6903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F9E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C6B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1BA0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903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0FB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6191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0FCF" w14:textId="77777777" w:rsidR="00297EAF" w:rsidRPr="00297EAF" w:rsidRDefault="00297EAF" w:rsidP="00297EAF">
            <w:pPr>
              <w:pStyle w:val="FP"/>
            </w:pPr>
            <w:r w:rsidRPr="00297EAF">
              <w:t>C1-253618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48FA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4AF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4BF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BD42" w14:textId="77777777" w:rsidR="00297EAF" w:rsidRPr="00297EAF" w:rsidRDefault="00297EAF" w:rsidP="00297EAF">
            <w:pPr>
              <w:pStyle w:val="FP"/>
            </w:pPr>
            <w:r w:rsidRPr="00297EAF">
              <w:t>6903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834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807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C293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527A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A5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34C80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CC17" w14:textId="77777777" w:rsidR="00297EAF" w:rsidRPr="00297EAF" w:rsidRDefault="00297EAF" w:rsidP="00297EAF">
            <w:pPr>
              <w:pStyle w:val="FP"/>
            </w:pPr>
            <w:r w:rsidRPr="00297EAF">
              <w:t>C1-253352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5025" w14:textId="77777777" w:rsidR="00297EAF" w:rsidRPr="00297EAF" w:rsidRDefault="00297EAF" w:rsidP="00297EAF">
            <w:pPr>
              <w:pStyle w:val="FP"/>
            </w:pPr>
            <w:r w:rsidRPr="00297EAF">
              <w:t>Abnormal case handling for Tsor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615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7F3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C37D" w14:textId="77777777" w:rsidR="00297EAF" w:rsidRPr="00297EAF" w:rsidRDefault="00297EAF" w:rsidP="00297EAF">
            <w:pPr>
              <w:pStyle w:val="FP"/>
            </w:pPr>
            <w:r w:rsidRPr="00297EAF">
              <w:t>6904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701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E5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E38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5330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56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ECE5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A21E" w14:textId="77777777" w:rsidR="00297EAF" w:rsidRPr="00297EAF" w:rsidRDefault="00297EAF" w:rsidP="00297EAF">
            <w:pPr>
              <w:pStyle w:val="FP"/>
            </w:pPr>
            <w:r w:rsidRPr="00297EAF">
              <w:t>C1-253686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1585" w14:textId="77777777" w:rsidR="00297EAF" w:rsidRPr="00297EAF" w:rsidRDefault="00297EAF" w:rsidP="00297EAF">
            <w:pPr>
              <w:pStyle w:val="FP"/>
            </w:pPr>
            <w:r w:rsidRPr="00297EAF">
              <w:t>Abnormal case handling for Tsor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57C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33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AECC" w14:textId="77777777" w:rsidR="00297EAF" w:rsidRPr="00297EAF" w:rsidRDefault="00297EAF" w:rsidP="00297EAF">
            <w:pPr>
              <w:pStyle w:val="FP"/>
            </w:pPr>
            <w:r w:rsidRPr="00297EAF">
              <w:t>6904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9A1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E6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AD2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580F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F5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BC3CB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78C1" w14:textId="77777777" w:rsidR="00297EAF" w:rsidRPr="00297EAF" w:rsidRDefault="00297EAF" w:rsidP="00297EAF">
            <w:pPr>
              <w:pStyle w:val="FP"/>
            </w:pPr>
            <w:r w:rsidRPr="00297EAF">
              <w:t>C1-254113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866B" w14:textId="77777777" w:rsidR="00297EAF" w:rsidRPr="00297EAF" w:rsidRDefault="00297EAF" w:rsidP="00297EAF">
            <w:pPr>
              <w:pStyle w:val="FP"/>
            </w:pPr>
            <w:r w:rsidRPr="00297EAF">
              <w:t>Abnormal case handling for Tsor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658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B24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48E6" w14:textId="77777777" w:rsidR="00297EAF" w:rsidRPr="00297EAF" w:rsidRDefault="00297EAF" w:rsidP="00297EAF">
            <w:pPr>
              <w:pStyle w:val="FP"/>
            </w:pPr>
            <w:r w:rsidRPr="00297EAF">
              <w:t>6904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8A1A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EC8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BC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FC9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A87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9EDD6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154C" w14:textId="77777777" w:rsidR="00297EAF" w:rsidRPr="00297EAF" w:rsidRDefault="00297EAF" w:rsidP="00297EAF">
            <w:pPr>
              <w:pStyle w:val="FP"/>
            </w:pPr>
            <w:r w:rsidRPr="00297EAF">
              <w:t>C1-254132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C353" w14:textId="77777777" w:rsidR="00297EAF" w:rsidRPr="00297EAF" w:rsidRDefault="00297EAF" w:rsidP="00297EAF">
            <w:pPr>
              <w:pStyle w:val="FP"/>
            </w:pPr>
            <w:r w:rsidRPr="00297EAF">
              <w:t>Abnormal case handling for Tsor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224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5FB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0272" w14:textId="77777777" w:rsidR="00297EAF" w:rsidRPr="00297EAF" w:rsidRDefault="00297EAF" w:rsidP="00297EAF">
            <w:pPr>
              <w:pStyle w:val="FP"/>
            </w:pPr>
            <w:r w:rsidRPr="00297EAF">
              <w:t>6904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A403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BD5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798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63A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C01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D7CA6C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A891" w14:textId="77777777" w:rsidR="00297EAF" w:rsidRPr="00297EAF" w:rsidRDefault="00297EAF" w:rsidP="00297EAF">
            <w:pPr>
              <w:pStyle w:val="FP"/>
            </w:pPr>
            <w:r w:rsidRPr="00297EAF">
              <w:t>C1-253353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7687" w14:textId="77777777" w:rsidR="00297EAF" w:rsidRPr="00297EAF" w:rsidRDefault="00297EAF" w:rsidP="00297EAF">
            <w:pPr>
              <w:pStyle w:val="FP"/>
            </w:pPr>
            <w:r w:rsidRPr="00297EAF">
              <w:t>2G and 3G handling for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E73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2DF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9361" w14:textId="77777777" w:rsidR="00297EAF" w:rsidRPr="00297EAF" w:rsidRDefault="00297EAF" w:rsidP="00297EAF">
            <w:pPr>
              <w:pStyle w:val="FP"/>
            </w:pPr>
            <w:r w:rsidRPr="00297EAF">
              <w:t>6905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AA6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49A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02D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5F38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B99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8A1F9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26D1" w14:textId="77777777" w:rsidR="00297EAF" w:rsidRPr="00297EAF" w:rsidRDefault="00297EAF" w:rsidP="00297EAF">
            <w:pPr>
              <w:pStyle w:val="FP"/>
            </w:pPr>
            <w:r w:rsidRPr="00297EAF">
              <w:t>C1-253355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50A" w14:textId="77777777" w:rsidR="00297EAF" w:rsidRPr="00297EAF" w:rsidRDefault="00297EAF" w:rsidP="00297EAF">
            <w:pPr>
              <w:pStyle w:val="FP"/>
            </w:pPr>
            <w:r w:rsidRPr="00297EAF">
              <w:t>Requested NSSAI includeds S-NSSAI from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6E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CBD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B020" w14:textId="77777777" w:rsidR="00297EAF" w:rsidRPr="00297EAF" w:rsidRDefault="00297EAF" w:rsidP="00297EAF">
            <w:pPr>
              <w:pStyle w:val="FP"/>
            </w:pPr>
            <w:r w:rsidRPr="00297EAF">
              <w:t>6906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E4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F8A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916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16EE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5B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54F89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334C" w14:textId="77777777" w:rsidR="00297EAF" w:rsidRPr="00297EAF" w:rsidRDefault="00297EAF" w:rsidP="00297EAF">
            <w:pPr>
              <w:pStyle w:val="FP"/>
            </w:pPr>
            <w:r w:rsidRPr="00297EAF">
              <w:t>C1-253705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B577" w14:textId="77777777" w:rsidR="00297EAF" w:rsidRPr="00297EAF" w:rsidRDefault="00297EAF" w:rsidP="00297EAF">
            <w:pPr>
              <w:pStyle w:val="FP"/>
            </w:pPr>
            <w:r w:rsidRPr="00297EAF">
              <w:t>Requested NSSAI includeds S-NSSAI from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5B5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80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415F" w14:textId="77777777" w:rsidR="00297EAF" w:rsidRPr="00297EAF" w:rsidRDefault="00297EAF" w:rsidP="00297EAF">
            <w:pPr>
              <w:pStyle w:val="FP"/>
            </w:pPr>
            <w:r w:rsidRPr="00297EAF">
              <w:t>6906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93A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6C1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D8C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8696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141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1885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2AB2" w14:textId="77777777" w:rsidR="00297EAF" w:rsidRPr="00297EAF" w:rsidRDefault="00297EAF" w:rsidP="00297EAF">
            <w:pPr>
              <w:pStyle w:val="FP"/>
            </w:pPr>
            <w:r w:rsidRPr="00297EAF">
              <w:t>C1-253362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F51" w14:textId="77777777" w:rsidR="00297EAF" w:rsidRPr="00297EAF" w:rsidRDefault="00297EAF" w:rsidP="00297EAF">
            <w:pPr>
              <w:pStyle w:val="FP"/>
            </w:pPr>
            <w:r w:rsidRPr="00297EAF">
              <w:t>LP-WUSPS paging subgroup ID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CB9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5A6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A10B" w14:textId="77777777" w:rsidR="00297EAF" w:rsidRPr="00297EAF" w:rsidRDefault="00297EAF" w:rsidP="00297EAF">
            <w:pPr>
              <w:pStyle w:val="FP"/>
            </w:pPr>
            <w:r w:rsidRPr="00297EAF">
              <w:t>6907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0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895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7FC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154F" w14:textId="77777777" w:rsidR="00297EAF" w:rsidRPr="00297EAF" w:rsidRDefault="00297EAF" w:rsidP="00297EAF">
            <w:pPr>
              <w:pStyle w:val="FP"/>
            </w:pPr>
            <w:r w:rsidRPr="00297EAF">
              <w:t>NR_LPWUS-Core,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5DC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6CE23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08F1" w14:textId="77777777" w:rsidR="00297EAF" w:rsidRPr="00297EAF" w:rsidRDefault="00297EAF" w:rsidP="00297EAF">
            <w:pPr>
              <w:pStyle w:val="FP"/>
            </w:pPr>
            <w:r w:rsidRPr="00297EAF">
              <w:t>C1-253363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DC51" w14:textId="77777777" w:rsidR="00297EAF" w:rsidRPr="00297EAF" w:rsidRDefault="00297EAF" w:rsidP="00297EAF">
            <w:pPr>
              <w:pStyle w:val="FP"/>
            </w:pPr>
            <w:r w:rsidRPr="00297EAF">
              <w:t>Additional corrections to WUS, PEIPS and LP-WUSPS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F64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D0D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E03D" w14:textId="77777777" w:rsidR="00297EAF" w:rsidRPr="00297EAF" w:rsidRDefault="00297EAF" w:rsidP="00297EAF">
            <w:pPr>
              <w:pStyle w:val="FP"/>
            </w:pPr>
            <w:r w:rsidRPr="00297EAF">
              <w:t>6908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D4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D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9C7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64DB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FC2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4AFCE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98AA" w14:textId="77777777" w:rsidR="00297EAF" w:rsidRPr="00297EAF" w:rsidRDefault="00297EAF" w:rsidP="00297EAF">
            <w:pPr>
              <w:pStyle w:val="FP"/>
            </w:pPr>
            <w:r w:rsidRPr="00297EAF">
              <w:t>C1-253365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6FDF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AE1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117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290" w14:textId="77777777" w:rsidR="00297EAF" w:rsidRPr="00297EAF" w:rsidRDefault="00297EAF" w:rsidP="00297EAF">
            <w:pPr>
              <w:pStyle w:val="FP"/>
            </w:pPr>
            <w:r w:rsidRPr="00297EAF">
              <w:t>6909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F1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DA4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410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EA69" w14:textId="77777777" w:rsidR="00297EAF" w:rsidRPr="00297EAF" w:rsidRDefault="00297EAF" w:rsidP="00297EAF">
            <w:pPr>
              <w:pStyle w:val="FP"/>
            </w:pPr>
            <w:r w:rsidRPr="00297EAF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86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D492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2352" w14:textId="77777777" w:rsidR="00297EAF" w:rsidRPr="00297EAF" w:rsidRDefault="00297EAF" w:rsidP="00297EAF">
            <w:pPr>
              <w:pStyle w:val="FP"/>
            </w:pPr>
            <w:r w:rsidRPr="00297EAF">
              <w:t>C1-253662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414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EB1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913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FBB7" w14:textId="77777777" w:rsidR="00297EAF" w:rsidRPr="00297EAF" w:rsidRDefault="00297EAF" w:rsidP="00297EAF">
            <w:pPr>
              <w:pStyle w:val="FP"/>
            </w:pPr>
            <w:r w:rsidRPr="00297EAF">
              <w:t>6909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591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ED3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438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59A1" w14:textId="77777777" w:rsidR="00297EAF" w:rsidRPr="00297EAF" w:rsidRDefault="00297EAF" w:rsidP="00297EAF">
            <w:pPr>
              <w:pStyle w:val="FP"/>
            </w:pPr>
            <w:r w:rsidRPr="00297EAF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546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6869D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FA64" w14:textId="77777777" w:rsidR="00297EAF" w:rsidRPr="00297EAF" w:rsidRDefault="00297EAF" w:rsidP="00297EAF">
            <w:pPr>
              <w:pStyle w:val="FP"/>
            </w:pPr>
            <w:r w:rsidRPr="00297EAF">
              <w:t>C1-253728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B608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135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DB6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11F3" w14:textId="77777777" w:rsidR="00297EAF" w:rsidRPr="00297EAF" w:rsidRDefault="00297EAF" w:rsidP="00297EAF">
            <w:pPr>
              <w:pStyle w:val="FP"/>
            </w:pPr>
            <w:r w:rsidRPr="00297EAF">
              <w:t>6909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8A12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928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410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34B6" w14:textId="77777777" w:rsidR="00297EAF" w:rsidRPr="00297EAF" w:rsidRDefault="00297EAF" w:rsidP="00297EAF">
            <w:pPr>
              <w:pStyle w:val="FP"/>
            </w:pPr>
            <w:r w:rsidRPr="00297EAF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02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1C0C3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D181" w14:textId="77777777" w:rsidR="00297EAF" w:rsidRPr="00297EAF" w:rsidRDefault="00297EAF" w:rsidP="00297EAF">
            <w:pPr>
              <w:pStyle w:val="FP"/>
            </w:pPr>
            <w:r w:rsidRPr="00297EAF">
              <w:t>C1-253368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F677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and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FA5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9D8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B158" w14:textId="77777777" w:rsidR="00297EAF" w:rsidRPr="00297EAF" w:rsidRDefault="00297EAF" w:rsidP="00297EAF">
            <w:pPr>
              <w:pStyle w:val="FP"/>
            </w:pPr>
            <w:r w:rsidRPr="00297EAF">
              <w:t>6910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3A4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E6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00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4865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EF1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03EA3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B79C" w14:textId="77777777" w:rsidR="00297EAF" w:rsidRPr="00297EAF" w:rsidRDefault="00297EAF" w:rsidP="00297EAF">
            <w:pPr>
              <w:pStyle w:val="FP"/>
            </w:pPr>
            <w:r w:rsidRPr="00297EAF">
              <w:t>C1-253706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D1AE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or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03B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2E9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3529" w14:textId="77777777" w:rsidR="00297EAF" w:rsidRPr="00297EAF" w:rsidRDefault="00297EAF" w:rsidP="00297EAF">
            <w:pPr>
              <w:pStyle w:val="FP"/>
            </w:pPr>
            <w:r w:rsidRPr="00297EAF">
              <w:t>6910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407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9FA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866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7C4E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4E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02496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8325" w14:textId="77777777" w:rsidR="00297EAF" w:rsidRPr="00297EAF" w:rsidRDefault="00297EAF" w:rsidP="00297EAF">
            <w:pPr>
              <w:pStyle w:val="FP"/>
            </w:pPr>
            <w:r w:rsidRPr="00297EAF">
              <w:t>C1-254093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2D10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and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820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F76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C804" w14:textId="77777777" w:rsidR="00297EAF" w:rsidRPr="00297EAF" w:rsidRDefault="00297EAF" w:rsidP="00297EAF">
            <w:pPr>
              <w:pStyle w:val="FP"/>
            </w:pPr>
            <w:r w:rsidRPr="00297EAF">
              <w:t>6910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11A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0E9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FDD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F1E9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3D5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B79E2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CEA4" w14:textId="77777777" w:rsidR="00297EAF" w:rsidRPr="00297EAF" w:rsidRDefault="00297EAF" w:rsidP="00297EAF">
            <w:pPr>
              <w:pStyle w:val="FP"/>
            </w:pPr>
            <w:r w:rsidRPr="00297EAF">
              <w:t>C1-253369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6C7B" w14:textId="77777777" w:rsidR="00297EAF" w:rsidRPr="00297EAF" w:rsidRDefault="00297EAF" w:rsidP="00297EAF">
            <w:pPr>
              <w:pStyle w:val="FP"/>
            </w:pPr>
            <w:r w:rsidRPr="00297EAF">
              <w:t>Name correction for Disaster roaming information update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ABE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06D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3DD9" w14:textId="77777777" w:rsidR="00297EAF" w:rsidRPr="00297EAF" w:rsidRDefault="00297EAF" w:rsidP="00297EAF">
            <w:pPr>
              <w:pStyle w:val="FP"/>
            </w:pPr>
            <w:r w:rsidRPr="00297EAF">
              <w:t>6911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7C3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D6F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C5A6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52EF" w14:textId="77777777" w:rsidR="00297EAF" w:rsidRPr="00297EAF" w:rsidRDefault="00297EAF" w:rsidP="00297EAF">
            <w:pPr>
              <w:pStyle w:val="FP"/>
            </w:pPr>
            <w:r w:rsidRPr="00297EAF">
              <w:t>MINT,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8EAA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2674DA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F028" w14:textId="77777777" w:rsidR="00297EAF" w:rsidRPr="00297EAF" w:rsidRDefault="00297EAF" w:rsidP="00297EAF">
            <w:pPr>
              <w:pStyle w:val="FP"/>
            </w:pPr>
            <w:r w:rsidRPr="00297EAF">
              <w:t>C1-253376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DD36" w14:textId="77777777" w:rsidR="00297EAF" w:rsidRPr="00297EAF" w:rsidRDefault="00297EAF" w:rsidP="00297EAF">
            <w:pPr>
              <w:pStyle w:val="FP"/>
            </w:pPr>
            <w:r w:rsidRPr="00297EAF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0A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019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E867" w14:textId="77777777" w:rsidR="00297EAF" w:rsidRPr="00297EAF" w:rsidRDefault="00297EAF" w:rsidP="00297EAF">
            <w:pPr>
              <w:pStyle w:val="FP"/>
            </w:pPr>
            <w:r w:rsidRPr="00297EAF">
              <w:t>6912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9C7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8F4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5F4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A04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A51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FBC67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2282" w14:textId="77777777" w:rsidR="00297EAF" w:rsidRPr="00297EAF" w:rsidRDefault="00297EAF" w:rsidP="00297EAF">
            <w:pPr>
              <w:pStyle w:val="FP"/>
            </w:pPr>
            <w:r w:rsidRPr="00297EAF">
              <w:t>C1-253378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D296" w14:textId="77777777" w:rsidR="00297EAF" w:rsidRPr="00297EAF" w:rsidRDefault="00297EAF" w:rsidP="00297EAF">
            <w:pPr>
              <w:pStyle w:val="FP"/>
            </w:pPr>
            <w:r w:rsidRPr="00297EAF">
              <w:t>Adding only MPQUIC-IP functionality case in PDU session establishment and modification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73A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7E4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D8EF" w14:textId="77777777" w:rsidR="00297EAF" w:rsidRPr="00297EAF" w:rsidRDefault="00297EAF" w:rsidP="00297EAF">
            <w:pPr>
              <w:pStyle w:val="FP"/>
            </w:pPr>
            <w:r w:rsidRPr="00297EAF">
              <w:t>6913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27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3CC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FD0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B681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5F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18045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94F0" w14:textId="77777777" w:rsidR="00297EAF" w:rsidRPr="00297EAF" w:rsidRDefault="00297EAF" w:rsidP="00297EAF">
            <w:pPr>
              <w:pStyle w:val="FP"/>
            </w:pPr>
            <w:r w:rsidRPr="00297EAF">
              <w:t>C1-253596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90FB" w14:textId="77777777" w:rsidR="00297EAF" w:rsidRPr="00297EAF" w:rsidRDefault="00297EAF" w:rsidP="00297EAF">
            <w:pPr>
              <w:pStyle w:val="FP"/>
            </w:pPr>
            <w:r w:rsidRPr="00297EAF">
              <w:t>Adding only MPQUIC-IP functionality case in PDU session establishment and modification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C63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644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B1C9" w14:textId="77777777" w:rsidR="00297EAF" w:rsidRPr="00297EAF" w:rsidRDefault="00297EAF" w:rsidP="00297EAF">
            <w:pPr>
              <w:pStyle w:val="FP"/>
            </w:pPr>
            <w:r w:rsidRPr="00297EAF">
              <w:t>6913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5CA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B3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918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7648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6F4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FFB35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786C" w14:textId="77777777" w:rsidR="00297EAF" w:rsidRPr="00297EAF" w:rsidRDefault="00297EAF" w:rsidP="00297EAF">
            <w:pPr>
              <w:pStyle w:val="FP"/>
            </w:pPr>
            <w:r w:rsidRPr="00297EAF">
              <w:t>C1-253416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AAE4" w14:textId="77777777" w:rsidR="00297EAF" w:rsidRPr="00297EAF" w:rsidRDefault="00297EAF" w:rsidP="00297EAF">
            <w:pPr>
              <w:pStyle w:val="FP"/>
            </w:pPr>
            <w:r w:rsidRPr="00297EAF">
              <w:t>Handling of PEIPS when an Emergency PDU session is established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B6A2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3B7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4389" w14:textId="77777777" w:rsidR="00297EAF" w:rsidRPr="00297EAF" w:rsidRDefault="00297EAF" w:rsidP="00297EAF">
            <w:pPr>
              <w:pStyle w:val="FP"/>
            </w:pPr>
            <w:r w:rsidRPr="00297EAF">
              <w:t>6914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A98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445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876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9DC4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1A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4B2F5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C7CD" w14:textId="77777777" w:rsidR="00297EAF" w:rsidRPr="00297EAF" w:rsidRDefault="00297EAF" w:rsidP="00297EAF">
            <w:pPr>
              <w:pStyle w:val="FP"/>
            </w:pPr>
            <w:r w:rsidRPr="00297EAF">
              <w:t>C1-253735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F3A4" w14:textId="77777777" w:rsidR="00297EAF" w:rsidRPr="00297EAF" w:rsidRDefault="00297EAF" w:rsidP="00297EAF">
            <w:pPr>
              <w:pStyle w:val="FP"/>
            </w:pPr>
            <w:r w:rsidRPr="00297EAF">
              <w:t>Handling of PEIPS when an Emergency PDU session is established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B131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A41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6AA9" w14:textId="77777777" w:rsidR="00297EAF" w:rsidRPr="00297EAF" w:rsidRDefault="00297EAF" w:rsidP="00297EAF">
            <w:pPr>
              <w:pStyle w:val="FP"/>
            </w:pPr>
            <w:r w:rsidRPr="00297EAF">
              <w:t>6914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C0D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E4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A34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35D0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1DA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30C91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DA60" w14:textId="77777777" w:rsidR="00297EAF" w:rsidRPr="00297EAF" w:rsidRDefault="00297EAF" w:rsidP="00297EAF">
            <w:pPr>
              <w:pStyle w:val="FP"/>
            </w:pPr>
            <w:r w:rsidRPr="00297EAF">
              <w:t>C1-253428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650D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64D5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39A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F304" w14:textId="77777777" w:rsidR="00297EAF" w:rsidRPr="00297EAF" w:rsidRDefault="00297EAF" w:rsidP="00297EAF">
            <w:pPr>
              <w:pStyle w:val="FP"/>
            </w:pPr>
            <w:r w:rsidRPr="00297EAF">
              <w:t>6915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CC8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21A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73E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6C1F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A21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E765E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8A46" w14:textId="77777777" w:rsidR="00297EAF" w:rsidRPr="00297EAF" w:rsidRDefault="00297EAF" w:rsidP="00297EAF">
            <w:pPr>
              <w:pStyle w:val="FP"/>
            </w:pPr>
            <w:r w:rsidRPr="00297EAF">
              <w:t>C1-253672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5B99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D0F4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E85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71A6" w14:textId="77777777" w:rsidR="00297EAF" w:rsidRPr="00297EAF" w:rsidRDefault="00297EAF" w:rsidP="00297EAF">
            <w:pPr>
              <w:pStyle w:val="FP"/>
            </w:pPr>
            <w:r w:rsidRPr="00297EAF">
              <w:t>6915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ECE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670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92C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3748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82F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762D5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FE73" w14:textId="77777777" w:rsidR="00297EAF" w:rsidRPr="00297EAF" w:rsidRDefault="00297EAF" w:rsidP="00297EAF">
            <w:pPr>
              <w:pStyle w:val="FP"/>
            </w:pPr>
            <w:r w:rsidRPr="00297EAF">
              <w:t>C1-253433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2EF6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5B25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9B1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BCD7" w14:textId="77777777" w:rsidR="00297EAF" w:rsidRPr="00297EAF" w:rsidRDefault="00297EAF" w:rsidP="00297EAF">
            <w:pPr>
              <w:pStyle w:val="FP"/>
            </w:pPr>
            <w:r w:rsidRPr="00297EAF">
              <w:t>6916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44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0A0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FE9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DD3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B3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6CC41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A0FC" w14:textId="77777777" w:rsidR="00297EAF" w:rsidRPr="00297EAF" w:rsidRDefault="00297EAF" w:rsidP="00297EAF">
            <w:pPr>
              <w:pStyle w:val="FP"/>
            </w:pPr>
            <w:r w:rsidRPr="00297EAF">
              <w:t>C1-253620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9A19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D8C" w14:textId="77777777" w:rsidR="00297EAF" w:rsidRPr="00297EAF" w:rsidRDefault="00297EAF" w:rsidP="00297EAF">
            <w:pPr>
              <w:pStyle w:val="FP"/>
            </w:pPr>
            <w:r w:rsidRPr="00297EAF">
              <w:t>NTT DOCOMO, Vodafone,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841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B709" w14:textId="77777777" w:rsidR="00297EAF" w:rsidRPr="00297EAF" w:rsidRDefault="00297EAF" w:rsidP="00297EAF">
            <w:pPr>
              <w:pStyle w:val="FP"/>
            </w:pPr>
            <w:r w:rsidRPr="00297EAF">
              <w:t>6916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82B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E4B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6E2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1CB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9C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745F5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9971" w14:textId="77777777" w:rsidR="00297EAF" w:rsidRPr="00297EAF" w:rsidRDefault="00297EAF" w:rsidP="00297EAF">
            <w:pPr>
              <w:pStyle w:val="FP"/>
            </w:pPr>
            <w:r w:rsidRPr="00297EAF">
              <w:t>C1-254084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4F80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DE55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2E0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C9DD" w14:textId="77777777" w:rsidR="00297EAF" w:rsidRPr="00297EAF" w:rsidRDefault="00297EAF" w:rsidP="00297EAF">
            <w:pPr>
              <w:pStyle w:val="FP"/>
            </w:pPr>
            <w:r w:rsidRPr="00297EAF">
              <w:t>6916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FEC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3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049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11C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37D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9DB36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93F8" w14:textId="77777777" w:rsidR="00297EAF" w:rsidRPr="00297EAF" w:rsidRDefault="00297EAF" w:rsidP="00297EAF">
            <w:pPr>
              <w:pStyle w:val="FP"/>
            </w:pPr>
            <w:r w:rsidRPr="00297EAF">
              <w:t>C1-253434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84B5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F802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3FE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D005" w14:textId="77777777" w:rsidR="00297EAF" w:rsidRPr="00297EAF" w:rsidRDefault="00297EAF" w:rsidP="00297EAF">
            <w:pPr>
              <w:pStyle w:val="FP"/>
            </w:pPr>
            <w:r w:rsidRPr="00297EAF">
              <w:t>6917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BC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601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EB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118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773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BCB3F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9DF9" w14:textId="77777777" w:rsidR="00297EAF" w:rsidRPr="00297EAF" w:rsidRDefault="00297EAF" w:rsidP="00297EAF">
            <w:pPr>
              <w:pStyle w:val="FP"/>
            </w:pPr>
            <w:r w:rsidRPr="00297EAF">
              <w:t>C1-253622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5A1B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B94B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32E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E51F" w14:textId="77777777" w:rsidR="00297EAF" w:rsidRPr="00297EAF" w:rsidRDefault="00297EAF" w:rsidP="00297EAF">
            <w:pPr>
              <w:pStyle w:val="FP"/>
            </w:pPr>
            <w:r w:rsidRPr="00297EAF">
              <w:t>6917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8CE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A3E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9AA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BCCE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228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1C8C5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720F" w14:textId="77777777" w:rsidR="00297EAF" w:rsidRPr="00297EAF" w:rsidRDefault="00297EAF" w:rsidP="00297EAF">
            <w:pPr>
              <w:pStyle w:val="FP"/>
            </w:pPr>
            <w:r w:rsidRPr="00297EAF">
              <w:t>C1-253435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9591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UCU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DFFF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317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CD42" w14:textId="77777777" w:rsidR="00297EAF" w:rsidRPr="00297EAF" w:rsidRDefault="00297EAF" w:rsidP="00297EAF">
            <w:pPr>
              <w:pStyle w:val="FP"/>
            </w:pPr>
            <w:r w:rsidRPr="00297EAF">
              <w:t>6918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5D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3E2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AED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694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070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39698E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1D8E" w14:textId="77777777" w:rsidR="00297EAF" w:rsidRPr="00297EAF" w:rsidRDefault="00297EAF" w:rsidP="00297EAF">
            <w:pPr>
              <w:pStyle w:val="FP"/>
            </w:pPr>
            <w:r w:rsidRPr="00297EAF">
              <w:t>C1-253436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C878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deregi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9569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B39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5909" w14:textId="77777777" w:rsidR="00297EAF" w:rsidRPr="00297EAF" w:rsidRDefault="00297EAF" w:rsidP="00297EAF">
            <w:pPr>
              <w:pStyle w:val="FP"/>
            </w:pPr>
            <w:r w:rsidRPr="00297EAF">
              <w:t>6919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7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95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3AD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A98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DFE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1D21D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1402" w14:textId="77777777" w:rsidR="00297EAF" w:rsidRPr="00297EAF" w:rsidRDefault="00297EAF" w:rsidP="00297EAF">
            <w:pPr>
              <w:pStyle w:val="FP"/>
            </w:pPr>
            <w:r w:rsidRPr="00297EAF">
              <w:t>C1-253437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5C54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E6EC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AE7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11E8" w14:textId="77777777" w:rsidR="00297EAF" w:rsidRPr="00297EAF" w:rsidRDefault="00297EAF" w:rsidP="00297EAF">
            <w:pPr>
              <w:pStyle w:val="FP"/>
            </w:pPr>
            <w:r w:rsidRPr="00297EAF">
              <w:t>6920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D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710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A30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52FC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73E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1A591F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E458" w14:textId="77777777" w:rsidR="00297EAF" w:rsidRPr="00297EAF" w:rsidRDefault="00297EAF" w:rsidP="00297EAF">
            <w:pPr>
              <w:pStyle w:val="FP"/>
            </w:pPr>
            <w:r w:rsidRPr="00297EAF">
              <w:t>C1-253442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EA66" w14:textId="77777777" w:rsidR="00297EAF" w:rsidRPr="00297EAF" w:rsidRDefault="00297EAF" w:rsidP="00297EAF">
            <w:pPr>
              <w:pStyle w:val="FP"/>
            </w:pPr>
            <w:r w:rsidRPr="00297EAF">
              <w:t>Handling of received access technology utilization control information based on UE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0A26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050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EAB4" w14:textId="77777777" w:rsidR="00297EAF" w:rsidRPr="00297EAF" w:rsidRDefault="00297EAF" w:rsidP="00297EAF">
            <w:pPr>
              <w:pStyle w:val="FP"/>
            </w:pPr>
            <w:r w:rsidRPr="00297EAF">
              <w:t>6921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3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3A0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DB4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255C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09D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6AC88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6DAD" w14:textId="77777777" w:rsidR="00297EAF" w:rsidRPr="00297EAF" w:rsidRDefault="00297EAF" w:rsidP="00297EAF">
            <w:pPr>
              <w:pStyle w:val="FP"/>
            </w:pPr>
            <w:r w:rsidRPr="00297EAF">
              <w:t>C1-253474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6CBA" w14:textId="77777777" w:rsidR="00297EAF" w:rsidRPr="00297EAF" w:rsidRDefault="00297EAF" w:rsidP="00297EAF">
            <w:pPr>
              <w:pStyle w:val="FP"/>
            </w:pPr>
            <w:r w:rsidRPr="00297EAF">
              <w:t>Correction on the coding of (S)RTP multiplexed media identification information and introducing the identification tag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DE1B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70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1D52" w14:textId="77777777" w:rsidR="00297EAF" w:rsidRPr="00297EAF" w:rsidRDefault="00297EAF" w:rsidP="00297EAF">
            <w:pPr>
              <w:pStyle w:val="FP"/>
            </w:pPr>
            <w:r w:rsidRPr="00297EAF">
              <w:t>6922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9F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44A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FB4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DF76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A2F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9725FC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F8F6" w14:textId="77777777" w:rsidR="00297EAF" w:rsidRPr="00297EAF" w:rsidRDefault="00297EAF" w:rsidP="00297EAF">
            <w:pPr>
              <w:pStyle w:val="FP"/>
            </w:pPr>
            <w:r w:rsidRPr="00297EAF">
              <w:t>C1-253664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E6E2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4D0F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13F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AFB5" w14:textId="77777777" w:rsidR="00297EAF" w:rsidRPr="00297EAF" w:rsidRDefault="00297EAF" w:rsidP="00297EAF">
            <w:pPr>
              <w:pStyle w:val="FP"/>
            </w:pPr>
            <w:r w:rsidRPr="00297EAF">
              <w:t>6922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A49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4B8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853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B75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74D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B84DC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7484" w14:textId="77777777" w:rsidR="00297EAF" w:rsidRPr="00297EAF" w:rsidRDefault="00297EAF" w:rsidP="00297EAF">
            <w:pPr>
              <w:pStyle w:val="FP"/>
            </w:pPr>
            <w:r w:rsidRPr="00297EAF">
              <w:t>C1-254095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544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AF53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D30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7F25" w14:textId="77777777" w:rsidR="00297EAF" w:rsidRPr="00297EAF" w:rsidRDefault="00297EAF" w:rsidP="00297EAF">
            <w:pPr>
              <w:pStyle w:val="FP"/>
            </w:pPr>
            <w:r w:rsidRPr="00297EAF">
              <w:t>6922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92E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31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71E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A1CD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00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1F481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40FD" w14:textId="77777777" w:rsidR="00297EAF" w:rsidRPr="00297EAF" w:rsidRDefault="00297EAF" w:rsidP="00297EAF">
            <w:pPr>
              <w:pStyle w:val="FP"/>
            </w:pPr>
            <w:r w:rsidRPr="00297EAF">
              <w:t>C1-254099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1ECC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FBC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912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678D" w14:textId="77777777" w:rsidR="00297EAF" w:rsidRPr="00297EAF" w:rsidRDefault="00297EAF" w:rsidP="00297EAF">
            <w:pPr>
              <w:pStyle w:val="FP"/>
            </w:pPr>
            <w:r w:rsidRPr="00297EAF">
              <w:t>6922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52A8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C6F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5D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9565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2D3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81EB33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97CD" w14:textId="77777777" w:rsidR="00297EAF" w:rsidRPr="00297EAF" w:rsidRDefault="00297EAF" w:rsidP="00297EAF">
            <w:pPr>
              <w:pStyle w:val="FP"/>
            </w:pPr>
            <w:r w:rsidRPr="00297EAF">
              <w:t>C1-253477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89A2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F6E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B4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9492" w14:textId="77777777" w:rsidR="00297EAF" w:rsidRPr="00297EAF" w:rsidRDefault="00297EAF" w:rsidP="00297EAF">
            <w:pPr>
              <w:pStyle w:val="FP"/>
            </w:pPr>
            <w:r w:rsidRPr="00297EAF">
              <w:t>6923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789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DA4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89B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2CF6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C06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35F47B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0F1D" w14:textId="77777777" w:rsidR="00297EAF" w:rsidRPr="00297EAF" w:rsidRDefault="00297EAF" w:rsidP="00297EAF">
            <w:pPr>
              <w:pStyle w:val="FP"/>
            </w:pPr>
            <w:r w:rsidRPr="00297EAF">
              <w:t>C1-253499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B136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511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9FF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F683" w14:textId="77777777" w:rsidR="00297EAF" w:rsidRPr="00297EAF" w:rsidRDefault="00297EAF" w:rsidP="00297EAF">
            <w:pPr>
              <w:pStyle w:val="FP"/>
            </w:pPr>
            <w:r w:rsidRPr="00297EAF">
              <w:t>6924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E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A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C70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1821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99D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E7CA1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0E0E" w14:textId="77777777" w:rsidR="00297EAF" w:rsidRPr="00297EAF" w:rsidRDefault="00297EAF" w:rsidP="00297EAF">
            <w:pPr>
              <w:pStyle w:val="FP"/>
            </w:pPr>
            <w:r w:rsidRPr="00297EAF">
              <w:t>C1-253658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F43E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E177" w14:textId="77777777" w:rsidR="00297EAF" w:rsidRPr="00297EAF" w:rsidRDefault="00297EAF" w:rsidP="00297EAF">
            <w:pPr>
              <w:pStyle w:val="FP"/>
            </w:pPr>
            <w:r w:rsidRPr="00297EAF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5E4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D803" w14:textId="77777777" w:rsidR="00297EAF" w:rsidRPr="00297EAF" w:rsidRDefault="00297EAF" w:rsidP="00297EAF">
            <w:pPr>
              <w:pStyle w:val="FP"/>
            </w:pPr>
            <w:r w:rsidRPr="00297EAF">
              <w:t>6924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54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826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E64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DF9B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02F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4EBC3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8332" w14:textId="77777777" w:rsidR="00297EAF" w:rsidRPr="00297EAF" w:rsidRDefault="00297EAF" w:rsidP="00297EAF">
            <w:pPr>
              <w:pStyle w:val="FP"/>
            </w:pPr>
            <w:r w:rsidRPr="00297EAF">
              <w:t>C1-253729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F8AB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9A5B" w14:textId="77777777" w:rsidR="00297EAF" w:rsidRPr="00297EAF" w:rsidRDefault="00297EAF" w:rsidP="00297EAF">
            <w:pPr>
              <w:pStyle w:val="FP"/>
            </w:pPr>
            <w:r w:rsidRPr="00297EAF"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4D8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18C6" w14:textId="77777777" w:rsidR="00297EAF" w:rsidRPr="00297EAF" w:rsidRDefault="00297EAF" w:rsidP="00297EAF">
            <w:pPr>
              <w:pStyle w:val="FP"/>
            </w:pPr>
            <w:r w:rsidRPr="00297EAF">
              <w:t>6924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5C3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BC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4D0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F4AA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F8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C3425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221A" w14:textId="77777777" w:rsidR="00297EAF" w:rsidRPr="00297EAF" w:rsidRDefault="00297EAF" w:rsidP="00297EAF">
            <w:pPr>
              <w:pStyle w:val="FP"/>
            </w:pPr>
            <w:r w:rsidRPr="00297EAF">
              <w:t>C1-253500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0881" w14:textId="77777777" w:rsidR="00297EAF" w:rsidRPr="00297EAF" w:rsidRDefault="00297EAF" w:rsidP="00297EAF">
            <w:pPr>
              <w:pStyle w:val="FP"/>
            </w:pPr>
            <w:r w:rsidRPr="00297EAF">
              <w:t>Support of multiple Non-3GPP device identifiers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F42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A4A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949B" w14:textId="77777777" w:rsidR="00297EAF" w:rsidRPr="00297EAF" w:rsidRDefault="00297EAF" w:rsidP="00297EAF">
            <w:pPr>
              <w:pStyle w:val="FP"/>
            </w:pPr>
            <w:r w:rsidRPr="00297EAF">
              <w:t>6925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DFA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6E8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ADE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3870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E44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F9D17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1259" w14:textId="77777777" w:rsidR="00297EAF" w:rsidRPr="00297EAF" w:rsidRDefault="00297EAF" w:rsidP="00297EAF">
            <w:pPr>
              <w:pStyle w:val="FP"/>
            </w:pPr>
            <w:r w:rsidRPr="00297EAF">
              <w:t>C1-253654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8C04" w14:textId="77777777" w:rsidR="00297EAF" w:rsidRPr="00297EAF" w:rsidRDefault="00297EAF" w:rsidP="00297EAF">
            <w:pPr>
              <w:pStyle w:val="FP"/>
            </w:pPr>
            <w:r w:rsidRPr="00297EAF">
              <w:t>Support of multiple Non-3GPP device identifiers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4B5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68C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41A2" w14:textId="77777777" w:rsidR="00297EAF" w:rsidRPr="00297EAF" w:rsidRDefault="00297EAF" w:rsidP="00297EAF">
            <w:pPr>
              <w:pStyle w:val="FP"/>
            </w:pPr>
            <w:r w:rsidRPr="00297EAF">
              <w:t>6925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A53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0B4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E79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C5C1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498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C9AB4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EC06" w14:textId="77777777" w:rsidR="00297EAF" w:rsidRPr="00297EAF" w:rsidRDefault="00297EAF" w:rsidP="00297EAF">
            <w:pPr>
              <w:pStyle w:val="FP"/>
            </w:pPr>
            <w:r w:rsidRPr="00297EAF">
              <w:t>C1-253501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7A38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A09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B06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0AD6" w14:textId="77777777" w:rsidR="00297EAF" w:rsidRPr="00297EAF" w:rsidRDefault="00297EAF" w:rsidP="00297EAF">
            <w:pPr>
              <w:pStyle w:val="FP"/>
            </w:pPr>
            <w:r w:rsidRPr="00297EAF">
              <w:t>6926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60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2BE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3EA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D720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B8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BE1367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ACE7" w14:textId="77777777" w:rsidR="00297EAF" w:rsidRPr="00297EAF" w:rsidRDefault="00297EAF" w:rsidP="00297EAF">
            <w:pPr>
              <w:pStyle w:val="FP"/>
            </w:pPr>
            <w:r w:rsidRPr="00297EAF">
              <w:t>C1-253737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CC0C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AFB1" w14:textId="77777777" w:rsidR="00297EAF" w:rsidRPr="00297EAF" w:rsidRDefault="00297EAF" w:rsidP="00297EAF">
            <w:pPr>
              <w:pStyle w:val="FP"/>
            </w:pPr>
            <w:r w:rsidRPr="00297EAF">
              <w:t>Huawei, HiSilicon, ZTE, InterDigital,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F02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82ED" w14:textId="77777777" w:rsidR="00297EAF" w:rsidRPr="00297EAF" w:rsidRDefault="00297EAF" w:rsidP="00297EAF">
            <w:pPr>
              <w:pStyle w:val="FP"/>
            </w:pPr>
            <w:r w:rsidRPr="00297EAF">
              <w:t>6926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7C8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933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45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0914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09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ECD85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627" w14:textId="77777777" w:rsidR="00297EAF" w:rsidRPr="00297EAF" w:rsidRDefault="00297EAF" w:rsidP="00297EAF">
            <w:pPr>
              <w:pStyle w:val="FP"/>
            </w:pPr>
            <w:r w:rsidRPr="00297EAF">
              <w:t>C1-254106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7A3D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485B" w14:textId="77777777" w:rsidR="00297EAF" w:rsidRPr="00297EAF" w:rsidRDefault="00297EAF" w:rsidP="00297EAF">
            <w:pPr>
              <w:pStyle w:val="FP"/>
            </w:pPr>
            <w:r w:rsidRPr="00297EAF">
              <w:t>Huawei, HiSilicon, ZTE, InterDigital,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AED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2C06" w14:textId="77777777" w:rsidR="00297EAF" w:rsidRPr="00297EAF" w:rsidRDefault="00297EAF" w:rsidP="00297EAF">
            <w:pPr>
              <w:pStyle w:val="FP"/>
            </w:pPr>
            <w:r w:rsidRPr="00297EAF">
              <w:t>6926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D6E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CF1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5C8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487E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D73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BD65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EC2F" w14:textId="77777777" w:rsidR="00297EAF" w:rsidRPr="00297EAF" w:rsidRDefault="00297EAF" w:rsidP="00297EAF">
            <w:pPr>
              <w:pStyle w:val="FP"/>
            </w:pPr>
            <w:r w:rsidRPr="00297EAF">
              <w:t>C1-254126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A436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7CF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D9C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F917" w14:textId="77777777" w:rsidR="00297EAF" w:rsidRPr="00297EAF" w:rsidRDefault="00297EAF" w:rsidP="00297EAF">
            <w:pPr>
              <w:pStyle w:val="FP"/>
            </w:pPr>
            <w:r w:rsidRPr="00297EAF">
              <w:t>6926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D7FA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458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5E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4F4B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C69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3D364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0548" w14:textId="77777777" w:rsidR="00297EAF" w:rsidRPr="00297EAF" w:rsidRDefault="00297EAF" w:rsidP="00297EAF">
            <w:pPr>
              <w:pStyle w:val="FP"/>
            </w:pPr>
            <w:r w:rsidRPr="00297EAF">
              <w:t>C1-253502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A480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VLAN tag not allowed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9A6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CAA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C707" w14:textId="77777777" w:rsidR="00297EAF" w:rsidRPr="00297EAF" w:rsidRDefault="00297EAF" w:rsidP="00297EAF">
            <w:pPr>
              <w:pStyle w:val="FP"/>
            </w:pPr>
            <w:r w:rsidRPr="00297EAF">
              <w:t>6927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3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8B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C66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A6F9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8FD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D087A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FE36" w14:textId="77777777" w:rsidR="00297EAF" w:rsidRPr="00297EAF" w:rsidRDefault="00297EAF" w:rsidP="00297EAF">
            <w:pPr>
              <w:pStyle w:val="FP"/>
            </w:pPr>
            <w:r w:rsidRPr="00297EAF">
              <w:t>C1-253514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54C1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2C2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F3B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0C19" w14:textId="77777777" w:rsidR="00297EAF" w:rsidRPr="00297EAF" w:rsidRDefault="00297EAF" w:rsidP="00297EAF">
            <w:pPr>
              <w:pStyle w:val="FP"/>
            </w:pPr>
            <w:r w:rsidRPr="00297EAF">
              <w:t>6928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F9A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EB4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254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20F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379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FF4E2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FD06" w14:textId="77777777" w:rsidR="00297EAF" w:rsidRPr="00297EAF" w:rsidRDefault="00297EAF" w:rsidP="00297EAF">
            <w:pPr>
              <w:pStyle w:val="FP"/>
            </w:pPr>
            <w:r w:rsidRPr="00297EAF">
              <w:t>C1-253710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A6EB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7A1C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5DD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AB04" w14:textId="77777777" w:rsidR="00297EAF" w:rsidRPr="00297EAF" w:rsidRDefault="00297EAF" w:rsidP="00297EAF">
            <w:pPr>
              <w:pStyle w:val="FP"/>
            </w:pPr>
            <w:r w:rsidRPr="00297EAF">
              <w:t>6928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C07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C9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754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15D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766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247E3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39F" w14:textId="77777777" w:rsidR="00297EAF" w:rsidRPr="00297EAF" w:rsidRDefault="00297EAF" w:rsidP="00297EAF">
            <w:pPr>
              <w:pStyle w:val="FP"/>
            </w:pPr>
            <w:r w:rsidRPr="00297EAF">
              <w:t>C1-254122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2B7E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6DB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09E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D501" w14:textId="77777777" w:rsidR="00297EAF" w:rsidRPr="00297EAF" w:rsidRDefault="00297EAF" w:rsidP="00297EAF">
            <w:pPr>
              <w:pStyle w:val="FP"/>
            </w:pPr>
            <w:r w:rsidRPr="00297EAF">
              <w:t>6928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602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9B5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783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5EDA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AED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A5BEE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945C" w14:textId="77777777" w:rsidR="00297EAF" w:rsidRPr="00297EAF" w:rsidRDefault="00297EAF" w:rsidP="00297EAF">
            <w:pPr>
              <w:pStyle w:val="FP"/>
            </w:pPr>
            <w:r w:rsidRPr="00297EAF">
              <w:t>C1-253515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951D" w14:textId="77777777" w:rsidR="00297EAF" w:rsidRPr="00297EAF" w:rsidRDefault="00297EAF" w:rsidP="00297EAF">
            <w:pPr>
              <w:pStyle w:val="FP"/>
            </w:pPr>
            <w:r w:rsidRPr="00297EAF">
              <w:t>Exemptions where service area restriction applies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77F0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1C8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9DC4" w14:textId="77777777" w:rsidR="00297EAF" w:rsidRPr="00297EAF" w:rsidRDefault="00297EAF" w:rsidP="00297EAF">
            <w:pPr>
              <w:pStyle w:val="FP"/>
            </w:pPr>
            <w:r w:rsidRPr="00297EAF">
              <w:t>6929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9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DC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069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BAE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06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98D599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B859" w14:textId="77777777" w:rsidR="00297EAF" w:rsidRPr="00297EAF" w:rsidRDefault="00297EAF" w:rsidP="00297EAF">
            <w:pPr>
              <w:pStyle w:val="FP"/>
            </w:pPr>
            <w:r w:rsidRPr="00297EAF">
              <w:t>C1-253711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14AE" w14:textId="77777777" w:rsidR="00297EAF" w:rsidRPr="00297EAF" w:rsidRDefault="00297EAF" w:rsidP="00297EAF">
            <w:pPr>
              <w:pStyle w:val="FP"/>
            </w:pPr>
            <w:r w:rsidRPr="00297EAF">
              <w:t>Exemptions where service area restriction applies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5C36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46F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C9F9" w14:textId="77777777" w:rsidR="00297EAF" w:rsidRPr="00297EAF" w:rsidRDefault="00297EAF" w:rsidP="00297EAF">
            <w:pPr>
              <w:pStyle w:val="FP"/>
            </w:pPr>
            <w:r w:rsidRPr="00297EAF">
              <w:t>6929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378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7A0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4B8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FE64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A5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D0DA2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3C4" w14:textId="77777777" w:rsidR="00297EAF" w:rsidRPr="00297EAF" w:rsidRDefault="00297EAF" w:rsidP="00297EAF">
            <w:pPr>
              <w:pStyle w:val="FP"/>
            </w:pPr>
            <w:r w:rsidRPr="00297EAF">
              <w:t>C1-253516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DE76" w14:textId="77777777" w:rsidR="00297EAF" w:rsidRPr="00297EAF" w:rsidRDefault="00297EAF" w:rsidP="00297EAF">
            <w:pPr>
              <w:pStyle w:val="FP"/>
            </w:pPr>
            <w:r w:rsidRPr="00297EAF">
              <w:t>MO exception reporting while T3447 or T3346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432A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641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C622" w14:textId="77777777" w:rsidR="00297EAF" w:rsidRPr="00297EAF" w:rsidRDefault="00297EAF" w:rsidP="00297EAF">
            <w:pPr>
              <w:pStyle w:val="FP"/>
            </w:pPr>
            <w:r w:rsidRPr="00297EAF">
              <w:t>6930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14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EF4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57E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FBF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95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F50BA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CB7" w14:textId="77777777" w:rsidR="00297EAF" w:rsidRPr="00297EAF" w:rsidRDefault="00297EAF" w:rsidP="00297EAF">
            <w:pPr>
              <w:pStyle w:val="FP"/>
            </w:pPr>
            <w:r w:rsidRPr="00297EAF">
              <w:t>C1-253736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9547" w14:textId="77777777" w:rsidR="00297EAF" w:rsidRPr="00297EAF" w:rsidRDefault="00297EAF" w:rsidP="00297EAF">
            <w:pPr>
              <w:pStyle w:val="FP"/>
            </w:pPr>
            <w:r w:rsidRPr="00297EAF">
              <w:t>MO exception reporting while T3447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94BE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0F9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1A80" w14:textId="77777777" w:rsidR="00297EAF" w:rsidRPr="00297EAF" w:rsidRDefault="00297EAF" w:rsidP="00297EAF">
            <w:pPr>
              <w:pStyle w:val="FP"/>
            </w:pPr>
            <w:r w:rsidRPr="00297EAF">
              <w:t>6930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89F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2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495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11AF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04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2389E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967D" w14:textId="77777777" w:rsidR="00297EAF" w:rsidRPr="00297EAF" w:rsidRDefault="00297EAF" w:rsidP="00297EAF">
            <w:pPr>
              <w:pStyle w:val="FP"/>
            </w:pPr>
            <w:r w:rsidRPr="00297EAF">
              <w:t>C1-253517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08B0" w14:textId="77777777" w:rsidR="00297EAF" w:rsidRPr="00297EAF" w:rsidRDefault="00297EAF" w:rsidP="00297EAF">
            <w:pPr>
              <w:pStyle w:val="FP"/>
            </w:pPr>
            <w:r w:rsidRPr="00297EAF">
              <w:t>Unexpected MM cause for CIOT user data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0227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978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6F42" w14:textId="77777777" w:rsidR="00297EAF" w:rsidRPr="00297EAF" w:rsidRDefault="00297EAF" w:rsidP="00297EAF">
            <w:pPr>
              <w:pStyle w:val="FP"/>
            </w:pPr>
            <w:r w:rsidRPr="00297EAF">
              <w:t>6931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6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ED9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D37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176E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AE5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94EE6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1070" w14:textId="77777777" w:rsidR="00297EAF" w:rsidRPr="00297EAF" w:rsidRDefault="00297EAF" w:rsidP="00297EAF">
            <w:pPr>
              <w:pStyle w:val="FP"/>
            </w:pPr>
            <w:r w:rsidRPr="00297EAF">
              <w:t>C1-253712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80EB" w14:textId="77777777" w:rsidR="00297EAF" w:rsidRPr="00297EAF" w:rsidRDefault="00297EAF" w:rsidP="00297EAF">
            <w:pPr>
              <w:pStyle w:val="FP"/>
            </w:pPr>
            <w:r w:rsidRPr="00297EAF">
              <w:t>Unexpected MM cause for CIOT user data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74E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72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1399" w14:textId="77777777" w:rsidR="00297EAF" w:rsidRPr="00297EAF" w:rsidRDefault="00297EAF" w:rsidP="00297EAF">
            <w:pPr>
              <w:pStyle w:val="FP"/>
            </w:pPr>
            <w:r w:rsidRPr="00297EAF">
              <w:t>6931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D50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9FD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ED7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0F4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AB2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39935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9FEE" w14:textId="77777777" w:rsidR="00297EAF" w:rsidRPr="00297EAF" w:rsidRDefault="00297EAF" w:rsidP="00297EAF">
            <w:pPr>
              <w:pStyle w:val="FP"/>
            </w:pPr>
            <w:r w:rsidRPr="00297EAF">
              <w:t>C1-253518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4773" w14:textId="77777777" w:rsidR="00297EAF" w:rsidRPr="00297EAF" w:rsidRDefault="00297EAF" w:rsidP="00297EAF">
            <w:pPr>
              <w:pStyle w:val="FP"/>
            </w:pPr>
            <w:r w:rsidRPr="00297EAF">
              <w:t>Corrections when UE in 5GMM-CONNECTED mode with RRC inactive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E66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351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6883" w14:textId="77777777" w:rsidR="00297EAF" w:rsidRPr="00297EAF" w:rsidRDefault="00297EAF" w:rsidP="00297EAF">
            <w:pPr>
              <w:pStyle w:val="FP"/>
            </w:pPr>
            <w:r w:rsidRPr="00297EAF">
              <w:t>6932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E4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09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F1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2391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5F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DEB5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2637" w14:textId="77777777" w:rsidR="00297EAF" w:rsidRPr="00297EAF" w:rsidRDefault="00297EAF" w:rsidP="00297EAF">
            <w:pPr>
              <w:pStyle w:val="FP"/>
            </w:pPr>
            <w:r w:rsidRPr="00297EAF">
              <w:t>C1-253713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CB85" w14:textId="77777777" w:rsidR="00297EAF" w:rsidRPr="00297EAF" w:rsidRDefault="00297EAF" w:rsidP="00297EAF">
            <w:pPr>
              <w:pStyle w:val="FP"/>
            </w:pPr>
            <w:r w:rsidRPr="00297EAF">
              <w:t>Corrections when UE in 5GMM-CONNECTED mode with RRC inactive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885B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D92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D188" w14:textId="77777777" w:rsidR="00297EAF" w:rsidRPr="00297EAF" w:rsidRDefault="00297EAF" w:rsidP="00297EAF">
            <w:pPr>
              <w:pStyle w:val="FP"/>
            </w:pPr>
            <w:r w:rsidRPr="00297EAF">
              <w:t>6932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22A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344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A38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BDC6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2A3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881AE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7B39" w14:textId="77777777" w:rsidR="00297EAF" w:rsidRPr="00297EAF" w:rsidRDefault="00297EAF" w:rsidP="00297EAF">
            <w:pPr>
              <w:pStyle w:val="FP"/>
            </w:pPr>
            <w:r w:rsidRPr="00297EAF">
              <w:t>C1-253520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F114" w14:textId="77777777" w:rsidR="00297EAF" w:rsidRPr="00297EAF" w:rsidRDefault="00297EAF" w:rsidP="00297EAF">
            <w:pPr>
              <w:pStyle w:val="FP"/>
            </w:pPr>
            <w:r w:rsidRPr="00297EAF">
              <w:t>Inactive PDU session in UL NAS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6F05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FC1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E010" w14:textId="77777777" w:rsidR="00297EAF" w:rsidRPr="00297EAF" w:rsidRDefault="00297EAF" w:rsidP="00297EAF">
            <w:pPr>
              <w:pStyle w:val="FP"/>
            </w:pPr>
            <w:r w:rsidRPr="00297EAF">
              <w:t>6933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A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A4A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6A0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0301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2F4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ACA2A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EF9C" w14:textId="77777777" w:rsidR="00297EAF" w:rsidRPr="00297EAF" w:rsidRDefault="00297EAF" w:rsidP="00297EAF">
            <w:pPr>
              <w:pStyle w:val="FP"/>
            </w:pPr>
            <w:r w:rsidRPr="00297EAF">
              <w:t>C1-253522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E0B5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399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9C1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F633" w14:textId="77777777" w:rsidR="00297EAF" w:rsidRPr="00297EAF" w:rsidRDefault="00297EAF" w:rsidP="00297EAF">
            <w:pPr>
              <w:pStyle w:val="FP"/>
            </w:pPr>
            <w:r w:rsidRPr="00297EAF">
              <w:t>6934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F16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8F7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340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E25B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B9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4D249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C023" w14:textId="77777777" w:rsidR="00297EAF" w:rsidRPr="00297EAF" w:rsidRDefault="00297EAF" w:rsidP="00297EAF">
            <w:pPr>
              <w:pStyle w:val="FP"/>
            </w:pPr>
            <w:r w:rsidRPr="00297EAF">
              <w:t>C1-253546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00B7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4BF0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1FE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12DF" w14:textId="77777777" w:rsidR="00297EAF" w:rsidRPr="00297EAF" w:rsidRDefault="00297EAF" w:rsidP="00297EAF">
            <w:pPr>
              <w:pStyle w:val="FP"/>
            </w:pPr>
            <w:r w:rsidRPr="00297EAF">
              <w:t>6934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DE0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D8C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9F9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2C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4CF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E48FD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40B4" w14:textId="77777777" w:rsidR="00297EAF" w:rsidRPr="00297EAF" w:rsidRDefault="00297EAF" w:rsidP="00297EAF">
            <w:pPr>
              <w:pStyle w:val="FP"/>
            </w:pPr>
            <w:r w:rsidRPr="00297EAF">
              <w:t>C1-253691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0AFC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5E5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B53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3D87" w14:textId="77777777" w:rsidR="00297EAF" w:rsidRPr="00297EAF" w:rsidRDefault="00297EAF" w:rsidP="00297EAF">
            <w:pPr>
              <w:pStyle w:val="FP"/>
            </w:pPr>
            <w:r w:rsidRPr="00297EAF">
              <w:t>6934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142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C0C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A3A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4C5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52D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7492A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A4F1" w14:textId="77777777" w:rsidR="00297EAF" w:rsidRPr="00297EAF" w:rsidRDefault="00297EAF" w:rsidP="00297EAF">
            <w:pPr>
              <w:pStyle w:val="FP"/>
            </w:pPr>
            <w:r w:rsidRPr="00297EAF">
              <w:t>C1-253529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94D4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-Alternative1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7CB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F09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8E1B" w14:textId="77777777" w:rsidR="00297EAF" w:rsidRPr="00297EAF" w:rsidRDefault="00297EAF" w:rsidP="00297EAF">
            <w:pPr>
              <w:pStyle w:val="FP"/>
            </w:pPr>
            <w:r w:rsidRPr="00297EAF">
              <w:t>6935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7F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1E8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633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519C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B2D3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35DD5A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3F38" w14:textId="77777777" w:rsidR="00297EAF" w:rsidRPr="00297EAF" w:rsidRDefault="00297EAF" w:rsidP="00297EAF">
            <w:pPr>
              <w:pStyle w:val="FP"/>
            </w:pPr>
            <w:r w:rsidRPr="00297EAF">
              <w:t>C1-253532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27C8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–Alternative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CE5E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B42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2B5D" w14:textId="77777777" w:rsidR="00297EAF" w:rsidRPr="00297EAF" w:rsidRDefault="00297EAF" w:rsidP="00297EAF">
            <w:pPr>
              <w:pStyle w:val="FP"/>
            </w:pPr>
            <w:r w:rsidRPr="00297EAF">
              <w:t>6936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578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31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839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983D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1CF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AACCF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CB65" w14:textId="77777777" w:rsidR="00297EAF" w:rsidRPr="00297EAF" w:rsidRDefault="00297EAF" w:rsidP="00297EAF">
            <w:pPr>
              <w:pStyle w:val="FP"/>
            </w:pPr>
            <w:r w:rsidRPr="00297EAF">
              <w:t>C1-253598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A5E1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–Alternative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677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A84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9AA7" w14:textId="77777777" w:rsidR="00297EAF" w:rsidRPr="00297EAF" w:rsidRDefault="00297EAF" w:rsidP="00297EAF">
            <w:pPr>
              <w:pStyle w:val="FP"/>
            </w:pPr>
            <w:r w:rsidRPr="00297EAF">
              <w:t>6936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FF1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A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ABB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0470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13A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BC84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3007" w14:textId="77777777" w:rsidR="00297EAF" w:rsidRPr="00297EAF" w:rsidRDefault="00297EAF" w:rsidP="00297EAF">
            <w:pPr>
              <w:pStyle w:val="FP"/>
            </w:pPr>
            <w:r w:rsidRPr="00297EAF">
              <w:t>C1-253757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3C89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-Alternative2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0BE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058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658E" w14:textId="77777777" w:rsidR="00297EAF" w:rsidRPr="00297EAF" w:rsidRDefault="00297EAF" w:rsidP="00297EAF">
            <w:pPr>
              <w:pStyle w:val="FP"/>
            </w:pPr>
            <w:r w:rsidRPr="00297EAF">
              <w:t>6936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046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BB2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E24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4AE8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78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F0F0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5C05" w14:textId="77777777" w:rsidR="00297EAF" w:rsidRPr="00297EAF" w:rsidRDefault="00297EAF" w:rsidP="00297EAF">
            <w:pPr>
              <w:pStyle w:val="FP"/>
            </w:pPr>
            <w:r w:rsidRPr="00297EAF">
              <w:t>C1-253537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1E4F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52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1BC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AA97" w14:textId="77777777" w:rsidR="00297EAF" w:rsidRPr="00297EAF" w:rsidRDefault="00297EAF" w:rsidP="00297EAF">
            <w:pPr>
              <w:pStyle w:val="FP"/>
            </w:pPr>
            <w:r w:rsidRPr="00297EAF">
              <w:t>6937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D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8DC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088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97C2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D07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731D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4F23" w14:textId="77777777" w:rsidR="00297EAF" w:rsidRPr="00297EAF" w:rsidRDefault="00297EAF" w:rsidP="00297EAF">
            <w:pPr>
              <w:pStyle w:val="FP"/>
            </w:pPr>
            <w:r w:rsidRPr="00297EAF">
              <w:t>C1-253981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AC61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0E0E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230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90C5" w14:textId="77777777" w:rsidR="00297EAF" w:rsidRPr="00297EAF" w:rsidRDefault="00297EAF" w:rsidP="00297EAF">
            <w:pPr>
              <w:pStyle w:val="FP"/>
            </w:pPr>
            <w:r w:rsidRPr="00297EAF">
              <w:t>6937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79E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96C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B79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37D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AD2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202B7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BB1F" w14:textId="77777777" w:rsidR="00297EAF" w:rsidRPr="00297EAF" w:rsidRDefault="00297EAF" w:rsidP="00297EAF">
            <w:pPr>
              <w:pStyle w:val="FP"/>
            </w:pPr>
            <w:r w:rsidRPr="00297EAF">
              <w:t>C1-253300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DEB" w14:textId="77777777" w:rsidR="00297EAF" w:rsidRPr="00297EAF" w:rsidRDefault="00297EAF" w:rsidP="00297EAF">
            <w:pPr>
              <w:pStyle w:val="FP"/>
            </w:pPr>
            <w:r w:rsidRPr="00297EAF">
              <w:t>Clarify the behavior of the MSGin5G Server for deferred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C90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D8E8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064F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0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875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A74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BE0B" w14:textId="77777777" w:rsidR="00297EAF" w:rsidRPr="00297EAF" w:rsidRDefault="00297EAF" w:rsidP="00297EAF">
            <w:pPr>
              <w:pStyle w:val="FP"/>
            </w:pPr>
            <w:r w:rsidRPr="00297EAF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5EB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673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B4F9" w14:textId="77777777" w:rsidR="00297EAF" w:rsidRPr="00297EAF" w:rsidRDefault="00297EAF" w:rsidP="00297EAF">
            <w:pPr>
              <w:pStyle w:val="FP"/>
            </w:pPr>
            <w:r w:rsidRPr="00297EAF">
              <w:t>C1-254000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7EEF" w14:textId="77777777" w:rsidR="00297EAF" w:rsidRPr="00297EAF" w:rsidRDefault="00297EAF" w:rsidP="00297EAF">
            <w:pPr>
              <w:pStyle w:val="FP"/>
            </w:pPr>
            <w:r w:rsidRPr="00297EAF">
              <w:t>Clarify the behavior of the MSGin5G Server for deferred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85CB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96F6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2985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981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ED8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E0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D467" w14:textId="77777777" w:rsidR="00297EAF" w:rsidRPr="00297EAF" w:rsidRDefault="00297EAF" w:rsidP="00297EAF">
            <w:pPr>
              <w:pStyle w:val="FP"/>
            </w:pPr>
            <w:r w:rsidRPr="00297EAF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5D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FC74F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85D3" w14:textId="77777777" w:rsidR="00297EAF" w:rsidRPr="00297EAF" w:rsidRDefault="00297EAF" w:rsidP="00297EAF">
            <w:pPr>
              <w:pStyle w:val="FP"/>
            </w:pPr>
            <w:r w:rsidRPr="00297EAF">
              <w:t>C1-253301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CA2B" w14:textId="77777777" w:rsidR="00297EAF" w:rsidRPr="00297EAF" w:rsidRDefault="00297EAF" w:rsidP="00297EAF">
            <w:pPr>
              <w:pStyle w:val="FP"/>
            </w:pPr>
            <w:r w:rsidRPr="00297EAF">
              <w:t>Clarify the interaction between the SEAL Client and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974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FD2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786D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E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13F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162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39E1" w14:textId="77777777" w:rsidR="00297EAF" w:rsidRPr="00297EAF" w:rsidRDefault="00297EAF" w:rsidP="00297EAF">
            <w:pPr>
              <w:pStyle w:val="FP"/>
            </w:pPr>
            <w:r w:rsidRPr="00297EAF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07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FB8BB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B0BA" w14:textId="77777777" w:rsidR="00297EAF" w:rsidRPr="00297EAF" w:rsidRDefault="00297EAF" w:rsidP="00297EAF">
            <w:pPr>
              <w:pStyle w:val="FP"/>
            </w:pPr>
            <w:r w:rsidRPr="00297EAF">
              <w:t>C1-253508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C548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42C9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D483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87F8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21E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7C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5FF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6170" w14:textId="77777777" w:rsidR="00297EAF" w:rsidRPr="00297EAF" w:rsidRDefault="00297EAF" w:rsidP="00297EAF">
            <w:pPr>
              <w:pStyle w:val="FP"/>
            </w:pPr>
            <w:r w:rsidRPr="00297EAF">
              <w:t>5GMARCH_Ph2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B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9AD53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6C09" w14:textId="77777777" w:rsidR="00297EAF" w:rsidRPr="00297EAF" w:rsidRDefault="00297EAF" w:rsidP="00297EAF">
            <w:pPr>
              <w:pStyle w:val="FP"/>
            </w:pPr>
            <w:r w:rsidRPr="00297EAF">
              <w:t>C1-253943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508B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8B9B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B277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746C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0A0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C01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62F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5614" w14:textId="77777777" w:rsidR="00297EAF" w:rsidRPr="00297EAF" w:rsidRDefault="00297EAF" w:rsidP="00297EAF">
            <w:pPr>
              <w:pStyle w:val="FP"/>
            </w:pPr>
            <w:r w:rsidRPr="00297EAF">
              <w:t>5GMARCH_Ph2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07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2D475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96D1" w14:textId="77777777" w:rsidR="00297EAF" w:rsidRPr="00297EAF" w:rsidRDefault="00297EAF" w:rsidP="00297EAF">
            <w:pPr>
              <w:pStyle w:val="FP"/>
            </w:pPr>
            <w:r w:rsidRPr="00297EAF">
              <w:t>C1-253509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9CF3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0BF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D075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19C2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7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3E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02D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DD21" w14:textId="77777777" w:rsidR="00297EAF" w:rsidRPr="00297EAF" w:rsidRDefault="00297EAF" w:rsidP="00297EAF">
            <w:pPr>
              <w:pStyle w:val="FP"/>
            </w:pPr>
            <w:r w:rsidRPr="00297EAF">
              <w:t>5GMARCH_Ph2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3D1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D123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8AB1" w14:textId="77777777" w:rsidR="00297EAF" w:rsidRPr="00297EAF" w:rsidRDefault="00297EAF" w:rsidP="00297EAF">
            <w:pPr>
              <w:pStyle w:val="FP"/>
            </w:pPr>
            <w:r w:rsidRPr="00297EAF">
              <w:t>C1-253944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607E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CAD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964F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1B21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B74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D79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AFA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58B0" w14:textId="77777777" w:rsidR="00297EAF" w:rsidRPr="00297EAF" w:rsidRDefault="00297EAF" w:rsidP="00297EAF">
            <w:pPr>
              <w:pStyle w:val="FP"/>
            </w:pPr>
            <w:r w:rsidRPr="00297EAF">
              <w:t>5GMARCH_Ph2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023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4BC4C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E48C" w14:textId="77777777" w:rsidR="00297EAF" w:rsidRPr="00297EAF" w:rsidRDefault="00297EAF" w:rsidP="00297EAF">
            <w:pPr>
              <w:pStyle w:val="FP"/>
            </w:pPr>
            <w:r w:rsidRPr="00297EAF">
              <w:t>C1-253947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BBE2" w14:textId="77777777" w:rsidR="00297EAF" w:rsidRPr="00297EAF" w:rsidRDefault="00297EAF" w:rsidP="00297EAF">
            <w:pPr>
              <w:pStyle w:val="FP"/>
            </w:pPr>
            <w:r w:rsidRPr="00297EAF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8B97" w14:textId="77777777" w:rsidR="00297EAF" w:rsidRPr="00297EAF" w:rsidRDefault="00297EAF" w:rsidP="00297EAF">
            <w:pPr>
              <w:pStyle w:val="FP"/>
            </w:pPr>
            <w:r w:rsidRPr="00297EAF"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0C6E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9314" w14:textId="77777777" w:rsidR="00297EAF" w:rsidRPr="00297EAF" w:rsidRDefault="00297EAF" w:rsidP="00297EAF">
            <w:pPr>
              <w:pStyle w:val="FP"/>
            </w:pPr>
            <w:r w:rsidRPr="00297EAF">
              <w:t>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4C2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E8A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697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04C6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F42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8BF8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8C0C" w14:textId="77777777" w:rsidR="00297EAF" w:rsidRPr="00297EAF" w:rsidRDefault="00297EAF" w:rsidP="00297EAF">
            <w:pPr>
              <w:pStyle w:val="FP"/>
            </w:pPr>
            <w:r w:rsidRPr="00297EAF">
              <w:t>C1-253138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81AD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911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88AF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6D54" w14:textId="77777777" w:rsidR="00297EAF" w:rsidRPr="00297EAF" w:rsidRDefault="00297EAF" w:rsidP="00297EAF">
            <w:pPr>
              <w:pStyle w:val="FP"/>
            </w:pPr>
            <w:r w:rsidRPr="00297EAF">
              <w:t>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B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F1A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8E8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8CDE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EBC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D6191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6F73" w14:textId="77777777" w:rsidR="00297EAF" w:rsidRPr="00297EAF" w:rsidRDefault="00297EAF" w:rsidP="00297EAF">
            <w:pPr>
              <w:pStyle w:val="FP"/>
            </w:pPr>
            <w:r w:rsidRPr="00297EAF">
              <w:t>C1-254031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604D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356D" w14:textId="77777777" w:rsidR="00297EAF" w:rsidRPr="00297EAF" w:rsidRDefault="00297EAF" w:rsidP="00297EAF">
            <w:pPr>
              <w:pStyle w:val="FP"/>
            </w:pPr>
            <w:r w:rsidRPr="00297EAF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6D11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F02E" w14:textId="77777777" w:rsidR="00297EAF" w:rsidRPr="00297EAF" w:rsidRDefault="00297EAF" w:rsidP="00297EAF">
            <w:pPr>
              <w:pStyle w:val="FP"/>
            </w:pPr>
            <w:r w:rsidRPr="00297EAF">
              <w:t>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E7B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4A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4E8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89E7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3C3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D1EDD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95F7" w14:textId="77777777" w:rsidR="00297EAF" w:rsidRPr="00297EAF" w:rsidRDefault="00297EAF" w:rsidP="00297EAF">
            <w:pPr>
              <w:pStyle w:val="FP"/>
            </w:pPr>
            <w:r w:rsidRPr="00297EAF">
              <w:t>C1-254039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C9F9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138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EF44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CE69" w14:textId="77777777" w:rsidR="00297EAF" w:rsidRPr="00297EAF" w:rsidRDefault="00297EAF" w:rsidP="00297EAF">
            <w:pPr>
              <w:pStyle w:val="FP"/>
            </w:pPr>
            <w:r w:rsidRPr="00297EAF">
              <w:t>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494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90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E9D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65C0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65D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783F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C761" w14:textId="77777777" w:rsidR="00297EAF" w:rsidRPr="00297EAF" w:rsidRDefault="00297EAF" w:rsidP="00297EAF">
            <w:pPr>
              <w:pStyle w:val="FP"/>
            </w:pPr>
            <w:r w:rsidRPr="00297EAF">
              <w:t>C1-253139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C036" w14:textId="77777777" w:rsidR="00297EAF" w:rsidRPr="00297EAF" w:rsidRDefault="00297EAF" w:rsidP="00297EAF">
            <w:pPr>
              <w:pStyle w:val="FP"/>
            </w:pPr>
            <w:r w:rsidRPr="00297EAF">
              <w:t>Correction to the &lt;transmission-assist-info&gt;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A7A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181E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130F" w14:textId="77777777" w:rsidR="00297EAF" w:rsidRPr="00297EAF" w:rsidRDefault="00297EAF" w:rsidP="00297EAF">
            <w:pPr>
              <w:pStyle w:val="FP"/>
            </w:pPr>
            <w:r w:rsidRPr="00297EAF">
              <w:t>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105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0CE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ED9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1870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5A3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D60F7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A44F" w14:textId="77777777" w:rsidR="00297EAF" w:rsidRPr="00297EAF" w:rsidRDefault="00297EAF" w:rsidP="00297EAF">
            <w:pPr>
              <w:pStyle w:val="FP"/>
            </w:pPr>
            <w:r w:rsidRPr="00297EAF">
              <w:t>C1-254032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376D" w14:textId="77777777" w:rsidR="00297EAF" w:rsidRPr="00297EAF" w:rsidRDefault="00297EAF" w:rsidP="00297EAF">
            <w:pPr>
              <w:pStyle w:val="FP"/>
            </w:pPr>
            <w:r w:rsidRPr="00297EAF">
              <w:t>Correction to the &lt;transmission-assist-info&gt;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2A6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DC5D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8EF5" w14:textId="77777777" w:rsidR="00297EAF" w:rsidRPr="00297EAF" w:rsidRDefault="00297EAF" w:rsidP="00297EAF">
            <w:pPr>
              <w:pStyle w:val="FP"/>
            </w:pPr>
            <w:r w:rsidRPr="00297EAF">
              <w:t>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4F8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D81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DED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AFDA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1E8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7DD68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0D6D" w14:textId="77777777" w:rsidR="00297EAF" w:rsidRPr="00297EAF" w:rsidRDefault="00297EAF" w:rsidP="00297EAF">
            <w:pPr>
              <w:pStyle w:val="FP"/>
            </w:pPr>
            <w:r w:rsidRPr="00297EAF">
              <w:t>C1-253141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FD6B" w14:textId="77777777" w:rsidR="00297EAF" w:rsidRPr="00297EAF" w:rsidRDefault="00297EAF" w:rsidP="00297EAF">
            <w:pPr>
              <w:pStyle w:val="FP"/>
            </w:pPr>
            <w:r w:rsidRPr="00297EAF">
              <w:t>Update to CR0059r1 on "Implementation of CRs 0014 and 0031"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E2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8E33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EA3" w14:textId="77777777" w:rsidR="00297EAF" w:rsidRPr="00297EAF" w:rsidRDefault="00297EAF" w:rsidP="00297EAF">
            <w:pPr>
              <w:pStyle w:val="FP"/>
            </w:pPr>
            <w:r w:rsidRPr="00297EAF">
              <w:t>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915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136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AEE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C4F0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1B4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3CA9A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83E5" w14:textId="77777777" w:rsidR="00297EAF" w:rsidRPr="00297EAF" w:rsidRDefault="00297EAF" w:rsidP="00297EAF">
            <w:pPr>
              <w:pStyle w:val="FP"/>
            </w:pPr>
            <w:r w:rsidRPr="00297EAF">
              <w:t>C1-253142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D8F6" w14:textId="77777777" w:rsidR="00297EAF" w:rsidRPr="00297EAF" w:rsidRDefault="00297EAF" w:rsidP="00297EAF">
            <w:pPr>
              <w:pStyle w:val="FP"/>
            </w:pPr>
            <w:r w:rsidRPr="00297EAF">
              <w:t>Correction to the use of "and/or" term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170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5FB4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3ACC" w14:textId="77777777" w:rsidR="00297EAF" w:rsidRPr="00297EAF" w:rsidRDefault="00297EAF" w:rsidP="00297EAF">
            <w:pPr>
              <w:pStyle w:val="FP"/>
            </w:pPr>
            <w:r w:rsidRPr="00297EAF">
              <w:t>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A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B0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66C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CFD2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5C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88637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E79C" w14:textId="77777777" w:rsidR="00297EAF" w:rsidRPr="00297EAF" w:rsidRDefault="00297EAF" w:rsidP="00297EAF">
            <w:pPr>
              <w:pStyle w:val="FP"/>
            </w:pPr>
            <w:r w:rsidRPr="00297EAF">
              <w:t>C1-254033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1027" w14:textId="77777777" w:rsidR="00297EAF" w:rsidRPr="00297EAF" w:rsidRDefault="00297EAF" w:rsidP="00297EAF">
            <w:pPr>
              <w:pStyle w:val="FP"/>
            </w:pPr>
            <w:r w:rsidRPr="00297EAF">
              <w:t>Correction to the use of "and/or" term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91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4F8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E550" w14:textId="77777777" w:rsidR="00297EAF" w:rsidRPr="00297EAF" w:rsidRDefault="00297EAF" w:rsidP="00297EAF">
            <w:pPr>
              <w:pStyle w:val="FP"/>
            </w:pPr>
            <w:r w:rsidRPr="00297EAF">
              <w:t>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293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10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5D9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4558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12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CB0BD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828A" w14:textId="77777777" w:rsidR="00297EAF" w:rsidRPr="00297EAF" w:rsidRDefault="00297EAF" w:rsidP="00297EAF">
            <w:pPr>
              <w:pStyle w:val="FP"/>
            </w:pPr>
            <w:r w:rsidRPr="00297EAF">
              <w:t>C1-253143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B323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A.3.1.5.2 introduced by CR#0037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18B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C807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8551" w14:textId="77777777" w:rsidR="00297EAF" w:rsidRPr="00297EAF" w:rsidRDefault="00297EAF" w:rsidP="00297EAF">
            <w:pPr>
              <w:pStyle w:val="FP"/>
            </w:pPr>
            <w:r w:rsidRPr="00297EAF">
              <w:t>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46E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50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AAF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2F0E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E0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DAB9EC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5DC1" w14:textId="77777777" w:rsidR="00297EAF" w:rsidRPr="00297EAF" w:rsidRDefault="00297EAF" w:rsidP="00297EAF">
            <w:pPr>
              <w:pStyle w:val="FP"/>
            </w:pPr>
            <w:r w:rsidRPr="00297EAF">
              <w:t>C1-253145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6286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650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A549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DE20" w14:textId="77777777" w:rsidR="00297EAF" w:rsidRPr="00297EAF" w:rsidRDefault="00297EAF" w:rsidP="00297EAF">
            <w:pPr>
              <w:pStyle w:val="FP"/>
            </w:pPr>
            <w:r w:rsidRPr="00297EAF">
              <w:t>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E2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613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8C5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F439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15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D14C7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1C94" w14:textId="77777777" w:rsidR="00297EAF" w:rsidRPr="00297EAF" w:rsidRDefault="00297EAF" w:rsidP="00297EAF">
            <w:pPr>
              <w:pStyle w:val="FP"/>
            </w:pPr>
            <w:r w:rsidRPr="00297EAF">
              <w:t>C1-254034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2837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A6A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A131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6CF" w14:textId="77777777" w:rsidR="00297EAF" w:rsidRPr="00297EAF" w:rsidRDefault="00297EAF" w:rsidP="00297EAF">
            <w:pPr>
              <w:pStyle w:val="FP"/>
            </w:pPr>
            <w:r w:rsidRPr="00297EAF">
              <w:t>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ED2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D5B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EB0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518D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636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B5629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6C37" w14:textId="77777777" w:rsidR="00297EAF" w:rsidRPr="00297EAF" w:rsidRDefault="00297EAF" w:rsidP="00297EAF">
            <w:pPr>
              <w:pStyle w:val="FP"/>
            </w:pPr>
            <w:r w:rsidRPr="00297EAF">
              <w:t>C1-253146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5756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8AE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D7B2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881B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F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5F3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F66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DDED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9C2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23C7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3F0E" w14:textId="77777777" w:rsidR="00297EAF" w:rsidRPr="00297EAF" w:rsidRDefault="00297EAF" w:rsidP="00297EAF">
            <w:pPr>
              <w:pStyle w:val="FP"/>
            </w:pPr>
            <w:r w:rsidRPr="00297EAF">
              <w:t>C1-253948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E117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038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1EA9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3F71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AA3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DE5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BD4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D298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DDB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EC128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8E1E" w14:textId="77777777" w:rsidR="00297EAF" w:rsidRPr="00297EAF" w:rsidRDefault="00297EAF" w:rsidP="00297EAF">
            <w:pPr>
              <w:pStyle w:val="FP"/>
            </w:pPr>
            <w:r w:rsidRPr="00297EAF">
              <w:t>C1-254024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C6CC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F4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1C02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5D6E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39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67D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8DD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0AA9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A6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78F7F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F46D" w14:textId="77777777" w:rsidR="00297EAF" w:rsidRPr="00297EAF" w:rsidRDefault="00297EAF" w:rsidP="00297EAF">
            <w:pPr>
              <w:pStyle w:val="FP"/>
            </w:pPr>
            <w:r w:rsidRPr="00297EAF">
              <w:t>C1-253381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E99D" w14:textId="77777777" w:rsidR="00297EAF" w:rsidRPr="00297EAF" w:rsidRDefault="00297EAF" w:rsidP="00297EAF">
            <w:pPr>
              <w:pStyle w:val="FP"/>
            </w:pPr>
            <w:r w:rsidRPr="00297EAF">
              <w:t>Correction to SEALDD regular transmission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B15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AF72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98CF" w14:textId="77777777" w:rsidR="00297EAF" w:rsidRPr="00297EAF" w:rsidRDefault="00297EAF" w:rsidP="00297EAF">
            <w:pPr>
              <w:pStyle w:val="FP"/>
            </w:pPr>
            <w:r w:rsidRPr="00297EAF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2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500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DBE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06D5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F20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FC832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3D98" w14:textId="77777777" w:rsidR="00297EAF" w:rsidRPr="00297EAF" w:rsidRDefault="00297EAF" w:rsidP="00297EAF">
            <w:pPr>
              <w:pStyle w:val="FP"/>
            </w:pPr>
            <w:r w:rsidRPr="00297EAF">
              <w:t>C1-254035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B873" w14:textId="77777777" w:rsidR="00297EAF" w:rsidRPr="00297EAF" w:rsidRDefault="00297EAF" w:rsidP="00297EAF">
            <w:pPr>
              <w:pStyle w:val="FP"/>
            </w:pPr>
            <w:r w:rsidRPr="00297EAF">
              <w:t>Correction to SEALDD regular transmission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F183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158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463E" w14:textId="77777777" w:rsidR="00297EAF" w:rsidRPr="00297EAF" w:rsidRDefault="00297EAF" w:rsidP="00297EAF">
            <w:pPr>
              <w:pStyle w:val="FP"/>
            </w:pPr>
            <w:r w:rsidRPr="00297EAF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9A3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9DE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F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A4B4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8D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05373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B39F" w14:textId="77777777" w:rsidR="00297EAF" w:rsidRPr="00297EAF" w:rsidRDefault="00297EAF" w:rsidP="00297EAF">
            <w:pPr>
              <w:pStyle w:val="FP"/>
            </w:pPr>
            <w:r w:rsidRPr="00297EAF">
              <w:t>C1-253396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AED6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service for XR application-HTTP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F39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3235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F2FF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F0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1FC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FF6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80F6" w14:textId="77777777" w:rsidR="00297EAF" w:rsidRPr="00297EAF" w:rsidRDefault="00297EAF" w:rsidP="00297EAF">
            <w:pPr>
              <w:pStyle w:val="FP"/>
            </w:pPr>
            <w:r w:rsidRPr="00297EAF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2AD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8D11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C688" w14:textId="77777777" w:rsidR="00297EAF" w:rsidRPr="00297EAF" w:rsidRDefault="00297EAF" w:rsidP="00297EAF">
            <w:pPr>
              <w:pStyle w:val="FP"/>
            </w:pPr>
            <w:r w:rsidRPr="00297EAF">
              <w:t>C1-254003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062E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service for XR application-HTTP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E41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DD83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2F1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9B7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181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F71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E090" w14:textId="77777777" w:rsidR="00297EAF" w:rsidRPr="00297EAF" w:rsidRDefault="00297EAF" w:rsidP="00297EAF">
            <w:pPr>
              <w:pStyle w:val="FP"/>
            </w:pPr>
            <w:r w:rsidRPr="00297EAF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C3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C0405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4BCC" w14:textId="77777777" w:rsidR="00297EAF" w:rsidRPr="00297EAF" w:rsidRDefault="00297EAF" w:rsidP="00297EAF">
            <w:pPr>
              <w:pStyle w:val="FP"/>
            </w:pPr>
            <w:r w:rsidRPr="00297EAF">
              <w:t>C1-253397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DDFA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for XR application-CoAP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85E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DC36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C46F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E5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A7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532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30F9" w14:textId="77777777" w:rsidR="00297EAF" w:rsidRPr="00297EAF" w:rsidRDefault="00297EAF" w:rsidP="00297EAF">
            <w:pPr>
              <w:pStyle w:val="FP"/>
            </w:pPr>
            <w:r w:rsidRPr="00297EAF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9B9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F328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D6B0" w14:textId="77777777" w:rsidR="00297EAF" w:rsidRPr="00297EAF" w:rsidRDefault="00297EAF" w:rsidP="00297EAF">
            <w:pPr>
              <w:pStyle w:val="FP"/>
            </w:pPr>
            <w:r w:rsidRPr="00297EAF">
              <w:t>C1-254004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F2AE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for XR application-CoAP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E7C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E28D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3CB2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741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B69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E02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FAF6" w14:textId="77777777" w:rsidR="00297EAF" w:rsidRPr="00297EAF" w:rsidRDefault="00297EAF" w:rsidP="00297EAF">
            <w:pPr>
              <w:pStyle w:val="FP"/>
            </w:pPr>
            <w:r w:rsidRPr="00297EAF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765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4C28E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2C0A" w14:textId="77777777" w:rsidR="00297EAF" w:rsidRPr="00297EAF" w:rsidRDefault="00297EAF" w:rsidP="00297EAF">
            <w:pPr>
              <w:pStyle w:val="FP"/>
            </w:pPr>
            <w:r w:rsidRPr="00297EAF">
              <w:t>C1-253505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5E8A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4F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0AA7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5780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12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91B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83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4308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3B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F8EF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4635" w14:textId="77777777" w:rsidR="00297EAF" w:rsidRPr="00297EAF" w:rsidRDefault="00297EAF" w:rsidP="00297EAF">
            <w:pPr>
              <w:pStyle w:val="FP"/>
            </w:pPr>
            <w:r w:rsidRPr="00297EAF">
              <w:t>C1-254036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483B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C557" w14:textId="77777777" w:rsidR="00297EAF" w:rsidRPr="00297EAF" w:rsidRDefault="00297EAF" w:rsidP="00297EAF">
            <w:pPr>
              <w:pStyle w:val="FP"/>
            </w:pPr>
            <w:r w:rsidRPr="00297EAF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8681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CBEB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D40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12B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FDB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76FE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F81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C6A94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738D" w14:textId="77777777" w:rsidR="00297EAF" w:rsidRPr="00297EAF" w:rsidRDefault="00297EAF" w:rsidP="00297EAF">
            <w:pPr>
              <w:pStyle w:val="FP"/>
            </w:pPr>
            <w:r w:rsidRPr="00297EAF">
              <w:t>C1-254040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AAFD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5951" w14:textId="77777777" w:rsidR="00297EAF" w:rsidRPr="00297EAF" w:rsidRDefault="00297EAF" w:rsidP="00297EAF">
            <w:pPr>
              <w:pStyle w:val="FP"/>
            </w:pPr>
            <w:r w:rsidRPr="00297EAF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551C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0775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101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DE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C3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FC67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D6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CB5A0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FD83" w14:textId="77777777" w:rsidR="00297EAF" w:rsidRPr="00297EAF" w:rsidRDefault="00297EAF" w:rsidP="00297EAF">
            <w:pPr>
              <w:pStyle w:val="FP"/>
            </w:pPr>
            <w:r w:rsidRPr="00297EAF">
              <w:t>C1-254047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39F2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CAF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153D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7EC8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C48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86E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9F6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5D2E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85F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E4D83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63E0" w14:textId="77777777" w:rsidR="00297EAF" w:rsidRPr="00297EAF" w:rsidRDefault="00297EAF" w:rsidP="00297EAF">
            <w:pPr>
              <w:pStyle w:val="FP"/>
            </w:pPr>
            <w:r w:rsidRPr="00297EAF">
              <w:t>C1-253130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7519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091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8182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11C6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F9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2258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768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D9D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60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0F421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2009" w14:textId="77777777" w:rsidR="00297EAF" w:rsidRPr="00297EAF" w:rsidRDefault="00297EAF" w:rsidP="00297EAF">
            <w:pPr>
              <w:pStyle w:val="FP"/>
            </w:pPr>
            <w:r w:rsidRPr="00297EAF">
              <w:t>C1-253913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DDD3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B85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203A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0825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3A5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558C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BC1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BAB5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863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5DD22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9716" w14:textId="77777777" w:rsidR="00297EAF" w:rsidRPr="00297EAF" w:rsidRDefault="00297EAF" w:rsidP="00297EAF">
            <w:pPr>
              <w:pStyle w:val="FP"/>
            </w:pPr>
            <w:r w:rsidRPr="00297EAF">
              <w:t>C1-253131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26F8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DB3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FF76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1F1F" w14:textId="77777777" w:rsidR="00297EAF" w:rsidRPr="00297EAF" w:rsidRDefault="00297EAF" w:rsidP="00297EAF">
            <w:pPr>
              <w:pStyle w:val="FP"/>
            </w:pPr>
            <w:r w:rsidRPr="00297EAF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6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015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DC1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A7A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6F5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D5897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8D10" w14:textId="77777777" w:rsidR="00297EAF" w:rsidRPr="00297EAF" w:rsidRDefault="00297EAF" w:rsidP="00297EAF">
            <w:pPr>
              <w:pStyle w:val="FP"/>
            </w:pPr>
            <w:r w:rsidRPr="00297EAF">
              <w:t>C1-253914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7B7F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AB6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4AD7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691" w14:textId="77777777" w:rsidR="00297EAF" w:rsidRPr="00297EAF" w:rsidRDefault="00297EAF" w:rsidP="00297EAF">
            <w:pPr>
              <w:pStyle w:val="FP"/>
            </w:pPr>
            <w:r w:rsidRPr="00297EAF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F81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3A21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E64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B113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F9F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1B7D6F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C57A" w14:textId="77777777" w:rsidR="00297EAF" w:rsidRPr="00297EAF" w:rsidRDefault="00297EAF" w:rsidP="00297EAF">
            <w:pPr>
              <w:pStyle w:val="FP"/>
            </w:pPr>
            <w:r w:rsidRPr="00297EAF">
              <w:t>C1-253132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8AB3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C36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201C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95E9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C6E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CC7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83D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C44B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4E6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625B1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F257" w14:textId="77777777" w:rsidR="00297EAF" w:rsidRPr="00297EAF" w:rsidRDefault="00297EAF" w:rsidP="00297EAF">
            <w:pPr>
              <w:pStyle w:val="FP"/>
            </w:pPr>
            <w:r w:rsidRPr="00297EAF">
              <w:t>C1-253915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ABF5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90E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3C94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CF5F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4A5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31AF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F71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0CFE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56F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35C95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140B" w14:textId="77777777" w:rsidR="00297EAF" w:rsidRPr="00297EAF" w:rsidRDefault="00297EAF" w:rsidP="00297EAF">
            <w:pPr>
              <w:pStyle w:val="FP"/>
            </w:pPr>
            <w:r w:rsidRPr="00297EAF">
              <w:t>C1-253133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BFF0" w14:textId="77777777" w:rsidR="00297EAF" w:rsidRPr="00297EAF" w:rsidRDefault="00297EAF" w:rsidP="00297EAF">
            <w:pPr>
              <w:pStyle w:val="FP"/>
            </w:pPr>
            <w:r w:rsidRPr="00297EAF">
              <w:t>Correction to the &lt;val-service-id&gt;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412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CBBC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B40E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3ED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DD49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FF0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8523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93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E461A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3A0" w14:textId="77777777" w:rsidR="00297EAF" w:rsidRPr="00297EAF" w:rsidRDefault="00297EAF" w:rsidP="00297EAF">
            <w:pPr>
              <w:pStyle w:val="FP"/>
            </w:pPr>
            <w:r w:rsidRPr="00297EAF">
              <w:t>C1-253916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512E" w14:textId="77777777" w:rsidR="00297EAF" w:rsidRPr="00297EAF" w:rsidRDefault="00297EAF" w:rsidP="00297EAF">
            <w:pPr>
              <w:pStyle w:val="FP"/>
            </w:pPr>
            <w:r w:rsidRPr="00297EAF">
              <w:t>Correction to the &lt;val-service-id&gt;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4CA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18CF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8B1F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20D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C12F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0E6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A3B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A3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0461B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8DA9" w14:textId="77777777" w:rsidR="00297EAF" w:rsidRPr="00297EAF" w:rsidRDefault="00297EAF" w:rsidP="00297EAF">
            <w:pPr>
              <w:pStyle w:val="FP"/>
            </w:pPr>
            <w:r w:rsidRPr="00297EAF">
              <w:t>C1-253134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708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EEF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86DE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D209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F8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FFEE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110D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CD0E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67C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F0D0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82F9" w14:textId="77777777" w:rsidR="00297EAF" w:rsidRPr="00297EAF" w:rsidRDefault="00297EAF" w:rsidP="00297EAF">
            <w:pPr>
              <w:pStyle w:val="FP"/>
            </w:pPr>
            <w:r w:rsidRPr="00297EAF">
              <w:t>C1-253917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4413" w14:textId="77777777" w:rsidR="00297EAF" w:rsidRPr="00297EAF" w:rsidRDefault="00297EAF" w:rsidP="00297EAF">
            <w:pPr>
              <w:pStyle w:val="FP"/>
            </w:pPr>
            <w:r w:rsidRPr="00297EAF">
              <w:t>Correction to the &lt;val-service-id&gt;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80E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8B90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D9E4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041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3DAC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B12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D099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4B5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2A30F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5446" w14:textId="77777777" w:rsidR="00297EAF" w:rsidRPr="00297EAF" w:rsidRDefault="00297EAF" w:rsidP="00297EAF">
            <w:pPr>
              <w:pStyle w:val="FP"/>
            </w:pPr>
            <w:r w:rsidRPr="00297EAF">
              <w:t>C1-253135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E010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&lt;anyExt&gt;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AF7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200E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900" w14:textId="77777777" w:rsidR="00297EAF" w:rsidRPr="00297EAF" w:rsidRDefault="00297EAF" w:rsidP="00297EAF">
            <w:pPr>
              <w:pStyle w:val="FP"/>
            </w:pPr>
            <w:r w:rsidRPr="00297EAF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C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C3C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DC13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87A9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58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439E8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46DC" w14:textId="77777777" w:rsidR="00297EAF" w:rsidRPr="00297EAF" w:rsidRDefault="00297EAF" w:rsidP="00297EAF">
            <w:pPr>
              <w:pStyle w:val="FP"/>
            </w:pPr>
            <w:r w:rsidRPr="00297EAF">
              <w:t>C1-253918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3C2A" w14:textId="77777777" w:rsidR="00297EAF" w:rsidRPr="00297EAF" w:rsidRDefault="00297EAF" w:rsidP="00297EAF">
            <w:pPr>
              <w:pStyle w:val="FP"/>
            </w:pPr>
            <w:r w:rsidRPr="00297EAF">
              <w:t>Correction to the &lt;val-service-id&gt;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F3B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B93A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C8AD" w14:textId="77777777" w:rsidR="00297EAF" w:rsidRPr="00297EAF" w:rsidRDefault="00297EAF" w:rsidP="00297EAF">
            <w:pPr>
              <w:pStyle w:val="FP"/>
            </w:pPr>
            <w:r w:rsidRPr="00297EAF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703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A50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AAE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2919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4FC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CBAE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DAAC" w14:textId="77777777" w:rsidR="00297EAF" w:rsidRPr="00297EAF" w:rsidRDefault="00297EAF" w:rsidP="00297EAF">
            <w:pPr>
              <w:pStyle w:val="FP"/>
            </w:pPr>
            <w:r w:rsidRPr="00297EAF">
              <w:t>C1-253465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D40B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A8D9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7A88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63E3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C2F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A2B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45E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9473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B7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E1900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5706" w14:textId="77777777" w:rsidR="00297EAF" w:rsidRPr="00297EAF" w:rsidRDefault="00297EAF" w:rsidP="00297EAF">
            <w:pPr>
              <w:pStyle w:val="FP"/>
            </w:pPr>
            <w:r w:rsidRPr="00297EAF">
              <w:t>C1-253964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40A6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CE03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1B4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A354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7EE5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E5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C55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6AF5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219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7A526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4D02" w14:textId="77777777" w:rsidR="00297EAF" w:rsidRPr="00297EAF" w:rsidRDefault="00297EAF" w:rsidP="00297EAF">
            <w:pPr>
              <w:pStyle w:val="FP"/>
            </w:pPr>
            <w:r w:rsidRPr="00297EAF">
              <w:t>C1-254045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F1A2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BEA0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D3B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1524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B5F5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54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389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C1A4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977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3D2A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12BC" w14:textId="77777777" w:rsidR="00297EAF" w:rsidRPr="00297EAF" w:rsidRDefault="00297EAF" w:rsidP="00297EAF">
            <w:pPr>
              <w:pStyle w:val="FP"/>
            </w:pPr>
            <w:r w:rsidRPr="00297EAF">
              <w:t>C1-253140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74DC" w14:textId="77777777" w:rsidR="00297EAF" w:rsidRPr="00297EAF" w:rsidRDefault="00297EAF" w:rsidP="00297EAF">
            <w:pPr>
              <w:pStyle w:val="FP"/>
            </w:pPr>
            <w:r w:rsidRPr="00297EAF">
              <w:t>Correction to the Sdd_RegularTransmissionConnection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0F76" w14:textId="77777777" w:rsidR="00297EAF" w:rsidRPr="00297EAF" w:rsidRDefault="00297EAF" w:rsidP="00297EAF">
            <w:pPr>
              <w:pStyle w:val="FP"/>
            </w:pPr>
            <w:r w:rsidRPr="00297EAF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FF28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5A7A" w14:textId="77777777" w:rsidR="00297EAF" w:rsidRPr="00297EAF" w:rsidRDefault="00297EAF" w:rsidP="00297EAF">
            <w:pPr>
              <w:pStyle w:val="FP"/>
            </w:pPr>
            <w:r w:rsidRPr="00297EAF">
              <w:t>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5F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F77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37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ED57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3E5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1BF6B6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6429" w14:textId="77777777" w:rsidR="00297EAF" w:rsidRPr="00297EAF" w:rsidRDefault="00297EAF" w:rsidP="00297EAF">
            <w:pPr>
              <w:pStyle w:val="FP"/>
            </w:pPr>
            <w:r w:rsidRPr="00297EAF">
              <w:t>C1-253147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494A" w14:textId="77777777" w:rsidR="00297EAF" w:rsidRPr="00297EAF" w:rsidRDefault="00297EAF" w:rsidP="00297EAF">
            <w:pPr>
              <w:pStyle w:val="FP"/>
            </w:pPr>
            <w:r w:rsidRPr="00297EAF">
              <w:t>Correction to wrong element name, data semantics, and table numbering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84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304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3FB9" w14:textId="77777777" w:rsidR="00297EAF" w:rsidRPr="00297EAF" w:rsidRDefault="00297EAF" w:rsidP="00297EAF">
            <w:pPr>
              <w:pStyle w:val="FP"/>
            </w:pPr>
            <w:r w:rsidRPr="00297EAF">
              <w:t>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DB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AED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492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DE85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522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27665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DF2C" w14:textId="77777777" w:rsidR="00297EAF" w:rsidRPr="00297EAF" w:rsidRDefault="00297EAF" w:rsidP="00297EAF">
            <w:pPr>
              <w:pStyle w:val="FP"/>
            </w:pPr>
            <w:r w:rsidRPr="00297EAF">
              <w:t>C1-253148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768D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B15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910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A764" w14:textId="77777777" w:rsidR="00297EAF" w:rsidRPr="00297EAF" w:rsidRDefault="00297EAF" w:rsidP="00297EAF">
            <w:pPr>
              <w:pStyle w:val="FP"/>
            </w:pPr>
            <w:r w:rsidRPr="00297EAF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65E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CF5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26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4FB5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B55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DC16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AD6E" w14:textId="77777777" w:rsidR="00297EAF" w:rsidRPr="00297EAF" w:rsidRDefault="00297EAF" w:rsidP="00297EAF">
            <w:pPr>
              <w:pStyle w:val="FP"/>
            </w:pPr>
            <w:r w:rsidRPr="00297EAF">
              <w:t>C1-253965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024C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CCF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08C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D75" w14:textId="77777777" w:rsidR="00297EAF" w:rsidRPr="00297EAF" w:rsidRDefault="00297EAF" w:rsidP="00297EAF">
            <w:pPr>
              <w:pStyle w:val="FP"/>
            </w:pPr>
            <w:r w:rsidRPr="00297EAF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426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A47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FEB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9761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3E3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C6F05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E25C" w14:textId="77777777" w:rsidR="00297EAF" w:rsidRPr="00297EAF" w:rsidRDefault="00297EAF" w:rsidP="00297EAF">
            <w:pPr>
              <w:pStyle w:val="FP"/>
            </w:pPr>
            <w:r w:rsidRPr="00297EAF">
              <w:t>C1-253149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B265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B7C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A355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D883" w14:textId="77777777" w:rsidR="00297EAF" w:rsidRPr="00297EAF" w:rsidRDefault="00297EAF" w:rsidP="00297EAF">
            <w:pPr>
              <w:pStyle w:val="FP"/>
            </w:pPr>
            <w:r w:rsidRPr="00297EAF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AE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7A9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1D7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4EEC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94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08E1F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D1AA" w14:textId="77777777" w:rsidR="00297EAF" w:rsidRPr="00297EAF" w:rsidRDefault="00297EAF" w:rsidP="00297EAF">
            <w:pPr>
              <w:pStyle w:val="FP"/>
            </w:pPr>
            <w:r w:rsidRPr="00297EAF">
              <w:t>C1-253966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54D4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1C5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E87B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9D56" w14:textId="77777777" w:rsidR="00297EAF" w:rsidRPr="00297EAF" w:rsidRDefault="00297EAF" w:rsidP="00297EAF">
            <w:pPr>
              <w:pStyle w:val="FP"/>
            </w:pPr>
            <w:r w:rsidRPr="00297EAF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C0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AF6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50E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1232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DA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54CE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B82F" w14:textId="77777777" w:rsidR="00297EAF" w:rsidRPr="00297EAF" w:rsidRDefault="00297EAF" w:rsidP="00297EAF">
            <w:pPr>
              <w:pStyle w:val="FP"/>
            </w:pPr>
            <w:r w:rsidRPr="00297EAF">
              <w:t>C1-253150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9846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8DE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5E11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8904" w14:textId="77777777" w:rsidR="00297EAF" w:rsidRPr="00297EAF" w:rsidRDefault="00297EAF" w:rsidP="00297EAF">
            <w:pPr>
              <w:pStyle w:val="FP"/>
            </w:pPr>
            <w:r w:rsidRPr="00297EAF">
              <w:t>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C4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E46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8F9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335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10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30EB18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4AB3" w14:textId="77777777" w:rsidR="00297EAF" w:rsidRPr="00297EAF" w:rsidRDefault="00297EAF" w:rsidP="00297EAF">
            <w:pPr>
              <w:pStyle w:val="FP"/>
            </w:pPr>
            <w:r w:rsidRPr="00297EAF">
              <w:t>C1-253967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9B3A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F6F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DF2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2764" w14:textId="77777777" w:rsidR="00297EAF" w:rsidRPr="00297EAF" w:rsidRDefault="00297EAF" w:rsidP="00297EAF">
            <w:pPr>
              <w:pStyle w:val="FP"/>
            </w:pPr>
            <w:r w:rsidRPr="00297EAF">
              <w:t>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13D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601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35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BED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0AB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A8565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FBE8" w14:textId="77777777" w:rsidR="00297EAF" w:rsidRPr="00297EAF" w:rsidRDefault="00297EAF" w:rsidP="00297EAF">
            <w:pPr>
              <w:pStyle w:val="FP"/>
            </w:pPr>
            <w:r w:rsidRPr="00297EAF">
              <w:t>C1-253151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BCC9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4C2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510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2914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B76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0E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EEC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2814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FF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396F7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2507" w14:textId="77777777" w:rsidR="00297EAF" w:rsidRPr="00297EAF" w:rsidRDefault="00297EAF" w:rsidP="00297EAF">
            <w:pPr>
              <w:pStyle w:val="FP"/>
            </w:pPr>
            <w:r w:rsidRPr="00297EAF">
              <w:t>C1-253968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4CAA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0EC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5C7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385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C5F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731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DAB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E70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0BF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41027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7028" w14:textId="77777777" w:rsidR="00297EAF" w:rsidRPr="00297EAF" w:rsidRDefault="00297EAF" w:rsidP="00297EAF">
            <w:pPr>
              <w:pStyle w:val="FP"/>
            </w:pPr>
            <w:r w:rsidRPr="00297EAF">
              <w:t>C1-254023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6E25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637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FCBA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7690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4A0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C97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8DB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2A6D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712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5D183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A640" w14:textId="77777777" w:rsidR="00297EAF" w:rsidRPr="00297EAF" w:rsidRDefault="00297EAF" w:rsidP="00297EAF">
            <w:pPr>
              <w:pStyle w:val="FP"/>
            </w:pPr>
            <w:r w:rsidRPr="00297EAF">
              <w:t>C1-253152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B1FA" w14:textId="77777777" w:rsidR="00297EAF" w:rsidRPr="00297EAF" w:rsidRDefault="00297EAF" w:rsidP="00297EAF">
            <w:pPr>
              <w:pStyle w:val="FP"/>
            </w:pPr>
            <w:r w:rsidRPr="00297EAF">
              <w:t>Correction to velocity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9DA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2E1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1B91" w14:textId="77777777" w:rsidR="00297EAF" w:rsidRPr="00297EAF" w:rsidRDefault="00297EAF" w:rsidP="00297EAF">
            <w:pPr>
              <w:pStyle w:val="FP"/>
            </w:pPr>
            <w:r w:rsidRPr="00297EAF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7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067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BDC0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43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9CD02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A845" w14:textId="77777777" w:rsidR="00297EAF" w:rsidRPr="00297EAF" w:rsidRDefault="00297EAF" w:rsidP="00297EAF">
            <w:pPr>
              <w:pStyle w:val="FP"/>
            </w:pPr>
            <w:r w:rsidRPr="00297EAF">
              <w:t>C1-254015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4006" w14:textId="77777777" w:rsidR="00297EAF" w:rsidRPr="00297EAF" w:rsidRDefault="00297EAF" w:rsidP="00297EAF">
            <w:pPr>
              <w:pStyle w:val="FP"/>
            </w:pPr>
            <w:r w:rsidRPr="00297EAF">
              <w:t>Correction to velocity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01A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EA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5B66" w14:textId="77777777" w:rsidR="00297EAF" w:rsidRPr="00297EAF" w:rsidRDefault="00297EAF" w:rsidP="00297EAF">
            <w:pPr>
              <w:pStyle w:val="FP"/>
            </w:pPr>
            <w:r w:rsidRPr="00297EAF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08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B7C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CF7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EC56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6C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BA9F5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A1BC" w14:textId="77777777" w:rsidR="00297EAF" w:rsidRPr="00297EAF" w:rsidRDefault="00297EAF" w:rsidP="00297EAF">
            <w:pPr>
              <w:pStyle w:val="FP"/>
            </w:pPr>
            <w:r w:rsidRPr="00297EAF">
              <w:t>C1-253153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5EF2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45D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912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D17E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BD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8854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A63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E33F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E27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B86EF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BC22" w14:textId="77777777" w:rsidR="00297EAF" w:rsidRPr="00297EAF" w:rsidRDefault="00297EAF" w:rsidP="00297EAF">
            <w:pPr>
              <w:pStyle w:val="FP"/>
            </w:pPr>
            <w:r w:rsidRPr="00297EAF">
              <w:t>C1-253958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CD8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F1C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1C50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16E8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A73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8FC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3C0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DE37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BF9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14DC38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E21" w14:textId="77777777" w:rsidR="00297EAF" w:rsidRPr="00297EAF" w:rsidRDefault="00297EAF" w:rsidP="00297EAF">
            <w:pPr>
              <w:pStyle w:val="FP"/>
            </w:pPr>
            <w:r w:rsidRPr="00297EAF">
              <w:t>C1-254019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8591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5F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2E2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359D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838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BFED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BC3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7103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A3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4D0A7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6277" w14:textId="77777777" w:rsidR="00297EAF" w:rsidRPr="00297EAF" w:rsidRDefault="00297EAF" w:rsidP="00297EAF">
            <w:pPr>
              <w:pStyle w:val="FP"/>
            </w:pPr>
            <w:r w:rsidRPr="00297EAF">
              <w:t>C1-253154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3C09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DFB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3D0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35AB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D2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18B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03E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D1BE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468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6A766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AAA9" w14:textId="77777777" w:rsidR="00297EAF" w:rsidRPr="00297EAF" w:rsidRDefault="00297EAF" w:rsidP="00297EAF">
            <w:pPr>
              <w:pStyle w:val="FP"/>
            </w:pPr>
            <w:r w:rsidRPr="00297EAF">
              <w:t>C1-253959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04F6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3CF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A34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A293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BBB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4A6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D1E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3507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2A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2CF0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323A" w14:textId="77777777" w:rsidR="00297EAF" w:rsidRPr="00297EAF" w:rsidRDefault="00297EAF" w:rsidP="00297EAF">
            <w:pPr>
              <w:pStyle w:val="FP"/>
            </w:pPr>
            <w:r w:rsidRPr="00297EAF">
              <w:t>C1-254020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B908" w14:textId="77777777" w:rsidR="00297EAF" w:rsidRPr="00297EAF" w:rsidRDefault="00297EAF" w:rsidP="00297EAF">
            <w:pPr>
              <w:pStyle w:val="FP"/>
            </w:pPr>
            <w:r w:rsidRPr="00297EAF">
              <w:t>Correction to the LocationReportConfiguration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393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5CC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74F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53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EC9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4B7E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124A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81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CDFA4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C8BD" w14:textId="77777777" w:rsidR="00297EAF" w:rsidRPr="00297EAF" w:rsidRDefault="00297EAF" w:rsidP="00297EAF">
            <w:pPr>
              <w:pStyle w:val="FP"/>
            </w:pPr>
            <w:r w:rsidRPr="00297EAF">
              <w:t>C1-253155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EC7B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DAD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224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0D06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13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FCDF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9D3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85FA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7B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87E2B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4B53" w14:textId="77777777" w:rsidR="00297EAF" w:rsidRPr="00297EAF" w:rsidRDefault="00297EAF" w:rsidP="00297EAF">
            <w:pPr>
              <w:pStyle w:val="FP"/>
            </w:pPr>
            <w:r w:rsidRPr="00297EAF">
              <w:t>C1-253960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A47E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3A7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702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52FA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187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3AD0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41B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B305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ABF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93C40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E03" w14:textId="77777777" w:rsidR="00297EAF" w:rsidRPr="00297EAF" w:rsidRDefault="00297EAF" w:rsidP="00297EAF">
            <w:pPr>
              <w:pStyle w:val="FP"/>
            </w:pPr>
            <w:r w:rsidRPr="00297EAF">
              <w:t>C1-254021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C147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B8F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3626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5CA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B2E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736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EE1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C0A0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6C8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23ED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8252" w14:textId="77777777" w:rsidR="00297EAF" w:rsidRPr="00297EAF" w:rsidRDefault="00297EAF" w:rsidP="00297EAF">
            <w:pPr>
              <w:pStyle w:val="FP"/>
            </w:pPr>
            <w:r w:rsidRPr="00297EAF">
              <w:t>C1-253168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4CC5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F84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DBE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5A1F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C1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11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A38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8EE9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862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A3D44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A3C" w14:textId="77777777" w:rsidR="00297EAF" w:rsidRPr="00297EAF" w:rsidRDefault="00297EAF" w:rsidP="00297EAF">
            <w:pPr>
              <w:pStyle w:val="FP"/>
            </w:pPr>
            <w:r w:rsidRPr="00297EAF">
              <w:t>C1-253961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5A03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2A7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D6F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BE37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2C0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FA7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77D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E81F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C5C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7F747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A042" w14:textId="77777777" w:rsidR="00297EAF" w:rsidRPr="00297EAF" w:rsidRDefault="00297EAF" w:rsidP="00297EAF">
            <w:pPr>
              <w:pStyle w:val="FP"/>
            </w:pPr>
            <w:r w:rsidRPr="00297EAF">
              <w:t>C1-254022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CB76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2C4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ABC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1701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5FE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C36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9BD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6065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BBE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6866B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F84F" w14:textId="77777777" w:rsidR="00297EAF" w:rsidRPr="00297EAF" w:rsidRDefault="00297EAF" w:rsidP="00297EAF">
            <w:pPr>
              <w:pStyle w:val="FP"/>
            </w:pPr>
            <w:r w:rsidRPr="00297EAF">
              <w:t>C1-253170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C9E2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E57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554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99F2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B2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B495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7C9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6D9F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5DD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BFD5D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C7C3" w14:textId="77777777" w:rsidR="00297EAF" w:rsidRPr="00297EAF" w:rsidRDefault="00297EAF" w:rsidP="00297EAF">
            <w:pPr>
              <w:pStyle w:val="FP"/>
            </w:pPr>
            <w:r w:rsidRPr="00297EAF">
              <w:t>C1-253931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755A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051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25E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49E8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3E5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9EFC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299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BCC2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20B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1210D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45FD" w14:textId="77777777" w:rsidR="00297EAF" w:rsidRPr="00297EAF" w:rsidRDefault="00297EAF" w:rsidP="00297EAF">
            <w:pPr>
              <w:pStyle w:val="FP"/>
            </w:pPr>
            <w:r w:rsidRPr="00297EAF">
              <w:t>C1-253171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CD41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285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FAB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CED0" w14:textId="77777777" w:rsidR="00297EAF" w:rsidRPr="00297EAF" w:rsidRDefault="00297EAF" w:rsidP="00297EAF">
            <w:pPr>
              <w:pStyle w:val="FP"/>
            </w:pPr>
            <w:r w:rsidRPr="00297EAF"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27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285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21F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E4F5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4C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539C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97C8" w14:textId="77777777" w:rsidR="00297EAF" w:rsidRPr="00297EAF" w:rsidRDefault="00297EAF" w:rsidP="00297EAF">
            <w:pPr>
              <w:pStyle w:val="FP"/>
            </w:pPr>
            <w:r w:rsidRPr="00297EAF">
              <w:t>C1-253932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C253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CED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863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EF74" w14:textId="77777777" w:rsidR="00297EAF" w:rsidRPr="00297EAF" w:rsidRDefault="00297EAF" w:rsidP="00297EAF">
            <w:pPr>
              <w:pStyle w:val="FP"/>
            </w:pPr>
            <w:r w:rsidRPr="00297EAF"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ECF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7F9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D49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6E0F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21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83D541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3810" w14:textId="77777777" w:rsidR="00297EAF" w:rsidRPr="00297EAF" w:rsidRDefault="00297EAF" w:rsidP="00297EAF">
            <w:pPr>
              <w:pStyle w:val="FP"/>
            </w:pPr>
            <w:r w:rsidRPr="00297EAF">
              <w:t>C1-253172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9819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F29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655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8B15" w14:textId="77777777" w:rsidR="00297EAF" w:rsidRPr="00297EAF" w:rsidRDefault="00297EAF" w:rsidP="00297EAF">
            <w:pPr>
              <w:pStyle w:val="FP"/>
            </w:pPr>
            <w:r w:rsidRPr="00297EAF">
              <w:t>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B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900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087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34A6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6F3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131E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195F" w14:textId="77777777" w:rsidR="00297EAF" w:rsidRPr="00297EAF" w:rsidRDefault="00297EAF" w:rsidP="00297EAF">
            <w:pPr>
              <w:pStyle w:val="FP"/>
            </w:pPr>
            <w:r w:rsidRPr="00297EAF">
              <w:t>C1-253933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1B65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A8E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EDD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A92C" w14:textId="77777777" w:rsidR="00297EAF" w:rsidRPr="00297EAF" w:rsidRDefault="00297EAF" w:rsidP="00297EAF">
            <w:pPr>
              <w:pStyle w:val="FP"/>
            </w:pPr>
            <w:r w:rsidRPr="00297EAF">
              <w:t>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B79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84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833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8109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2EF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07E03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9AE" w14:textId="77777777" w:rsidR="00297EAF" w:rsidRPr="00297EAF" w:rsidRDefault="00297EAF" w:rsidP="00297EAF">
            <w:pPr>
              <w:pStyle w:val="FP"/>
            </w:pPr>
            <w:r w:rsidRPr="00297EAF">
              <w:t>C1-253173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E9BA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658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C78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DEE" w14:textId="77777777" w:rsidR="00297EAF" w:rsidRPr="00297EAF" w:rsidRDefault="00297EAF" w:rsidP="00297EAF">
            <w:pPr>
              <w:pStyle w:val="FP"/>
            </w:pPr>
            <w:r w:rsidRPr="00297EAF">
              <w:t>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DEE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8D7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4C5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DF2C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7EB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421E1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A71D" w14:textId="77777777" w:rsidR="00297EAF" w:rsidRPr="00297EAF" w:rsidRDefault="00297EAF" w:rsidP="00297EAF">
            <w:pPr>
              <w:pStyle w:val="FP"/>
            </w:pPr>
            <w:r w:rsidRPr="00297EAF">
              <w:t>C1-253934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B67D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A0A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FFF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F53C" w14:textId="77777777" w:rsidR="00297EAF" w:rsidRPr="00297EAF" w:rsidRDefault="00297EAF" w:rsidP="00297EAF">
            <w:pPr>
              <w:pStyle w:val="FP"/>
            </w:pPr>
            <w:r w:rsidRPr="00297EAF">
              <w:t>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099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C270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67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6330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1CB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D87F7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C507" w14:textId="77777777" w:rsidR="00297EAF" w:rsidRPr="00297EAF" w:rsidRDefault="00297EAF" w:rsidP="00297EAF">
            <w:pPr>
              <w:pStyle w:val="FP"/>
            </w:pPr>
            <w:r w:rsidRPr="00297EAF">
              <w:t>C1-253174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5691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B4E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76B6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E7B5" w14:textId="77777777" w:rsidR="00297EAF" w:rsidRPr="00297EAF" w:rsidRDefault="00297EAF" w:rsidP="00297EAF">
            <w:pPr>
              <w:pStyle w:val="FP"/>
            </w:pPr>
            <w:r w:rsidRPr="00297EAF">
              <w:t>0152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B8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F9B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8D2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5A20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5D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20C24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FF58" w14:textId="77777777" w:rsidR="00297EAF" w:rsidRPr="00297EAF" w:rsidRDefault="00297EAF" w:rsidP="00297EAF">
            <w:pPr>
              <w:pStyle w:val="FP"/>
            </w:pPr>
            <w:r w:rsidRPr="00297EAF">
              <w:t>C1-253935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99A1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73F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2A6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1FBC" w14:textId="77777777" w:rsidR="00297EAF" w:rsidRPr="00297EAF" w:rsidRDefault="00297EAF" w:rsidP="00297EAF">
            <w:pPr>
              <w:pStyle w:val="FP"/>
            </w:pPr>
            <w:r w:rsidRPr="00297EAF">
              <w:t>0152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4E3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0C9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F0E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F12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4E5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A1443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A72A" w14:textId="77777777" w:rsidR="00297EAF" w:rsidRPr="00297EAF" w:rsidRDefault="00297EAF" w:rsidP="00297EAF">
            <w:pPr>
              <w:pStyle w:val="FP"/>
            </w:pPr>
            <w:r w:rsidRPr="00297EAF">
              <w:t>C1-253175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E90D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55A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231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27C2" w14:textId="77777777" w:rsidR="00297EAF" w:rsidRPr="00297EAF" w:rsidRDefault="00297EAF" w:rsidP="00297EAF">
            <w:pPr>
              <w:pStyle w:val="FP"/>
            </w:pPr>
            <w:r w:rsidRPr="00297EAF">
              <w:t>0153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27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D3C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3E88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9497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2C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9C0AA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80FB" w14:textId="77777777" w:rsidR="00297EAF" w:rsidRPr="00297EAF" w:rsidRDefault="00297EAF" w:rsidP="00297EAF">
            <w:pPr>
              <w:pStyle w:val="FP"/>
            </w:pPr>
            <w:r w:rsidRPr="00297EAF">
              <w:t>C1-253936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0435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5C1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BB58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27A" w14:textId="77777777" w:rsidR="00297EAF" w:rsidRPr="00297EAF" w:rsidRDefault="00297EAF" w:rsidP="00297EAF">
            <w:pPr>
              <w:pStyle w:val="FP"/>
            </w:pPr>
            <w:r w:rsidRPr="00297EAF">
              <w:t>0153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556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6F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7338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04E2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2E4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D67D1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CCB4" w14:textId="77777777" w:rsidR="00297EAF" w:rsidRPr="00297EAF" w:rsidRDefault="00297EAF" w:rsidP="00297EAF">
            <w:pPr>
              <w:pStyle w:val="FP"/>
            </w:pPr>
            <w:r w:rsidRPr="00297EAF">
              <w:t>C1-253176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1598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39F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991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D175" w14:textId="77777777" w:rsidR="00297EAF" w:rsidRPr="00297EAF" w:rsidRDefault="00297EAF" w:rsidP="00297EAF">
            <w:pPr>
              <w:pStyle w:val="FP"/>
            </w:pPr>
            <w:r w:rsidRPr="00297EAF">
              <w:t>0154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7F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6A19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6F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9B07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516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99CE2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63CD" w14:textId="77777777" w:rsidR="00297EAF" w:rsidRPr="00297EAF" w:rsidRDefault="00297EAF" w:rsidP="00297EAF">
            <w:pPr>
              <w:pStyle w:val="FP"/>
            </w:pPr>
            <w:r w:rsidRPr="00297EAF">
              <w:t>C1-253937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C3E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45E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EF1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DB7E" w14:textId="77777777" w:rsidR="00297EAF" w:rsidRPr="00297EAF" w:rsidRDefault="00297EAF" w:rsidP="00297EAF">
            <w:pPr>
              <w:pStyle w:val="FP"/>
            </w:pPr>
            <w:r w:rsidRPr="00297EAF">
              <w:t>0154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2DD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6C5E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354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CA9F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09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D789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0F1A" w14:textId="77777777" w:rsidR="00297EAF" w:rsidRPr="00297EAF" w:rsidRDefault="00297EAF" w:rsidP="00297EAF">
            <w:pPr>
              <w:pStyle w:val="FP"/>
            </w:pPr>
            <w:r w:rsidRPr="00297EAF">
              <w:t>C1-254016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0A34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16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B8A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BED5" w14:textId="77777777" w:rsidR="00297EAF" w:rsidRPr="00297EAF" w:rsidRDefault="00297EAF" w:rsidP="00297EAF">
            <w:pPr>
              <w:pStyle w:val="FP"/>
            </w:pPr>
            <w:r w:rsidRPr="00297EAF">
              <w:t>0154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C02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8829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3C0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95AF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CC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FAC11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29BA" w14:textId="77777777" w:rsidR="00297EAF" w:rsidRPr="00297EAF" w:rsidRDefault="00297EAF" w:rsidP="00297EAF">
            <w:pPr>
              <w:pStyle w:val="FP"/>
            </w:pPr>
            <w:r w:rsidRPr="00297EAF">
              <w:t>C1-253177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926C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088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43C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3B35" w14:textId="77777777" w:rsidR="00297EAF" w:rsidRPr="00297EAF" w:rsidRDefault="00297EAF" w:rsidP="00297EAF">
            <w:pPr>
              <w:pStyle w:val="FP"/>
            </w:pPr>
            <w:r w:rsidRPr="00297EAF">
              <w:t>0155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66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E742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97A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E936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AD0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421062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90D5" w14:textId="77777777" w:rsidR="00297EAF" w:rsidRPr="00297EAF" w:rsidRDefault="00297EAF" w:rsidP="00297EAF">
            <w:pPr>
              <w:pStyle w:val="FP"/>
            </w:pPr>
            <w:r w:rsidRPr="00297EAF">
              <w:t>C1-253938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E112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310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A9F1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5892" w14:textId="77777777" w:rsidR="00297EAF" w:rsidRPr="00297EAF" w:rsidRDefault="00297EAF" w:rsidP="00297EAF">
            <w:pPr>
              <w:pStyle w:val="FP"/>
            </w:pPr>
            <w:r w:rsidRPr="00297EAF">
              <w:t>0155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A09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D2F8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2F3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1085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99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D81FCC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2A89" w14:textId="77777777" w:rsidR="00297EAF" w:rsidRPr="00297EAF" w:rsidRDefault="00297EAF" w:rsidP="00297EAF">
            <w:pPr>
              <w:pStyle w:val="FP"/>
            </w:pPr>
            <w:r w:rsidRPr="00297EAF">
              <w:t>C1-254017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77A1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154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08A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66A0" w14:textId="77777777" w:rsidR="00297EAF" w:rsidRPr="00297EAF" w:rsidRDefault="00297EAF" w:rsidP="00297EAF">
            <w:pPr>
              <w:pStyle w:val="FP"/>
            </w:pPr>
            <w:r w:rsidRPr="00297EAF">
              <w:t>0155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CF7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925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27D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3B57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5E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86915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6337" w14:textId="77777777" w:rsidR="00297EAF" w:rsidRPr="00297EAF" w:rsidRDefault="00297EAF" w:rsidP="00297EAF">
            <w:pPr>
              <w:pStyle w:val="FP"/>
            </w:pPr>
            <w:r w:rsidRPr="00297EAF">
              <w:t>C1-253178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17AA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90C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E8BB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F784" w14:textId="77777777" w:rsidR="00297EAF" w:rsidRPr="00297EAF" w:rsidRDefault="00297EAF" w:rsidP="00297EAF">
            <w:pPr>
              <w:pStyle w:val="FP"/>
            </w:pPr>
            <w:r w:rsidRPr="00297EAF">
              <w:t>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7BE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93E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AFA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7B7F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7F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EEF20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0DFC" w14:textId="77777777" w:rsidR="00297EAF" w:rsidRPr="00297EAF" w:rsidRDefault="00297EAF" w:rsidP="00297EAF">
            <w:pPr>
              <w:pStyle w:val="FP"/>
            </w:pPr>
            <w:r w:rsidRPr="00297EAF">
              <w:t>C1-253939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4275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480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70B1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ED9B" w14:textId="77777777" w:rsidR="00297EAF" w:rsidRPr="00297EAF" w:rsidRDefault="00297EAF" w:rsidP="00297EAF">
            <w:pPr>
              <w:pStyle w:val="FP"/>
            </w:pPr>
            <w:r w:rsidRPr="00297EAF">
              <w:t>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F95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5D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3B55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311A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8A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C27F1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5161" w14:textId="77777777" w:rsidR="00297EAF" w:rsidRPr="00297EAF" w:rsidRDefault="00297EAF" w:rsidP="00297EAF">
            <w:pPr>
              <w:pStyle w:val="FP"/>
            </w:pPr>
            <w:r w:rsidRPr="00297EAF">
              <w:t>C1-254018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BCF8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61E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3675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086F" w14:textId="77777777" w:rsidR="00297EAF" w:rsidRPr="00297EAF" w:rsidRDefault="00297EAF" w:rsidP="00297EAF">
            <w:pPr>
              <w:pStyle w:val="FP"/>
            </w:pPr>
            <w:r w:rsidRPr="00297EAF">
              <w:t>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73A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762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D34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BA43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8A4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4E62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27B1" w14:textId="77777777" w:rsidR="00297EAF" w:rsidRPr="00297EAF" w:rsidRDefault="00297EAF" w:rsidP="00297EAF">
            <w:pPr>
              <w:pStyle w:val="FP"/>
            </w:pPr>
            <w:r w:rsidRPr="00297EAF">
              <w:t>C1-253181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70EA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A30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9A6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6C55" w14:textId="77777777" w:rsidR="00297EAF" w:rsidRPr="00297EAF" w:rsidRDefault="00297EAF" w:rsidP="00297EAF">
            <w:pPr>
              <w:pStyle w:val="FP"/>
            </w:pPr>
            <w:r w:rsidRPr="00297EAF">
              <w:t>0157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EFF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BC1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28B5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4846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78D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8924A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A4AB" w14:textId="77777777" w:rsidR="00297EAF" w:rsidRPr="00297EAF" w:rsidRDefault="00297EAF" w:rsidP="00297EAF">
            <w:pPr>
              <w:pStyle w:val="FP"/>
            </w:pPr>
            <w:r w:rsidRPr="00297EAF">
              <w:t>C1-253941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F7C7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8E5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B18A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B520" w14:textId="77777777" w:rsidR="00297EAF" w:rsidRPr="00297EAF" w:rsidRDefault="00297EAF" w:rsidP="00297EAF">
            <w:pPr>
              <w:pStyle w:val="FP"/>
            </w:pPr>
            <w:r w:rsidRPr="00297EAF">
              <w:t>0157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7D1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CDE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A63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1AEC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A26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852FF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82CB" w14:textId="77777777" w:rsidR="00297EAF" w:rsidRPr="00297EAF" w:rsidRDefault="00297EAF" w:rsidP="00297EAF">
            <w:pPr>
              <w:pStyle w:val="FP"/>
            </w:pPr>
            <w:r w:rsidRPr="00297EAF">
              <w:t>C1-253182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5002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214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CF1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F8ED" w14:textId="77777777" w:rsidR="00297EAF" w:rsidRPr="00297EAF" w:rsidRDefault="00297EAF" w:rsidP="00297EAF">
            <w:pPr>
              <w:pStyle w:val="FP"/>
            </w:pPr>
            <w:r w:rsidRPr="00297EAF">
              <w:t>0158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5A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191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5C3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AF47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15F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ACD02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944E" w14:textId="77777777" w:rsidR="00297EAF" w:rsidRPr="00297EAF" w:rsidRDefault="00297EAF" w:rsidP="00297EAF">
            <w:pPr>
              <w:pStyle w:val="FP"/>
            </w:pPr>
            <w:r w:rsidRPr="00297EAF">
              <w:t>C1-253942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5D29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CC2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E15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9309" w14:textId="77777777" w:rsidR="00297EAF" w:rsidRPr="00297EAF" w:rsidRDefault="00297EAF" w:rsidP="00297EAF">
            <w:pPr>
              <w:pStyle w:val="FP"/>
            </w:pPr>
            <w:r w:rsidRPr="00297EAF">
              <w:t>0158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7E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A5F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59A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5289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21F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34D53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9A76" w14:textId="77777777" w:rsidR="00297EAF" w:rsidRPr="00297EAF" w:rsidRDefault="00297EAF" w:rsidP="00297EAF">
            <w:pPr>
              <w:pStyle w:val="FP"/>
            </w:pPr>
            <w:r w:rsidRPr="00297EAF">
              <w:t>C1-253466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8B7F" w14:textId="77777777" w:rsidR="00297EAF" w:rsidRPr="00297EAF" w:rsidRDefault="00297EAF" w:rsidP="00297EAF">
            <w:pPr>
              <w:pStyle w:val="FP"/>
            </w:pPr>
            <w:r w:rsidRPr="00297EAF">
              <w:t>Support for sidelink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2676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2D7F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4D8F" w14:textId="77777777" w:rsidR="00297EAF" w:rsidRPr="00297EAF" w:rsidRDefault="00297EAF" w:rsidP="00297EAF">
            <w:pPr>
              <w:pStyle w:val="FP"/>
            </w:pPr>
            <w:r w:rsidRPr="00297EAF"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A7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E1E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CEA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FE84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CE9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FB0F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6F00" w14:textId="77777777" w:rsidR="00297EAF" w:rsidRPr="00297EAF" w:rsidRDefault="00297EAF" w:rsidP="00297EAF">
            <w:pPr>
              <w:pStyle w:val="FP"/>
            </w:pPr>
            <w:r w:rsidRPr="00297EAF">
              <w:t>C1-253970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1670" w14:textId="77777777" w:rsidR="00297EAF" w:rsidRPr="00297EAF" w:rsidRDefault="00297EAF" w:rsidP="00297EAF">
            <w:pPr>
              <w:pStyle w:val="FP"/>
            </w:pPr>
            <w:r w:rsidRPr="00297EAF">
              <w:t>Support for sidelink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8C72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CF60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672D" w14:textId="77777777" w:rsidR="00297EAF" w:rsidRPr="00297EAF" w:rsidRDefault="00297EAF" w:rsidP="00297EAF">
            <w:pPr>
              <w:pStyle w:val="FP"/>
            </w:pPr>
            <w:r w:rsidRPr="00297EAF"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DFE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370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B0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3C0A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FA1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F91D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CF2E" w14:textId="77777777" w:rsidR="00297EAF" w:rsidRPr="00297EAF" w:rsidRDefault="00297EAF" w:rsidP="00297EAF">
            <w:pPr>
              <w:pStyle w:val="FP"/>
            </w:pPr>
            <w:r w:rsidRPr="00297EAF">
              <w:t>C1-254026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19B7" w14:textId="77777777" w:rsidR="00297EAF" w:rsidRPr="00297EAF" w:rsidRDefault="00297EAF" w:rsidP="00297EAF">
            <w:pPr>
              <w:pStyle w:val="FP"/>
            </w:pPr>
            <w:r w:rsidRPr="00297EAF">
              <w:t>Support for sidelink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3A9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02FA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809" w14:textId="77777777" w:rsidR="00297EAF" w:rsidRPr="00297EAF" w:rsidRDefault="00297EAF" w:rsidP="00297EAF">
            <w:pPr>
              <w:pStyle w:val="FP"/>
            </w:pPr>
            <w:r w:rsidRPr="00297EAF"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B9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366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81C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8FC2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C9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69BE7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901D" w14:textId="77777777" w:rsidR="00297EAF" w:rsidRPr="00297EAF" w:rsidRDefault="00297EAF" w:rsidP="00297EAF">
            <w:pPr>
              <w:pStyle w:val="FP"/>
            </w:pPr>
            <w:r w:rsidRPr="00297EAF">
              <w:t>C1-254038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659A" w14:textId="77777777" w:rsidR="00297EAF" w:rsidRPr="00297EAF" w:rsidRDefault="00297EAF" w:rsidP="00297EAF">
            <w:pPr>
              <w:pStyle w:val="FP"/>
            </w:pPr>
            <w:r w:rsidRPr="00297EAF">
              <w:t>Support for sidelink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A03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F43C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79B0" w14:textId="77777777" w:rsidR="00297EAF" w:rsidRPr="00297EAF" w:rsidRDefault="00297EAF" w:rsidP="00297EAF">
            <w:pPr>
              <w:pStyle w:val="FP"/>
            </w:pPr>
            <w:r w:rsidRPr="00297EAF"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3141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35B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D88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F42D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536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B939C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78AA" w14:textId="77777777" w:rsidR="00297EAF" w:rsidRPr="00297EAF" w:rsidRDefault="00297EAF" w:rsidP="00297EAF">
            <w:pPr>
              <w:pStyle w:val="FP"/>
            </w:pPr>
            <w:r w:rsidRPr="00297EAF">
              <w:t>C1-253467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0766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E6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B22F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6C99" w14:textId="77777777" w:rsidR="00297EAF" w:rsidRPr="00297EAF" w:rsidRDefault="00297EAF" w:rsidP="00297EAF">
            <w:pPr>
              <w:pStyle w:val="FP"/>
            </w:pPr>
            <w:r w:rsidRPr="00297EAF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F3E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29A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D19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CF2B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96B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9185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D9F8" w14:textId="77777777" w:rsidR="00297EAF" w:rsidRPr="00297EAF" w:rsidRDefault="00297EAF" w:rsidP="00297EAF">
            <w:pPr>
              <w:pStyle w:val="FP"/>
            </w:pPr>
            <w:r w:rsidRPr="00297EAF">
              <w:t>C1-254014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F7D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EACB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354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B6B8" w14:textId="77777777" w:rsidR="00297EAF" w:rsidRPr="00297EAF" w:rsidRDefault="00297EAF" w:rsidP="00297EAF">
            <w:pPr>
              <w:pStyle w:val="FP"/>
            </w:pPr>
            <w:r w:rsidRPr="00297EAF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925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600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D42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9DB3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C0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1E88E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32F6" w14:textId="77777777" w:rsidR="00297EAF" w:rsidRPr="00297EAF" w:rsidRDefault="00297EAF" w:rsidP="00297EAF">
            <w:pPr>
              <w:pStyle w:val="FP"/>
            </w:pPr>
            <w:r w:rsidRPr="00297EAF">
              <w:t>C1-254046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DECE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8410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442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C2E4" w14:textId="77777777" w:rsidR="00297EAF" w:rsidRPr="00297EAF" w:rsidRDefault="00297EAF" w:rsidP="00297EAF">
            <w:pPr>
              <w:pStyle w:val="FP"/>
            </w:pPr>
            <w:r w:rsidRPr="00297EAF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65F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A2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C03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EA08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E58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13A3A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A3F9" w14:textId="77777777" w:rsidR="00297EAF" w:rsidRPr="00297EAF" w:rsidRDefault="00297EAF" w:rsidP="00297EAF">
            <w:pPr>
              <w:pStyle w:val="FP"/>
            </w:pPr>
            <w:r w:rsidRPr="00297EAF">
              <w:t>C1-253180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6DCF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7CB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14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D3F3" w14:textId="77777777" w:rsidR="00297EAF" w:rsidRPr="00297EAF" w:rsidRDefault="00297EAF" w:rsidP="00297EAF">
            <w:pPr>
              <w:pStyle w:val="FP"/>
            </w:pPr>
            <w:r w:rsidRPr="00297EAF">
              <w:t>0161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D05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7DBD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A27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ACC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D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E3373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B0CB" w14:textId="77777777" w:rsidR="00297EAF" w:rsidRPr="00297EAF" w:rsidRDefault="00297EAF" w:rsidP="00297EAF">
            <w:pPr>
              <w:pStyle w:val="FP"/>
            </w:pPr>
            <w:r w:rsidRPr="00297EAF">
              <w:t>C1-253940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4D6B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A41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C6BF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81E7" w14:textId="77777777" w:rsidR="00297EAF" w:rsidRPr="00297EAF" w:rsidRDefault="00297EAF" w:rsidP="00297EAF">
            <w:pPr>
              <w:pStyle w:val="FP"/>
            </w:pPr>
            <w:r w:rsidRPr="00297EAF">
              <w:t>0161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3FB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AC7C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17E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6A6A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286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0FB4E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03CA" w14:textId="77777777" w:rsidR="00297EAF" w:rsidRPr="00297EAF" w:rsidRDefault="00297EAF" w:rsidP="00297EAF">
            <w:pPr>
              <w:pStyle w:val="FP"/>
            </w:pPr>
            <w:r w:rsidRPr="00297EAF">
              <w:t>C1-253459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2FED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853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75D0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81C2" w14:textId="77777777" w:rsidR="00297EAF" w:rsidRPr="00297EAF" w:rsidRDefault="00297EAF" w:rsidP="00297EAF">
            <w:pPr>
              <w:pStyle w:val="FP"/>
            </w:pPr>
            <w:r w:rsidRPr="00297EAF">
              <w:t>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B71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798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E70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50E8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D22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4AEE3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1B9F" w14:textId="77777777" w:rsidR="00297EAF" w:rsidRPr="00297EAF" w:rsidRDefault="00297EAF" w:rsidP="00297EAF">
            <w:pPr>
              <w:pStyle w:val="FP"/>
            </w:pPr>
            <w:r w:rsidRPr="00297EAF">
              <w:t>C1-254007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8BBC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977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A1B3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4392" w14:textId="77777777" w:rsidR="00297EAF" w:rsidRPr="00297EAF" w:rsidRDefault="00297EAF" w:rsidP="00297EAF">
            <w:pPr>
              <w:pStyle w:val="FP"/>
            </w:pPr>
            <w:r w:rsidRPr="00297EAF">
              <w:t>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EF1C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F26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C64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FEFD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F30B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4B7B5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9FD3" w14:textId="77777777" w:rsidR="00297EAF" w:rsidRPr="00297EAF" w:rsidRDefault="00297EAF" w:rsidP="00297EAF">
            <w:pPr>
              <w:pStyle w:val="FP"/>
            </w:pPr>
            <w:r w:rsidRPr="00297EAF">
              <w:t>C1-253460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5EC9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058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1B4F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6490" w14:textId="77777777" w:rsidR="00297EAF" w:rsidRPr="00297EAF" w:rsidRDefault="00297EAF" w:rsidP="00297EAF">
            <w:pPr>
              <w:pStyle w:val="FP"/>
            </w:pPr>
            <w:r w:rsidRPr="00297EAF">
              <w:t>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D15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A99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C06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F766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B3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6F95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E4C8" w14:textId="77777777" w:rsidR="00297EAF" w:rsidRPr="00297EAF" w:rsidRDefault="00297EAF" w:rsidP="00297EAF">
            <w:pPr>
              <w:pStyle w:val="FP"/>
            </w:pPr>
            <w:r w:rsidRPr="00297EAF">
              <w:t>C1-254008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85E6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C01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1B27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6BE1" w14:textId="77777777" w:rsidR="00297EAF" w:rsidRPr="00297EAF" w:rsidRDefault="00297EAF" w:rsidP="00297EAF">
            <w:pPr>
              <w:pStyle w:val="FP"/>
            </w:pPr>
            <w:r w:rsidRPr="00297EAF">
              <w:t>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5FD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AC4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F77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3146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283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0A788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E442" w14:textId="77777777" w:rsidR="00297EAF" w:rsidRPr="00297EAF" w:rsidRDefault="00297EAF" w:rsidP="00297EAF">
            <w:pPr>
              <w:pStyle w:val="FP"/>
            </w:pPr>
            <w:r w:rsidRPr="00297EAF">
              <w:t>C1-253461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73B2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4496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0EED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6B2C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3EF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5F1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579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1777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F62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E9C4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B817" w14:textId="77777777" w:rsidR="00297EAF" w:rsidRPr="00297EAF" w:rsidRDefault="00297EAF" w:rsidP="00297EAF">
            <w:pPr>
              <w:pStyle w:val="FP"/>
            </w:pPr>
            <w:r w:rsidRPr="00297EAF">
              <w:t>C1-254009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2805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08B5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C6C5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4431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05C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3AF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75B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DE37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D8C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38AAF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8964" w14:textId="77777777" w:rsidR="00297EAF" w:rsidRPr="00297EAF" w:rsidRDefault="00297EAF" w:rsidP="00297EAF">
            <w:pPr>
              <w:pStyle w:val="FP"/>
            </w:pPr>
            <w:r w:rsidRPr="00297EAF">
              <w:t>C1-254048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C9B3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A1FC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FEBD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695C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B9F4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7CB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3F5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A62E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12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DB46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7580" w14:textId="77777777" w:rsidR="00297EAF" w:rsidRPr="00297EAF" w:rsidRDefault="00297EAF" w:rsidP="00297EAF">
            <w:pPr>
              <w:pStyle w:val="FP"/>
            </w:pPr>
            <w:r w:rsidRPr="00297EAF">
              <w:t>C1-254109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8CDC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BA3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0E0C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9BD5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FA12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5E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E14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0670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CA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448F7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185D" w14:textId="77777777" w:rsidR="00297EAF" w:rsidRPr="00297EAF" w:rsidRDefault="00297EAF" w:rsidP="00297EAF">
            <w:pPr>
              <w:pStyle w:val="FP"/>
            </w:pPr>
            <w:r w:rsidRPr="00297EAF">
              <w:t>C1-254129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8691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6042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C049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712E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88D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1FD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8B4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9BD3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CBA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5EF26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5ED4" w14:textId="77777777" w:rsidR="00297EAF" w:rsidRPr="00297EAF" w:rsidRDefault="00297EAF" w:rsidP="00297EAF">
            <w:pPr>
              <w:pStyle w:val="FP"/>
            </w:pPr>
            <w:r w:rsidRPr="00297EAF">
              <w:t>C1-253187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DC28" w14:textId="77777777" w:rsidR="00297EAF" w:rsidRPr="00297EAF" w:rsidRDefault="00297EAF" w:rsidP="00297EAF">
            <w:pPr>
              <w:pStyle w:val="FP"/>
            </w:pPr>
            <w:r w:rsidRPr="00297EAF">
              <w:t>Introduction of new data type for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CF03" w14:textId="77777777" w:rsidR="00297EAF" w:rsidRPr="00297EAF" w:rsidRDefault="00297EAF" w:rsidP="00297EAF">
            <w:pPr>
              <w:pStyle w:val="FP"/>
            </w:pPr>
            <w:r w:rsidRPr="00297EAF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6FD1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9AF1" w14:textId="77777777" w:rsidR="00297EAF" w:rsidRPr="00297EAF" w:rsidRDefault="00297EAF" w:rsidP="00297EAF">
            <w:pPr>
              <w:pStyle w:val="FP"/>
            </w:pPr>
            <w:r w:rsidRPr="00297EAF">
              <w:t>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6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2F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0B9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4BA8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5CA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2D079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ABA" w14:textId="77777777" w:rsidR="00297EAF" w:rsidRPr="00297EAF" w:rsidRDefault="00297EAF" w:rsidP="00297EAF">
            <w:pPr>
              <w:pStyle w:val="FP"/>
            </w:pPr>
            <w:r w:rsidRPr="00297EAF">
              <w:t>C1-253969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0E99" w14:textId="77777777" w:rsidR="00297EAF" w:rsidRPr="00297EAF" w:rsidRDefault="00297EAF" w:rsidP="00297EAF">
            <w:pPr>
              <w:pStyle w:val="FP"/>
            </w:pPr>
            <w:r w:rsidRPr="00297EAF">
              <w:t>Introduction of new data type for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2EE" w14:textId="77777777" w:rsidR="00297EAF" w:rsidRPr="00297EAF" w:rsidRDefault="00297EAF" w:rsidP="00297EAF">
            <w:pPr>
              <w:pStyle w:val="FP"/>
            </w:pPr>
            <w:r w:rsidRPr="00297EAF">
              <w:t>Huawei, HiSilicon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C04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39FA" w14:textId="77777777" w:rsidR="00297EAF" w:rsidRPr="00297EAF" w:rsidRDefault="00297EAF" w:rsidP="00297EAF">
            <w:pPr>
              <w:pStyle w:val="FP"/>
            </w:pPr>
            <w:r w:rsidRPr="00297EAF">
              <w:t>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125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C03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AB1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522B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1A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6ECCE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BFEE" w14:textId="77777777" w:rsidR="00297EAF" w:rsidRPr="00297EAF" w:rsidRDefault="00297EAF" w:rsidP="00297EAF">
            <w:pPr>
              <w:pStyle w:val="FP"/>
            </w:pPr>
            <w:r w:rsidRPr="00297EAF">
              <w:t>C1-253462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D325" w14:textId="77777777" w:rsidR="00297EAF" w:rsidRPr="00297EAF" w:rsidRDefault="00297EAF" w:rsidP="00297EAF">
            <w:pPr>
              <w:pStyle w:val="FP"/>
            </w:pPr>
            <w:r w:rsidRPr="00297EAF">
              <w:t>NRM Server exposing the S&amp;F events to the VAL server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096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BCBD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A190" w14:textId="77777777" w:rsidR="00297EAF" w:rsidRPr="00297EAF" w:rsidRDefault="00297EAF" w:rsidP="00297EAF">
            <w:pPr>
              <w:pStyle w:val="FP"/>
            </w:pPr>
            <w:r w:rsidRPr="00297EAF">
              <w:t>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1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355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AF1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85B0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737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361A7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CA1F" w14:textId="77777777" w:rsidR="00297EAF" w:rsidRPr="00297EAF" w:rsidRDefault="00297EAF" w:rsidP="00297EAF">
            <w:pPr>
              <w:pStyle w:val="FP"/>
            </w:pPr>
            <w:r w:rsidRPr="00297EAF">
              <w:t>C1-253463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FA6E" w14:textId="77777777" w:rsidR="00297EAF" w:rsidRPr="00297EAF" w:rsidRDefault="00297EAF" w:rsidP="00297EAF">
            <w:pPr>
              <w:pStyle w:val="FP"/>
            </w:pPr>
            <w:r w:rsidRPr="00297EAF">
              <w:t>VAL UE reports the UE satellite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086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4B55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D5A4" w14:textId="77777777" w:rsidR="00297EAF" w:rsidRPr="00297EAF" w:rsidRDefault="00297EAF" w:rsidP="00297EAF">
            <w:pPr>
              <w:pStyle w:val="FP"/>
            </w:pPr>
            <w:r w:rsidRPr="00297EAF">
              <w:t>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5A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C87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D7F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FA8C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AD7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50960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094" w14:textId="77777777" w:rsidR="00297EAF" w:rsidRPr="00297EAF" w:rsidRDefault="00297EAF" w:rsidP="00297EAF">
            <w:pPr>
              <w:pStyle w:val="FP"/>
            </w:pPr>
            <w:r w:rsidRPr="00297EAF">
              <w:t>C1-253268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8759" w14:textId="77777777" w:rsidR="00297EAF" w:rsidRPr="00297EAF" w:rsidRDefault="00297EAF" w:rsidP="00297EAF">
            <w:pPr>
              <w:pStyle w:val="FP"/>
            </w:pPr>
            <w:r w:rsidRPr="00297EAF">
              <w:t>Adding Hop limit IE to ProSe direct link establishment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230C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24D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4DA1" w14:textId="77777777" w:rsidR="00297EAF" w:rsidRPr="00297EAF" w:rsidRDefault="00297EAF" w:rsidP="00297EAF">
            <w:pPr>
              <w:pStyle w:val="FP"/>
            </w:pPr>
            <w:r w:rsidRPr="00297EAF">
              <w:t>0713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E22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6CC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E4F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BDA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84AB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81895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FF72" w14:textId="77777777" w:rsidR="00297EAF" w:rsidRPr="00297EAF" w:rsidRDefault="00297EAF" w:rsidP="00297EAF">
            <w:pPr>
              <w:pStyle w:val="FP"/>
            </w:pPr>
            <w:r w:rsidRPr="00297EAF">
              <w:t>C1-253216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A2D0" w14:textId="77777777" w:rsidR="00297EAF" w:rsidRPr="00297EAF" w:rsidRDefault="00297EAF" w:rsidP="00297EAF">
            <w:pPr>
              <w:pStyle w:val="FP"/>
            </w:pPr>
            <w:r w:rsidRPr="00297EAF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DCB5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C8BF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BAE" w14:textId="77777777" w:rsidR="00297EAF" w:rsidRPr="00297EAF" w:rsidRDefault="00297EAF" w:rsidP="00297EAF">
            <w:pPr>
              <w:pStyle w:val="FP"/>
            </w:pPr>
            <w:r w:rsidRPr="00297EAF">
              <w:t>0727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C94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D98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02C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63B0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426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C61E3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F86E" w14:textId="77777777" w:rsidR="00297EAF" w:rsidRPr="00297EAF" w:rsidRDefault="00297EAF" w:rsidP="00297EAF">
            <w:pPr>
              <w:pStyle w:val="FP"/>
            </w:pPr>
            <w:r w:rsidRPr="00297EAF">
              <w:t>C1-253215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4723" w14:textId="77777777" w:rsidR="00297EAF" w:rsidRPr="00297EAF" w:rsidRDefault="00297EAF" w:rsidP="00297EAF">
            <w:pPr>
              <w:pStyle w:val="FP"/>
            </w:pPr>
            <w:r w:rsidRPr="00297EAF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5E1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C341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5846" w14:textId="77777777" w:rsidR="00297EAF" w:rsidRPr="00297EAF" w:rsidRDefault="00297EAF" w:rsidP="00297EAF">
            <w:pPr>
              <w:pStyle w:val="FP"/>
            </w:pPr>
            <w:r w:rsidRPr="00297EAF">
              <w:t>0733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501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7A5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47D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222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0A1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0E6F1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17C2" w14:textId="77777777" w:rsidR="00297EAF" w:rsidRPr="00297EAF" w:rsidRDefault="00297EAF" w:rsidP="00297EAF">
            <w:pPr>
              <w:pStyle w:val="FP"/>
            </w:pPr>
            <w:r w:rsidRPr="00297EAF">
              <w:t>C1-253978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472B" w14:textId="77777777" w:rsidR="00297EAF" w:rsidRPr="00297EAF" w:rsidRDefault="00297EAF" w:rsidP="00297EAF">
            <w:pPr>
              <w:pStyle w:val="FP"/>
            </w:pPr>
            <w:r w:rsidRPr="00297EAF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005C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84B2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47C8" w14:textId="77777777" w:rsidR="00297EAF" w:rsidRPr="00297EAF" w:rsidRDefault="00297EAF" w:rsidP="00297EAF">
            <w:pPr>
              <w:pStyle w:val="FP"/>
            </w:pPr>
            <w:r w:rsidRPr="00297EAF">
              <w:t>0733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7016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FCA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B0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9A5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76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2BEF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45DE" w14:textId="77777777" w:rsidR="00297EAF" w:rsidRPr="00297EAF" w:rsidRDefault="00297EAF" w:rsidP="00297EAF">
            <w:pPr>
              <w:pStyle w:val="FP"/>
            </w:pPr>
            <w:r w:rsidRPr="00297EAF">
              <w:t>C1-253106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4B95" w14:textId="77777777" w:rsidR="00297EAF" w:rsidRPr="00297EAF" w:rsidRDefault="00297EAF" w:rsidP="00297EAF">
            <w:pPr>
              <w:pStyle w:val="FP"/>
            </w:pPr>
            <w:r w:rsidRPr="00297EAF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8F9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3C1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2CF3" w14:textId="77777777" w:rsidR="00297EAF" w:rsidRPr="00297EAF" w:rsidRDefault="00297EAF" w:rsidP="00297EAF">
            <w:pPr>
              <w:pStyle w:val="FP"/>
            </w:pPr>
            <w:r w:rsidRPr="00297EAF">
              <w:t>0735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4404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09D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8CB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36B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786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DBCA4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B335" w14:textId="77777777" w:rsidR="00297EAF" w:rsidRPr="00297EAF" w:rsidRDefault="00297EAF" w:rsidP="00297EAF">
            <w:pPr>
              <w:pStyle w:val="FP"/>
            </w:pPr>
            <w:r w:rsidRPr="00297EAF">
              <w:t>C1-253453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D1DE" w14:textId="77777777" w:rsidR="00297EAF" w:rsidRPr="00297EAF" w:rsidRDefault="00297EAF" w:rsidP="00297EAF">
            <w:pPr>
              <w:pStyle w:val="FP"/>
            </w:pPr>
            <w:r w:rsidRPr="00297EAF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14C7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FC0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575" w14:textId="77777777" w:rsidR="00297EAF" w:rsidRPr="00297EAF" w:rsidRDefault="00297EAF" w:rsidP="00297EAF">
            <w:pPr>
              <w:pStyle w:val="FP"/>
            </w:pPr>
            <w:r w:rsidRPr="00297EAF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F62F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4C8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CC2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A9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74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0D5AF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9D8D" w14:textId="77777777" w:rsidR="00297EAF" w:rsidRPr="00297EAF" w:rsidRDefault="00297EAF" w:rsidP="00297EAF">
            <w:pPr>
              <w:pStyle w:val="FP"/>
            </w:pPr>
            <w:r w:rsidRPr="00297EAF">
              <w:t>C1-253979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1512" w14:textId="77777777" w:rsidR="00297EAF" w:rsidRPr="00297EAF" w:rsidRDefault="00297EAF" w:rsidP="00297EAF">
            <w:pPr>
              <w:pStyle w:val="FP"/>
            </w:pPr>
            <w:r w:rsidRPr="00297EAF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2E20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729E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EDF0" w14:textId="77777777" w:rsidR="00297EAF" w:rsidRPr="00297EAF" w:rsidRDefault="00297EAF" w:rsidP="00297EAF">
            <w:pPr>
              <w:pStyle w:val="FP"/>
            </w:pPr>
            <w:r w:rsidRPr="00297EAF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0886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CBB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909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9C0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371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49F13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17F" w14:textId="77777777" w:rsidR="00297EAF" w:rsidRPr="00297EAF" w:rsidRDefault="00297EAF" w:rsidP="00297EAF">
            <w:pPr>
              <w:pStyle w:val="FP"/>
            </w:pPr>
            <w:r w:rsidRPr="00297EAF">
              <w:t>C1-253530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4532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63C2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E616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C750" w14:textId="77777777" w:rsidR="00297EAF" w:rsidRPr="00297EAF" w:rsidRDefault="00297EAF" w:rsidP="00297EAF">
            <w:pPr>
              <w:pStyle w:val="FP"/>
            </w:pPr>
            <w:r w:rsidRPr="00297EAF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281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6B8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056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DEB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A83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39DF1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E8FD" w14:textId="77777777" w:rsidR="00297EAF" w:rsidRPr="00297EAF" w:rsidRDefault="00297EAF" w:rsidP="00297EAF">
            <w:pPr>
              <w:pStyle w:val="FP"/>
            </w:pPr>
            <w:r w:rsidRPr="00297EAF">
              <w:t>C1-253980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EF80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72D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95D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59E8" w14:textId="77777777" w:rsidR="00297EAF" w:rsidRPr="00297EAF" w:rsidRDefault="00297EAF" w:rsidP="00297EAF">
            <w:pPr>
              <w:pStyle w:val="FP"/>
            </w:pPr>
            <w:r w:rsidRPr="00297EAF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FC55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4E2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F39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6FC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C8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FED6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A674" w14:textId="77777777" w:rsidR="00297EAF" w:rsidRPr="00297EAF" w:rsidRDefault="00297EAF" w:rsidP="00297EAF">
            <w:pPr>
              <w:pStyle w:val="FP"/>
            </w:pPr>
            <w:r w:rsidRPr="00297EAF">
              <w:t>C1-254025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88B5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60E" w14:textId="77777777" w:rsidR="00297EAF" w:rsidRPr="00297EAF" w:rsidRDefault="00297EAF" w:rsidP="00297EAF">
            <w:pPr>
              <w:pStyle w:val="FP"/>
            </w:pPr>
            <w:r w:rsidRPr="00297EAF">
              <w:t>CATT, InterDigital,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29CF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20D" w14:textId="77777777" w:rsidR="00297EAF" w:rsidRPr="00297EAF" w:rsidRDefault="00297EAF" w:rsidP="00297EAF">
            <w:pPr>
              <w:pStyle w:val="FP"/>
            </w:pPr>
            <w:r w:rsidRPr="00297EAF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A458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95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6ED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4C15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11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61FF7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C07F" w14:textId="77777777" w:rsidR="00297EAF" w:rsidRPr="00297EAF" w:rsidRDefault="00297EAF" w:rsidP="00297EAF">
            <w:pPr>
              <w:pStyle w:val="FP"/>
            </w:pPr>
            <w:r w:rsidRPr="00297EAF">
              <w:t>C1-253085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8FB2" w14:textId="77777777" w:rsidR="00297EAF" w:rsidRPr="00297EAF" w:rsidRDefault="00297EAF" w:rsidP="00297EAF">
            <w:pPr>
              <w:pStyle w:val="FP"/>
            </w:pPr>
            <w:r w:rsidRPr="00297EAF">
              <w:t>Clarification on IP Address allocation in 5G ProSe multi-hop UE to Network relay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650C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5ED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4402" w14:textId="77777777" w:rsidR="00297EAF" w:rsidRPr="00297EAF" w:rsidRDefault="00297EAF" w:rsidP="00297EAF">
            <w:pPr>
              <w:pStyle w:val="FP"/>
            </w:pPr>
            <w:r w:rsidRPr="00297EAF">
              <w:t>0762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BC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BC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D3F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BA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8B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A41BD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32E1" w14:textId="77777777" w:rsidR="00297EAF" w:rsidRPr="00297EAF" w:rsidRDefault="00297EAF" w:rsidP="00297EAF">
            <w:pPr>
              <w:pStyle w:val="FP"/>
            </w:pPr>
            <w:r w:rsidRPr="00297EAF">
              <w:t>C1-253975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A925" w14:textId="77777777" w:rsidR="00297EAF" w:rsidRPr="00297EAF" w:rsidRDefault="00297EAF" w:rsidP="00297EAF">
            <w:pPr>
              <w:pStyle w:val="FP"/>
            </w:pPr>
            <w:r w:rsidRPr="00297EAF">
              <w:t>Clarification on IP Address allocation in 5G ProSe multi-hop UE to Network relay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CE40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56F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73AF" w14:textId="77777777" w:rsidR="00297EAF" w:rsidRPr="00297EAF" w:rsidRDefault="00297EAF" w:rsidP="00297EAF">
            <w:pPr>
              <w:pStyle w:val="FP"/>
            </w:pPr>
            <w:r w:rsidRPr="00297EAF">
              <w:t>0762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E99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6C1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3A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BC9D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AD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20F47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61D6" w14:textId="77777777" w:rsidR="00297EAF" w:rsidRPr="00297EAF" w:rsidRDefault="00297EAF" w:rsidP="00297EAF">
            <w:pPr>
              <w:pStyle w:val="FP"/>
            </w:pPr>
            <w:r w:rsidRPr="00297EAF">
              <w:t>C1-253086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4DAB" w14:textId="77777777" w:rsidR="00297EAF" w:rsidRPr="00297EAF" w:rsidRDefault="00297EAF" w:rsidP="00297EAF">
            <w:pPr>
              <w:pStyle w:val="FP"/>
            </w:pPr>
            <w:r w:rsidRPr="00297EAF">
              <w:t>Editorial correction for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8DEE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EA7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56CF" w14:textId="77777777" w:rsidR="00297EAF" w:rsidRPr="00297EAF" w:rsidRDefault="00297EAF" w:rsidP="00297EAF">
            <w:pPr>
              <w:pStyle w:val="FP"/>
            </w:pPr>
            <w:r w:rsidRPr="00297EAF">
              <w:t>0763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32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D44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814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BC4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420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4ED2F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C8F8" w14:textId="77777777" w:rsidR="00297EAF" w:rsidRPr="00297EAF" w:rsidRDefault="00297EAF" w:rsidP="00297EAF">
            <w:pPr>
              <w:pStyle w:val="FP"/>
            </w:pPr>
            <w:r w:rsidRPr="00297EAF">
              <w:t>C1-253103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ACD6" w14:textId="77777777" w:rsidR="00297EAF" w:rsidRPr="00297EAF" w:rsidRDefault="00297EAF" w:rsidP="00297EAF">
            <w:pPr>
              <w:pStyle w:val="FP"/>
            </w:pPr>
            <w:r w:rsidRPr="00297EAF">
              <w:t>Introducing the configuration parameters of the 5G ProSe multi-hop layer-2 UE-to-network relay UE – the procedural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FF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F53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1B3" w14:textId="77777777" w:rsidR="00297EAF" w:rsidRPr="00297EAF" w:rsidRDefault="00297EAF" w:rsidP="00297EAF">
            <w:pPr>
              <w:pStyle w:val="FP"/>
            </w:pPr>
            <w:r w:rsidRPr="00297EAF">
              <w:t>0764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EE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C82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047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242A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332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5CA69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2924" w14:textId="77777777" w:rsidR="00297EAF" w:rsidRPr="00297EAF" w:rsidRDefault="00297EAF" w:rsidP="00297EAF">
            <w:pPr>
              <w:pStyle w:val="FP"/>
            </w:pPr>
            <w:r w:rsidRPr="00297EAF">
              <w:t>C1-253105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2113" w14:textId="77777777" w:rsidR="00297EAF" w:rsidRPr="00297EAF" w:rsidRDefault="00297EAF" w:rsidP="00297EAF">
            <w:pPr>
              <w:pStyle w:val="FP"/>
            </w:pPr>
            <w:r w:rsidRPr="00297EAF">
              <w:t>Adding the PC5 QoS flow in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84F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878A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9F7C" w14:textId="77777777" w:rsidR="00297EAF" w:rsidRPr="00297EAF" w:rsidRDefault="00297EAF" w:rsidP="00297EAF">
            <w:pPr>
              <w:pStyle w:val="FP"/>
            </w:pPr>
            <w:r w:rsidRPr="00297EAF">
              <w:t>0765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6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9AF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A7F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03E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85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EE2EA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A436" w14:textId="77777777" w:rsidR="00297EAF" w:rsidRPr="00297EAF" w:rsidRDefault="00297EAF" w:rsidP="00297EAF">
            <w:pPr>
              <w:pStyle w:val="FP"/>
            </w:pPr>
            <w:r w:rsidRPr="00297EAF">
              <w:t>C1-253107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4D44" w14:textId="77777777" w:rsidR="00297EAF" w:rsidRPr="00297EAF" w:rsidRDefault="00297EAF" w:rsidP="00297EAF">
            <w:pPr>
              <w:pStyle w:val="FP"/>
            </w:pPr>
            <w:r w:rsidRPr="00297EAF">
              <w:t>Updating the ProSe additional parameters announcement request message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CC2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883D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6BFF" w14:textId="77777777" w:rsidR="00297EAF" w:rsidRPr="00297EAF" w:rsidRDefault="00297EAF" w:rsidP="00297EAF">
            <w:pPr>
              <w:pStyle w:val="FP"/>
            </w:pPr>
            <w:r w:rsidRPr="00297EAF">
              <w:t>0766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5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BA2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49D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238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4B9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8849F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FF4B" w14:textId="77777777" w:rsidR="00297EAF" w:rsidRPr="00297EAF" w:rsidRDefault="00297EAF" w:rsidP="00297EAF">
            <w:pPr>
              <w:pStyle w:val="FP"/>
            </w:pPr>
            <w:r w:rsidRPr="00297EAF">
              <w:t>C1-253972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CA45" w14:textId="77777777" w:rsidR="00297EAF" w:rsidRPr="00297EAF" w:rsidRDefault="00297EAF" w:rsidP="00297EAF">
            <w:pPr>
              <w:pStyle w:val="FP"/>
            </w:pPr>
            <w:r w:rsidRPr="00297EAF">
              <w:t>Updating the ProSe additional parameters announcement request message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93B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3E8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B9D3" w14:textId="77777777" w:rsidR="00297EAF" w:rsidRPr="00297EAF" w:rsidRDefault="00297EAF" w:rsidP="00297EAF">
            <w:pPr>
              <w:pStyle w:val="FP"/>
            </w:pPr>
            <w:r w:rsidRPr="00297EAF">
              <w:t>0766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CC5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73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15A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8C7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90C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FD1ED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DC19" w14:textId="77777777" w:rsidR="00297EAF" w:rsidRPr="00297EAF" w:rsidRDefault="00297EAF" w:rsidP="00297EAF">
            <w:pPr>
              <w:pStyle w:val="FP"/>
            </w:pPr>
            <w:r w:rsidRPr="00297EAF">
              <w:t>C1-253108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5736" w14:textId="77777777" w:rsidR="00297EAF" w:rsidRPr="00297EAF" w:rsidRDefault="00297EAF" w:rsidP="00297EAF">
            <w:pPr>
              <w:pStyle w:val="FP"/>
            </w:pPr>
            <w:r w:rsidRPr="00297EAF">
              <w:t>Corrections for the identifiers used in 5G ProSe multi-hop UE-to-UE relay discovery for IP data unit type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B24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EBF3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70B0" w14:textId="77777777" w:rsidR="00297EAF" w:rsidRPr="00297EAF" w:rsidRDefault="00297EAF" w:rsidP="00297EAF">
            <w:pPr>
              <w:pStyle w:val="FP"/>
            </w:pPr>
            <w:r w:rsidRPr="00297EAF">
              <w:t>0767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E9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650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02B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5CD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1BE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C0F17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0B67" w14:textId="77777777" w:rsidR="00297EAF" w:rsidRPr="00297EAF" w:rsidRDefault="00297EAF" w:rsidP="00297EAF">
            <w:pPr>
              <w:pStyle w:val="FP"/>
            </w:pPr>
            <w:r w:rsidRPr="00297EAF">
              <w:t>C1-253109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CC1" w14:textId="77777777" w:rsidR="00297EAF" w:rsidRPr="00297EAF" w:rsidRDefault="00297EAF" w:rsidP="00297EAF">
            <w:pPr>
              <w:pStyle w:val="FP"/>
            </w:pPr>
            <w:r w:rsidRPr="00297EAF">
              <w:t>Corrections related to the Root relay info in the PC5 discovery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D1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34E6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1A58" w14:textId="77777777" w:rsidR="00297EAF" w:rsidRPr="00297EAF" w:rsidRDefault="00297EAF" w:rsidP="00297EAF">
            <w:pPr>
              <w:pStyle w:val="FP"/>
            </w:pPr>
            <w:r w:rsidRPr="00297EAF">
              <w:t>0768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40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B7A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155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D4F2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366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7C07F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942E" w14:textId="77777777" w:rsidR="00297EAF" w:rsidRPr="00297EAF" w:rsidRDefault="00297EAF" w:rsidP="00297EAF">
            <w:pPr>
              <w:pStyle w:val="FP"/>
            </w:pPr>
            <w:r w:rsidRPr="00297EAF">
              <w:t>C1-253973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6E18" w14:textId="77777777" w:rsidR="00297EAF" w:rsidRPr="00297EAF" w:rsidRDefault="00297EAF" w:rsidP="00297EAF">
            <w:pPr>
              <w:pStyle w:val="FP"/>
            </w:pPr>
            <w:r w:rsidRPr="00297EAF">
              <w:t>Corrections related to the Root relay info in the PC5 discovery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703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3A6F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6900" w14:textId="77777777" w:rsidR="00297EAF" w:rsidRPr="00297EAF" w:rsidRDefault="00297EAF" w:rsidP="00297EAF">
            <w:pPr>
              <w:pStyle w:val="FP"/>
            </w:pPr>
            <w:r w:rsidRPr="00297EAF">
              <w:t>0768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F31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0F8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3A3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070D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6AF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D2334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7E5D" w14:textId="77777777" w:rsidR="00297EAF" w:rsidRPr="00297EAF" w:rsidRDefault="00297EAF" w:rsidP="00297EAF">
            <w:pPr>
              <w:pStyle w:val="FP"/>
            </w:pPr>
            <w:r w:rsidRPr="00297EAF">
              <w:t>C1-253110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69B6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establishment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403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24D3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8333" w14:textId="77777777" w:rsidR="00297EAF" w:rsidRPr="00297EAF" w:rsidRDefault="00297EAF" w:rsidP="00297EAF">
            <w:pPr>
              <w:pStyle w:val="FP"/>
            </w:pPr>
            <w:r w:rsidRPr="00297EAF">
              <w:t>0769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1F7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97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50A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359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DC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F36F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55AD" w14:textId="77777777" w:rsidR="00297EAF" w:rsidRPr="00297EAF" w:rsidRDefault="00297EAF" w:rsidP="00297EAF">
            <w:pPr>
              <w:pStyle w:val="FP"/>
            </w:pPr>
            <w:r w:rsidRPr="00297EAF">
              <w:t>C1-254005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8F09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establishment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272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00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EF53" w14:textId="77777777" w:rsidR="00297EAF" w:rsidRPr="00297EAF" w:rsidRDefault="00297EAF" w:rsidP="00297EAF">
            <w:pPr>
              <w:pStyle w:val="FP"/>
            </w:pPr>
            <w:r w:rsidRPr="00297EAF">
              <w:t>0769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CF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76D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355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D71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C6C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C065F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E538" w14:textId="77777777" w:rsidR="00297EAF" w:rsidRPr="00297EAF" w:rsidRDefault="00297EAF" w:rsidP="00297EAF">
            <w:pPr>
              <w:pStyle w:val="FP"/>
            </w:pPr>
            <w:r w:rsidRPr="00297EAF">
              <w:t>C1-253111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8D74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modification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7B9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877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1B54" w14:textId="77777777" w:rsidR="00297EAF" w:rsidRPr="00297EAF" w:rsidRDefault="00297EAF" w:rsidP="00297EAF">
            <w:pPr>
              <w:pStyle w:val="FP"/>
            </w:pPr>
            <w:r w:rsidRPr="00297EAF">
              <w:t>0770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E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B4F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FF0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28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839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1A396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8539" w14:textId="77777777" w:rsidR="00297EAF" w:rsidRPr="00297EAF" w:rsidRDefault="00297EAF" w:rsidP="00297EAF">
            <w:pPr>
              <w:pStyle w:val="FP"/>
            </w:pPr>
            <w:r w:rsidRPr="00297EAF">
              <w:t>C1-254006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CC3F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modification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67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887C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C86C" w14:textId="77777777" w:rsidR="00297EAF" w:rsidRPr="00297EAF" w:rsidRDefault="00297EAF" w:rsidP="00297EAF">
            <w:pPr>
              <w:pStyle w:val="FP"/>
            </w:pPr>
            <w:r w:rsidRPr="00297EAF">
              <w:t>0770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CD1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07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4EE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B4C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283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3998A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7CDE" w14:textId="77777777" w:rsidR="00297EAF" w:rsidRPr="00297EAF" w:rsidRDefault="00297EAF" w:rsidP="00297EAF">
            <w:pPr>
              <w:pStyle w:val="FP"/>
            </w:pPr>
            <w:r w:rsidRPr="00297EAF">
              <w:t>C1-253112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3235" w14:textId="77777777" w:rsidR="00297EAF" w:rsidRPr="00297EAF" w:rsidRDefault="00297EAF" w:rsidP="00297EAF">
            <w:pPr>
              <w:pStyle w:val="FP"/>
            </w:pPr>
            <w:r w:rsidRPr="00297EAF">
              <w:t>Resolving the ENs related to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E1C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CCC1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FCEC" w14:textId="77777777" w:rsidR="00297EAF" w:rsidRPr="00297EAF" w:rsidRDefault="00297EAF" w:rsidP="00297EAF">
            <w:pPr>
              <w:pStyle w:val="FP"/>
            </w:pPr>
            <w:r w:rsidRPr="00297EAF">
              <w:t>0771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F0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E20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581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89D6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91D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5681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9BB1" w14:textId="77777777" w:rsidR="00297EAF" w:rsidRPr="00297EAF" w:rsidRDefault="00297EAF" w:rsidP="00297EAF">
            <w:pPr>
              <w:pStyle w:val="FP"/>
            </w:pPr>
            <w:r w:rsidRPr="00297EAF">
              <w:t>C1-253977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A361" w14:textId="77777777" w:rsidR="00297EAF" w:rsidRPr="00297EAF" w:rsidRDefault="00297EAF" w:rsidP="00297EAF">
            <w:pPr>
              <w:pStyle w:val="FP"/>
            </w:pPr>
            <w:r w:rsidRPr="00297EAF">
              <w:t>Resolving the ENs related to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7E0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B34E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9777" w14:textId="77777777" w:rsidR="00297EAF" w:rsidRPr="00297EAF" w:rsidRDefault="00297EAF" w:rsidP="00297EAF">
            <w:pPr>
              <w:pStyle w:val="FP"/>
            </w:pPr>
            <w:r w:rsidRPr="00297EAF">
              <w:t>0771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B22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12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4A4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6E36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FC3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9657C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3C73" w14:textId="77777777" w:rsidR="00297EAF" w:rsidRPr="00297EAF" w:rsidRDefault="00297EAF" w:rsidP="00297EAF">
            <w:pPr>
              <w:pStyle w:val="FP"/>
            </w:pPr>
            <w:r w:rsidRPr="00297EAF">
              <w:t>C1-253113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F133" w14:textId="77777777" w:rsidR="00297EAF" w:rsidRPr="00297EAF" w:rsidRDefault="00297EAF" w:rsidP="00297EAF">
            <w:pPr>
              <w:pStyle w:val="FP"/>
            </w:pPr>
            <w:r w:rsidRPr="00297EAF">
              <w:t>Updating the MH discovery additional information procedure to consider the Announcer info of the intermediate relay UE connected to the U2N relay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212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6130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3DDD" w14:textId="77777777" w:rsidR="00297EAF" w:rsidRPr="00297EAF" w:rsidRDefault="00297EAF" w:rsidP="00297EAF">
            <w:pPr>
              <w:pStyle w:val="FP"/>
            </w:pPr>
            <w:r w:rsidRPr="00297EAF">
              <w:t>0772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F7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38D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90F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B131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6265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082DE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1EDC" w14:textId="77777777" w:rsidR="00297EAF" w:rsidRPr="00297EAF" w:rsidRDefault="00297EAF" w:rsidP="00297EAF">
            <w:pPr>
              <w:pStyle w:val="FP"/>
            </w:pPr>
            <w:r w:rsidRPr="00297EAF">
              <w:t>C1-253115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B85C" w14:textId="77777777" w:rsidR="00297EAF" w:rsidRPr="00297EAF" w:rsidRDefault="00297EAF" w:rsidP="00297EAF">
            <w:pPr>
              <w:pStyle w:val="FP"/>
            </w:pPr>
            <w:r w:rsidRPr="00297EAF">
              <w:t>Routing information for 5G ProSe multi-hop end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847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B42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6BC6" w14:textId="77777777" w:rsidR="00297EAF" w:rsidRPr="00297EAF" w:rsidRDefault="00297EAF" w:rsidP="00297EAF">
            <w:pPr>
              <w:pStyle w:val="FP"/>
            </w:pPr>
            <w:r w:rsidRPr="00297EAF">
              <w:t>0773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58A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002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1A4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5AA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6CB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DB29F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F06C" w14:textId="77777777" w:rsidR="00297EAF" w:rsidRPr="00297EAF" w:rsidRDefault="00297EAF" w:rsidP="00297EAF">
            <w:pPr>
              <w:pStyle w:val="FP"/>
            </w:pPr>
            <w:r w:rsidRPr="00297EAF">
              <w:t>C1-253116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607C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5B9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D62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6585" w14:textId="77777777" w:rsidR="00297EAF" w:rsidRPr="00297EAF" w:rsidRDefault="00297EAF" w:rsidP="00297EAF">
            <w:pPr>
              <w:pStyle w:val="FP"/>
            </w:pPr>
            <w:r w:rsidRPr="00297EAF">
              <w:t>0774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608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0FC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1F5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A68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FD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D2C6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8AFB" w14:textId="77777777" w:rsidR="00297EAF" w:rsidRPr="00297EAF" w:rsidRDefault="00297EAF" w:rsidP="00297EAF">
            <w:pPr>
              <w:pStyle w:val="FP"/>
            </w:pPr>
            <w:r w:rsidRPr="00297EAF">
              <w:t>C1-253974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6BEA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DAB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1E6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4EA8" w14:textId="77777777" w:rsidR="00297EAF" w:rsidRPr="00297EAF" w:rsidRDefault="00297EAF" w:rsidP="00297EAF">
            <w:pPr>
              <w:pStyle w:val="FP"/>
            </w:pPr>
            <w:r w:rsidRPr="00297EAF">
              <w:t>0774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327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B1E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FCD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F132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AEE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4A6D3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7299" w14:textId="77777777" w:rsidR="00297EAF" w:rsidRPr="00297EAF" w:rsidRDefault="00297EAF" w:rsidP="00297EAF">
            <w:pPr>
              <w:pStyle w:val="FP"/>
            </w:pPr>
            <w:r w:rsidRPr="00297EAF">
              <w:t>C1-253117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4A39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433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C03A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199B" w14:textId="77777777" w:rsidR="00297EAF" w:rsidRPr="00297EAF" w:rsidRDefault="00297EAF" w:rsidP="00297EAF">
            <w:pPr>
              <w:pStyle w:val="FP"/>
            </w:pPr>
            <w:r w:rsidRPr="00297EAF">
              <w:t>0775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33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36C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94C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84FF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DC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35354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6D44" w14:textId="77777777" w:rsidR="00297EAF" w:rsidRPr="00297EAF" w:rsidRDefault="00297EAF" w:rsidP="00297EAF">
            <w:pPr>
              <w:pStyle w:val="FP"/>
            </w:pPr>
            <w:r w:rsidRPr="00297EAF">
              <w:t>C1-253118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B54D" w14:textId="77777777" w:rsidR="00297EAF" w:rsidRPr="00297EAF" w:rsidRDefault="00297EAF" w:rsidP="00297EAF">
            <w:pPr>
              <w:pStyle w:val="FP"/>
            </w:pPr>
            <w:r w:rsidRPr="00297EAF">
              <w:t>Adding the Hop limit in the PC5 signalling messages for multi-hop UE-to-UE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1E8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9C1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455E" w14:textId="77777777" w:rsidR="00297EAF" w:rsidRPr="00297EAF" w:rsidRDefault="00297EAF" w:rsidP="00297EAF">
            <w:pPr>
              <w:pStyle w:val="FP"/>
            </w:pPr>
            <w:r w:rsidRPr="00297EAF">
              <w:t>0776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2A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61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D58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7374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0ED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CC719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8DAD" w14:textId="77777777" w:rsidR="00297EAF" w:rsidRPr="00297EAF" w:rsidRDefault="00297EAF" w:rsidP="00297EAF">
            <w:pPr>
              <w:pStyle w:val="FP"/>
            </w:pPr>
            <w:r w:rsidRPr="00297EAF">
              <w:t>C1-253982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E289" w14:textId="77777777" w:rsidR="00297EAF" w:rsidRPr="00297EAF" w:rsidRDefault="00297EAF" w:rsidP="00297EAF">
            <w:pPr>
              <w:pStyle w:val="FP"/>
            </w:pPr>
            <w:r w:rsidRPr="00297EAF">
              <w:t>Adding the Hop limit in the PC5 signalling messages for multi-hop UE-to-UE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A6E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56AC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BB1B" w14:textId="77777777" w:rsidR="00297EAF" w:rsidRPr="00297EAF" w:rsidRDefault="00297EAF" w:rsidP="00297EAF">
            <w:pPr>
              <w:pStyle w:val="FP"/>
            </w:pPr>
            <w:r w:rsidRPr="00297EAF">
              <w:t>0776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E49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FA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2BE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CE2F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A5A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8BC99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97A8" w14:textId="77777777" w:rsidR="00297EAF" w:rsidRPr="00297EAF" w:rsidRDefault="00297EAF" w:rsidP="00297EAF">
            <w:pPr>
              <w:pStyle w:val="FP"/>
            </w:pPr>
            <w:r w:rsidRPr="00297EAF">
              <w:t>C1-253128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895" w14:textId="77777777" w:rsidR="00297EAF" w:rsidRPr="00297EAF" w:rsidRDefault="00297EAF" w:rsidP="00297EAF">
            <w:pPr>
              <w:pStyle w:val="FP"/>
            </w:pPr>
            <w:r w:rsidRPr="00297EAF">
              <w:t>Correcting wrong references and other 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20F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9E4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1D1A" w14:textId="77777777" w:rsidR="00297EAF" w:rsidRPr="00297EAF" w:rsidRDefault="00297EAF" w:rsidP="00297EAF">
            <w:pPr>
              <w:pStyle w:val="FP"/>
            </w:pPr>
            <w:r w:rsidRPr="00297EAF">
              <w:t>0777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C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233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894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97FA" w14:textId="77777777" w:rsidR="00297EAF" w:rsidRPr="00297EAF" w:rsidRDefault="00297EAF" w:rsidP="00297EAF">
            <w:pPr>
              <w:pStyle w:val="FP"/>
            </w:pPr>
            <w:r w:rsidRPr="00297EAF">
              <w:t>TEI19, 5G_ProSe, 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1F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9B98A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EFB6" w14:textId="77777777" w:rsidR="00297EAF" w:rsidRPr="00297EAF" w:rsidRDefault="00297EAF" w:rsidP="00297EAF">
            <w:pPr>
              <w:pStyle w:val="FP"/>
            </w:pPr>
            <w:r w:rsidRPr="00297EAF">
              <w:t>C1-253217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1C52" w14:textId="77777777" w:rsidR="00297EAF" w:rsidRPr="00297EAF" w:rsidRDefault="00297EAF" w:rsidP="00297EAF">
            <w:pPr>
              <w:pStyle w:val="FP"/>
            </w:pPr>
            <w:r w:rsidRPr="00297EAF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2B5D" w14:textId="77777777" w:rsidR="00297EAF" w:rsidRPr="00297EAF" w:rsidRDefault="00297EAF" w:rsidP="00297EAF">
            <w:pPr>
              <w:pStyle w:val="FP"/>
            </w:pPr>
            <w:r w:rsidRPr="00297EAF">
              <w:t>Qualcomm Incorporated,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63C2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BC34" w14:textId="77777777" w:rsidR="00297EAF" w:rsidRPr="00297EAF" w:rsidRDefault="00297EAF" w:rsidP="00297EAF">
            <w:pPr>
              <w:pStyle w:val="FP"/>
            </w:pPr>
            <w:r w:rsidRPr="00297EAF">
              <w:t>0778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F9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98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6A6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3415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DFB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4C69D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F8F" w14:textId="77777777" w:rsidR="00297EAF" w:rsidRPr="00297EAF" w:rsidRDefault="00297EAF" w:rsidP="00297EAF">
            <w:pPr>
              <w:pStyle w:val="FP"/>
            </w:pPr>
            <w:r w:rsidRPr="00297EAF">
              <w:t>C1-253971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C2CE" w14:textId="77777777" w:rsidR="00297EAF" w:rsidRPr="00297EAF" w:rsidRDefault="00297EAF" w:rsidP="00297EAF">
            <w:pPr>
              <w:pStyle w:val="FP"/>
            </w:pPr>
            <w:r w:rsidRPr="00297EAF">
              <w:t>Introducing the 5G ProSe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B37" w14:textId="77777777" w:rsidR="00297EAF" w:rsidRPr="00297EAF" w:rsidRDefault="00297EAF" w:rsidP="00297EAF">
            <w:pPr>
              <w:pStyle w:val="FP"/>
            </w:pPr>
            <w:r w:rsidRPr="00297EAF">
              <w:t>Qualcomm Incorporated,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99D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171E" w14:textId="77777777" w:rsidR="00297EAF" w:rsidRPr="00297EAF" w:rsidRDefault="00297EAF" w:rsidP="00297EAF">
            <w:pPr>
              <w:pStyle w:val="FP"/>
            </w:pPr>
            <w:r w:rsidRPr="00297EAF">
              <w:t>0778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81F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81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8DD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5FA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79F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671A2A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9F04" w14:textId="77777777" w:rsidR="00297EAF" w:rsidRPr="00297EAF" w:rsidRDefault="00297EAF" w:rsidP="00297EAF">
            <w:pPr>
              <w:pStyle w:val="FP"/>
            </w:pPr>
            <w:r w:rsidRPr="00297EAF">
              <w:t>C1-253267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23DD" w14:textId="77777777" w:rsidR="00297EAF" w:rsidRPr="00297EAF" w:rsidRDefault="00297EAF" w:rsidP="00297EAF">
            <w:pPr>
              <w:pStyle w:val="FP"/>
            </w:pPr>
            <w:r w:rsidRPr="00297EAF">
              <w:t>Corrections for multi-hop UE-to-network relay discovery additional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8CBB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CBA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D143" w14:textId="77777777" w:rsidR="00297EAF" w:rsidRPr="00297EAF" w:rsidRDefault="00297EAF" w:rsidP="00297EAF">
            <w:pPr>
              <w:pStyle w:val="FP"/>
            </w:pPr>
            <w:r w:rsidRPr="00297EAF">
              <w:t>0779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BA0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6B5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EFC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72D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A23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C0767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A5C1" w14:textId="77777777" w:rsidR="00297EAF" w:rsidRPr="00297EAF" w:rsidRDefault="00297EAF" w:rsidP="00297EAF">
            <w:pPr>
              <w:pStyle w:val="FP"/>
            </w:pPr>
            <w:r w:rsidRPr="00297EAF">
              <w:t>C1-253269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A2B9" w14:textId="77777777" w:rsidR="00297EAF" w:rsidRPr="00297EAF" w:rsidRDefault="00297EAF" w:rsidP="00297EAF">
            <w:pPr>
              <w:pStyle w:val="FP"/>
            </w:pPr>
            <w:r w:rsidRPr="00297EAF">
              <w:t>Support of SNPN in the 5G ProSe additional parameters announcement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633B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A7F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D79E" w14:textId="77777777" w:rsidR="00297EAF" w:rsidRPr="00297EAF" w:rsidRDefault="00297EAF" w:rsidP="00297EAF">
            <w:pPr>
              <w:pStyle w:val="FP"/>
            </w:pPr>
            <w:r w:rsidRPr="00297EAF">
              <w:t>0780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2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B3E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502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BA96" w14:textId="77777777" w:rsidR="00297EAF" w:rsidRPr="00297EAF" w:rsidRDefault="00297EAF" w:rsidP="00297EAF">
            <w:pPr>
              <w:pStyle w:val="FP"/>
            </w:pPr>
            <w:r w:rsidRPr="00297EAF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05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AC90B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7170" w14:textId="77777777" w:rsidR="00297EAF" w:rsidRPr="00297EAF" w:rsidRDefault="00297EAF" w:rsidP="00297EAF">
            <w:pPr>
              <w:pStyle w:val="FP"/>
            </w:pPr>
            <w:r w:rsidRPr="00297EAF">
              <w:t>C1-253343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A0B1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795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2285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1917" w14:textId="77777777" w:rsidR="00297EAF" w:rsidRPr="00297EAF" w:rsidRDefault="00297EAF" w:rsidP="00297EAF">
            <w:pPr>
              <w:pStyle w:val="FP"/>
            </w:pPr>
            <w:r w:rsidRPr="00297EAF">
              <w:t>0781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59D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D98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3DD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7DB5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545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4397B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6FD" w14:textId="77777777" w:rsidR="00297EAF" w:rsidRPr="00297EAF" w:rsidRDefault="00297EAF" w:rsidP="00297EAF">
            <w:pPr>
              <w:pStyle w:val="FP"/>
            </w:pPr>
            <w:r w:rsidRPr="00297EAF">
              <w:t>C1-253984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620B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1CD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F33E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5F86" w14:textId="77777777" w:rsidR="00297EAF" w:rsidRPr="00297EAF" w:rsidRDefault="00297EAF" w:rsidP="00297EAF">
            <w:pPr>
              <w:pStyle w:val="FP"/>
            </w:pPr>
            <w:r w:rsidRPr="00297EAF">
              <w:t>0781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74E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272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7C6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745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5AE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95B33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F52F" w14:textId="77777777" w:rsidR="00297EAF" w:rsidRPr="00297EAF" w:rsidRDefault="00297EAF" w:rsidP="00297EAF">
            <w:pPr>
              <w:pStyle w:val="FP"/>
            </w:pPr>
            <w:r w:rsidRPr="00297EAF">
              <w:t>C1-254027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EDDB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C5F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AC03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BEAA" w14:textId="77777777" w:rsidR="00297EAF" w:rsidRPr="00297EAF" w:rsidRDefault="00297EAF" w:rsidP="00297EAF">
            <w:pPr>
              <w:pStyle w:val="FP"/>
            </w:pPr>
            <w:r w:rsidRPr="00297EAF">
              <w:t>0781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5D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5AB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2C7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D98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D30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739C0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58F7" w14:textId="77777777" w:rsidR="00297EAF" w:rsidRPr="00297EAF" w:rsidRDefault="00297EAF" w:rsidP="00297EAF">
            <w:pPr>
              <w:pStyle w:val="FP"/>
            </w:pPr>
            <w:r w:rsidRPr="00297EAF">
              <w:t>C1-253344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CB9B" w14:textId="77777777" w:rsidR="00297EAF" w:rsidRPr="00297EAF" w:rsidRDefault="00297EAF" w:rsidP="00297EAF">
            <w:pPr>
              <w:pStyle w:val="FP"/>
            </w:pPr>
            <w:r w:rsidRPr="00297EAF">
              <w:t>Correction to PROSE PC5 DISCOVERY message for multi-hop U2U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C4E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030D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CC7B" w14:textId="77777777" w:rsidR="00297EAF" w:rsidRPr="00297EAF" w:rsidRDefault="00297EAF" w:rsidP="00297EAF">
            <w:pPr>
              <w:pStyle w:val="FP"/>
            </w:pPr>
            <w:r w:rsidRPr="00297EAF">
              <w:t>0782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4D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22C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6EB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BD65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828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C00EB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C1B6" w14:textId="77777777" w:rsidR="00297EAF" w:rsidRPr="00297EAF" w:rsidRDefault="00297EAF" w:rsidP="00297EAF">
            <w:pPr>
              <w:pStyle w:val="FP"/>
            </w:pPr>
            <w:r w:rsidRPr="00297EAF">
              <w:t>C1-253345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68B8" w14:textId="77777777" w:rsidR="00297EAF" w:rsidRPr="00297EAF" w:rsidRDefault="00297EAF" w:rsidP="00297EAF">
            <w:pPr>
              <w:pStyle w:val="FP"/>
            </w:pPr>
            <w:r w:rsidRPr="00297EAF">
              <w:t>Clarification on multi-hop L3 U2U relay discovery for IP data unit type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093A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A42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34B2" w14:textId="77777777" w:rsidR="00297EAF" w:rsidRPr="00297EAF" w:rsidRDefault="00297EAF" w:rsidP="00297EAF">
            <w:pPr>
              <w:pStyle w:val="FP"/>
            </w:pPr>
            <w:r w:rsidRPr="00297EAF">
              <w:t>0783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5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C88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A94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03C0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95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4DAA7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B262" w14:textId="77777777" w:rsidR="00297EAF" w:rsidRPr="00297EAF" w:rsidRDefault="00297EAF" w:rsidP="00297EAF">
            <w:pPr>
              <w:pStyle w:val="FP"/>
            </w:pPr>
            <w:r w:rsidRPr="00297EAF">
              <w:t>C1-253346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5C0E" w14:textId="77777777" w:rsidR="00297EAF" w:rsidRPr="00297EAF" w:rsidRDefault="00297EAF" w:rsidP="00297EAF">
            <w:pPr>
              <w:pStyle w:val="FP"/>
            </w:pPr>
            <w:r w:rsidRPr="00297EAF">
              <w:t>Resolve EN on signal strength measurement and related timer in multi-hop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41A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8E5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52B4" w14:textId="77777777" w:rsidR="00297EAF" w:rsidRPr="00297EAF" w:rsidRDefault="00297EAF" w:rsidP="00297EAF">
            <w:pPr>
              <w:pStyle w:val="FP"/>
            </w:pPr>
            <w:r w:rsidRPr="00297EAF">
              <w:t>0784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BE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43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DF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7E0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97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A3005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C428" w14:textId="77777777" w:rsidR="00297EAF" w:rsidRPr="00297EAF" w:rsidRDefault="00297EAF" w:rsidP="00297EAF">
            <w:pPr>
              <w:pStyle w:val="FP"/>
            </w:pPr>
            <w:r w:rsidRPr="00297EAF">
              <w:t>C1-253985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F080" w14:textId="77777777" w:rsidR="00297EAF" w:rsidRPr="00297EAF" w:rsidRDefault="00297EAF" w:rsidP="00297EAF">
            <w:pPr>
              <w:pStyle w:val="FP"/>
            </w:pPr>
            <w:r w:rsidRPr="00297EAF">
              <w:t>Resolve EN on signal strength measurement and related timer in multi-hop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1A4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9E24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9E53" w14:textId="77777777" w:rsidR="00297EAF" w:rsidRPr="00297EAF" w:rsidRDefault="00297EAF" w:rsidP="00297EAF">
            <w:pPr>
              <w:pStyle w:val="FP"/>
            </w:pPr>
            <w:r w:rsidRPr="00297EAF">
              <w:t>0784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A86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220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7A5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7716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6C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4D301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C874" w14:textId="77777777" w:rsidR="00297EAF" w:rsidRPr="00297EAF" w:rsidRDefault="00297EAF" w:rsidP="00297EAF">
            <w:pPr>
              <w:pStyle w:val="FP"/>
            </w:pPr>
            <w:r w:rsidRPr="00297EAF">
              <w:t>C1-253347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C603" w14:textId="77777777" w:rsidR="00297EAF" w:rsidRPr="00297EAF" w:rsidRDefault="00297EAF" w:rsidP="00297EAF">
            <w:pPr>
              <w:pStyle w:val="FP"/>
            </w:pPr>
            <w:r w:rsidRPr="00297EAF">
              <w:t>Definition on 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199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67AE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7665" w14:textId="77777777" w:rsidR="00297EAF" w:rsidRPr="00297EAF" w:rsidRDefault="00297EAF" w:rsidP="00297EAF">
            <w:pPr>
              <w:pStyle w:val="FP"/>
            </w:pPr>
            <w:r w:rsidRPr="00297EAF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E80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CDC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FDF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24C2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E2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2BB5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FB7B" w14:textId="77777777" w:rsidR="00297EAF" w:rsidRPr="00297EAF" w:rsidRDefault="00297EAF" w:rsidP="00297EAF">
            <w:pPr>
              <w:pStyle w:val="FP"/>
            </w:pPr>
            <w:r w:rsidRPr="00297EAF">
              <w:t>C1-253986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6876" w14:textId="77777777" w:rsidR="00297EAF" w:rsidRPr="00297EAF" w:rsidRDefault="00297EAF" w:rsidP="00297EAF">
            <w:pPr>
              <w:pStyle w:val="FP"/>
            </w:pPr>
            <w:r w:rsidRPr="00297EAF">
              <w:t>Definition on PROSE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5B5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2F10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876" w14:textId="77777777" w:rsidR="00297EAF" w:rsidRPr="00297EAF" w:rsidRDefault="00297EAF" w:rsidP="00297EAF">
            <w:pPr>
              <w:pStyle w:val="FP"/>
            </w:pPr>
            <w:r w:rsidRPr="00297EAF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B3E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7BD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54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FDA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92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6F226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604F" w14:textId="77777777" w:rsidR="00297EAF" w:rsidRPr="00297EAF" w:rsidRDefault="00297EAF" w:rsidP="00297EAF">
            <w:pPr>
              <w:pStyle w:val="FP"/>
            </w:pPr>
            <w:r w:rsidRPr="00297EAF">
              <w:t>C1-254030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66BB" w14:textId="77777777" w:rsidR="00297EAF" w:rsidRPr="00297EAF" w:rsidRDefault="00297EAF" w:rsidP="00297EAF">
            <w:pPr>
              <w:pStyle w:val="FP"/>
            </w:pPr>
            <w:r w:rsidRPr="00297EAF">
              <w:t>Definition on 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D7F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C3D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0D27" w14:textId="77777777" w:rsidR="00297EAF" w:rsidRPr="00297EAF" w:rsidRDefault="00297EAF" w:rsidP="00297EAF">
            <w:pPr>
              <w:pStyle w:val="FP"/>
            </w:pPr>
            <w:r w:rsidRPr="00297EAF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657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46F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6F8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B3A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38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F74FA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9002" w14:textId="77777777" w:rsidR="00297EAF" w:rsidRPr="00297EAF" w:rsidRDefault="00297EAF" w:rsidP="00297EAF">
            <w:pPr>
              <w:pStyle w:val="FP"/>
            </w:pPr>
            <w:r w:rsidRPr="00297EAF">
              <w:t>C1-253348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9643" w14:textId="77777777" w:rsidR="00297EAF" w:rsidRPr="00297EAF" w:rsidRDefault="00297EAF" w:rsidP="00297EAF">
            <w:pPr>
              <w:pStyle w:val="FP"/>
            </w:pPr>
            <w:r w:rsidRPr="00297EAF">
              <w:t>Resolve EN on updating the parameters in the procedure of multi-hop L3 U2U relay discovery for non-IP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53C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93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2DFC" w14:textId="77777777" w:rsidR="00297EAF" w:rsidRPr="00297EAF" w:rsidRDefault="00297EAF" w:rsidP="00297EAF">
            <w:pPr>
              <w:pStyle w:val="FP"/>
            </w:pPr>
            <w:r w:rsidRPr="00297EAF">
              <w:t>0786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EF9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716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738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E114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BBF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7B2C3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39F0" w14:textId="77777777" w:rsidR="00297EAF" w:rsidRPr="00297EAF" w:rsidRDefault="00297EAF" w:rsidP="00297EAF">
            <w:pPr>
              <w:pStyle w:val="FP"/>
            </w:pPr>
            <w:r w:rsidRPr="00297EAF">
              <w:t>C1-253987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5865" w14:textId="77777777" w:rsidR="00297EAF" w:rsidRPr="00297EAF" w:rsidRDefault="00297EAF" w:rsidP="00297EAF">
            <w:pPr>
              <w:pStyle w:val="FP"/>
            </w:pPr>
            <w:r w:rsidRPr="00297EAF">
              <w:t>Resolve EN on updating the parameters in the procedure of multi-hop L3 U2U relay discovery for non-IP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FAF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0BF4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8641" w14:textId="77777777" w:rsidR="00297EAF" w:rsidRPr="00297EAF" w:rsidRDefault="00297EAF" w:rsidP="00297EAF">
            <w:pPr>
              <w:pStyle w:val="FP"/>
            </w:pPr>
            <w:r w:rsidRPr="00297EAF">
              <w:t>0786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33C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35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1A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4704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235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D273C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EC20" w14:textId="77777777" w:rsidR="00297EAF" w:rsidRPr="00297EAF" w:rsidRDefault="00297EAF" w:rsidP="00297EAF">
            <w:pPr>
              <w:pStyle w:val="FP"/>
            </w:pPr>
            <w:r w:rsidRPr="00297EAF">
              <w:t>C1-253349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4211" w14:textId="77777777" w:rsidR="00297EAF" w:rsidRPr="00297EAF" w:rsidRDefault="00297EAF" w:rsidP="00297EAF">
            <w:pPr>
              <w:pStyle w:val="FP"/>
            </w:pPr>
            <w:r w:rsidRPr="00297EAF">
              <w:t>Complete the defnition on List of multi-hop UE-to-UE relay paths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7A1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ABF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E09" w14:textId="77777777" w:rsidR="00297EAF" w:rsidRPr="00297EAF" w:rsidRDefault="00297EAF" w:rsidP="00297EAF">
            <w:pPr>
              <w:pStyle w:val="FP"/>
            </w:pPr>
            <w:r w:rsidRPr="00297EAF">
              <w:t>0787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82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C7B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131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425F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36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A25B7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5FE2" w14:textId="77777777" w:rsidR="00297EAF" w:rsidRPr="00297EAF" w:rsidRDefault="00297EAF" w:rsidP="00297EAF">
            <w:pPr>
              <w:pStyle w:val="FP"/>
            </w:pPr>
            <w:r w:rsidRPr="00297EAF">
              <w:t>C1-253454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5491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14FF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37B5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CFA8" w14:textId="77777777" w:rsidR="00297EAF" w:rsidRPr="00297EAF" w:rsidRDefault="00297EAF" w:rsidP="00297EAF">
            <w:pPr>
              <w:pStyle w:val="FP"/>
            </w:pPr>
            <w:r w:rsidRPr="00297EAF">
              <w:t>0788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1C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EF9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8AC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E421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B3E8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55F6BA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692D" w14:textId="77777777" w:rsidR="00297EAF" w:rsidRPr="00297EAF" w:rsidRDefault="00297EAF" w:rsidP="00297EAF">
            <w:pPr>
              <w:pStyle w:val="FP"/>
            </w:pPr>
            <w:r w:rsidRPr="00297EAF">
              <w:t>C1-253455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B0D4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6173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479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BC14" w14:textId="77777777" w:rsidR="00297EAF" w:rsidRPr="00297EAF" w:rsidRDefault="00297EAF" w:rsidP="00297EAF">
            <w:pPr>
              <w:pStyle w:val="FP"/>
            </w:pPr>
            <w:r w:rsidRPr="00297EAF">
              <w:t>0789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30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3AE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A88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EDE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8CDD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05E43C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ECE0" w14:textId="77777777" w:rsidR="00297EAF" w:rsidRPr="00297EAF" w:rsidRDefault="00297EAF" w:rsidP="00297EAF">
            <w:pPr>
              <w:pStyle w:val="FP"/>
            </w:pPr>
            <w:r w:rsidRPr="00297EAF">
              <w:t>C1-253104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54D8" w14:textId="77777777" w:rsidR="00297EAF" w:rsidRPr="00297EAF" w:rsidRDefault="00297EAF" w:rsidP="00297EAF">
            <w:pPr>
              <w:pStyle w:val="FP"/>
            </w:pPr>
            <w:r w:rsidRPr="00297EAF">
              <w:t>Introducing the configuration parameters of the 5G ProSe multi-hop layer-2 UE-to-network relay UE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CBE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D978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C329" w14:textId="77777777" w:rsidR="00297EAF" w:rsidRPr="00297EAF" w:rsidRDefault="00297EAF" w:rsidP="00297EAF">
            <w:pPr>
              <w:pStyle w:val="FP"/>
            </w:pPr>
            <w:r w:rsidRPr="00297EAF">
              <w:t>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CB6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B0D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149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0C5D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38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7FCA90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627F" w14:textId="77777777" w:rsidR="00297EAF" w:rsidRPr="00297EAF" w:rsidRDefault="00297EAF" w:rsidP="00297EAF">
            <w:pPr>
              <w:pStyle w:val="FP"/>
            </w:pPr>
            <w:r w:rsidRPr="00297EAF">
              <w:t>C1-253976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9CF" w14:textId="77777777" w:rsidR="00297EAF" w:rsidRPr="00297EAF" w:rsidRDefault="00297EAF" w:rsidP="00297EAF">
            <w:pPr>
              <w:pStyle w:val="FP"/>
            </w:pPr>
            <w:r w:rsidRPr="00297EAF">
              <w:t>Introducing the configuration parameters of the 5G ProSe multi-hop layer-2 UE-to-network relay UE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327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D806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1B18" w14:textId="77777777" w:rsidR="00297EAF" w:rsidRPr="00297EAF" w:rsidRDefault="00297EAF" w:rsidP="00297EAF">
            <w:pPr>
              <w:pStyle w:val="FP"/>
            </w:pPr>
            <w:r w:rsidRPr="00297EAF">
              <w:t>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5B6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900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4D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17F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B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C4AA80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F4A5" w14:textId="77777777" w:rsidR="00297EAF" w:rsidRPr="00297EAF" w:rsidRDefault="00297EAF" w:rsidP="00297EAF">
            <w:pPr>
              <w:pStyle w:val="FP"/>
            </w:pPr>
            <w:r w:rsidRPr="00297EAF">
              <w:t>C1-253114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3C20" w14:textId="77777777" w:rsidR="00297EAF" w:rsidRPr="00297EAF" w:rsidRDefault="00297EAF" w:rsidP="00297EAF">
            <w:pPr>
              <w:pStyle w:val="FP"/>
            </w:pPr>
            <w:r w:rsidRPr="00297EAF">
              <w:t>Correction for the encoding of the configuration parameters of 5G ProSe intermediate U2N relay UE related to the indication of PDU session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7DD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E8F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BE58" w14:textId="77777777" w:rsidR="00297EAF" w:rsidRPr="00297EAF" w:rsidRDefault="00297EAF" w:rsidP="00297EAF">
            <w:pPr>
              <w:pStyle w:val="FP"/>
            </w:pPr>
            <w:r w:rsidRPr="00297EAF">
              <w:t>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C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EB7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3DD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CDE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C3C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E23AB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7B2C" w14:textId="77777777" w:rsidR="00297EAF" w:rsidRPr="00297EAF" w:rsidRDefault="00297EAF" w:rsidP="00297EAF">
            <w:pPr>
              <w:pStyle w:val="FP"/>
            </w:pPr>
            <w:r w:rsidRPr="00297EAF">
              <w:t>C1-253561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2445" w14:textId="77777777" w:rsidR="00297EAF" w:rsidRPr="00297EAF" w:rsidRDefault="00297EAF" w:rsidP="00297EAF">
            <w:pPr>
              <w:pStyle w:val="FP"/>
            </w:pPr>
            <w:r w:rsidRPr="00297EAF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4A60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2084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210D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B2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520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33F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0E41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9BC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F7ECE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C2C1" w14:textId="77777777" w:rsidR="00297EAF" w:rsidRPr="00297EAF" w:rsidRDefault="00297EAF" w:rsidP="00297EAF">
            <w:pPr>
              <w:pStyle w:val="FP"/>
            </w:pPr>
            <w:r w:rsidRPr="00297EAF">
              <w:t>C1-253988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4F03" w14:textId="77777777" w:rsidR="00297EAF" w:rsidRPr="00297EAF" w:rsidRDefault="00297EAF" w:rsidP="00297EAF">
            <w:pPr>
              <w:pStyle w:val="FP"/>
            </w:pPr>
            <w:r w:rsidRPr="00297EAF">
              <w:t>Policy/Parameter provisioning to support PWS for 5G ProSe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0B52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0B8C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F3FD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33F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32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1D6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0AA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C47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F7582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043A" w14:textId="77777777" w:rsidR="00297EAF" w:rsidRPr="00297EAF" w:rsidRDefault="00297EAF" w:rsidP="00297EAF">
            <w:pPr>
              <w:pStyle w:val="FP"/>
            </w:pPr>
            <w:r w:rsidRPr="00297EAF">
              <w:t>C1-253379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D5EC" w14:textId="77777777" w:rsidR="00297EAF" w:rsidRPr="00297EAF" w:rsidRDefault="00297EAF" w:rsidP="00297EAF">
            <w:pPr>
              <w:pStyle w:val="FP"/>
            </w:pPr>
            <w:r w:rsidRPr="00297EAF">
              <w:t>Eees_EASInformationProvisioning API: cardinality of arrays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A91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74A0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DF3E" w14:textId="77777777" w:rsidR="00297EAF" w:rsidRPr="00297EAF" w:rsidRDefault="00297EAF" w:rsidP="00297EAF">
            <w:pPr>
              <w:pStyle w:val="FP"/>
            </w:pPr>
            <w:r w:rsidRPr="00297EAF">
              <w:t>0125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FB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2FE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0D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7D05" w14:textId="77777777" w:rsidR="00297EAF" w:rsidRPr="00297EAF" w:rsidRDefault="00297EAF" w:rsidP="00297EAF">
            <w:pPr>
              <w:pStyle w:val="FP"/>
            </w:pPr>
            <w:r w:rsidRPr="00297EAF">
              <w:t>TEI19, 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D7C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E1315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1152" w14:textId="77777777" w:rsidR="00297EAF" w:rsidRPr="00297EAF" w:rsidRDefault="00297EAF" w:rsidP="00297EAF">
            <w:pPr>
              <w:pStyle w:val="FP"/>
            </w:pPr>
            <w:r w:rsidRPr="00297EAF">
              <w:t>C1-253380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54E6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AC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4C0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724E" w14:textId="77777777" w:rsidR="00297EAF" w:rsidRPr="00297EAF" w:rsidRDefault="00297EAF" w:rsidP="00297EAF">
            <w:pPr>
              <w:pStyle w:val="FP"/>
            </w:pPr>
            <w:r w:rsidRPr="00297EAF">
              <w:t>0126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D3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9B9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EAA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4A6E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53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5ECA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C160" w14:textId="77777777" w:rsidR="00297EAF" w:rsidRPr="00297EAF" w:rsidRDefault="00297EAF" w:rsidP="00297EAF">
            <w:pPr>
              <w:pStyle w:val="FP"/>
            </w:pPr>
            <w:r w:rsidRPr="00297EAF">
              <w:t>C1-253945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65A0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9E9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DD2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C46A" w14:textId="77777777" w:rsidR="00297EAF" w:rsidRPr="00297EAF" w:rsidRDefault="00297EAF" w:rsidP="00297EAF">
            <w:pPr>
              <w:pStyle w:val="FP"/>
            </w:pPr>
            <w:r w:rsidRPr="00297EAF">
              <w:t>0126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F1C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F58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D3A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6930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525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2BC56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D39D" w14:textId="77777777" w:rsidR="00297EAF" w:rsidRPr="00297EAF" w:rsidRDefault="00297EAF" w:rsidP="00297EAF">
            <w:pPr>
              <w:pStyle w:val="FP"/>
            </w:pPr>
            <w:r w:rsidRPr="00297EAF">
              <w:t>C1-254043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052D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72B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7AF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1BAE" w14:textId="77777777" w:rsidR="00297EAF" w:rsidRPr="00297EAF" w:rsidRDefault="00297EAF" w:rsidP="00297EAF">
            <w:pPr>
              <w:pStyle w:val="FP"/>
            </w:pPr>
            <w:r w:rsidRPr="00297EAF">
              <w:t>0126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34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56B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C7B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615E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1B4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98FD7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0A53" w14:textId="77777777" w:rsidR="00297EAF" w:rsidRPr="00297EAF" w:rsidRDefault="00297EAF" w:rsidP="00297EAF">
            <w:pPr>
              <w:pStyle w:val="FP"/>
            </w:pPr>
            <w:r w:rsidRPr="00297EAF">
              <w:t>C1-253399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4B1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492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B94E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D880" w14:textId="77777777" w:rsidR="00297EAF" w:rsidRPr="00297EAF" w:rsidRDefault="00297EAF" w:rsidP="00297EAF">
            <w:pPr>
              <w:pStyle w:val="FP"/>
            </w:pPr>
            <w:r w:rsidRPr="00297EAF">
              <w:t>0127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874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AF41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4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D828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41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2F596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78FF" w14:textId="77777777" w:rsidR="00297EAF" w:rsidRPr="00297EAF" w:rsidRDefault="00297EAF" w:rsidP="00297EAF">
            <w:pPr>
              <w:pStyle w:val="FP"/>
            </w:pPr>
            <w:r w:rsidRPr="00297EAF">
              <w:t>C1-253919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AF98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35B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3246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993E" w14:textId="77777777" w:rsidR="00297EAF" w:rsidRPr="00297EAF" w:rsidRDefault="00297EAF" w:rsidP="00297EAF">
            <w:pPr>
              <w:pStyle w:val="FP"/>
            </w:pPr>
            <w:r w:rsidRPr="00297EAF">
              <w:t>0127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DC6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39EE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54B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2162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72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A4365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4AE5" w14:textId="77777777" w:rsidR="00297EAF" w:rsidRPr="00297EAF" w:rsidRDefault="00297EAF" w:rsidP="00297EAF">
            <w:pPr>
              <w:pStyle w:val="FP"/>
            </w:pPr>
            <w:r w:rsidRPr="00297EAF">
              <w:t>C1-253408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EC49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961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EDF0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D425" w14:textId="77777777" w:rsidR="00297EAF" w:rsidRPr="00297EAF" w:rsidRDefault="00297EAF" w:rsidP="00297EAF">
            <w:pPr>
              <w:pStyle w:val="FP"/>
            </w:pPr>
            <w:r w:rsidRPr="00297EAF">
              <w:t>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5F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AF4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CA8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87AA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70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D57B4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0B2C" w14:textId="77777777" w:rsidR="00297EAF" w:rsidRPr="00297EAF" w:rsidRDefault="00297EAF" w:rsidP="00297EAF">
            <w:pPr>
              <w:pStyle w:val="FP"/>
            </w:pPr>
            <w:r w:rsidRPr="00297EAF">
              <w:t>C1-253920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91A4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27C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F58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EA6C" w14:textId="77777777" w:rsidR="00297EAF" w:rsidRPr="00297EAF" w:rsidRDefault="00297EAF" w:rsidP="00297EAF">
            <w:pPr>
              <w:pStyle w:val="FP"/>
            </w:pPr>
            <w:r w:rsidRPr="00297EAF">
              <w:t>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1BD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8C9B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ED4E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7864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70D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3909E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AFB3" w14:textId="77777777" w:rsidR="00297EAF" w:rsidRPr="00297EAF" w:rsidRDefault="00297EAF" w:rsidP="00297EAF">
            <w:pPr>
              <w:pStyle w:val="FP"/>
            </w:pPr>
            <w:r w:rsidRPr="00297EAF">
              <w:t>C1-253413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41D0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B5F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595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1036" w14:textId="77777777" w:rsidR="00297EAF" w:rsidRPr="00297EAF" w:rsidRDefault="00297EAF" w:rsidP="00297EAF">
            <w:pPr>
              <w:pStyle w:val="FP"/>
            </w:pPr>
            <w:r w:rsidRPr="00297EAF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4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A8D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FCB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1D06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44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17E31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C15D" w14:textId="77777777" w:rsidR="00297EAF" w:rsidRPr="00297EAF" w:rsidRDefault="00297EAF" w:rsidP="00297EAF">
            <w:pPr>
              <w:pStyle w:val="FP"/>
            </w:pPr>
            <w:r w:rsidRPr="00297EAF">
              <w:t>C1-253921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C487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74A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8C53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1056" w14:textId="77777777" w:rsidR="00297EAF" w:rsidRPr="00297EAF" w:rsidRDefault="00297EAF" w:rsidP="00297EAF">
            <w:pPr>
              <w:pStyle w:val="FP"/>
            </w:pPr>
            <w:r w:rsidRPr="00297EAF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985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5CE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DEF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636D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213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3545D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7677" w14:textId="77777777" w:rsidR="00297EAF" w:rsidRPr="00297EAF" w:rsidRDefault="00297EAF" w:rsidP="00297EAF">
            <w:pPr>
              <w:pStyle w:val="FP"/>
            </w:pPr>
            <w:r w:rsidRPr="00297EAF">
              <w:t>C1-253423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8D98" w14:textId="77777777" w:rsidR="00297EAF" w:rsidRPr="00297EAF" w:rsidRDefault="00297EAF" w:rsidP="00297EAF">
            <w:pPr>
              <w:pStyle w:val="FP"/>
            </w:pPr>
            <w:r w:rsidRPr="00297EAF">
              <w:t>Traffic influence indication in EAS discovery procedure.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DC4E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7F3E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3E60" w14:textId="77777777" w:rsidR="00297EAF" w:rsidRPr="00297EAF" w:rsidRDefault="00297EAF" w:rsidP="00297EAF">
            <w:pPr>
              <w:pStyle w:val="FP"/>
            </w:pPr>
            <w:r w:rsidRPr="00297EAF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BF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9B0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B01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0858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567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9965A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1627" w14:textId="77777777" w:rsidR="00297EAF" w:rsidRPr="00297EAF" w:rsidRDefault="00297EAF" w:rsidP="00297EAF">
            <w:pPr>
              <w:pStyle w:val="FP"/>
            </w:pPr>
            <w:r w:rsidRPr="00297EAF">
              <w:t>C1-253425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B661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636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127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CE0" w14:textId="77777777" w:rsidR="00297EAF" w:rsidRPr="00297EAF" w:rsidRDefault="00297EAF" w:rsidP="00297EAF">
            <w:pPr>
              <w:pStyle w:val="FP"/>
            </w:pPr>
            <w:r w:rsidRPr="00297EAF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0B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95E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A59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A609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727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1D77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EF2E" w14:textId="77777777" w:rsidR="00297EAF" w:rsidRPr="00297EAF" w:rsidRDefault="00297EAF" w:rsidP="00297EAF">
            <w:pPr>
              <w:pStyle w:val="FP"/>
            </w:pPr>
            <w:r w:rsidRPr="00297EAF">
              <w:t>C1-253946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899C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ED9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152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05F0" w14:textId="77777777" w:rsidR="00297EAF" w:rsidRPr="00297EAF" w:rsidRDefault="00297EAF" w:rsidP="00297EAF">
            <w:pPr>
              <w:pStyle w:val="FP"/>
            </w:pPr>
            <w:r w:rsidRPr="00297EAF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90A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D63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F8B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2EB2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39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B5E38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6718" w14:textId="77777777" w:rsidR="00297EAF" w:rsidRPr="00297EAF" w:rsidRDefault="00297EAF" w:rsidP="00297EAF">
            <w:pPr>
              <w:pStyle w:val="FP"/>
            </w:pPr>
            <w:r w:rsidRPr="00297EAF">
              <w:t>C1-254037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EAD1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51B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4BDF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9B3A" w14:textId="77777777" w:rsidR="00297EAF" w:rsidRPr="00297EAF" w:rsidRDefault="00297EAF" w:rsidP="00297EAF">
            <w:pPr>
              <w:pStyle w:val="FP"/>
            </w:pPr>
            <w:r w:rsidRPr="00297EAF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EB8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12E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DE1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24CC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A8A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90660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C40A" w14:textId="77777777" w:rsidR="00297EAF" w:rsidRPr="00297EAF" w:rsidRDefault="00297EAF" w:rsidP="00297EAF">
            <w:pPr>
              <w:pStyle w:val="FP"/>
            </w:pPr>
            <w:r w:rsidRPr="00297EAF">
              <w:t>C1-254044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853B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FAD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75E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10A9" w14:textId="77777777" w:rsidR="00297EAF" w:rsidRPr="00297EAF" w:rsidRDefault="00297EAF" w:rsidP="00297EAF">
            <w:pPr>
              <w:pStyle w:val="FP"/>
            </w:pPr>
            <w:r w:rsidRPr="00297EAF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F2E6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0A5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981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E8CC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00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F9845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330B" w14:textId="77777777" w:rsidR="00297EAF" w:rsidRPr="00297EAF" w:rsidRDefault="00297EAF" w:rsidP="00297EAF">
            <w:pPr>
              <w:pStyle w:val="FP"/>
            </w:pPr>
            <w:r w:rsidRPr="00297EAF">
              <w:t>C1-253478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E84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FFC4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FF1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A724" w14:textId="77777777" w:rsidR="00297EAF" w:rsidRPr="00297EAF" w:rsidRDefault="00297EAF" w:rsidP="00297EAF">
            <w:pPr>
              <w:pStyle w:val="FP"/>
            </w:pPr>
            <w:r w:rsidRPr="00297EAF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057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7E74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ED2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AFD0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C5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249C9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2009" w14:textId="77777777" w:rsidR="00297EAF" w:rsidRPr="00297EAF" w:rsidRDefault="00297EAF" w:rsidP="00297EAF">
            <w:pPr>
              <w:pStyle w:val="FP"/>
            </w:pPr>
            <w:r w:rsidRPr="00297EAF">
              <w:t>C1-253922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C0AD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8AA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38C1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2944" w14:textId="77777777" w:rsidR="00297EAF" w:rsidRPr="00297EAF" w:rsidRDefault="00297EAF" w:rsidP="00297EAF">
            <w:pPr>
              <w:pStyle w:val="FP"/>
            </w:pPr>
            <w:r w:rsidRPr="00297EAF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F7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6AC2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73A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1EA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55C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60999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1AEA" w14:textId="77777777" w:rsidR="00297EAF" w:rsidRPr="00297EAF" w:rsidRDefault="00297EAF" w:rsidP="00297EAF">
            <w:pPr>
              <w:pStyle w:val="FP"/>
            </w:pPr>
            <w:r w:rsidRPr="00297EAF">
              <w:t>C1-253479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708D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C07F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7180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F92B" w14:textId="77777777" w:rsidR="00297EAF" w:rsidRPr="00297EAF" w:rsidRDefault="00297EAF" w:rsidP="00297EAF">
            <w:pPr>
              <w:pStyle w:val="FP"/>
            </w:pPr>
            <w:r w:rsidRPr="00297EAF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CE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194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4A5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656A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84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1011A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DB83" w14:textId="77777777" w:rsidR="00297EAF" w:rsidRPr="00297EAF" w:rsidRDefault="00297EAF" w:rsidP="00297EAF">
            <w:pPr>
              <w:pStyle w:val="FP"/>
            </w:pPr>
            <w:r w:rsidRPr="00297EAF">
              <w:t>C1-253923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23FC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238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FFF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34E5" w14:textId="77777777" w:rsidR="00297EAF" w:rsidRPr="00297EAF" w:rsidRDefault="00297EAF" w:rsidP="00297EAF">
            <w:pPr>
              <w:pStyle w:val="FP"/>
            </w:pPr>
            <w:r w:rsidRPr="00297EAF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F55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83F0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61A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135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3C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9E5E6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8B0C" w14:textId="77777777" w:rsidR="00297EAF" w:rsidRPr="00297EAF" w:rsidRDefault="00297EAF" w:rsidP="00297EAF">
            <w:pPr>
              <w:pStyle w:val="FP"/>
            </w:pPr>
            <w:r w:rsidRPr="00297EAF">
              <w:t>C1-253480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3097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38B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484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6C6A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2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931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119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0DCB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F30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8BAC7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7B7C" w14:textId="77777777" w:rsidR="00297EAF" w:rsidRPr="00297EAF" w:rsidRDefault="00297EAF" w:rsidP="00297EAF">
            <w:pPr>
              <w:pStyle w:val="FP"/>
            </w:pPr>
            <w:r w:rsidRPr="00297EAF">
              <w:t>C1-253924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254E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F25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8E4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2D1C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538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33E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B2B5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8D6B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62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E6E8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18D" w14:textId="77777777" w:rsidR="00297EAF" w:rsidRPr="00297EAF" w:rsidRDefault="00297EAF" w:rsidP="00297EAF">
            <w:pPr>
              <w:pStyle w:val="FP"/>
            </w:pPr>
            <w:r w:rsidRPr="00297EAF">
              <w:t>C1-253481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0092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AC6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545E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8FB7" w14:textId="77777777" w:rsidR="00297EAF" w:rsidRPr="00297EAF" w:rsidRDefault="00297EAF" w:rsidP="00297EAF">
            <w:pPr>
              <w:pStyle w:val="FP"/>
            </w:pPr>
            <w:r w:rsidRPr="00297EAF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2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52EF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7C7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1FC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AC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63492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71DD" w14:textId="77777777" w:rsidR="00297EAF" w:rsidRPr="00297EAF" w:rsidRDefault="00297EAF" w:rsidP="00297EAF">
            <w:pPr>
              <w:pStyle w:val="FP"/>
            </w:pPr>
            <w:r w:rsidRPr="00297EAF">
              <w:t>C1-253925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FCA9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9CE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755A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EE4F" w14:textId="77777777" w:rsidR="00297EAF" w:rsidRPr="00297EAF" w:rsidRDefault="00297EAF" w:rsidP="00297EAF">
            <w:pPr>
              <w:pStyle w:val="FP"/>
            </w:pPr>
            <w:r w:rsidRPr="00297EAF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4D1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AB5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76B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D860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98B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37FEF0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D874" w14:textId="77777777" w:rsidR="00297EAF" w:rsidRPr="00297EAF" w:rsidRDefault="00297EAF" w:rsidP="00297EAF">
            <w:pPr>
              <w:pStyle w:val="FP"/>
            </w:pPr>
            <w:r w:rsidRPr="00297EAF">
              <w:t>C1-253482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8F58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D519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E76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A45B" w14:textId="77777777" w:rsidR="00297EAF" w:rsidRPr="00297EAF" w:rsidRDefault="00297EAF" w:rsidP="00297EAF">
            <w:pPr>
              <w:pStyle w:val="FP"/>
            </w:pPr>
            <w:r w:rsidRPr="00297EAF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D8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1B20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973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8EE6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C69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A8422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C59" w14:textId="77777777" w:rsidR="00297EAF" w:rsidRPr="00297EAF" w:rsidRDefault="00297EAF" w:rsidP="00297EAF">
            <w:pPr>
              <w:pStyle w:val="FP"/>
            </w:pPr>
            <w:r w:rsidRPr="00297EAF">
              <w:t>C1-253926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8B02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9C2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4DA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7A80" w14:textId="77777777" w:rsidR="00297EAF" w:rsidRPr="00297EAF" w:rsidRDefault="00297EAF" w:rsidP="00297EAF">
            <w:pPr>
              <w:pStyle w:val="FP"/>
            </w:pPr>
            <w:r w:rsidRPr="00297EAF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45E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D09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A0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6FF1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64F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E1B30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6051" w14:textId="77777777" w:rsidR="00297EAF" w:rsidRPr="00297EAF" w:rsidRDefault="00297EAF" w:rsidP="00297EAF">
            <w:pPr>
              <w:pStyle w:val="FP"/>
            </w:pPr>
            <w:r w:rsidRPr="00297EAF">
              <w:t>C1-253483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F253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070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68A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B6E7" w14:textId="77777777" w:rsidR="00297EAF" w:rsidRPr="00297EAF" w:rsidRDefault="00297EAF" w:rsidP="00297EAF">
            <w:pPr>
              <w:pStyle w:val="FP"/>
            </w:pPr>
            <w:r w:rsidRPr="00297EAF">
              <w:t>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5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2DA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CF4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1F60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896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187E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4A75" w14:textId="77777777" w:rsidR="00297EAF" w:rsidRPr="00297EAF" w:rsidRDefault="00297EAF" w:rsidP="00297EAF">
            <w:pPr>
              <w:pStyle w:val="FP"/>
            </w:pPr>
            <w:r w:rsidRPr="00297EAF">
              <w:t>C1-253927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1C55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BAB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4C5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051E" w14:textId="77777777" w:rsidR="00297EAF" w:rsidRPr="00297EAF" w:rsidRDefault="00297EAF" w:rsidP="00297EAF">
            <w:pPr>
              <w:pStyle w:val="FP"/>
            </w:pPr>
            <w:r w:rsidRPr="00297EAF">
              <w:t>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235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B4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B2A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F2ED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548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4FBEB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B5F2" w14:textId="77777777" w:rsidR="00297EAF" w:rsidRPr="00297EAF" w:rsidRDefault="00297EAF" w:rsidP="00297EAF">
            <w:pPr>
              <w:pStyle w:val="FP"/>
            </w:pPr>
            <w:r w:rsidRPr="00297EAF">
              <w:t>C1-253484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C55A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EFA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B67A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28A2" w14:textId="77777777" w:rsidR="00297EAF" w:rsidRPr="00297EAF" w:rsidRDefault="00297EAF" w:rsidP="00297EAF">
            <w:pPr>
              <w:pStyle w:val="FP"/>
            </w:pPr>
            <w:r w:rsidRPr="00297EAF">
              <w:t>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F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5066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24B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054F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66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AA1F5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FDFC" w14:textId="77777777" w:rsidR="00297EAF" w:rsidRPr="00297EAF" w:rsidRDefault="00297EAF" w:rsidP="00297EAF">
            <w:pPr>
              <w:pStyle w:val="FP"/>
            </w:pPr>
            <w:r w:rsidRPr="00297EAF">
              <w:t>C1-253928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B9A3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7D4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F4B1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E81E" w14:textId="77777777" w:rsidR="00297EAF" w:rsidRPr="00297EAF" w:rsidRDefault="00297EAF" w:rsidP="00297EAF">
            <w:pPr>
              <w:pStyle w:val="FP"/>
            </w:pPr>
            <w:r w:rsidRPr="00297EAF">
              <w:t>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9B1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AE08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47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8815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7B5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883AE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FF1F" w14:textId="77777777" w:rsidR="00297EAF" w:rsidRPr="00297EAF" w:rsidRDefault="00297EAF" w:rsidP="00297EAF">
            <w:pPr>
              <w:pStyle w:val="FP"/>
            </w:pPr>
            <w:r w:rsidRPr="00297EAF">
              <w:t>C1-253485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06D4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C03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F517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2C4D" w14:textId="77777777" w:rsidR="00297EAF" w:rsidRPr="00297EAF" w:rsidRDefault="00297EAF" w:rsidP="00297EAF">
            <w:pPr>
              <w:pStyle w:val="FP"/>
            </w:pPr>
            <w:r w:rsidRPr="00297EAF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1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7D2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449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1F88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685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5F307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6744" w14:textId="77777777" w:rsidR="00297EAF" w:rsidRPr="00297EAF" w:rsidRDefault="00297EAF" w:rsidP="00297EAF">
            <w:pPr>
              <w:pStyle w:val="FP"/>
            </w:pPr>
            <w:r w:rsidRPr="00297EAF">
              <w:t>C1-253929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6FA0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16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C8A6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5F4C" w14:textId="77777777" w:rsidR="00297EAF" w:rsidRPr="00297EAF" w:rsidRDefault="00297EAF" w:rsidP="00297EAF">
            <w:pPr>
              <w:pStyle w:val="FP"/>
            </w:pPr>
            <w:r w:rsidRPr="00297EAF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BC0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3514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269D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59E3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0EE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55000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6440" w14:textId="77777777" w:rsidR="00297EAF" w:rsidRPr="00297EAF" w:rsidRDefault="00297EAF" w:rsidP="00297EAF">
            <w:pPr>
              <w:pStyle w:val="FP"/>
            </w:pPr>
            <w:r w:rsidRPr="00297EAF">
              <w:t>C1-253486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E994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B63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776E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7393" w14:textId="77777777" w:rsidR="00297EAF" w:rsidRPr="00297EAF" w:rsidRDefault="00297EAF" w:rsidP="00297EAF">
            <w:pPr>
              <w:pStyle w:val="FP"/>
            </w:pPr>
            <w:r w:rsidRPr="00297EAF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C9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457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088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E728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14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6E902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E137" w14:textId="77777777" w:rsidR="00297EAF" w:rsidRPr="00297EAF" w:rsidRDefault="00297EAF" w:rsidP="00297EAF">
            <w:pPr>
              <w:pStyle w:val="FP"/>
            </w:pPr>
            <w:r w:rsidRPr="00297EAF">
              <w:t>C1-253930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B832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5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AD8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C63E" w14:textId="77777777" w:rsidR="00297EAF" w:rsidRPr="00297EAF" w:rsidRDefault="00297EAF" w:rsidP="00297EAF">
            <w:pPr>
              <w:pStyle w:val="FP"/>
            </w:pPr>
            <w:r w:rsidRPr="00297EAF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D5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CF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696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7274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A46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2E9AD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7E3F" w14:textId="77777777" w:rsidR="00297EAF" w:rsidRPr="00297EAF" w:rsidRDefault="00297EAF" w:rsidP="00297EAF">
            <w:pPr>
              <w:pStyle w:val="FP"/>
            </w:pPr>
            <w:r w:rsidRPr="00297EAF">
              <w:t>C1-253487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FD3F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22DE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755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6A84" w14:textId="77777777" w:rsidR="00297EAF" w:rsidRPr="00297EAF" w:rsidRDefault="00297EAF" w:rsidP="00297EAF">
            <w:pPr>
              <w:pStyle w:val="FP"/>
            </w:pPr>
            <w:r w:rsidRPr="00297EAF">
              <w:t>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10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58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A24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52BC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B5D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0003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9FBB" w14:textId="77777777" w:rsidR="00297EAF" w:rsidRPr="00297EAF" w:rsidRDefault="00297EAF" w:rsidP="00297EAF">
            <w:pPr>
              <w:pStyle w:val="FP"/>
            </w:pPr>
            <w:r w:rsidRPr="00297EAF">
              <w:t>C1-253954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AD1E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05C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9D40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5573" w14:textId="77777777" w:rsidR="00297EAF" w:rsidRPr="00297EAF" w:rsidRDefault="00297EAF" w:rsidP="00297EAF">
            <w:pPr>
              <w:pStyle w:val="FP"/>
            </w:pPr>
            <w:r w:rsidRPr="00297EAF">
              <w:t>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F54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1F6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62E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91C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F2E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B57B2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0AD6" w14:textId="77777777" w:rsidR="00297EAF" w:rsidRPr="00297EAF" w:rsidRDefault="00297EAF" w:rsidP="00297EAF">
            <w:pPr>
              <w:pStyle w:val="FP"/>
            </w:pPr>
            <w:r w:rsidRPr="00297EAF">
              <w:t>C1-253488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ACE7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E8D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7E0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C629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D0C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8A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EF44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DFA5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6B8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E1138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ECFF" w14:textId="77777777" w:rsidR="00297EAF" w:rsidRPr="00297EAF" w:rsidRDefault="00297EAF" w:rsidP="00297EAF">
            <w:pPr>
              <w:pStyle w:val="FP"/>
            </w:pPr>
            <w:r w:rsidRPr="00297EAF">
              <w:t>C1-253955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A883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741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9F2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28A7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832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66D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D60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5E54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6E3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D660D8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13ED" w14:textId="77777777" w:rsidR="00297EAF" w:rsidRPr="00297EAF" w:rsidRDefault="00297EAF" w:rsidP="00297EAF">
            <w:pPr>
              <w:pStyle w:val="FP"/>
            </w:pPr>
            <w:r w:rsidRPr="00297EAF">
              <w:t>C1-253489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56B2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BE35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E56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5458" w14:textId="77777777" w:rsidR="00297EAF" w:rsidRPr="00297EAF" w:rsidRDefault="00297EAF" w:rsidP="00297EAF">
            <w:pPr>
              <w:pStyle w:val="FP"/>
            </w:pPr>
            <w:r w:rsidRPr="00297EAF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892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D7E4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122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4C11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34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BB5F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67C1" w14:textId="77777777" w:rsidR="00297EAF" w:rsidRPr="00297EAF" w:rsidRDefault="00297EAF" w:rsidP="00297EAF">
            <w:pPr>
              <w:pStyle w:val="FP"/>
            </w:pPr>
            <w:r w:rsidRPr="00297EAF">
              <w:t>C1-253956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390B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445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CCA6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A643" w14:textId="77777777" w:rsidR="00297EAF" w:rsidRPr="00297EAF" w:rsidRDefault="00297EAF" w:rsidP="00297EAF">
            <w:pPr>
              <w:pStyle w:val="FP"/>
            </w:pPr>
            <w:r w:rsidRPr="00297EAF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4DC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B0CB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20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711D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60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5463D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6774" w14:textId="77777777" w:rsidR="00297EAF" w:rsidRPr="00297EAF" w:rsidRDefault="00297EAF" w:rsidP="00297EAF">
            <w:pPr>
              <w:pStyle w:val="FP"/>
            </w:pPr>
            <w:r w:rsidRPr="00297EAF">
              <w:t>C1-253490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7AED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88E7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BF3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5F47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F1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326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EBF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2635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BF2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9B486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790C" w14:textId="77777777" w:rsidR="00297EAF" w:rsidRPr="00297EAF" w:rsidRDefault="00297EAF" w:rsidP="00297EAF">
            <w:pPr>
              <w:pStyle w:val="FP"/>
            </w:pPr>
            <w:r w:rsidRPr="00297EAF">
              <w:t>C1-253957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89F7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A2F2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EC11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0CF5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097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AD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DC9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B32B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423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DFABE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A740" w14:textId="77777777" w:rsidR="00297EAF" w:rsidRPr="00297EAF" w:rsidRDefault="00297EAF" w:rsidP="00297EAF">
            <w:pPr>
              <w:pStyle w:val="FP"/>
            </w:pPr>
            <w:r w:rsidRPr="00297EAF">
              <w:t>C1-253493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0BE8" w14:textId="77777777" w:rsidR="00297EAF" w:rsidRPr="00297EAF" w:rsidRDefault="00297EAF" w:rsidP="00297EAF">
            <w:pPr>
              <w:pStyle w:val="FP"/>
            </w:pPr>
            <w:r w:rsidRPr="00297EAF">
              <w:t>Corrections on the Eecs_ServiceProvisioning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8BF6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3D8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1440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C6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669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351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F6BD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8C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2D3F7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F66C" w14:textId="77777777" w:rsidR="00297EAF" w:rsidRPr="00297EAF" w:rsidRDefault="00297EAF" w:rsidP="00297EAF">
            <w:pPr>
              <w:pStyle w:val="FP"/>
            </w:pPr>
            <w:r w:rsidRPr="00297EAF">
              <w:t>C1-253949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6593" w14:textId="77777777" w:rsidR="00297EAF" w:rsidRPr="00297EAF" w:rsidRDefault="00297EAF" w:rsidP="00297EAF">
            <w:pPr>
              <w:pStyle w:val="FP"/>
            </w:pPr>
            <w:r w:rsidRPr="00297EAF">
              <w:t>Corrections on the Eecs_ServiceProvisioning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982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3BF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D2EB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46D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1B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860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FC80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AB6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E34764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8673" w14:textId="77777777" w:rsidR="00297EAF" w:rsidRPr="00297EAF" w:rsidRDefault="00297EAF" w:rsidP="00297EAF">
            <w:pPr>
              <w:pStyle w:val="FP"/>
            </w:pPr>
            <w:r w:rsidRPr="00297EAF">
              <w:t>C1-253494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E184" w14:textId="77777777" w:rsidR="00297EAF" w:rsidRPr="00297EAF" w:rsidRDefault="00297EAF" w:rsidP="00297EAF">
            <w:pPr>
              <w:pStyle w:val="FP"/>
            </w:pPr>
            <w:r w:rsidRPr="00297EAF">
              <w:t>Corrections on the Eees_ACREvents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42A0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40C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525F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15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0CB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863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DFDE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07D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8D63C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AA69" w14:textId="77777777" w:rsidR="00297EAF" w:rsidRPr="00297EAF" w:rsidRDefault="00297EAF" w:rsidP="00297EAF">
            <w:pPr>
              <w:pStyle w:val="FP"/>
            </w:pPr>
            <w:r w:rsidRPr="00297EAF">
              <w:t>C1-253950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65C4" w14:textId="77777777" w:rsidR="00297EAF" w:rsidRPr="00297EAF" w:rsidRDefault="00297EAF" w:rsidP="00297EAF">
            <w:pPr>
              <w:pStyle w:val="FP"/>
            </w:pPr>
            <w:r w:rsidRPr="00297EAF">
              <w:t>Corrections on the Eees_ACREvents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86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C9C4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3893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271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307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2B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F8BD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650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8D416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9CB" w14:textId="77777777" w:rsidR="00297EAF" w:rsidRPr="00297EAF" w:rsidRDefault="00297EAF" w:rsidP="00297EAF">
            <w:pPr>
              <w:pStyle w:val="FP"/>
            </w:pPr>
            <w:r w:rsidRPr="00297EAF">
              <w:t>C1-253495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F3FE" w14:textId="77777777" w:rsidR="00297EAF" w:rsidRPr="00297EAF" w:rsidRDefault="00297EAF" w:rsidP="00297EAF">
            <w:pPr>
              <w:pStyle w:val="FP"/>
            </w:pPr>
            <w:r w:rsidRPr="00297EAF">
              <w:t>Corrections on the Eees_EASDiscovery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298C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A444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BEB0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4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1A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537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5438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C25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C87B0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8A8E" w14:textId="77777777" w:rsidR="00297EAF" w:rsidRPr="00297EAF" w:rsidRDefault="00297EAF" w:rsidP="00297EAF">
            <w:pPr>
              <w:pStyle w:val="FP"/>
            </w:pPr>
            <w:r w:rsidRPr="00297EAF">
              <w:t>C1-253951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5F01" w14:textId="77777777" w:rsidR="00297EAF" w:rsidRPr="00297EAF" w:rsidRDefault="00297EAF" w:rsidP="00297EAF">
            <w:pPr>
              <w:pStyle w:val="FP"/>
            </w:pPr>
            <w:r w:rsidRPr="00297EAF">
              <w:t>Corrections on the Eees_EASDiscovery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4EC1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E1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74B4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E9E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B2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98A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63A9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233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9EC0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4DBB" w14:textId="77777777" w:rsidR="00297EAF" w:rsidRPr="00297EAF" w:rsidRDefault="00297EAF" w:rsidP="00297EAF">
            <w:pPr>
              <w:pStyle w:val="FP"/>
            </w:pPr>
            <w:r w:rsidRPr="00297EAF">
              <w:t>C1-254042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735" w14:textId="77777777" w:rsidR="00297EAF" w:rsidRPr="00297EAF" w:rsidRDefault="00297EAF" w:rsidP="00297EAF">
            <w:pPr>
              <w:pStyle w:val="FP"/>
            </w:pPr>
            <w:r w:rsidRPr="00297EAF">
              <w:t>Corrections on the Eees_EASDiscovery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2F8A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9F52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D817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D940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3F7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BD6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298E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003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B28CAC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BC9B" w14:textId="77777777" w:rsidR="00297EAF" w:rsidRPr="00297EAF" w:rsidRDefault="00297EAF" w:rsidP="00297EAF">
            <w:pPr>
              <w:pStyle w:val="FP"/>
            </w:pPr>
            <w:r w:rsidRPr="00297EAF">
              <w:t>C1-253496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62C6" w14:textId="77777777" w:rsidR="00297EAF" w:rsidRPr="00297EAF" w:rsidRDefault="00297EAF" w:rsidP="00297EAF">
            <w:pPr>
              <w:pStyle w:val="FP"/>
            </w:pPr>
            <w:r w:rsidRPr="00297EAF">
              <w:t>Corrections on the Eees_EASInformationProvisioning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FEF3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92E2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C370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89A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06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12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227C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C18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6855B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4D1" w14:textId="77777777" w:rsidR="00297EAF" w:rsidRPr="00297EAF" w:rsidRDefault="00297EAF" w:rsidP="00297EAF">
            <w:pPr>
              <w:pStyle w:val="FP"/>
            </w:pPr>
            <w:r w:rsidRPr="00297EAF">
              <w:t>C1-253952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CC29" w14:textId="77777777" w:rsidR="00297EAF" w:rsidRPr="00297EAF" w:rsidRDefault="00297EAF" w:rsidP="00297EAF">
            <w:pPr>
              <w:pStyle w:val="FP"/>
            </w:pPr>
            <w:r w:rsidRPr="00297EAF">
              <w:t>Corrections on the Eees_EASInformationProvisioning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3303" w14:textId="77777777" w:rsidR="00297EAF" w:rsidRPr="00297EAF" w:rsidRDefault="00297EAF" w:rsidP="00297EAF">
            <w:pPr>
              <w:pStyle w:val="FP"/>
            </w:pPr>
            <w:r w:rsidRPr="00297EAF"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C611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5B0F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22F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59B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72D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7684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A7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A6895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83BE" w14:textId="77777777" w:rsidR="00297EAF" w:rsidRPr="00297EAF" w:rsidRDefault="00297EAF" w:rsidP="00297EAF">
            <w:pPr>
              <w:pStyle w:val="FP"/>
            </w:pPr>
            <w:r w:rsidRPr="00297EAF">
              <w:t>C1-254041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08BB" w14:textId="77777777" w:rsidR="00297EAF" w:rsidRPr="00297EAF" w:rsidRDefault="00297EAF" w:rsidP="00297EAF">
            <w:pPr>
              <w:pStyle w:val="FP"/>
            </w:pPr>
            <w:r w:rsidRPr="00297EAF">
              <w:t>Corrections on the Eees_EASInformationProvisioning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DFAD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BF7F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833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96EE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07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5D3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61BD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854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ADE0A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57D0" w14:textId="77777777" w:rsidR="00297EAF" w:rsidRPr="00297EAF" w:rsidRDefault="00297EAF" w:rsidP="00297EAF">
            <w:pPr>
              <w:pStyle w:val="FP"/>
            </w:pPr>
            <w:r w:rsidRPr="00297EAF">
              <w:t>C1-253497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8653" w14:textId="77777777" w:rsidR="00297EAF" w:rsidRPr="00297EAF" w:rsidRDefault="00297EAF" w:rsidP="00297EAF">
            <w:pPr>
              <w:pStyle w:val="FP"/>
            </w:pPr>
            <w:r w:rsidRPr="00297EAF">
              <w:t>Corrections on the Eees_EECRegistration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0E1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96F2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8ECA" w14:textId="77777777" w:rsidR="00297EAF" w:rsidRPr="00297EAF" w:rsidRDefault="00297EAF" w:rsidP="00297EAF">
            <w:pPr>
              <w:pStyle w:val="FP"/>
            </w:pPr>
            <w:r w:rsidRPr="00297EAF"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32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C5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B2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FD52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FC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47311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EA74" w14:textId="77777777" w:rsidR="00297EAF" w:rsidRPr="00297EAF" w:rsidRDefault="00297EAF" w:rsidP="00297EAF">
            <w:pPr>
              <w:pStyle w:val="FP"/>
            </w:pPr>
            <w:r w:rsidRPr="00297EAF">
              <w:t>C1-253953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05F0" w14:textId="77777777" w:rsidR="00297EAF" w:rsidRPr="00297EAF" w:rsidRDefault="00297EAF" w:rsidP="00297EAF">
            <w:pPr>
              <w:pStyle w:val="FP"/>
            </w:pPr>
            <w:r w:rsidRPr="00297EAF">
              <w:t>Corrections on the Eees_EECRegistration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7898" w14:textId="77777777" w:rsidR="00297EAF" w:rsidRPr="00297EAF" w:rsidRDefault="00297EAF" w:rsidP="00297EAF">
            <w:pPr>
              <w:pStyle w:val="FP"/>
            </w:pPr>
            <w:r w:rsidRPr="00297EAF"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36B9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4E1E" w14:textId="77777777" w:rsidR="00297EAF" w:rsidRPr="00297EAF" w:rsidRDefault="00297EAF" w:rsidP="00297EAF">
            <w:pPr>
              <w:pStyle w:val="FP"/>
            </w:pPr>
            <w:r w:rsidRPr="00297EAF"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B8E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48B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896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E8DE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6C2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DBE7D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BDDB" w14:textId="77777777" w:rsidR="00297EAF" w:rsidRPr="00297EAF" w:rsidRDefault="00297EAF" w:rsidP="00297EAF">
            <w:pPr>
              <w:pStyle w:val="FP"/>
            </w:pPr>
            <w:r w:rsidRPr="00297EAF">
              <w:t>C1-254116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7332" w14:textId="77777777" w:rsidR="00297EAF" w:rsidRPr="00297EAF" w:rsidRDefault="00297EAF" w:rsidP="00297EAF">
            <w:pPr>
              <w:pStyle w:val="FP"/>
            </w:pPr>
            <w:r w:rsidRPr="00297EAF">
              <w:t>Update of info and externalDocs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09B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DFC3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28B6" w14:textId="77777777" w:rsidR="00297EAF" w:rsidRPr="00297EAF" w:rsidRDefault="00297EAF" w:rsidP="00297EAF">
            <w:pPr>
              <w:pStyle w:val="FP"/>
            </w:pPr>
            <w:r w:rsidRPr="00297EAF">
              <w:t>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A50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18B9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2B9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9359" w14:textId="77777777" w:rsidR="00297EAF" w:rsidRPr="00297EAF" w:rsidRDefault="00297EAF" w:rsidP="00297EAF">
            <w:pPr>
              <w:pStyle w:val="FP"/>
            </w:pPr>
            <w:r w:rsidRPr="00297EAF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9B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90E13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1084" w14:textId="77777777" w:rsidR="00297EAF" w:rsidRPr="00297EAF" w:rsidRDefault="00297EAF" w:rsidP="00297EAF">
            <w:pPr>
              <w:pStyle w:val="FP"/>
            </w:pPr>
            <w:r w:rsidRPr="00297EAF">
              <w:t>C1-254117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A7C" w14:textId="77777777" w:rsidR="00297EAF" w:rsidRPr="00297EAF" w:rsidRDefault="00297EAF" w:rsidP="00297EAF">
            <w:pPr>
              <w:pStyle w:val="FP"/>
            </w:pPr>
            <w:r w:rsidRPr="00297EAF">
              <w:t>Update of info and externalDocs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BB6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BF94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6416" w14:textId="77777777" w:rsidR="00297EAF" w:rsidRPr="00297EAF" w:rsidRDefault="00297EAF" w:rsidP="00297EAF">
            <w:pPr>
              <w:pStyle w:val="FP"/>
            </w:pPr>
            <w:r w:rsidRPr="00297EAF">
              <w:t>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93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B31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26F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8324" w14:textId="77777777" w:rsidR="00297EAF" w:rsidRPr="00297EAF" w:rsidRDefault="00297EAF" w:rsidP="00297EAF">
            <w:pPr>
              <w:pStyle w:val="FP"/>
            </w:pPr>
            <w:r w:rsidRPr="00297EAF">
              <w:t>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BDA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3AD43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FCCF" w14:textId="77777777" w:rsidR="00297EAF" w:rsidRPr="00297EAF" w:rsidRDefault="00297EAF" w:rsidP="00297EAF">
            <w:pPr>
              <w:pStyle w:val="FP"/>
            </w:pPr>
            <w:r w:rsidRPr="00297EAF">
              <w:t>C1-254118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7F7E" w14:textId="77777777" w:rsidR="00297EAF" w:rsidRPr="00297EAF" w:rsidRDefault="00297EAF" w:rsidP="00297EAF">
            <w:pPr>
              <w:pStyle w:val="FP"/>
            </w:pPr>
            <w:r w:rsidRPr="00297EAF">
              <w:t>Update of info and externalDocs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ED0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E5F3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8A06" w14:textId="77777777" w:rsidR="00297EAF" w:rsidRPr="00297EAF" w:rsidRDefault="00297EAF" w:rsidP="00297EAF">
            <w:pPr>
              <w:pStyle w:val="FP"/>
            </w:pPr>
            <w:r w:rsidRPr="00297EAF">
              <w:t>0152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D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0EE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5DC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B624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54A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31E96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806A" w14:textId="77777777" w:rsidR="00297EAF" w:rsidRPr="00297EAF" w:rsidRDefault="00297EAF" w:rsidP="00297EAF">
            <w:pPr>
              <w:pStyle w:val="FP"/>
            </w:pPr>
            <w:r w:rsidRPr="00297EAF">
              <w:t>C1-254115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2DE3" w14:textId="77777777" w:rsidR="00297EAF" w:rsidRPr="00297EAF" w:rsidRDefault="00297EAF" w:rsidP="00297EAF">
            <w:pPr>
              <w:pStyle w:val="FP"/>
            </w:pPr>
            <w:r w:rsidRPr="00297EAF">
              <w:t>Update of info and externalDocs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2CF7" w14:textId="77777777" w:rsidR="00297EAF" w:rsidRPr="00297EAF" w:rsidRDefault="00297EAF" w:rsidP="00297EAF">
            <w:pPr>
              <w:pStyle w:val="FP"/>
            </w:pPr>
            <w:r w:rsidRPr="00297EAF"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CEDA" w14:textId="77777777" w:rsidR="00297EAF" w:rsidRPr="00297EAF" w:rsidRDefault="00297EAF" w:rsidP="00297EAF">
            <w:pPr>
              <w:pStyle w:val="FP"/>
            </w:pPr>
            <w:r w:rsidRPr="00297EAF">
              <w:t>24.559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7A34" w14:textId="77777777" w:rsidR="00297EAF" w:rsidRPr="00297EAF" w:rsidRDefault="00297EAF" w:rsidP="00297EAF">
            <w:pPr>
              <w:pStyle w:val="FP"/>
            </w:pPr>
            <w:r w:rsidRPr="00297EAF"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43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9E6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A8E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F3A4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B8F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6CA70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6F37" w14:textId="77777777" w:rsidR="00297EAF" w:rsidRPr="00297EAF" w:rsidRDefault="00297EAF" w:rsidP="00297EAF">
            <w:pPr>
              <w:pStyle w:val="FP"/>
            </w:pPr>
            <w:r w:rsidRPr="00297EAF">
              <w:t>C1-253259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7611" w14:textId="77777777" w:rsidR="00297EAF" w:rsidRPr="00297EAF" w:rsidRDefault="00297EAF" w:rsidP="00297EAF">
            <w:pPr>
              <w:pStyle w:val="FP"/>
            </w:pPr>
            <w:r w:rsidRPr="00297EAF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0F9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F9A8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5C8D" w14:textId="77777777" w:rsidR="00297EAF" w:rsidRPr="00297EAF" w:rsidRDefault="00297EAF" w:rsidP="00297EAF">
            <w:pPr>
              <w:pStyle w:val="FP"/>
            </w:pPr>
            <w:r w:rsidRPr="00297EAF">
              <w:t>0099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61B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8BAB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EA3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8084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27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3E76B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37BC" w14:textId="77777777" w:rsidR="00297EAF" w:rsidRPr="00297EAF" w:rsidRDefault="00297EAF" w:rsidP="00297EAF">
            <w:pPr>
              <w:pStyle w:val="FP"/>
            </w:pPr>
            <w:r w:rsidRPr="00297EAF">
              <w:t>C1-253576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C62" w14:textId="77777777" w:rsidR="00297EAF" w:rsidRPr="00297EAF" w:rsidRDefault="00297EAF" w:rsidP="00297EAF">
            <w:pPr>
              <w:pStyle w:val="FP"/>
            </w:pPr>
            <w:r w:rsidRPr="00297EAF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13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B4A4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D11F" w14:textId="77777777" w:rsidR="00297EAF" w:rsidRPr="00297EAF" w:rsidRDefault="00297EAF" w:rsidP="00297EAF">
            <w:pPr>
              <w:pStyle w:val="FP"/>
            </w:pPr>
            <w:r w:rsidRPr="00297EAF">
              <w:t>0099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480F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5154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A9E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F694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5D7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6DC8B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AC7D" w14:textId="77777777" w:rsidR="00297EAF" w:rsidRPr="00297EAF" w:rsidRDefault="00297EAF" w:rsidP="00297EAF">
            <w:pPr>
              <w:pStyle w:val="FP"/>
            </w:pPr>
            <w:r w:rsidRPr="00297EAF">
              <w:t>C1-253218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2988" w14:textId="77777777" w:rsidR="00297EAF" w:rsidRPr="00297EAF" w:rsidRDefault="00297EAF" w:rsidP="00297EAF">
            <w:pPr>
              <w:pStyle w:val="FP"/>
            </w:pPr>
            <w:r w:rsidRPr="00297EAF">
              <w:t>Clarification on LCS user plane connection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EC06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5CB3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38D" w14:textId="77777777" w:rsidR="00297EAF" w:rsidRPr="00297EAF" w:rsidRDefault="00297EAF" w:rsidP="00297EAF">
            <w:pPr>
              <w:pStyle w:val="FP"/>
            </w:pPr>
            <w:r w:rsidRPr="00297EAF">
              <w:t>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7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9AF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E98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32BD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74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E1D1A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A3F2" w14:textId="77777777" w:rsidR="00297EAF" w:rsidRPr="00297EAF" w:rsidRDefault="00297EAF" w:rsidP="00297EAF">
            <w:pPr>
              <w:pStyle w:val="FP"/>
            </w:pPr>
            <w:r w:rsidRPr="00297EAF">
              <w:t>C1-253575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664A" w14:textId="77777777" w:rsidR="00297EAF" w:rsidRPr="00297EAF" w:rsidRDefault="00297EAF" w:rsidP="00297EAF">
            <w:pPr>
              <w:pStyle w:val="FP"/>
            </w:pPr>
            <w:r w:rsidRPr="00297EAF">
              <w:t>Clarification on LCS user plane connection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E398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3FB2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64B4" w14:textId="77777777" w:rsidR="00297EAF" w:rsidRPr="00297EAF" w:rsidRDefault="00297EAF" w:rsidP="00297EAF">
            <w:pPr>
              <w:pStyle w:val="FP"/>
            </w:pPr>
            <w:r w:rsidRPr="00297EAF">
              <w:t>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53C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74F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C5F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340E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ADB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7D01D2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C618" w14:textId="77777777" w:rsidR="00297EAF" w:rsidRPr="00297EAF" w:rsidRDefault="00297EAF" w:rsidP="00297EAF">
            <w:pPr>
              <w:pStyle w:val="FP"/>
            </w:pPr>
            <w:r w:rsidRPr="00297EAF">
              <w:t>C1-253239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46B5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6C3D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3BDF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C070" w14:textId="77777777" w:rsidR="00297EAF" w:rsidRPr="00297EAF" w:rsidRDefault="00297EAF" w:rsidP="00297EAF">
            <w:pPr>
              <w:pStyle w:val="FP"/>
            </w:pPr>
            <w:r w:rsidRPr="00297EAF">
              <w:t>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6E2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32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B0E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2FAA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761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6FD1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AF5F" w14:textId="77777777" w:rsidR="00297EAF" w:rsidRPr="00297EAF" w:rsidRDefault="00297EAF" w:rsidP="00297EAF">
            <w:pPr>
              <w:pStyle w:val="FP"/>
            </w:pPr>
            <w:r w:rsidRPr="00297EAF">
              <w:t>C1-253682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9E90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5FE" w14:textId="77777777" w:rsidR="00297EAF" w:rsidRPr="00297EAF" w:rsidRDefault="00297EAF" w:rsidP="00297EAF">
            <w:pPr>
              <w:pStyle w:val="FP"/>
            </w:pPr>
            <w:r w:rsidRPr="00297EAF">
              <w:t>Ericsson,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6648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D2A" w14:textId="77777777" w:rsidR="00297EAF" w:rsidRPr="00297EAF" w:rsidRDefault="00297EAF" w:rsidP="00297EAF">
            <w:pPr>
              <w:pStyle w:val="FP"/>
            </w:pPr>
            <w:r w:rsidRPr="00297EAF">
              <w:t>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A20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32C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9BF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529B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C71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821C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A062" w14:textId="77777777" w:rsidR="00297EAF" w:rsidRPr="00297EAF" w:rsidRDefault="00297EAF" w:rsidP="00297EAF">
            <w:pPr>
              <w:pStyle w:val="FP"/>
            </w:pPr>
            <w:r w:rsidRPr="00297EAF">
              <w:t>C1-253753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C3E4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D812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0700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6A62" w14:textId="77777777" w:rsidR="00297EAF" w:rsidRPr="00297EAF" w:rsidRDefault="00297EAF" w:rsidP="00297EAF">
            <w:pPr>
              <w:pStyle w:val="FP"/>
            </w:pPr>
            <w:r w:rsidRPr="00297EAF">
              <w:t>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43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09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5AC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6487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8B1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3162B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C85A" w14:textId="77777777" w:rsidR="00297EAF" w:rsidRPr="00297EAF" w:rsidRDefault="00297EAF" w:rsidP="00297EAF">
            <w:pPr>
              <w:pStyle w:val="FP"/>
            </w:pPr>
            <w:r w:rsidRPr="00297EAF">
              <w:t>C1-253262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04AF" w14:textId="77777777" w:rsidR="00297EAF" w:rsidRPr="00297EAF" w:rsidRDefault="00297EAF" w:rsidP="00297EAF">
            <w:pPr>
              <w:pStyle w:val="FP"/>
            </w:pPr>
            <w:r w:rsidRPr="00297EAF">
              <w:t>UP connection trasfer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54D6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7679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ECE6" w14:textId="77777777" w:rsidR="00297EAF" w:rsidRPr="00297EAF" w:rsidRDefault="00297EAF" w:rsidP="00297EAF">
            <w:pPr>
              <w:pStyle w:val="FP"/>
            </w:pPr>
            <w:r w:rsidRPr="00297EAF">
              <w:t>0102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7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A43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A02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233B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5C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6A05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EB53" w14:textId="77777777" w:rsidR="00297EAF" w:rsidRPr="00297EAF" w:rsidRDefault="00297EAF" w:rsidP="00297EAF">
            <w:pPr>
              <w:pStyle w:val="FP"/>
            </w:pPr>
            <w:r w:rsidRPr="00297EAF">
              <w:t>C1-253677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D486" w14:textId="77777777" w:rsidR="00297EAF" w:rsidRPr="00297EAF" w:rsidRDefault="00297EAF" w:rsidP="00297EAF">
            <w:pPr>
              <w:pStyle w:val="FP"/>
            </w:pPr>
            <w:r w:rsidRPr="00297EAF">
              <w:t>UP connection trasfer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FECE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14DB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DE50" w14:textId="77777777" w:rsidR="00297EAF" w:rsidRPr="00297EAF" w:rsidRDefault="00297EAF" w:rsidP="00297EAF">
            <w:pPr>
              <w:pStyle w:val="FP"/>
            </w:pPr>
            <w:r w:rsidRPr="00297EAF">
              <w:t>0102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8B3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82E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2A5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FAD6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E7D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8E916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9211" w14:textId="77777777" w:rsidR="00297EAF" w:rsidRPr="00297EAF" w:rsidRDefault="00297EAF" w:rsidP="00297EAF">
            <w:pPr>
              <w:pStyle w:val="FP"/>
            </w:pPr>
            <w:r w:rsidRPr="00297EAF">
              <w:t>C1-253263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73C4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4A9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228C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35D1" w14:textId="77777777" w:rsidR="00297EAF" w:rsidRPr="00297EAF" w:rsidRDefault="00297EAF" w:rsidP="00297EAF">
            <w:pPr>
              <w:pStyle w:val="FP"/>
            </w:pPr>
            <w:r w:rsidRPr="00297EAF">
              <w:t>0103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E6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AA0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C05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5FE3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78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8B12F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1E6F" w14:textId="77777777" w:rsidR="00297EAF" w:rsidRPr="00297EAF" w:rsidRDefault="00297EAF" w:rsidP="00297EAF">
            <w:pPr>
              <w:pStyle w:val="FP"/>
            </w:pPr>
            <w:r w:rsidRPr="00297EAF">
              <w:t>C1-253694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7C17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4A2E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C005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5CA8" w14:textId="77777777" w:rsidR="00297EAF" w:rsidRPr="00297EAF" w:rsidRDefault="00297EAF" w:rsidP="00297EAF">
            <w:pPr>
              <w:pStyle w:val="FP"/>
            </w:pPr>
            <w:r w:rsidRPr="00297EAF">
              <w:t>0103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4E8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856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C3F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BF9E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C9D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83C0C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CF00" w14:textId="77777777" w:rsidR="00297EAF" w:rsidRPr="00297EAF" w:rsidRDefault="00297EAF" w:rsidP="00297EAF">
            <w:pPr>
              <w:pStyle w:val="FP"/>
            </w:pPr>
            <w:r w:rsidRPr="00297EAF">
              <w:t>C1-253272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1F33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A61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B3E5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35A1" w14:textId="77777777" w:rsidR="00297EAF" w:rsidRPr="00297EAF" w:rsidRDefault="00297EAF" w:rsidP="00297EAF">
            <w:pPr>
              <w:pStyle w:val="FP"/>
            </w:pPr>
            <w:r w:rsidRPr="00297EAF">
              <w:t>0104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85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97E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7F9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A0E3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FBC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A257D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BDD6" w14:textId="77777777" w:rsidR="00297EAF" w:rsidRPr="00297EAF" w:rsidRDefault="00297EAF" w:rsidP="00297EAF">
            <w:pPr>
              <w:pStyle w:val="FP"/>
            </w:pPr>
            <w:r w:rsidRPr="00297EAF">
              <w:t>C1-253574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7C3C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B3D5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C866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B89D" w14:textId="77777777" w:rsidR="00297EAF" w:rsidRPr="00297EAF" w:rsidRDefault="00297EAF" w:rsidP="00297EAF">
            <w:pPr>
              <w:pStyle w:val="FP"/>
            </w:pPr>
            <w:r w:rsidRPr="00297EAF">
              <w:t>0104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246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FE5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A8A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B091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7B9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9BD81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D399" w14:textId="77777777" w:rsidR="00297EAF" w:rsidRPr="00297EAF" w:rsidRDefault="00297EAF" w:rsidP="00297EAF">
            <w:pPr>
              <w:pStyle w:val="FP"/>
            </w:pPr>
            <w:r w:rsidRPr="00297EAF">
              <w:t>C1-253273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89EB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E773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C98B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BE21" w14:textId="77777777" w:rsidR="00297EAF" w:rsidRPr="00297EAF" w:rsidRDefault="00297EAF" w:rsidP="00297EAF">
            <w:pPr>
              <w:pStyle w:val="FP"/>
            </w:pPr>
            <w:r w:rsidRPr="00297EAF">
              <w:t>0105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A94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69A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097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770B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C62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0D7283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B263" w14:textId="77777777" w:rsidR="00297EAF" w:rsidRPr="00297EAF" w:rsidRDefault="00297EAF" w:rsidP="00297EAF">
            <w:pPr>
              <w:pStyle w:val="FP"/>
            </w:pPr>
            <w:r w:rsidRPr="00297EAF">
              <w:t>C1-253673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6067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FA2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8BFE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7E78" w14:textId="77777777" w:rsidR="00297EAF" w:rsidRPr="00297EAF" w:rsidRDefault="00297EAF" w:rsidP="00297EAF">
            <w:pPr>
              <w:pStyle w:val="FP"/>
            </w:pPr>
            <w:r w:rsidRPr="00297EAF">
              <w:t>0105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8A5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07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3B1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4E48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11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DABB6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564" w14:textId="77777777" w:rsidR="00297EAF" w:rsidRPr="00297EAF" w:rsidRDefault="00297EAF" w:rsidP="00297EAF">
            <w:pPr>
              <w:pStyle w:val="FP"/>
            </w:pPr>
            <w:r w:rsidRPr="00297EAF">
              <w:t>C1-253432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5257" w14:textId="77777777" w:rsidR="00297EAF" w:rsidRPr="00297EAF" w:rsidRDefault="00297EAF" w:rsidP="00297EAF">
            <w:pPr>
              <w:pStyle w:val="FP"/>
            </w:pPr>
            <w:r w:rsidRPr="00297EAF">
              <w:t>Capability for multiple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9240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4F07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BF12" w14:textId="77777777" w:rsidR="00297EAF" w:rsidRPr="00297EAF" w:rsidRDefault="00297EAF" w:rsidP="00297EAF">
            <w:pPr>
              <w:pStyle w:val="FP"/>
            </w:pPr>
            <w:r w:rsidRPr="00297EAF">
              <w:t>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5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23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344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C0B7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1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77BFA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4514" w14:textId="77777777" w:rsidR="00297EAF" w:rsidRPr="00297EAF" w:rsidRDefault="00297EAF" w:rsidP="00297EAF">
            <w:pPr>
              <w:pStyle w:val="FP"/>
            </w:pPr>
            <w:r w:rsidRPr="00297EAF">
              <w:t>C1-253670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C935" w14:textId="77777777" w:rsidR="00297EAF" w:rsidRPr="00297EAF" w:rsidRDefault="00297EAF" w:rsidP="00297EAF">
            <w:pPr>
              <w:pStyle w:val="FP"/>
            </w:pPr>
            <w:r w:rsidRPr="00297EAF">
              <w:t>Capability for multiple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F842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B527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CFB" w14:textId="77777777" w:rsidR="00297EAF" w:rsidRPr="00297EAF" w:rsidRDefault="00297EAF" w:rsidP="00297EAF">
            <w:pPr>
              <w:pStyle w:val="FP"/>
            </w:pPr>
            <w:r w:rsidRPr="00297EAF">
              <w:t>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62A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2F4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A0B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6CB7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A48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B7365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715E" w14:textId="77777777" w:rsidR="00297EAF" w:rsidRPr="00297EAF" w:rsidRDefault="00297EAF" w:rsidP="00297EAF">
            <w:pPr>
              <w:pStyle w:val="FP"/>
            </w:pPr>
            <w:r w:rsidRPr="00297EAF">
              <w:t>C1-253446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E3BD" w14:textId="77777777" w:rsidR="00297EAF" w:rsidRPr="00297EAF" w:rsidRDefault="00297EAF" w:rsidP="00297EAF">
            <w:pPr>
              <w:pStyle w:val="FP"/>
            </w:pPr>
            <w:r w:rsidRPr="00297EAF">
              <w:t>LMF relocation on new user plane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32A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935D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4036" w14:textId="77777777" w:rsidR="00297EAF" w:rsidRPr="00297EAF" w:rsidRDefault="00297EAF" w:rsidP="00297EAF">
            <w:pPr>
              <w:pStyle w:val="FP"/>
            </w:pPr>
            <w:r w:rsidRPr="00297EAF">
              <w:t>0107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0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3C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58E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7527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2DD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D2ACE8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0149" w14:textId="77777777" w:rsidR="00297EAF" w:rsidRPr="00297EAF" w:rsidRDefault="00297EAF" w:rsidP="00297EAF">
            <w:pPr>
              <w:pStyle w:val="FP"/>
            </w:pPr>
            <w:r w:rsidRPr="00297EAF">
              <w:t>C1-253674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2915" w14:textId="77777777" w:rsidR="00297EAF" w:rsidRPr="00297EAF" w:rsidRDefault="00297EAF" w:rsidP="00297EAF">
            <w:pPr>
              <w:pStyle w:val="FP"/>
            </w:pPr>
            <w:r w:rsidRPr="00297EAF">
              <w:t>LMF relocation on new user plane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E31F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E397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1510" w14:textId="77777777" w:rsidR="00297EAF" w:rsidRPr="00297EAF" w:rsidRDefault="00297EAF" w:rsidP="00297EAF">
            <w:pPr>
              <w:pStyle w:val="FP"/>
            </w:pPr>
            <w:r w:rsidRPr="00297EAF">
              <w:t>0107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CE5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D7E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4DA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A562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20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70222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62BD" w14:textId="77777777" w:rsidR="00297EAF" w:rsidRPr="00297EAF" w:rsidRDefault="00297EAF" w:rsidP="00297EAF">
            <w:pPr>
              <w:pStyle w:val="FP"/>
            </w:pPr>
            <w:r w:rsidRPr="00297EAF">
              <w:t>C1-253447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BCC2" w14:textId="77777777" w:rsidR="00297EAF" w:rsidRPr="00297EAF" w:rsidRDefault="00297EAF" w:rsidP="00297EAF">
            <w:pPr>
              <w:pStyle w:val="FP"/>
            </w:pPr>
            <w:r w:rsidRPr="00297EAF">
              <w:t>Alt1 - Modify LCS-UPP connection for LMF relocation via 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3EFB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2197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61BD" w14:textId="77777777" w:rsidR="00297EAF" w:rsidRPr="00297EAF" w:rsidRDefault="00297EAF" w:rsidP="00297EAF">
            <w:pPr>
              <w:pStyle w:val="FP"/>
            </w:pPr>
            <w:r w:rsidRPr="00297EAF">
              <w:t>0108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F3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BFB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B68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8FCB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97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0E1D9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AF57" w14:textId="77777777" w:rsidR="00297EAF" w:rsidRPr="00297EAF" w:rsidRDefault="00297EAF" w:rsidP="00297EAF">
            <w:pPr>
              <w:pStyle w:val="FP"/>
            </w:pPr>
            <w:r w:rsidRPr="00297EAF">
              <w:t>C1-253675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48F7" w14:textId="77777777" w:rsidR="00297EAF" w:rsidRPr="00297EAF" w:rsidRDefault="00297EAF" w:rsidP="00297EAF">
            <w:pPr>
              <w:pStyle w:val="FP"/>
            </w:pPr>
            <w:r w:rsidRPr="00297EAF">
              <w:t>Alt1 - Modify LCS-UPP connection for LMF relocation via 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F39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A2C0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70C0" w14:textId="77777777" w:rsidR="00297EAF" w:rsidRPr="00297EAF" w:rsidRDefault="00297EAF" w:rsidP="00297EAF">
            <w:pPr>
              <w:pStyle w:val="FP"/>
            </w:pPr>
            <w:r w:rsidRPr="00297EAF">
              <w:t>0108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36C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B05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B9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0E96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529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2F98AC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AB45" w14:textId="77777777" w:rsidR="00297EAF" w:rsidRPr="00297EAF" w:rsidRDefault="00297EAF" w:rsidP="00297EAF">
            <w:pPr>
              <w:pStyle w:val="FP"/>
            </w:pPr>
            <w:r w:rsidRPr="00297EAF">
              <w:t>C1-253449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66FD" w14:textId="77777777" w:rsidR="00297EAF" w:rsidRPr="00297EAF" w:rsidRDefault="00297EAF" w:rsidP="00297EAF">
            <w:pPr>
              <w:pStyle w:val="FP"/>
            </w:pPr>
            <w:r w:rsidRPr="00297EAF">
              <w:t>Alt2 - Modify LCS-UPP connection for LMF relocation via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A12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F85C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A096" w14:textId="77777777" w:rsidR="00297EAF" w:rsidRPr="00297EAF" w:rsidRDefault="00297EAF" w:rsidP="00297EAF">
            <w:pPr>
              <w:pStyle w:val="FP"/>
            </w:pPr>
            <w:r w:rsidRPr="00297EAF">
              <w:t>0109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90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CA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B3B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A609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7B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E2D06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BE46" w14:textId="77777777" w:rsidR="00297EAF" w:rsidRPr="00297EAF" w:rsidRDefault="00297EAF" w:rsidP="00297EAF">
            <w:pPr>
              <w:pStyle w:val="FP"/>
            </w:pPr>
            <w:r w:rsidRPr="00297EAF">
              <w:t>C1-253676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8189" w14:textId="77777777" w:rsidR="00297EAF" w:rsidRPr="00297EAF" w:rsidRDefault="00297EAF" w:rsidP="00297EAF">
            <w:pPr>
              <w:pStyle w:val="FP"/>
            </w:pPr>
            <w:r w:rsidRPr="00297EAF">
              <w:t>Alt2 - Modify LCS-UPP connection for LMF relocation via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333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CC00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01FA" w14:textId="77777777" w:rsidR="00297EAF" w:rsidRPr="00297EAF" w:rsidRDefault="00297EAF" w:rsidP="00297EAF">
            <w:pPr>
              <w:pStyle w:val="FP"/>
            </w:pPr>
            <w:r w:rsidRPr="00297EAF">
              <w:t>0109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B5D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4FF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C1A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CE27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87B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BFAE0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28E2" w14:textId="77777777" w:rsidR="00297EAF" w:rsidRPr="00297EAF" w:rsidRDefault="00297EAF" w:rsidP="00297EAF">
            <w:pPr>
              <w:pStyle w:val="FP"/>
            </w:pPr>
            <w:r w:rsidRPr="00297EAF">
              <w:t>C1-253468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32D4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C8DA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4B3A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EFD3" w14:textId="77777777" w:rsidR="00297EAF" w:rsidRPr="00297EAF" w:rsidRDefault="00297EAF" w:rsidP="00297EAF">
            <w:pPr>
              <w:pStyle w:val="FP"/>
            </w:pPr>
            <w:r w:rsidRPr="00297EAF">
              <w:t>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3F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465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25A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E5D5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13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4DED6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E36C" w14:textId="77777777" w:rsidR="00297EAF" w:rsidRPr="00297EAF" w:rsidRDefault="00297EAF" w:rsidP="00297EAF">
            <w:pPr>
              <w:pStyle w:val="FP"/>
            </w:pPr>
            <w:r w:rsidRPr="00297EAF">
              <w:t>C1-253578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44E2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50BE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742D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8C15" w14:textId="77777777" w:rsidR="00297EAF" w:rsidRPr="00297EAF" w:rsidRDefault="00297EAF" w:rsidP="00297EAF">
            <w:pPr>
              <w:pStyle w:val="FP"/>
            </w:pPr>
            <w:r w:rsidRPr="00297EAF">
              <w:t>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E22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30C2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467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6DC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0D6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7FC03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7BF4" w14:textId="77777777" w:rsidR="00297EAF" w:rsidRPr="00297EAF" w:rsidRDefault="00297EAF" w:rsidP="00297EAF">
            <w:pPr>
              <w:pStyle w:val="FP"/>
            </w:pPr>
            <w:r w:rsidRPr="00297EAF">
              <w:t>C1-253469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0134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FF42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58DF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514E" w14:textId="77777777" w:rsidR="00297EAF" w:rsidRPr="00297EAF" w:rsidRDefault="00297EAF" w:rsidP="00297EAF">
            <w:pPr>
              <w:pStyle w:val="FP"/>
            </w:pPr>
            <w:r w:rsidRPr="00297EAF">
              <w:t>0111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59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323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4338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5E6A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BC4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A977B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D972" w14:textId="77777777" w:rsidR="00297EAF" w:rsidRPr="00297EAF" w:rsidRDefault="00297EAF" w:rsidP="00297EAF">
            <w:pPr>
              <w:pStyle w:val="FP"/>
            </w:pPr>
            <w:r w:rsidRPr="00297EAF">
              <w:t>C1-253579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C813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5CB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B956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D335" w14:textId="77777777" w:rsidR="00297EAF" w:rsidRPr="00297EAF" w:rsidRDefault="00297EAF" w:rsidP="00297EAF">
            <w:pPr>
              <w:pStyle w:val="FP"/>
            </w:pPr>
            <w:r w:rsidRPr="00297EAF">
              <w:t>0111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969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B5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0A4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7C79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DB4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EE73B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94FD" w14:textId="77777777" w:rsidR="00297EAF" w:rsidRPr="00297EAF" w:rsidRDefault="00297EAF" w:rsidP="00297EAF">
            <w:pPr>
              <w:pStyle w:val="FP"/>
            </w:pPr>
            <w:r w:rsidRPr="00297EAF">
              <w:t>C1-253510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AA24" w14:textId="77777777" w:rsidR="00297EAF" w:rsidRPr="00297EAF" w:rsidRDefault="00297EAF" w:rsidP="00297EAF">
            <w:pPr>
              <w:pStyle w:val="FP"/>
            </w:pPr>
            <w:r w:rsidRPr="00297EAF">
              <w:t>Maximum one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071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BE71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AF6C" w14:textId="77777777" w:rsidR="00297EAF" w:rsidRPr="00297EAF" w:rsidRDefault="00297EAF" w:rsidP="00297EAF">
            <w:pPr>
              <w:pStyle w:val="FP"/>
            </w:pPr>
            <w:r w:rsidRPr="00297EAF">
              <w:t>0112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8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97D0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D0E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9BDD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296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8FFC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E569" w14:textId="77777777" w:rsidR="00297EAF" w:rsidRPr="00297EAF" w:rsidRDefault="00297EAF" w:rsidP="00297EAF">
            <w:pPr>
              <w:pStyle w:val="FP"/>
            </w:pPr>
            <w:r w:rsidRPr="00297EAF">
              <w:t>C1-253577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B706" w14:textId="77777777" w:rsidR="00297EAF" w:rsidRPr="00297EAF" w:rsidRDefault="00297EAF" w:rsidP="00297EAF">
            <w:pPr>
              <w:pStyle w:val="FP"/>
            </w:pPr>
            <w:r w:rsidRPr="00297EAF">
              <w:t>Maximum one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3EC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BA06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4355" w14:textId="77777777" w:rsidR="00297EAF" w:rsidRPr="00297EAF" w:rsidRDefault="00297EAF" w:rsidP="00297EAF">
            <w:pPr>
              <w:pStyle w:val="FP"/>
            </w:pPr>
            <w:r w:rsidRPr="00297EAF">
              <w:t>0112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D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913A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55F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6376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55F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FFCD9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0DF7" w14:textId="77777777" w:rsidR="00297EAF" w:rsidRPr="00297EAF" w:rsidRDefault="00297EAF" w:rsidP="00297EAF">
            <w:pPr>
              <w:pStyle w:val="FP"/>
            </w:pPr>
            <w:r w:rsidRPr="00297EAF">
              <w:t>C1-253419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123" w14:textId="77777777" w:rsidR="00297EAF" w:rsidRPr="00297EAF" w:rsidRDefault="00297EAF" w:rsidP="00297EAF">
            <w:pPr>
              <w:pStyle w:val="FP"/>
            </w:pPr>
            <w:r w:rsidRPr="00297EAF">
              <w:t>Solution #X: Solving the service discontinuity under mobility in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15B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2C8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A275" w14:textId="77777777" w:rsidR="00297EAF" w:rsidRPr="00297EAF" w:rsidRDefault="00297EAF" w:rsidP="00297EAF">
            <w:pPr>
              <w:pStyle w:val="FP"/>
            </w:pPr>
            <w:r w:rsidRPr="00297EAF"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5E5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D2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B05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6561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EC3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26805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06BE" w14:textId="77777777" w:rsidR="00297EAF" w:rsidRPr="00297EAF" w:rsidRDefault="00297EAF" w:rsidP="00297EAF">
            <w:pPr>
              <w:pStyle w:val="FP"/>
            </w:pPr>
            <w:r w:rsidRPr="00297EAF">
              <w:t>C1-253315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9432" w14:textId="77777777" w:rsidR="00297EAF" w:rsidRPr="00297EAF" w:rsidRDefault="00297EAF" w:rsidP="00297EAF">
            <w:pPr>
              <w:pStyle w:val="FP"/>
            </w:pPr>
            <w:r w:rsidRPr="00297EAF">
              <w:t>Update of conclusion for KI#1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0E9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9B2F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3C4E" w14:textId="77777777" w:rsidR="00297EAF" w:rsidRPr="00297EAF" w:rsidRDefault="00297EAF" w:rsidP="00297EAF">
            <w:pPr>
              <w:pStyle w:val="FP"/>
            </w:pPr>
            <w:r w:rsidRPr="00297EAF">
              <w:t>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B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655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25F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F003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6B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80749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748F" w14:textId="77777777" w:rsidR="00297EAF" w:rsidRPr="00297EAF" w:rsidRDefault="00297EAF" w:rsidP="00297EAF">
            <w:pPr>
              <w:pStyle w:val="FP"/>
            </w:pPr>
            <w:r w:rsidRPr="00297EAF">
              <w:t>C1-253666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7E38" w14:textId="77777777" w:rsidR="00297EAF" w:rsidRPr="00297EAF" w:rsidRDefault="00297EAF" w:rsidP="00297EAF">
            <w:pPr>
              <w:pStyle w:val="FP"/>
            </w:pPr>
            <w:r w:rsidRPr="00297EAF">
              <w:t>Update of conclusion for KI#1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165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F173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A251" w14:textId="77777777" w:rsidR="00297EAF" w:rsidRPr="00297EAF" w:rsidRDefault="00297EAF" w:rsidP="00297EAF">
            <w:pPr>
              <w:pStyle w:val="FP"/>
            </w:pPr>
            <w:r w:rsidRPr="00297EAF">
              <w:t>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D99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39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97E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4636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7DA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99791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92AC" w14:textId="77777777" w:rsidR="00297EAF" w:rsidRPr="00297EAF" w:rsidRDefault="00297EAF" w:rsidP="00297EAF">
            <w:pPr>
              <w:pStyle w:val="FP"/>
            </w:pPr>
            <w:r w:rsidRPr="00297EAF">
              <w:t>C1-253318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C29A" w14:textId="77777777" w:rsidR="00297EAF" w:rsidRPr="00297EAF" w:rsidRDefault="00297EAF" w:rsidP="00297EAF">
            <w:pPr>
              <w:pStyle w:val="FP"/>
            </w:pPr>
            <w:r w:rsidRPr="00297EAF">
              <w:t>Update of solution and conclusion for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59E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939E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E8EB" w14:textId="77777777" w:rsidR="00297EAF" w:rsidRPr="00297EAF" w:rsidRDefault="00297EAF" w:rsidP="00297EAF">
            <w:pPr>
              <w:pStyle w:val="FP"/>
            </w:pPr>
            <w:r w:rsidRPr="00297EAF">
              <w:t>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50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458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4C6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9E4E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C11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F43C1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9606" w14:textId="77777777" w:rsidR="00297EAF" w:rsidRPr="00297EAF" w:rsidRDefault="00297EAF" w:rsidP="00297EAF">
            <w:pPr>
              <w:pStyle w:val="FP"/>
            </w:pPr>
            <w:r w:rsidRPr="00297EAF">
              <w:t>C1-253665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14E1" w14:textId="77777777" w:rsidR="00297EAF" w:rsidRPr="00297EAF" w:rsidRDefault="00297EAF" w:rsidP="00297EAF">
            <w:pPr>
              <w:pStyle w:val="FP"/>
            </w:pPr>
            <w:r w:rsidRPr="00297EAF">
              <w:t>Update of solution and conclusion for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FE7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D9E6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A40" w14:textId="77777777" w:rsidR="00297EAF" w:rsidRPr="00297EAF" w:rsidRDefault="00297EAF" w:rsidP="00297EAF">
            <w:pPr>
              <w:pStyle w:val="FP"/>
            </w:pPr>
            <w:r w:rsidRPr="00297EAF">
              <w:t>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801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E03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E94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3AF1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EEB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152B3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7F50" w14:textId="77777777" w:rsidR="00297EAF" w:rsidRPr="00297EAF" w:rsidRDefault="00297EAF" w:rsidP="00297EAF">
            <w:pPr>
              <w:pStyle w:val="FP"/>
            </w:pPr>
            <w:r w:rsidRPr="00297EAF">
              <w:t>C1-253364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0273" w14:textId="77777777" w:rsidR="00297EAF" w:rsidRPr="00297EAF" w:rsidRDefault="00297EAF" w:rsidP="00297EAF">
            <w:pPr>
              <w:pStyle w:val="FP"/>
            </w:pPr>
            <w:r w:rsidRPr="00297EAF">
              <w:t>Additional way to determine that disaster condition has 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95D9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75C9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633C" w14:textId="77777777" w:rsidR="00297EAF" w:rsidRPr="00297EAF" w:rsidRDefault="00297EAF" w:rsidP="00297EAF">
            <w:pPr>
              <w:pStyle w:val="FP"/>
            </w:pPr>
            <w:r w:rsidRPr="00297EAF">
              <w:t>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A5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BBA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DFA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3E06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27B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F3BDA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1BF9" w14:textId="77777777" w:rsidR="00297EAF" w:rsidRPr="00297EAF" w:rsidRDefault="00297EAF" w:rsidP="00297EAF">
            <w:pPr>
              <w:pStyle w:val="FP"/>
            </w:pPr>
            <w:r w:rsidRPr="00297EAF">
              <w:t>C1-253667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EFC7" w14:textId="77777777" w:rsidR="00297EAF" w:rsidRPr="00297EAF" w:rsidRDefault="00297EAF" w:rsidP="00297EAF">
            <w:pPr>
              <w:pStyle w:val="FP"/>
            </w:pPr>
            <w:r w:rsidRPr="00297EAF">
              <w:t>Additional way to determine that disaster condition has 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9AB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DD82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9047" w14:textId="77777777" w:rsidR="00297EAF" w:rsidRPr="00297EAF" w:rsidRDefault="00297EAF" w:rsidP="00297EAF">
            <w:pPr>
              <w:pStyle w:val="FP"/>
            </w:pPr>
            <w:r w:rsidRPr="00297EAF">
              <w:t>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BA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197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B45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3976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50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FA737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9FC3" w14:textId="77777777" w:rsidR="00297EAF" w:rsidRPr="00297EAF" w:rsidRDefault="00297EAF" w:rsidP="00297EAF">
            <w:pPr>
              <w:pStyle w:val="FP"/>
            </w:pPr>
            <w:r w:rsidRPr="00297EAF">
              <w:t>C1-253422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DA9F" w14:textId="77777777" w:rsidR="00297EAF" w:rsidRPr="00297EAF" w:rsidRDefault="00297EAF" w:rsidP="00297EAF">
            <w:pPr>
              <w:pStyle w:val="FP"/>
            </w:pPr>
            <w:r w:rsidRPr="00297EAF">
              <w:t>Access Technology Control for Disaster Roaming Stability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FD59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546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0563" w14:textId="77777777" w:rsidR="00297EAF" w:rsidRPr="00297EAF" w:rsidRDefault="00297EAF" w:rsidP="00297EAF">
            <w:pPr>
              <w:pStyle w:val="FP"/>
            </w:pPr>
            <w:r w:rsidRPr="00297EAF">
              <w:t>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A4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8EA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A43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9C02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E43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3DCEE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8BEC" w14:textId="77777777" w:rsidR="00297EAF" w:rsidRPr="00297EAF" w:rsidRDefault="00297EAF" w:rsidP="00297EAF">
            <w:pPr>
              <w:pStyle w:val="FP"/>
            </w:pPr>
            <w:r w:rsidRPr="00297EAF">
              <w:t>C1-253531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904A" w14:textId="77777777" w:rsidR="00297EAF" w:rsidRPr="00297EAF" w:rsidRDefault="00297EAF" w:rsidP="00297EAF">
            <w:pPr>
              <w:pStyle w:val="FP"/>
            </w:pPr>
            <w:r w:rsidRPr="00297EAF">
              <w:t>Update on the NOTE of solution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92A" w14:textId="77777777" w:rsidR="00297EAF" w:rsidRPr="00297EAF" w:rsidRDefault="00297EAF" w:rsidP="00297EAF">
            <w:pPr>
              <w:pStyle w:val="FP"/>
            </w:pPr>
            <w:r w:rsidRPr="00297EAF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0F2A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8CDB" w14:textId="77777777" w:rsidR="00297EAF" w:rsidRPr="00297EAF" w:rsidRDefault="00297EAF" w:rsidP="00297EAF">
            <w:pPr>
              <w:pStyle w:val="FP"/>
            </w:pPr>
            <w:r w:rsidRPr="00297EAF">
              <w:t>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7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9E0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CC1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FAAE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BB0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01D9C3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0FD" w14:textId="77777777" w:rsidR="00297EAF" w:rsidRPr="00297EAF" w:rsidRDefault="00297EAF" w:rsidP="00297EAF">
            <w:pPr>
              <w:pStyle w:val="FP"/>
            </w:pPr>
            <w:r w:rsidRPr="00297EAF">
              <w:t>C1-253540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33E8" w14:textId="77777777" w:rsidR="00297EAF" w:rsidRPr="00297EAF" w:rsidRDefault="00297EAF" w:rsidP="00297EAF">
            <w:pPr>
              <w:pStyle w:val="FP"/>
            </w:pPr>
            <w:r w:rsidRPr="00297EAF">
              <w:t>Update on the NOTE of solution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1563" w14:textId="77777777" w:rsidR="00297EAF" w:rsidRPr="00297EAF" w:rsidRDefault="00297EAF" w:rsidP="00297EAF">
            <w:pPr>
              <w:pStyle w:val="FP"/>
            </w:pPr>
            <w:r w:rsidRPr="00297EAF">
              <w:t>China Telecom,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4317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2D" w14:textId="77777777" w:rsidR="00297EAF" w:rsidRPr="00297EAF" w:rsidRDefault="00297EAF" w:rsidP="00297EAF">
            <w:pPr>
              <w:pStyle w:val="FP"/>
            </w:pPr>
            <w:r w:rsidRPr="00297EAF">
              <w:t>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62A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6A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345A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37D6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F01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CC333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20FB" w14:textId="77777777" w:rsidR="00297EAF" w:rsidRPr="00297EAF" w:rsidRDefault="00297EAF" w:rsidP="00297EAF">
            <w:pPr>
              <w:pStyle w:val="FP"/>
            </w:pPr>
            <w:r w:rsidRPr="00297EAF">
              <w:t>C1-253366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EE44" w14:textId="77777777" w:rsidR="00297EAF" w:rsidRPr="00297EAF" w:rsidRDefault="00297EAF" w:rsidP="00297EAF">
            <w:pPr>
              <w:pStyle w:val="FP"/>
            </w:pPr>
            <w:r w:rsidRPr="00297EAF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7035" w14:textId="77777777" w:rsidR="00297EAF" w:rsidRPr="00297EAF" w:rsidRDefault="00297EAF" w:rsidP="00297EAF">
            <w:pPr>
              <w:pStyle w:val="FP"/>
            </w:pPr>
            <w:r w:rsidRPr="00297EAF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825D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ECD8" w14:textId="77777777" w:rsidR="00297EAF" w:rsidRPr="00297EAF" w:rsidRDefault="00297EAF" w:rsidP="00297EAF">
            <w:pPr>
              <w:pStyle w:val="FP"/>
            </w:pPr>
            <w:r w:rsidRPr="00297EAF"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A1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C6B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01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E427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5C9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A105C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F49" w14:textId="77777777" w:rsidR="00297EAF" w:rsidRPr="00297EAF" w:rsidRDefault="00297EAF" w:rsidP="00297EAF">
            <w:pPr>
              <w:pStyle w:val="FP"/>
            </w:pPr>
            <w:r w:rsidRPr="00297EAF">
              <w:t>C1-253687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B4D1" w14:textId="77777777" w:rsidR="00297EAF" w:rsidRPr="00297EAF" w:rsidRDefault="00297EAF" w:rsidP="00297EAF">
            <w:pPr>
              <w:pStyle w:val="FP"/>
            </w:pPr>
            <w:r w:rsidRPr="00297EAF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2D6" w14:textId="77777777" w:rsidR="00297EAF" w:rsidRPr="00297EAF" w:rsidRDefault="00297EAF" w:rsidP="00297EAF">
            <w:pPr>
              <w:pStyle w:val="FP"/>
            </w:pPr>
            <w:r w:rsidRPr="00297EAF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FE93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1748" w14:textId="77777777" w:rsidR="00297EAF" w:rsidRPr="00297EAF" w:rsidRDefault="00297EAF" w:rsidP="00297EAF">
            <w:pPr>
              <w:pStyle w:val="FP"/>
            </w:pPr>
            <w:r w:rsidRPr="00297EAF"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2BF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07D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B4A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18B8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265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94B1C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A6DF" w14:textId="77777777" w:rsidR="00297EAF" w:rsidRPr="00297EAF" w:rsidRDefault="00297EAF" w:rsidP="00297EAF">
            <w:pPr>
              <w:pStyle w:val="FP"/>
            </w:pPr>
            <w:r w:rsidRPr="00297EAF">
              <w:t>C1-253078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9D31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3505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E0F4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A5D8" w14:textId="77777777" w:rsidR="00297EAF" w:rsidRPr="00297EAF" w:rsidRDefault="00297EAF" w:rsidP="00297EAF">
            <w:pPr>
              <w:pStyle w:val="FP"/>
            </w:pPr>
            <w:r w:rsidRPr="00297EAF">
              <w:t>0897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19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11E9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4D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B6C0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CF7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C622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7F0B" w14:textId="77777777" w:rsidR="00297EAF" w:rsidRPr="00297EAF" w:rsidRDefault="00297EAF" w:rsidP="00297EAF">
            <w:pPr>
              <w:pStyle w:val="FP"/>
            </w:pPr>
            <w:r w:rsidRPr="00297EAF">
              <w:t>C1-253568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9BF1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950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56F4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C71F" w14:textId="77777777" w:rsidR="00297EAF" w:rsidRPr="00297EAF" w:rsidRDefault="00297EAF" w:rsidP="00297EAF">
            <w:pPr>
              <w:pStyle w:val="FP"/>
            </w:pPr>
            <w:r w:rsidRPr="00297EAF">
              <w:t>0897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F37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D1CF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A0C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D7ED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77E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020AA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E6D8" w14:textId="77777777" w:rsidR="00297EAF" w:rsidRPr="00297EAF" w:rsidRDefault="00297EAF" w:rsidP="00297EAF">
            <w:pPr>
              <w:pStyle w:val="FP"/>
            </w:pPr>
            <w:r w:rsidRPr="00297EAF">
              <w:t>C1-253079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B573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D378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8281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5585" w14:textId="77777777" w:rsidR="00297EAF" w:rsidRPr="00297EAF" w:rsidRDefault="00297EAF" w:rsidP="00297EAF">
            <w:pPr>
              <w:pStyle w:val="FP"/>
            </w:pPr>
            <w:r w:rsidRPr="00297EAF">
              <w:t>0898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B42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C232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B34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B70F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957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11F4C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3B39" w14:textId="77777777" w:rsidR="00297EAF" w:rsidRPr="00297EAF" w:rsidRDefault="00297EAF" w:rsidP="00297EAF">
            <w:pPr>
              <w:pStyle w:val="FP"/>
            </w:pPr>
            <w:r w:rsidRPr="00297EAF">
              <w:t>C1-253569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F44B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9B03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C405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A619" w14:textId="77777777" w:rsidR="00297EAF" w:rsidRPr="00297EAF" w:rsidRDefault="00297EAF" w:rsidP="00297EAF">
            <w:pPr>
              <w:pStyle w:val="FP"/>
            </w:pPr>
            <w:r w:rsidRPr="00297EAF">
              <w:t>0898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BF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A783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14D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9A06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BAE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4776F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3CCA" w14:textId="77777777" w:rsidR="00297EAF" w:rsidRPr="00297EAF" w:rsidRDefault="00297EAF" w:rsidP="00297EAF">
            <w:pPr>
              <w:pStyle w:val="FP"/>
            </w:pPr>
            <w:r w:rsidRPr="00297EAF">
              <w:t>C1-253080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E5D5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031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C5A6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B5F" w14:textId="77777777" w:rsidR="00297EAF" w:rsidRPr="00297EAF" w:rsidRDefault="00297EAF" w:rsidP="00297EAF">
            <w:pPr>
              <w:pStyle w:val="FP"/>
            </w:pPr>
            <w:r w:rsidRPr="00297EAF">
              <w:t>0899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B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1B9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8BEE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1103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7B2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C831B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D23" w14:textId="77777777" w:rsidR="00297EAF" w:rsidRPr="00297EAF" w:rsidRDefault="00297EAF" w:rsidP="00297EAF">
            <w:pPr>
              <w:pStyle w:val="FP"/>
            </w:pPr>
            <w:r w:rsidRPr="00297EAF">
              <w:t>C1-253570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503C" w14:textId="77777777" w:rsidR="00297EAF" w:rsidRPr="00297EAF" w:rsidRDefault="00297EAF" w:rsidP="00297EAF">
            <w:pPr>
              <w:pStyle w:val="FP"/>
            </w:pPr>
            <w:r w:rsidRPr="00297EAF">
              <w:t>Updating the +CSODCP and +CRTDCP AT Command descriptions to account for the Control Plane CIoT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E5D6" w14:textId="77777777" w:rsidR="00297EAF" w:rsidRPr="00297EAF" w:rsidRDefault="00297EAF" w:rsidP="00297EAF">
            <w:pPr>
              <w:pStyle w:val="FP"/>
            </w:pPr>
            <w:r w:rsidRPr="00297EAF">
              <w:t>InterDigital,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2CFD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D57B" w14:textId="77777777" w:rsidR="00297EAF" w:rsidRPr="00297EAF" w:rsidRDefault="00297EAF" w:rsidP="00297EAF">
            <w:pPr>
              <w:pStyle w:val="FP"/>
            </w:pPr>
            <w:r w:rsidRPr="00297EAF">
              <w:t>0899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94F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AEC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3F0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63BD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FBD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29B9D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1C4A" w14:textId="77777777" w:rsidR="00297EAF" w:rsidRPr="00297EAF" w:rsidRDefault="00297EAF" w:rsidP="00297EAF">
            <w:pPr>
              <w:pStyle w:val="FP"/>
            </w:pPr>
            <w:r w:rsidRPr="00297EAF">
              <w:t>C1-253231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11B6" w14:textId="77777777" w:rsidR="00297EAF" w:rsidRPr="00297EAF" w:rsidRDefault="00297EAF" w:rsidP="00297EAF">
            <w:pPr>
              <w:pStyle w:val="FP"/>
            </w:pPr>
            <w:r w:rsidRPr="00297EAF">
              <w:t>New AT Command +CLOGSIMAPDU for nrUSIM logging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29E3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E133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4569" w14:textId="77777777" w:rsidR="00297EAF" w:rsidRPr="00297EAF" w:rsidRDefault="00297EAF" w:rsidP="00297EAF">
            <w:pPr>
              <w:pStyle w:val="FP"/>
            </w:pPr>
            <w:r w:rsidRPr="00297EAF">
              <w:t>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5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FD0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CF9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5408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B83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35CCC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F1F5" w14:textId="77777777" w:rsidR="00297EAF" w:rsidRPr="00297EAF" w:rsidRDefault="00297EAF" w:rsidP="00297EAF">
            <w:pPr>
              <w:pStyle w:val="FP"/>
            </w:pPr>
            <w:r w:rsidRPr="00297EAF">
              <w:t>C1-253681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5F8" w14:textId="77777777" w:rsidR="00297EAF" w:rsidRPr="00297EAF" w:rsidRDefault="00297EAF" w:rsidP="00297EAF">
            <w:pPr>
              <w:pStyle w:val="FP"/>
            </w:pPr>
            <w:r w:rsidRPr="00297EAF">
              <w:t>New AT Command +CLOGSIMAPDU for nrUSIM logging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4F94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8422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DBFF" w14:textId="77777777" w:rsidR="00297EAF" w:rsidRPr="00297EAF" w:rsidRDefault="00297EAF" w:rsidP="00297EAF">
            <w:pPr>
              <w:pStyle w:val="FP"/>
            </w:pPr>
            <w:r w:rsidRPr="00297EAF">
              <w:t>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C90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35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26B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D4C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219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E3946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4096" w14:textId="77777777" w:rsidR="00297EAF" w:rsidRPr="00297EAF" w:rsidRDefault="00297EAF" w:rsidP="00297EAF">
            <w:pPr>
              <w:pStyle w:val="FP"/>
            </w:pPr>
            <w:r w:rsidRPr="00297EAF">
              <w:t>C1-253339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9D40" w14:textId="77777777" w:rsidR="00297EAF" w:rsidRPr="00297EAF" w:rsidRDefault="00297EAF" w:rsidP="00297EAF">
            <w:pPr>
              <w:pStyle w:val="FP"/>
            </w:pPr>
            <w:r w:rsidRPr="00297EAF">
              <w:t>Clarification to the AT command CGATT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329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FD9A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D164" w14:textId="77777777" w:rsidR="00297EAF" w:rsidRPr="00297EAF" w:rsidRDefault="00297EAF" w:rsidP="00297EAF">
            <w:pPr>
              <w:pStyle w:val="FP"/>
            </w:pPr>
            <w:r w:rsidRPr="00297EAF"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B8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D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E6E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F53A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97D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76B37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3082" w14:textId="77777777" w:rsidR="00297EAF" w:rsidRPr="00297EAF" w:rsidRDefault="00297EAF" w:rsidP="00297EAF">
            <w:pPr>
              <w:pStyle w:val="FP"/>
            </w:pPr>
            <w:r w:rsidRPr="00297EAF">
              <w:t>C1-253685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AF44" w14:textId="77777777" w:rsidR="00297EAF" w:rsidRPr="00297EAF" w:rsidRDefault="00297EAF" w:rsidP="00297EAF">
            <w:pPr>
              <w:pStyle w:val="FP"/>
            </w:pPr>
            <w:r w:rsidRPr="00297EAF">
              <w:t>Clarification to the AT command CGATT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747C" w14:textId="77777777" w:rsidR="00297EAF" w:rsidRPr="00297EAF" w:rsidRDefault="00297EAF" w:rsidP="00297EAF">
            <w:pPr>
              <w:pStyle w:val="FP"/>
            </w:pPr>
            <w:r w:rsidRPr="00297EAF">
              <w:t>Huawei, HiSilicon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760A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31EE" w14:textId="77777777" w:rsidR="00297EAF" w:rsidRPr="00297EAF" w:rsidRDefault="00297EAF" w:rsidP="00297EAF">
            <w:pPr>
              <w:pStyle w:val="FP"/>
            </w:pPr>
            <w:r w:rsidRPr="00297EAF"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83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D3F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A9F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062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D4F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47B7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1506" w14:textId="77777777" w:rsidR="00297EAF" w:rsidRPr="00297EAF" w:rsidRDefault="00297EAF" w:rsidP="00297EAF">
            <w:pPr>
              <w:pStyle w:val="FP"/>
            </w:pPr>
            <w:r w:rsidRPr="00297EAF">
              <w:t>C1-253185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527C" w14:textId="77777777" w:rsidR="00297EAF" w:rsidRPr="00297EAF" w:rsidRDefault="00297EAF" w:rsidP="00297EAF">
            <w:pPr>
              <w:pStyle w:val="FP"/>
            </w:pPr>
            <w:r w:rsidRPr="00297EAF">
              <w:t>Interworking of adhoc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2794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2C03" w14:textId="77777777" w:rsidR="00297EAF" w:rsidRPr="00297EAF" w:rsidRDefault="00297EAF" w:rsidP="00297EAF">
            <w:pPr>
              <w:pStyle w:val="FP"/>
            </w:pPr>
            <w:r w:rsidRPr="00297EAF">
              <w:t>29.379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415C" w14:textId="77777777" w:rsidR="00297EAF" w:rsidRPr="00297EAF" w:rsidRDefault="00297EAF" w:rsidP="00297EAF">
            <w:pPr>
              <w:pStyle w:val="FP"/>
            </w:pPr>
            <w:r w:rsidRPr="00297EAF">
              <w:t>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513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EC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F3C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A2BB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DBC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F7385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4191" w14:textId="77777777" w:rsidR="00297EAF" w:rsidRPr="00297EAF" w:rsidRDefault="00297EAF" w:rsidP="00297EAF">
            <w:pPr>
              <w:pStyle w:val="FP"/>
            </w:pPr>
            <w:r w:rsidRPr="00297EAF">
              <w:t>C1-253769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3DEB" w14:textId="77777777" w:rsidR="00297EAF" w:rsidRPr="00297EAF" w:rsidRDefault="00297EAF" w:rsidP="00297EAF">
            <w:pPr>
              <w:pStyle w:val="FP"/>
            </w:pPr>
            <w:r w:rsidRPr="00297EAF">
              <w:t>Interworking of adhoc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2156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A639" w14:textId="77777777" w:rsidR="00297EAF" w:rsidRPr="00297EAF" w:rsidRDefault="00297EAF" w:rsidP="00297EAF">
            <w:pPr>
              <w:pStyle w:val="FP"/>
            </w:pPr>
            <w:r w:rsidRPr="00297EAF">
              <w:t>29.379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CB93" w14:textId="77777777" w:rsidR="00297EAF" w:rsidRPr="00297EAF" w:rsidRDefault="00297EAF" w:rsidP="00297EAF">
            <w:pPr>
              <w:pStyle w:val="FP"/>
            </w:pPr>
            <w:r w:rsidRPr="00297EAF">
              <w:t>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8B5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404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BC2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442F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53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</w:tbl>
    <w:p w14:paraId="4DD434AB" w14:textId="77777777" w:rsidR="00297EAF" w:rsidRPr="00297EAF" w:rsidRDefault="00297EAF" w:rsidP="00297EAF">
      <w:pPr>
        <w:pStyle w:val="FP"/>
      </w:pPr>
    </w:p>
    <w:p w14:paraId="60F5696C" w14:textId="77777777" w:rsidR="00297EAF" w:rsidRPr="00297EAF" w:rsidRDefault="00297EAF" w:rsidP="00297EAF">
      <w:pPr>
        <w:pStyle w:val="Heading2"/>
      </w:pPr>
      <w:r w:rsidRPr="00297EAF">
        <w:br w:type="page"/>
        <w:t>Annex C: Lists of liaisons</w:t>
      </w:r>
    </w:p>
    <w:p w14:paraId="41DA4441" w14:textId="77777777" w:rsidR="00297EAF" w:rsidRPr="00297EAF" w:rsidRDefault="00297EAF" w:rsidP="00297EAF">
      <w:pPr>
        <w:pStyle w:val="Heading3"/>
      </w:pPr>
      <w:r w:rsidRPr="00297EAF">
        <w:t>C1: Incoming liaison statements</w:t>
      </w:r>
    </w:p>
    <w:p w14:paraId="6D793A4B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"/>
        <w:gridCol w:w="1017"/>
        <w:gridCol w:w="3576"/>
        <w:gridCol w:w="1761"/>
        <w:gridCol w:w="939"/>
        <w:gridCol w:w="1233"/>
      </w:tblGrid>
      <w:tr w:rsidR="00297EAF" w:rsidRPr="00297EAF" w14:paraId="348CBD7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30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B6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64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6C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760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9A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DEF2D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48D5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D060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A0CF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E5EF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FFA0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9C6D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Reply TDoc</w:t>
            </w:r>
          </w:p>
        </w:tc>
      </w:tr>
      <w:tr w:rsidR="00297EAF" w:rsidRPr="00297EAF" w14:paraId="18AD3C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0115" w14:textId="77777777" w:rsidR="00297EAF" w:rsidRPr="00297EAF" w:rsidRDefault="00297EAF" w:rsidP="00297EAF">
            <w:pPr>
              <w:pStyle w:val="FP"/>
            </w:pPr>
            <w:r w:rsidRPr="00297EAF">
              <w:t>C1-253019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5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2E17" w14:textId="77777777" w:rsidR="00297EAF" w:rsidRPr="00297EAF" w:rsidRDefault="00297EAF" w:rsidP="00297EAF">
            <w:pPr>
              <w:pStyle w:val="FP"/>
            </w:pPr>
            <w:r w:rsidRPr="00297EAF">
              <w:t>LS on Next Generation eCall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1049" w14:textId="77777777" w:rsidR="00297EAF" w:rsidRPr="00297EAF" w:rsidRDefault="00297EAF" w:rsidP="00297EAF">
            <w:pPr>
              <w:pStyle w:val="FP"/>
            </w:pPr>
            <w:r w:rsidRPr="00297EAF">
              <w:t>CEN/TC 278/WG 15 “eSafety”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718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F393" w14:textId="77777777" w:rsidR="00297EAF" w:rsidRPr="00297EAF" w:rsidRDefault="00297EAF" w:rsidP="00297EAF">
            <w:pPr>
              <w:pStyle w:val="FP"/>
            </w:pPr>
            <w:r w:rsidRPr="00297EAF">
              <w:t>(none)</w:t>
            </w:r>
          </w:p>
        </w:tc>
      </w:tr>
      <w:tr w:rsidR="00297EAF" w:rsidRPr="00297EAF" w14:paraId="7D4113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77F8" w14:textId="77777777" w:rsidR="00297EAF" w:rsidRPr="00297EAF" w:rsidRDefault="00297EAF" w:rsidP="00297EAF">
            <w:pPr>
              <w:pStyle w:val="FP"/>
            </w:pPr>
            <w:r w:rsidRPr="00297EAF">
              <w:t>C1-253020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2FDF" w14:textId="77777777" w:rsidR="00297EAF" w:rsidRPr="00297EAF" w:rsidRDefault="00297EAF" w:rsidP="00297EAF">
            <w:pPr>
              <w:pStyle w:val="FP"/>
            </w:pPr>
            <w:r w:rsidRPr="00297EAF">
              <w:t>C3-251572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627D" w14:textId="77777777" w:rsidR="00297EAF" w:rsidRPr="00297EAF" w:rsidRDefault="00297EAF" w:rsidP="00297EAF">
            <w:pPr>
              <w:pStyle w:val="FP"/>
            </w:pPr>
            <w:r w:rsidRPr="00297EAF">
              <w:t>LS on SL Ranging and Short-range based positioning management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4580" w14:textId="77777777" w:rsidR="00297EAF" w:rsidRPr="00297EAF" w:rsidRDefault="00297EAF" w:rsidP="00297EAF">
            <w:pPr>
              <w:pStyle w:val="FP"/>
            </w:pPr>
            <w:r w:rsidRPr="00297EAF"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358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BFB9" w14:textId="77777777" w:rsidR="00297EAF" w:rsidRPr="00297EAF" w:rsidRDefault="00297EAF" w:rsidP="00297EAF">
            <w:pPr>
              <w:pStyle w:val="FP"/>
            </w:pPr>
            <w:r w:rsidRPr="00297EAF">
              <w:t>(none)</w:t>
            </w:r>
          </w:p>
        </w:tc>
      </w:tr>
      <w:tr w:rsidR="00297EAF" w:rsidRPr="00297EAF" w14:paraId="5A3057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E895" w14:textId="77777777" w:rsidR="00297EAF" w:rsidRPr="00297EAF" w:rsidRDefault="00297EAF" w:rsidP="00297EAF">
            <w:pPr>
              <w:pStyle w:val="FP"/>
            </w:pPr>
            <w:r w:rsidRPr="00297EAF">
              <w:t>C1-253021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627C" w14:textId="77777777" w:rsidR="00297EAF" w:rsidRPr="00297EAF" w:rsidRDefault="00297EAF" w:rsidP="00297EAF">
            <w:pPr>
              <w:pStyle w:val="FP"/>
            </w:pPr>
            <w:r w:rsidRPr="00297EAF">
              <w:t>C4-251432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1E63" w14:textId="77777777" w:rsidR="00297EAF" w:rsidRPr="00297EAF" w:rsidRDefault="00297EAF" w:rsidP="00297EAF">
            <w:pPr>
              <w:pStyle w:val="FP"/>
            </w:pPr>
            <w:r w:rsidRPr="00297EAF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905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D4B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AA3B" w14:textId="77777777" w:rsidR="00297EAF" w:rsidRPr="00297EAF" w:rsidRDefault="00297EAF" w:rsidP="00297EAF">
            <w:pPr>
              <w:pStyle w:val="FP"/>
            </w:pPr>
            <w:r w:rsidRPr="00297EAF">
              <w:t>(none)</w:t>
            </w:r>
          </w:p>
        </w:tc>
      </w:tr>
      <w:tr w:rsidR="00297EAF" w:rsidRPr="00297EAF" w14:paraId="7FD640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E54F" w14:textId="77777777" w:rsidR="00297EAF" w:rsidRPr="00297EAF" w:rsidRDefault="00297EAF" w:rsidP="00297EAF">
            <w:pPr>
              <w:pStyle w:val="FP"/>
            </w:pPr>
            <w:r w:rsidRPr="00297EAF">
              <w:t>C1-253022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062" w14:textId="77777777" w:rsidR="00297EAF" w:rsidRPr="00297EAF" w:rsidRDefault="00297EAF" w:rsidP="00297EAF">
            <w:pPr>
              <w:pStyle w:val="FP"/>
            </w:pPr>
            <w:r w:rsidRPr="00297EAF">
              <w:t>C4-251475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A6C" w14:textId="77777777" w:rsidR="00297EAF" w:rsidRPr="00297EAF" w:rsidRDefault="00297EAF" w:rsidP="00297EAF">
            <w:pPr>
              <w:pStyle w:val="FP"/>
            </w:pPr>
            <w:r w:rsidRPr="00297EAF">
              <w:t>Reply LS on request for IMS Data Channel related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CB43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B4D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4EDD" w14:textId="77777777" w:rsidR="00297EAF" w:rsidRPr="00297EAF" w:rsidRDefault="00297EAF" w:rsidP="00297EAF">
            <w:pPr>
              <w:pStyle w:val="FP"/>
            </w:pPr>
            <w:r w:rsidRPr="00297EAF">
              <w:t>(none)</w:t>
            </w:r>
          </w:p>
        </w:tc>
      </w:tr>
      <w:tr w:rsidR="00297EAF" w:rsidRPr="00297EAF" w14:paraId="1F3CD25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4B5A" w14:textId="77777777" w:rsidR="00297EAF" w:rsidRPr="00297EAF" w:rsidRDefault="00297EAF" w:rsidP="00297EAF">
            <w:pPr>
              <w:pStyle w:val="FP"/>
            </w:pPr>
            <w:r w:rsidRPr="00297EAF">
              <w:t>C1-253023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9456" w14:textId="77777777" w:rsidR="00297EAF" w:rsidRPr="00297EAF" w:rsidRDefault="00297EAF" w:rsidP="00297EAF">
            <w:pPr>
              <w:pStyle w:val="FP"/>
            </w:pPr>
            <w:r w:rsidRPr="00297EAF">
              <w:t>C4-251476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7C83" w14:textId="77777777" w:rsidR="00297EAF" w:rsidRPr="00297EAF" w:rsidRDefault="00297EAF" w:rsidP="00297EAF">
            <w:pPr>
              <w:pStyle w:val="FP"/>
            </w:pPr>
            <w:r w:rsidRPr="00297EAF">
              <w:t>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7C31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2C0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CA4" w14:textId="77777777" w:rsidR="00297EAF" w:rsidRPr="00297EAF" w:rsidRDefault="00297EAF" w:rsidP="00297EAF">
            <w:pPr>
              <w:pStyle w:val="FP"/>
            </w:pPr>
          </w:p>
        </w:tc>
      </w:tr>
    </w:tbl>
    <w:p w14:paraId="7B5DF04D" w14:textId="77777777" w:rsidR="00297EAF" w:rsidRPr="00297EAF" w:rsidRDefault="00297EAF" w:rsidP="00297EAF">
      <w:pPr>
        <w:pStyle w:val="Heading3"/>
      </w:pPr>
      <w:r w:rsidRPr="00297EAF">
        <w:t>C1: Outgoing liaison statements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083"/>
        <w:gridCol w:w="2308"/>
        <w:gridCol w:w="1472"/>
        <w:gridCol w:w="956"/>
        <w:gridCol w:w="894"/>
        <w:gridCol w:w="1010"/>
        <w:gridCol w:w="1603"/>
        <w:gridCol w:w="988"/>
      </w:tblGrid>
      <w:tr w:rsidR="00297EAF" w:rsidRPr="00297EAF" w14:paraId="0B058AFF" w14:textId="77777777" w:rsidTr="00297EAF">
        <w:trPr>
          <w:trHeight w:val="69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8A99D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TDoc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FDEC0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Title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1491D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Source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E9D74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Is revision of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B1C4B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Release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94914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To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56A51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Cc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C8E8C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Original LS</w:t>
            </w:r>
          </w:p>
        </w:tc>
      </w:tr>
      <w:tr w:rsidR="00297EAF" w:rsidRPr="00297EAF" w14:paraId="2068472F" w14:textId="77777777" w:rsidTr="00297EAF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0EF5" w14:textId="77777777" w:rsidR="00297EAF" w:rsidRPr="00297EAF" w:rsidRDefault="00297EAF" w:rsidP="00297EAF">
            <w:pPr>
              <w:pStyle w:val="FP"/>
            </w:pPr>
            <w:hyperlink r:id="rId6" w:history="1">
              <w:r w:rsidRPr="00297EAF">
                <w:rPr>
                  <w:rStyle w:val="Hyperlink"/>
                </w:rPr>
                <w:t>C1-253719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4C14B" w14:textId="77777777" w:rsidR="00297EAF" w:rsidRPr="00297EAF" w:rsidRDefault="00297EAF" w:rsidP="00297EAF">
            <w:pPr>
              <w:pStyle w:val="FP"/>
            </w:pPr>
            <w:r w:rsidRPr="00297EAF">
              <w:t>LS on UE parameters update header security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8307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907DF" w14:textId="77777777" w:rsidR="00297EAF" w:rsidRPr="00297EAF" w:rsidRDefault="00297EAF" w:rsidP="00297EAF">
            <w:pPr>
              <w:pStyle w:val="FP"/>
            </w:pPr>
            <w:hyperlink r:id="rId7" w:history="1">
              <w:r w:rsidRPr="00297EAF">
                <w:rPr>
                  <w:rStyle w:val="Hyperlink"/>
                </w:rPr>
                <w:t>C1-253049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FD565" w14:textId="77777777" w:rsidR="00297EAF" w:rsidRPr="00297EAF" w:rsidRDefault="00297EAF" w:rsidP="00297EAF">
            <w:pPr>
              <w:pStyle w:val="FP"/>
            </w:pPr>
            <w:hyperlink r:id="rId8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A665F" w14:textId="77777777" w:rsidR="00297EAF" w:rsidRPr="00297EAF" w:rsidRDefault="00297EAF" w:rsidP="00297EAF">
            <w:pPr>
              <w:pStyle w:val="FP"/>
            </w:pPr>
            <w:r w:rsidRPr="00297EAF">
              <w:t>SA3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62CD1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233C1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</w:tr>
      <w:tr w:rsidR="00297EAF" w:rsidRPr="00297EAF" w14:paraId="7F1F2714" w14:textId="77777777" w:rsidTr="00297EAF">
        <w:trPr>
          <w:trHeight w:val="10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A845" w14:textId="77777777" w:rsidR="00297EAF" w:rsidRPr="00297EAF" w:rsidRDefault="00297EAF" w:rsidP="00297EAF">
            <w:pPr>
              <w:pStyle w:val="FP"/>
            </w:pPr>
            <w:hyperlink r:id="rId9" w:history="1">
              <w:r w:rsidRPr="00297EAF">
                <w:rPr>
                  <w:rStyle w:val="Hyperlink"/>
                </w:rPr>
                <w:t>C1-253720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742DF" w14:textId="77777777" w:rsidR="00297EAF" w:rsidRPr="00297EAF" w:rsidRDefault="00297EAF" w:rsidP="00297EAF">
            <w:pPr>
              <w:pStyle w:val="FP"/>
            </w:pPr>
            <w:r w:rsidRPr="00297EAF">
              <w:t>Reply LS on Next Generation eCall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D3CC0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0867E" w14:textId="77777777" w:rsidR="00297EAF" w:rsidRPr="00297EAF" w:rsidRDefault="00297EAF" w:rsidP="00297EAF">
            <w:pPr>
              <w:pStyle w:val="FP"/>
            </w:pPr>
            <w:hyperlink r:id="rId10" w:history="1">
              <w:r w:rsidRPr="00297EAF">
                <w:rPr>
                  <w:rStyle w:val="Hyperlink"/>
                </w:rPr>
                <w:t>C1-253192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44319" w14:textId="77777777" w:rsidR="00297EAF" w:rsidRPr="00297EAF" w:rsidRDefault="00297EAF" w:rsidP="00297EAF">
            <w:pPr>
              <w:pStyle w:val="FP"/>
            </w:pPr>
            <w:hyperlink r:id="rId11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F002D" w14:textId="77777777" w:rsidR="00297EAF" w:rsidRPr="00297EAF" w:rsidRDefault="00297EAF" w:rsidP="00297EAF">
            <w:pPr>
              <w:pStyle w:val="FP"/>
            </w:pPr>
            <w:r w:rsidRPr="00297EAF">
              <w:t>CEN/TC 278/WG 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6C658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SA, CT, SA2, SA1, ETSI TC MSG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3EB85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 </w:t>
            </w:r>
          </w:p>
        </w:tc>
      </w:tr>
      <w:tr w:rsidR="00297EAF" w:rsidRPr="00297EAF" w14:paraId="49C67D8C" w14:textId="77777777" w:rsidTr="00297EAF">
        <w:trPr>
          <w:trHeight w:val="8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1B55" w14:textId="77777777" w:rsidR="00297EAF" w:rsidRPr="00297EAF" w:rsidRDefault="00297EAF" w:rsidP="00297EAF">
            <w:pPr>
              <w:pStyle w:val="FP"/>
            </w:pPr>
            <w:hyperlink r:id="rId12" w:history="1">
              <w:r w:rsidRPr="00297EAF">
                <w:rPr>
                  <w:rStyle w:val="Hyperlink"/>
                </w:rPr>
                <w:t>C1-253724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46977" w14:textId="77777777" w:rsidR="00297EAF" w:rsidRPr="00297EAF" w:rsidRDefault="00297EAF" w:rsidP="00297EAF">
            <w:pPr>
              <w:pStyle w:val="FP"/>
            </w:pPr>
            <w:r w:rsidRPr="00297EAF">
              <w:t>LS on the path information in 5G ProSe multi-hop UE-to-UE relay discovery of non-IP PDU type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ECF0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9F0E1" w14:textId="77777777" w:rsidR="00297EAF" w:rsidRPr="00297EAF" w:rsidRDefault="00297EAF" w:rsidP="00297EAF">
            <w:pPr>
              <w:pStyle w:val="FP"/>
            </w:pPr>
            <w:hyperlink r:id="rId13" w:history="1">
              <w:r w:rsidRPr="00297EAF">
                <w:rPr>
                  <w:rStyle w:val="Hyperlink"/>
                </w:rPr>
                <w:t>C1-253983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AA254" w14:textId="77777777" w:rsidR="00297EAF" w:rsidRPr="00297EAF" w:rsidRDefault="00297EAF" w:rsidP="00297EAF">
            <w:pPr>
              <w:pStyle w:val="FP"/>
            </w:pPr>
            <w:hyperlink r:id="rId14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2725E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A51BE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EDED0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</w:tr>
      <w:tr w:rsidR="00297EAF" w:rsidRPr="00297EAF" w14:paraId="267BB441" w14:textId="77777777" w:rsidTr="00297EAF">
        <w:trPr>
          <w:trHeight w:val="8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2F3D" w14:textId="77777777" w:rsidR="00297EAF" w:rsidRPr="00297EAF" w:rsidRDefault="00297EAF" w:rsidP="00297EAF">
            <w:pPr>
              <w:pStyle w:val="FP"/>
            </w:pPr>
            <w:hyperlink r:id="rId15" w:history="1">
              <w:r w:rsidRPr="00297EAF">
                <w:rPr>
                  <w:rStyle w:val="Hyperlink"/>
                </w:rPr>
                <w:t>C1-254010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01220" w14:textId="77777777" w:rsidR="00297EAF" w:rsidRPr="00297EAF" w:rsidRDefault="00297EAF" w:rsidP="00297EAF">
            <w:pPr>
              <w:pStyle w:val="FP"/>
            </w:pPr>
            <w:r w:rsidRPr="00297EAF">
              <w:t>LS on parameters for ProSe additional parameters announcement request message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41CBC" w14:textId="77777777" w:rsidR="00297EAF" w:rsidRPr="00297EAF" w:rsidRDefault="00297EAF" w:rsidP="00297EAF">
            <w:pPr>
              <w:pStyle w:val="FP"/>
            </w:pPr>
            <w:r w:rsidRPr="00297EAF">
              <w:t>Qualcomm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F1A3C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E43A5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5CE3C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59D9A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BF390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</w:tr>
      <w:tr w:rsidR="00297EAF" w:rsidRPr="00297EAF" w14:paraId="0DC91B2C" w14:textId="77777777" w:rsidTr="00297EAF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EC64" w14:textId="77777777" w:rsidR="00297EAF" w:rsidRPr="00297EAF" w:rsidRDefault="00297EAF" w:rsidP="00297EAF">
            <w:pPr>
              <w:pStyle w:val="FP"/>
            </w:pPr>
            <w:hyperlink r:id="rId16" w:history="1">
              <w:r w:rsidRPr="00297EAF">
                <w:rPr>
                  <w:rStyle w:val="Hyperlink"/>
                </w:rPr>
                <w:t>C1-254119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F9CCF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F7B01" w14:textId="77777777" w:rsidR="00297EAF" w:rsidRPr="00297EAF" w:rsidRDefault="00297EAF" w:rsidP="00297EAF">
            <w:pPr>
              <w:pStyle w:val="FP"/>
            </w:pPr>
            <w:r w:rsidRPr="00297EAF">
              <w:t>CATT/Xiaoxue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EABFB" w14:textId="77777777" w:rsidR="00297EAF" w:rsidRPr="00297EAF" w:rsidRDefault="00297EAF" w:rsidP="00297EAF">
            <w:pPr>
              <w:pStyle w:val="FP"/>
            </w:pPr>
            <w:hyperlink r:id="rId17" w:history="1">
              <w:r w:rsidRPr="00297EAF">
                <w:rPr>
                  <w:rStyle w:val="Hyperlink"/>
                </w:rPr>
                <w:t>C1-254100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8951F" w14:textId="77777777" w:rsidR="00297EAF" w:rsidRPr="00297EAF" w:rsidRDefault="00297EAF" w:rsidP="00297EAF">
            <w:pPr>
              <w:pStyle w:val="FP"/>
            </w:pPr>
            <w:hyperlink r:id="rId18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DB767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1CEE7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B1748" w14:textId="77777777" w:rsidR="00297EAF" w:rsidRPr="00297EAF" w:rsidRDefault="00297EAF" w:rsidP="00297EAF">
            <w:pPr>
              <w:pStyle w:val="FP"/>
            </w:pPr>
            <w:r w:rsidRPr="00297EAF">
              <w:t>R2-2503070</w:t>
            </w:r>
          </w:p>
        </w:tc>
      </w:tr>
      <w:tr w:rsidR="00297EAF" w:rsidRPr="00297EAF" w14:paraId="61C85218" w14:textId="77777777" w:rsidTr="00297EAF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1DAE" w14:textId="77777777" w:rsidR="00297EAF" w:rsidRPr="00297EAF" w:rsidRDefault="00297EAF" w:rsidP="00297EAF">
            <w:pPr>
              <w:pStyle w:val="FP"/>
            </w:pPr>
            <w:hyperlink r:id="rId19" w:history="1">
              <w:r w:rsidRPr="00297EAF">
                <w:rPr>
                  <w:rStyle w:val="Hyperlink"/>
                </w:rPr>
                <w:t>C1-254120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38CFA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43AE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4487F" w14:textId="77777777" w:rsidR="00297EAF" w:rsidRPr="00297EAF" w:rsidRDefault="00297EAF" w:rsidP="00297EAF">
            <w:pPr>
              <w:pStyle w:val="FP"/>
            </w:pPr>
            <w:hyperlink r:id="rId20" w:history="1">
              <w:r w:rsidRPr="00297EAF">
                <w:rPr>
                  <w:rStyle w:val="Hyperlink"/>
                </w:rPr>
                <w:t>C1-253723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DF9CB" w14:textId="77777777" w:rsidR="00297EAF" w:rsidRPr="00297EAF" w:rsidRDefault="00297EAF" w:rsidP="00297EAF">
            <w:pPr>
              <w:pStyle w:val="FP"/>
            </w:pPr>
            <w:hyperlink r:id="rId21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4A96D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49BC8" w14:textId="77777777" w:rsidR="00297EAF" w:rsidRPr="00297EAF" w:rsidRDefault="00297EAF" w:rsidP="00297EAF">
            <w:pPr>
              <w:pStyle w:val="FP"/>
            </w:pPr>
            <w:r w:rsidRPr="00297EAF">
              <w:t>SA2, SA4, CT3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911AF" w14:textId="77777777" w:rsidR="00297EAF" w:rsidRPr="00297EAF" w:rsidRDefault="00297EAF" w:rsidP="00297EAF">
            <w:pPr>
              <w:pStyle w:val="FP"/>
            </w:pPr>
            <w:r w:rsidRPr="00297EAF">
              <w:t>C4-251476</w:t>
            </w:r>
          </w:p>
        </w:tc>
      </w:tr>
    </w:tbl>
    <w:p w14:paraId="5D0255A8" w14:textId="77777777" w:rsidR="00297EAF" w:rsidRPr="00297EAF" w:rsidRDefault="00297EAF" w:rsidP="00297EAF">
      <w:pPr>
        <w:pStyle w:val="FP"/>
      </w:pPr>
    </w:p>
    <w:p w14:paraId="3D9D004C" w14:textId="77777777" w:rsidR="00297EAF" w:rsidRPr="00297EAF" w:rsidRDefault="00297EAF" w:rsidP="00297EAF">
      <w:pPr>
        <w:pStyle w:val="Heading2"/>
      </w:pPr>
      <w:r w:rsidRPr="00297EAF">
        <w:t>Annex D: List of agreed/approved new and revised Work Items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1160"/>
        <w:gridCol w:w="2963"/>
        <w:gridCol w:w="1894"/>
        <w:gridCol w:w="1560"/>
        <w:gridCol w:w="2199"/>
      </w:tblGrid>
      <w:tr w:rsidR="00297EAF" w:rsidRPr="00297EAF" w14:paraId="13D28F61" w14:textId="77777777" w:rsidTr="00297EAF">
        <w:trPr>
          <w:trHeight w:val="29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B213D86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TDoc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21652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Title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5F1D0E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Source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EA970C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Type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195F5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Tdoc Status</w:t>
            </w:r>
          </w:p>
        </w:tc>
      </w:tr>
      <w:tr w:rsidR="00297EAF" w:rsidRPr="00297EAF" w14:paraId="27D49F4A" w14:textId="77777777" w:rsidTr="00297EAF">
        <w:trPr>
          <w:trHeight w:val="87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338A2" w14:textId="77777777" w:rsidR="00297EAF" w:rsidRPr="00297EAF" w:rsidRDefault="00297EAF" w:rsidP="00297EAF">
            <w:pPr>
              <w:pStyle w:val="FP"/>
            </w:pPr>
            <w:hyperlink r:id="rId22" w:history="1">
              <w:r w:rsidRPr="00297EAF">
                <w:rPr>
                  <w:rStyle w:val="Hyperlink"/>
                </w:rPr>
                <w:t>C1-253563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061C3" w14:textId="77777777" w:rsidR="00297EAF" w:rsidRPr="00297EAF" w:rsidRDefault="00297EAF" w:rsidP="00297EAF">
            <w:pPr>
              <w:pStyle w:val="FP"/>
            </w:pPr>
            <w:r w:rsidRPr="00297EAF">
              <w:t>CT aspects of MINT support in EPS for 5G-only national roaming UE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3578D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26A4E" w14:textId="77777777" w:rsidR="00297EAF" w:rsidRPr="00297EAF" w:rsidRDefault="00297EAF" w:rsidP="00297EAF">
            <w:pPr>
              <w:pStyle w:val="FP"/>
            </w:pPr>
            <w:r w:rsidRPr="00297EAF">
              <w:t>WID new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50104" w14:textId="77777777" w:rsidR="00297EAF" w:rsidRPr="00297EAF" w:rsidRDefault="00297EAF" w:rsidP="00297EAF">
            <w:pPr>
              <w:pStyle w:val="FP"/>
            </w:pPr>
            <w:r w:rsidRPr="00297EAF">
              <w:t>conditionally agreed</w:t>
            </w:r>
          </w:p>
        </w:tc>
      </w:tr>
      <w:tr w:rsidR="00297EAF" w:rsidRPr="00297EAF" w14:paraId="04CC6A8F" w14:textId="77777777" w:rsidTr="00297EAF">
        <w:trPr>
          <w:trHeight w:val="58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FB380" w14:textId="77777777" w:rsidR="00297EAF" w:rsidRPr="00297EAF" w:rsidRDefault="00297EAF" w:rsidP="00297EAF">
            <w:pPr>
              <w:pStyle w:val="FP"/>
            </w:pPr>
            <w:hyperlink r:id="rId23" w:history="1">
              <w:r w:rsidRPr="00297EAF">
                <w:rPr>
                  <w:rStyle w:val="Hyperlink"/>
                </w:rPr>
                <w:t>C1-253565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5F244" w14:textId="77777777" w:rsidR="00297EAF" w:rsidRPr="00297EAF" w:rsidRDefault="00297EAF" w:rsidP="00297EAF">
            <w:pPr>
              <w:pStyle w:val="FP"/>
            </w:pPr>
            <w:r w:rsidRPr="00297EAF">
              <w:t>Revised WID on Alignment of eCall over IMS with CEN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C0075" w14:textId="77777777" w:rsidR="00297EAF" w:rsidRPr="00297EAF" w:rsidRDefault="00297EAF" w:rsidP="00297EAF">
            <w:pPr>
              <w:pStyle w:val="FP"/>
            </w:pPr>
            <w:r w:rsidRPr="00297EAF">
              <w:t>CT1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A559C" w14:textId="77777777" w:rsidR="00297EAF" w:rsidRPr="00297EAF" w:rsidRDefault="00297EAF" w:rsidP="00297EAF">
            <w:pPr>
              <w:pStyle w:val="FP"/>
            </w:pPr>
            <w:r w:rsidRPr="00297EAF">
              <w:t>WID revised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2F1A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1444422" w14:textId="77777777" w:rsidTr="00297EAF">
        <w:trPr>
          <w:trHeight w:val="58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0A4DA" w14:textId="77777777" w:rsidR="00297EAF" w:rsidRPr="00297EAF" w:rsidRDefault="00297EAF" w:rsidP="00297EAF">
            <w:pPr>
              <w:pStyle w:val="FP"/>
            </w:pPr>
            <w:hyperlink r:id="rId24" w:history="1">
              <w:r w:rsidRPr="00297EAF">
                <w:rPr>
                  <w:rStyle w:val="Hyperlink"/>
                </w:rPr>
                <w:t>C1-253567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0FBD0" w14:textId="77777777" w:rsidR="00297EAF" w:rsidRPr="00297EAF" w:rsidRDefault="00297EAF" w:rsidP="00297EAF">
            <w:pPr>
              <w:pStyle w:val="FP"/>
            </w:pPr>
            <w:r w:rsidRPr="00297EAF">
              <w:t>CT aspects of ProSe support in NPN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93261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E8895" w14:textId="77777777" w:rsidR="00297EAF" w:rsidRPr="00297EAF" w:rsidRDefault="00297EAF" w:rsidP="00297EAF">
            <w:pPr>
              <w:pStyle w:val="FP"/>
            </w:pPr>
            <w:r w:rsidRPr="00297EAF">
              <w:t>WID revised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A91B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F588221" w14:textId="77777777" w:rsidTr="00297EAF">
        <w:trPr>
          <w:trHeight w:val="87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6D0D3" w14:textId="77777777" w:rsidR="00297EAF" w:rsidRPr="00297EAF" w:rsidRDefault="00297EAF" w:rsidP="00297EAF">
            <w:pPr>
              <w:pStyle w:val="FP"/>
            </w:pPr>
            <w:hyperlink r:id="rId25" w:history="1">
              <w:r w:rsidRPr="00297EAF">
                <w:rPr>
                  <w:rStyle w:val="Hyperlink"/>
                </w:rPr>
                <w:t>C1-253588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60DE3" w14:textId="77777777" w:rsidR="00297EAF" w:rsidRPr="00297EAF" w:rsidRDefault="00297EAF" w:rsidP="00297EAF">
            <w:pPr>
              <w:pStyle w:val="FP"/>
            </w:pPr>
            <w:r w:rsidRPr="00297EAF">
              <w:t>Revised WID on CT aspects for enabling MSGin5G Service phase 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F9223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605EF" w14:textId="77777777" w:rsidR="00297EAF" w:rsidRPr="00297EAF" w:rsidRDefault="00297EAF" w:rsidP="00297EAF">
            <w:pPr>
              <w:pStyle w:val="FP"/>
            </w:pPr>
            <w:r w:rsidRPr="00297EAF">
              <w:t>WID revised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E64A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ADF17B2" w14:textId="77777777" w:rsidTr="00297EAF">
        <w:trPr>
          <w:trHeight w:val="58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52AEB" w14:textId="77777777" w:rsidR="00297EAF" w:rsidRPr="00297EAF" w:rsidRDefault="00297EAF" w:rsidP="00297EAF">
            <w:pPr>
              <w:pStyle w:val="FP"/>
            </w:pPr>
            <w:hyperlink r:id="rId26" w:history="1">
              <w:r w:rsidRPr="00297EAF">
                <w:rPr>
                  <w:rStyle w:val="Hyperlink"/>
                </w:rPr>
                <w:t>C1-253631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C47D2" w14:textId="77777777" w:rsidR="00297EAF" w:rsidRPr="00297EAF" w:rsidRDefault="00297EAF" w:rsidP="00297EAF">
            <w:pPr>
              <w:pStyle w:val="FP"/>
            </w:pPr>
            <w:r w:rsidRPr="00297EAF">
              <w:t>Revised WID on CT aspects of Multi-Access (ATSSS_Ph4)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C23F3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BE0E4" w14:textId="77777777" w:rsidR="00297EAF" w:rsidRPr="00297EAF" w:rsidRDefault="00297EAF" w:rsidP="00297EAF">
            <w:pPr>
              <w:pStyle w:val="FP"/>
            </w:pPr>
            <w:r w:rsidRPr="00297EAF">
              <w:t>WID revised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F6CD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</w:tbl>
    <w:p w14:paraId="1B9CEC4C" w14:textId="77777777" w:rsidR="00297EAF" w:rsidRPr="00297EAF" w:rsidRDefault="00297EAF" w:rsidP="00297EAF">
      <w:pPr>
        <w:pStyle w:val="FP"/>
      </w:pPr>
    </w:p>
    <w:p w14:paraId="6E21D0E9" w14:textId="77777777" w:rsidR="00297EAF" w:rsidRPr="00297EAF" w:rsidRDefault="00297EAF" w:rsidP="00297EAF">
      <w:pPr>
        <w:pStyle w:val="Heading2"/>
      </w:pPr>
      <w:r w:rsidRPr="00297EAF">
        <w:t>Annex E: List of draft Technical Specifications and Reports</w:t>
      </w:r>
    </w:p>
    <w:p w14:paraId="2258686B" w14:textId="77777777" w:rsidR="00297EAF" w:rsidRPr="00297EAF" w:rsidRDefault="00297EAF" w:rsidP="00297EAF">
      <w:pPr>
        <w:pStyle w:val="Heading2"/>
      </w:pPr>
      <w:r w:rsidRPr="00297EAF">
        <w:t>Annex F: List of action items</w:t>
      </w:r>
    </w:p>
    <w:p w14:paraId="34AA8865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  <w:gridCol w:w="1239"/>
        <w:gridCol w:w="822"/>
      </w:tblGrid>
      <w:tr w:rsidR="00297EAF" w:rsidRPr="00297EAF" w14:paraId="0D92F98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5506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81D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444B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984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F45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CD4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Due by</w:t>
            </w:r>
          </w:p>
        </w:tc>
      </w:tr>
    </w:tbl>
    <w:p w14:paraId="5A7C917B" w14:textId="77777777" w:rsidR="00297EAF" w:rsidRPr="00297EAF" w:rsidRDefault="00297EAF" w:rsidP="00297EAF">
      <w:pPr>
        <w:pStyle w:val="Heading2"/>
      </w:pPr>
      <w:r w:rsidRPr="00297EAF">
        <w:t>Annex G: List of decisions</w:t>
      </w:r>
    </w:p>
    <w:p w14:paraId="77E5F94E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</w:tblGrid>
      <w:tr w:rsidR="00297EAF" w:rsidRPr="00297EAF" w14:paraId="701711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10C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B4C7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1441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D2E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Details</w:t>
            </w:r>
          </w:p>
        </w:tc>
      </w:tr>
    </w:tbl>
    <w:p w14:paraId="4009576B" w14:textId="77777777" w:rsidR="00297EAF" w:rsidRPr="00297EAF" w:rsidRDefault="00297EAF" w:rsidP="00297EAF">
      <w:pPr>
        <w:pStyle w:val="Heading2"/>
      </w:pPr>
      <w:r w:rsidRPr="00297EAF">
        <w:t>Annex H: List of participants</w:t>
      </w:r>
    </w:p>
    <w:tbl>
      <w:tblPr>
        <w:tblW w:w="8590" w:type="dxa"/>
        <w:tblInd w:w="113" w:type="dxa"/>
        <w:tblLook w:val="04A0" w:firstRow="1" w:lastRow="0" w:firstColumn="1" w:lastColumn="0" w:noHBand="0" w:noVBand="1"/>
      </w:tblPr>
      <w:tblGrid>
        <w:gridCol w:w="3290"/>
        <w:gridCol w:w="972"/>
        <w:gridCol w:w="1894"/>
        <w:gridCol w:w="1350"/>
        <w:gridCol w:w="1572"/>
      </w:tblGrid>
      <w:tr w:rsidR="00297EAF" w:rsidRPr="00297EAF" w14:paraId="11359656" w14:textId="77777777" w:rsidTr="00297EAF">
        <w:trPr>
          <w:trHeight w:val="116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B6DD3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Name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11C35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Role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3EDF4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Organization Represented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C752C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Organization Represented Category Code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7D00E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Organization Represented Status Code</w:t>
            </w:r>
          </w:p>
        </w:tc>
      </w:tr>
      <w:tr w:rsidR="00297EAF" w:rsidRPr="00297EAF" w14:paraId="4911091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519D0" w14:textId="77777777" w:rsidR="00297EAF" w:rsidRPr="00297EAF" w:rsidRDefault="00297EAF" w:rsidP="00297EAF">
            <w:pPr>
              <w:pStyle w:val="FP"/>
            </w:pPr>
            <w:r w:rsidRPr="00297EAF">
              <w:t>Taimoor Abbas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C1FB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9C9E9" w14:textId="77777777" w:rsidR="00297EAF" w:rsidRPr="00297EAF" w:rsidRDefault="00297EAF" w:rsidP="00297EAF">
            <w:pPr>
              <w:pStyle w:val="FP"/>
            </w:pPr>
            <w:r w:rsidRPr="00297EAF">
              <w:t>InterDigital Finland Oy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3B0FB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97601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ECA9695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578AA" w14:textId="77777777" w:rsidR="00297EAF" w:rsidRPr="00297EAF" w:rsidRDefault="00297EAF" w:rsidP="00297EAF">
            <w:pPr>
              <w:pStyle w:val="FP"/>
            </w:pPr>
            <w:r w:rsidRPr="00297EAF">
              <w:t>Behrouz Aghili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E108" w14:textId="77777777" w:rsidR="00297EAF" w:rsidRPr="00297EAF" w:rsidRDefault="00297EAF" w:rsidP="00297EAF">
            <w:pPr>
              <w:pStyle w:val="FP"/>
            </w:pPr>
            <w:r w:rsidRPr="00297EAF">
              <w:t>Vice Chair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FD07D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E2A6C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E30F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314A78A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F93FE" w14:textId="77777777" w:rsidR="00297EAF" w:rsidRPr="00297EAF" w:rsidRDefault="00297EAF" w:rsidP="00297EAF">
            <w:pPr>
              <w:pStyle w:val="FP"/>
            </w:pPr>
            <w:r w:rsidRPr="00297EAF">
              <w:t>Shunya Akahori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442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C4D95" w14:textId="77777777" w:rsidR="00297EAF" w:rsidRPr="00297EAF" w:rsidRDefault="00297EAF" w:rsidP="00297EAF">
            <w:pPr>
              <w:pStyle w:val="FP"/>
            </w:pPr>
            <w:r w:rsidRPr="00297EAF">
              <w:t>SHARP Corporation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9168F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3461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CECF0AB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2209" w14:textId="77777777" w:rsidR="00297EAF" w:rsidRPr="00297EAF" w:rsidRDefault="00297EAF" w:rsidP="00297EAF">
            <w:pPr>
              <w:pStyle w:val="FP"/>
            </w:pPr>
            <w:r w:rsidRPr="00297EAF">
              <w:t>Boris Antsev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A95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7EC16" w14:textId="77777777" w:rsidR="00297EAF" w:rsidRPr="00297EAF" w:rsidRDefault="00297EAF" w:rsidP="00297EAF">
            <w:pPr>
              <w:pStyle w:val="FP"/>
            </w:pPr>
            <w:r w:rsidRPr="00297EAF">
              <w:t>T-Mobile USA Inc.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F4A4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DF99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13ED2A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AFA8" w14:textId="77777777" w:rsidR="00297EAF" w:rsidRPr="00297EAF" w:rsidRDefault="00297EAF" w:rsidP="00297EAF">
            <w:pPr>
              <w:pStyle w:val="FP"/>
            </w:pPr>
            <w:r w:rsidRPr="00297EAF">
              <w:t>Akansha Arora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48A37" w14:textId="77777777" w:rsidR="00297EAF" w:rsidRPr="00297EAF" w:rsidRDefault="00297EAF" w:rsidP="00297EAF">
            <w:pPr>
              <w:pStyle w:val="FP"/>
            </w:pPr>
            <w:r w:rsidRPr="00297EAF">
              <w:t>Secretary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70CB7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F8CD1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9FA93" w14:textId="77777777" w:rsidR="00297EAF" w:rsidRPr="00297EAF" w:rsidRDefault="00297EAF" w:rsidP="00297EAF">
            <w:pPr>
              <w:pStyle w:val="FP"/>
            </w:pPr>
            <w:r w:rsidRPr="00297EAF">
              <w:t>3GPPORG_REP</w:t>
            </w:r>
          </w:p>
        </w:tc>
      </w:tr>
      <w:tr w:rsidR="00297EAF" w:rsidRPr="00297EAF" w14:paraId="06C729C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38D01" w14:textId="77777777" w:rsidR="00297EAF" w:rsidRPr="00297EAF" w:rsidRDefault="00297EAF" w:rsidP="00297EAF">
            <w:pPr>
              <w:pStyle w:val="FP"/>
            </w:pPr>
            <w:r w:rsidRPr="00297EAF">
              <w:t>Anders Askerup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5EB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070C4" w14:textId="77777777" w:rsidR="00297EAF" w:rsidRPr="00297EAF" w:rsidRDefault="00297EAF" w:rsidP="00297EAF">
            <w:pPr>
              <w:pStyle w:val="FP"/>
            </w:pPr>
            <w:r w:rsidRPr="00297EAF">
              <w:t>Cisco Systems France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315E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EF5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870A716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9DE0E" w14:textId="77777777" w:rsidR="00297EAF" w:rsidRPr="00297EAF" w:rsidRDefault="00297EAF" w:rsidP="00297EAF">
            <w:pPr>
              <w:pStyle w:val="FP"/>
            </w:pPr>
            <w:r w:rsidRPr="00297EAF">
              <w:t>Roozbeh Atarius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88C1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403E2" w14:textId="77777777" w:rsidR="00297EAF" w:rsidRPr="00297EAF" w:rsidRDefault="00297EAF" w:rsidP="00297EAF">
            <w:pPr>
              <w:pStyle w:val="FP"/>
            </w:pPr>
            <w:r w:rsidRPr="00297EAF">
              <w:t>Motorola Mobility Aus Pty.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DCA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ECD8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A372767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6E369" w14:textId="77777777" w:rsidR="00297EAF" w:rsidRPr="00297EAF" w:rsidRDefault="00297EAF" w:rsidP="00297EAF">
            <w:pPr>
              <w:pStyle w:val="FP"/>
            </w:pPr>
            <w:r w:rsidRPr="00297EAF">
              <w:t>Peter Beicht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2CF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D5A26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29CA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7F6E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51FE0C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5218" w14:textId="77777777" w:rsidR="00297EAF" w:rsidRPr="00297EAF" w:rsidRDefault="00297EAF" w:rsidP="00297EAF">
            <w:pPr>
              <w:pStyle w:val="FP"/>
            </w:pPr>
            <w:r w:rsidRPr="00297EAF">
              <w:t>Nevenka Biondic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14A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CF08E" w14:textId="77777777" w:rsidR="00297EAF" w:rsidRPr="00297EAF" w:rsidRDefault="00297EAF" w:rsidP="00297EAF">
            <w:pPr>
              <w:pStyle w:val="FP"/>
            </w:pPr>
            <w:r w:rsidRPr="00297EAF">
              <w:t>Ericsson Hungary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346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2651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5F2F84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EBC42" w14:textId="77777777" w:rsidR="00297EAF" w:rsidRPr="00297EAF" w:rsidRDefault="00297EAF" w:rsidP="00297EAF">
            <w:pPr>
              <w:pStyle w:val="FP"/>
            </w:pPr>
            <w:r w:rsidRPr="00297EAF">
              <w:t>Marco Broszeit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90FE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33E20" w14:textId="77777777" w:rsidR="00297EAF" w:rsidRPr="00297EAF" w:rsidRDefault="00297EAF" w:rsidP="00297EAF">
            <w:pPr>
              <w:pStyle w:val="FP"/>
            </w:pPr>
            <w:r w:rsidRPr="00297EAF">
              <w:t>VODAFONE Group Plc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31030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0F4F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307445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AC2DC" w14:textId="77777777" w:rsidR="00297EAF" w:rsidRPr="00297EAF" w:rsidRDefault="00297EAF" w:rsidP="00297EAF">
            <w:pPr>
              <w:pStyle w:val="FP"/>
            </w:pPr>
            <w:r w:rsidRPr="00297EAF">
              <w:t>Amer Catovic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455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A14A2" w14:textId="77777777" w:rsidR="00297EAF" w:rsidRPr="00297EAF" w:rsidRDefault="00297EAF" w:rsidP="00297EAF">
            <w:pPr>
              <w:pStyle w:val="FP"/>
            </w:pPr>
            <w:r w:rsidRPr="00297EAF">
              <w:t>Qualcomm Germany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66D6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F1CF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29256E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49253" w14:textId="77777777" w:rsidR="00297EAF" w:rsidRPr="00297EAF" w:rsidRDefault="00297EAF" w:rsidP="00297EAF">
            <w:pPr>
              <w:pStyle w:val="FP"/>
            </w:pPr>
            <w:r w:rsidRPr="00297EAF">
              <w:t>Lena Chaponniere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E3BCA" w14:textId="77777777" w:rsidR="00297EAF" w:rsidRPr="00297EAF" w:rsidRDefault="00297EAF" w:rsidP="00297EAF">
            <w:pPr>
              <w:pStyle w:val="FP"/>
            </w:pPr>
            <w:r w:rsidRPr="00297EAF">
              <w:t>Chair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892B8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6A9E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41E1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EB48B08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BD460" w14:textId="77777777" w:rsidR="00297EAF" w:rsidRPr="00297EAF" w:rsidRDefault="00297EAF" w:rsidP="00297EAF">
            <w:pPr>
              <w:pStyle w:val="FP"/>
            </w:pPr>
            <w:r w:rsidRPr="00297EAF">
              <w:t>Xu Chen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2A2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14515" w14:textId="77777777" w:rsidR="00297EAF" w:rsidRPr="00297EAF" w:rsidRDefault="00297EAF" w:rsidP="00297EAF">
            <w:pPr>
              <w:pStyle w:val="FP"/>
            </w:pPr>
            <w:r w:rsidRPr="00297EAF">
              <w:t>China Mobile Group Device Co.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F678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32A2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A3AE40D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9796" w14:textId="77777777" w:rsidR="00297EAF" w:rsidRPr="00297EAF" w:rsidRDefault="00297EAF" w:rsidP="00297EAF">
            <w:pPr>
              <w:pStyle w:val="FP"/>
            </w:pPr>
            <w:r w:rsidRPr="00297EAF">
              <w:t>Zhuoyi Chen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21BA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AA391" w14:textId="77777777" w:rsidR="00297EAF" w:rsidRPr="00297EAF" w:rsidRDefault="00297EAF" w:rsidP="00297EAF">
            <w:pPr>
              <w:pStyle w:val="FP"/>
            </w:pPr>
            <w:r w:rsidRPr="00297EAF">
              <w:t>Esurfing IoT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AE5F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B2AE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DDDF31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B764D" w14:textId="77777777" w:rsidR="00297EAF" w:rsidRPr="00297EAF" w:rsidRDefault="00297EAF" w:rsidP="00297EAF">
            <w:pPr>
              <w:pStyle w:val="FP"/>
            </w:pPr>
            <w:r w:rsidRPr="00297EAF">
              <w:t>Shuichiro Chiba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64EE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EA39A" w14:textId="77777777" w:rsidR="00297EAF" w:rsidRPr="00297EAF" w:rsidRDefault="00297EAF" w:rsidP="00297EAF">
            <w:pPr>
              <w:pStyle w:val="FP"/>
            </w:pPr>
            <w:r w:rsidRPr="00297EAF">
              <w:t>SHARP Corporation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72C0E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D82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A13170A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35F59" w14:textId="77777777" w:rsidR="00297EAF" w:rsidRPr="00297EAF" w:rsidRDefault="00297EAF" w:rsidP="00297EAF">
            <w:pPr>
              <w:pStyle w:val="FP"/>
            </w:pPr>
            <w:r w:rsidRPr="00297EAF">
              <w:t>ChenHo CHIN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9055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6CCCB" w14:textId="77777777" w:rsidR="00297EAF" w:rsidRPr="00297EAF" w:rsidRDefault="00297EAF" w:rsidP="00297EAF">
            <w:pPr>
              <w:pStyle w:val="FP"/>
            </w:pPr>
            <w:r w:rsidRPr="00297EAF">
              <w:t>Guangdong OPPO Mobile Telecom.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B5F44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26D2D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17EF03D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7B43F" w14:textId="77777777" w:rsidR="00297EAF" w:rsidRPr="00297EAF" w:rsidRDefault="00297EAF" w:rsidP="00297EAF">
            <w:pPr>
              <w:pStyle w:val="FP"/>
            </w:pPr>
            <w:r w:rsidRPr="00297EAF">
              <w:t>HyunJung Choe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AB80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25734" w14:textId="77777777" w:rsidR="00297EAF" w:rsidRPr="00297EAF" w:rsidRDefault="00297EAF" w:rsidP="00297EAF">
            <w:pPr>
              <w:pStyle w:val="FP"/>
            </w:pPr>
            <w:r w:rsidRPr="00297EAF">
              <w:t>LG Electronics France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5980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E8E1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84E3BFE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D317BE" w14:textId="77777777" w:rsidR="00297EAF" w:rsidRPr="00297EAF" w:rsidRDefault="00297EAF" w:rsidP="00297EAF">
            <w:pPr>
              <w:pStyle w:val="FP"/>
            </w:pPr>
            <w:r w:rsidRPr="00297EAF">
              <w:t>Shunsuke Dojiri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42CE15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BE8D16C" w14:textId="77777777" w:rsidR="00297EAF" w:rsidRPr="00297EAF" w:rsidRDefault="00297EAF" w:rsidP="00297EAF">
            <w:pPr>
              <w:pStyle w:val="FP"/>
            </w:pPr>
            <w:r w:rsidRPr="00297EAF">
              <w:t>DOCOMO Beijing Labs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B6F541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EB69F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B58AE99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06FBE" w14:textId="77777777" w:rsidR="00297EAF" w:rsidRPr="00297EAF" w:rsidRDefault="00297EAF" w:rsidP="00297EAF">
            <w:pPr>
              <w:pStyle w:val="FP"/>
            </w:pPr>
            <w:r w:rsidRPr="00297EAF">
              <w:t>Abdessamad EL MOATAMID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B9827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8D89F" w14:textId="77777777" w:rsidR="00297EAF" w:rsidRPr="00297EAF" w:rsidRDefault="00297EAF" w:rsidP="00297EAF">
            <w:pPr>
              <w:pStyle w:val="FP"/>
            </w:pPr>
            <w:r w:rsidRPr="00297EAF">
              <w:t>Huawei Technologies France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B3E6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5CBC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BFE795B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EFAB9" w14:textId="77777777" w:rsidR="00297EAF" w:rsidRPr="00297EAF" w:rsidRDefault="00297EAF" w:rsidP="00297EAF">
            <w:pPr>
              <w:pStyle w:val="FP"/>
            </w:pPr>
            <w:r w:rsidRPr="00297EAF">
              <w:t>Sergi Espi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6E9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F5E9B" w14:textId="77777777" w:rsidR="00297EAF" w:rsidRPr="00297EAF" w:rsidRDefault="00297EAF" w:rsidP="00297EAF">
            <w:pPr>
              <w:pStyle w:val="FP"/>
            </w:pPr>
            <w:r w:rsidRPr="00297EAF">
              <w:t>G+D MS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4769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95E9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52D4889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2823B" w14:textId="77777777" w:rsidR="00297EAF" w:rsidRPr="00297EAF" w:rsidRDefault="00297EAF" w:rsidP="00297EAF">
            <w:pPr>
              <w:pStyle w:val="FP"/>
            </w:pPr>
            <w:r w:rsidRPr="00297EAF">
              <w:t>Neda Farhand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AFA0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6F4A0" w14:textId="77777777" w:rsidR="00297EAF" w:rsidRPr="00297EAF" w:rsidRDefault="00297EAF" w:rsidP="00297EAF">
            <w:pPr>
              <w:pStyle w:val="FP"/>
            </w:pPr>
            <w:r w:rsidRPr="00297EAF">
              <w:t>Ericsson Japan K.K.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714C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E3BE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044BAD4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4A962" w14:textId="77777777" w:rsidR="00297EAF" w:rsidRPr="00297EAF" w:rsidRDefault="00297EAF" w:rsidP="00297EAF">
            <w:pPr>
              <w:pStyle w:val="FP"/>
            </w:pPr>
            <w:r w:rsidRPr="00297EAF">
              <w:t>Roland Gruber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C08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025FF" w14:textId="77777777" w:rsidR="00297EAF" w:rsidRPr="00297EAF" w:rsidRDefault="00297EAF" w:rsidP="00297EAF">
            <w:pPr>
              <w:pStyle w:val="FP"/>
            </w:pPr>
            <w:r w:rsidRPr="00297EAF">
              <w:t>Apple Benelux B.V. - Belgium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EA19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1F8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DC6A851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059D8" w14:textId="77777777" w:rsidR="00297EAF" w:rsidRPr="00297EAF" w:rsidRDefault="00297EAF" w:rsidP="00297EAF">
            <w:pPr>
              <w:pStyle w:val="FP"/>
            </w:pPr>
            <w:r w:rsidRPr="00297EAF">
              <w:t>Giorgi Gulbani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36CA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B99C2" w14:textId="77777777" w:rsidR="00297EAF" w:rsidRPr="00297EAF" w:rsidRDefault="00297EAF" w:rsidP="00297EAF">
            <w:pPr>
              <w:pStyle w:val="FP"/>
            </w:pPr>
            <w:r w:rsidRPr="00297EAF">
              <w:t>Shenzhen Heytap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7A92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1DBD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4EEA690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3D7F0" w14:textId="77777777" w:rsidR="00297EAF" w:rsidRPr="00297EAF" w:rsidRDefault="00297EAF" w:rsidP="00297EAF">
            <w:pPr>
              <w:pStyle w:val="FP"/>
            </w:pPr>
            <w:r w:rsidRPr="00297EAF">
              <w:t>Nishant Gupta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C19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3A36A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0EB4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DFCF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D03458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8AE70" w14:textId="77777777" w:rsidR="00297EAF" w:rsidRPr="00297EAF" w:rsidRDefault="00297EAF" w:rsidP="00297EAF">
            <w:pPr>
              <w:pStyle w:val="FP"/>
            </w:pPr>
            <w:r w:rsidRPr="00297EAF">
              <w:t>Vivek Gupta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8ED8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C6095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EB20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10E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ECE3106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E7307" w14:textId="77777777" w:rsidR="00297EAF" w:rsidRPr="00297EAF" w:rsidRDefault="00297EAF" w:rsidP="00297EAF">
            <w:pPr>
              <w:pStyle w:val="FP"/>
            </w:pPr>
            <w:r w:rsidRPr="00297EAF">
              <w:t>DANISH EHSAN HASHMI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B57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1CC4F" w14:textId="77777777" w:rsidR="00297EAF" w:rsidRPr="00297EAF" w:rsidRDefault="00297EAF" w:rsidP="00297EAF">
            <w:pPr>
              <w:pStyle w:val="FP"/>
              <w:rPr>
                <w:lang w:val="sv-SE"/>
              </w:rPr>
            </w:pPr>
            <w:r w:rsidRPr="00297EAF">
              <w:rPr>
                <w:lang w:val="sv-SE"/>
              </w:rPr>
              <w:t>SAMSUNG R&amp;D INSTITUTE JAPAN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7B503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8046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335D26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76D8" w14:textId="77777777" w:rsidR="00297EAF" w:rsidRPr="00297EAF" w:rsidRDefault="00297EAF" w:rsidP="00297EAF">
            <w:pPr>
              <w:pStyle w:val="FP"/>
            </w:pPr>
            <w:r w:rsidRPr="00297EAF">
              <w:t>Mu He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AF0C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3872A" w14:textId="77777777" w:rsidR="00297EAF" w:rsidRPr="00297EAF" w:rsidRDefault="00297EAF" w:rsidP="00297EAF">
            <w:pPr>
              <w:pStyle w:val="FP"/>
            </w:pPr>
            <w:r w:rsidRPr="00297EAF">
              <w:t>Verizon Denmark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528AD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6D8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1066F78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58FF6" w14:textId="77777777" w:rsidR="00297EAF" w:rsidRPr="00297EAF" w:rsidRDefault="00297EAF" w:rsidP="00297EAF">
            <w:pPr>
              <w:pStyle w:val="FP"/>
            </w:pPr>
            <w:r w:rsidRPr="00297EAF">
              <w:t>Christian Herrero-Veron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A258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0C982" w14:textId="77777777" w:rsidR="00297EAF" w:rsidRPr="00297EAF" w:rsidRDefault="00297EAF" w:rsidP="00297EAF">
            <w:pPr>
              <w:pStyle w:val="FP"/>
            </w:pPr>
            <w:r w:rsidRPr="00297EAF">
              <w:t>HUAWEI TECHNOLOGIES Co. Ltd.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5B43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0DC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27F382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F4941" w14:textId="77777777" w:rsidR="00297EAF" w:rsidRPr="00297EAF" w:rsidRDefault="00297EAF" w:rsidP="00297EAF">
            <w:pPr>
              <w:pStyle w:val="FP"/>
            </w:pPr>
            <w:r w:rsidRPr="00297EAF">
              <w:t>Changzheng Huang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036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24B02" w14:textId="77777777" w:rsidR="00297EAF" w:rsidRPr="00297EAF" w:rsidRDefault="00297EAF" w:rsidP="00297EAF">
            <w:pPr>
              <w:pStyle w:val="FP"/>
            </w:pPr>
            <w:r w:rsidRPr="00297EAF">
              <w:t>CTSI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6078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C62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6FCF25E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A31A5" w14:textId="77777777" w:rsidR="00297EAF" w:rsidRPr="00297EAF" w:rsidRDefault="00297EAF" w:rsidP="00297EAF">
            <w:pPr>
              <w:pStyle w:val="FP"/>
            </w:pPr>
            <w:r w:rsidRPr="00297EAF">
              <w:t>Weijing Huo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F5BF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8B29B" w14:textId="77777777" w:rsidR="00297EAF" w:rsidRPr="00297EAF" w:rsidRDefault="00297EAF" w:rsidP="00297EAF">
            <w:pPr>
              <w:pStyle w:val="FP"/>
            </w:pPr>
            <w:r w:rsidRPr="00297EAF">
              <w:t>China Mobile M2M Company Ltd.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8B8E8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A528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6BBD0C1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ACB27" w14:textId="77777777" w:rsidR="00297EAF" w:rsidRPr="00297EAF" w:rsidRDefault="00297EAF" w:rsidP="00297EAF">
            <w:pPr>
              <w:pStyle w:val="FP"/>
            </w:pPr>
            <w:r w:rsidRPr="00297EAF">
              <w:t>Mengdi Ji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A806A3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0B76972C" w14:textId="77777777" w:rsidR="00297EAF" w:rsidRPr="00297EAF" w:rsidRDefault="00297EAF" w:rsidP="00297EAF">
            <w:pPr>
              <w:pStyle w:val="FP"/>
              <w:rPr>
                <w:lang w:val="sv-SE"/>
              </w:rPr>
            </w:pPr>
            <w:r w:rsidRPr="00297EAF">
              <w:rPr>
                <w:lang w:val="sv-SE"/>
              </w:rPr>
              <w:t>Huawei Tech. Japan, K.K.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F921D64" w14:textId="77777777" w:rsidR="00297EAF" w:rsidRPr="00297EAF" w:rsidRDefault="00297EAF" w:rsidP="00297EAF">
            <w:pPr>
              <w:pStyle w:val="FP"/>
            </w:pPr>
            <w:r w:rsidRPr="00297EAF">
              <w:t>TTC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037E7E31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CCC50FC" w14:textId="77777777" w:rsidTr="00297EAF">
        <w:trPr>
          <w:trHeight w:val="870"/>
        </w:trPr>
        <w:tc>
          <w:tcPr>
            <w:tcW w:w="3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44360" w14:textId="77777777" w:rsidR="00297EAF" w:rsidRPr="00297EAF" w:rsidRDefault="00297EAF" w:rsidP="00297EAF">
            <w:pPr>
              <w:pStyle w:val="FP"/>
            </w:pPr>
            <w:r w:rsidRPr="00297EAF">
              <w:t>Hao Jing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9636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69892" w14:textId="77777777" w:rsidR="00297EAF" w:rsidRPr="00297EAF" w:rsidRDefault="00297EAF" w:rsidP="00297EAF">
            <w:pPr>
              <w:pStyle w:val="FP"/>
            </w:pPr>
            <w:r w:rsidRPr="00297EAF">
              <w:t>Huawei Telecommunication India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7D728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E34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A570F1A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BD70B" w14:textId="77777777" w:rsidR="00297EAF" w:rsidRPr="00297EAF" w:rsidRDefault="00297EAF" w:rsidP="00297EAF">
            <w:pPr>
              <w:pStyle w:val="FP"/>
            </w:pPr>
            <w:r w:rsidRPr="00297EAF">
              <w:t>Diwesh Johar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B8C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FA1C3" w14:textId="77777777" w:rsidR="00297EAF" w:rsidRPr="00297EAF" w:rsidRDefault="00297EAF" w:rsidP="00297EAF">
            <w:pPr>
              <w:pStyle w:val="FP"/>
            </w:pPr>
            <w:r w:rsidRPr="00297EAF">
              <w:t>Qualcomm Sweden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D711B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90CA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BECB35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B2745" w14:textId="77777777" w:rsidR="00297EAF" w:rsidRPr="00297EAF" w:rsidRDefault="00297EAF" w:rsidP="00297EAF">
            <w:pPr>
              <w:pStyle w:val="FP"/>
            </w:pPr>
            <w:r w:rsidRPr="00297EAF">
              <w:t>Piotr Karas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E5F3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71F43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T-Mobile Polska S.A.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73139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8100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5258BB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EAAB" w14:textId="77777777" w:rsidR="00297EAF" w:rsidRPr="00297EAF" w:rsidRDefault="00297EAF" w:rsidP="00297EAF">
            <w:pPr>
              <w:pStyle w:val="FP"/>
            </w:pPr>
            <w:r w:rsidRPr="00297EAF">
              <w:t>Meghna Khaturia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F88D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1C7E0" w14:textId="77777777" w:rsidR="00297EAF" w:rsidRPr="00297EAF" w:rsidRDefault="00297EAF" w:rsidP="00297EAF">
            <w:pPr>
              <w:pStyle w:val="FP"/>
            </w:pPr>
            <w:r w:rsidRPr="00297EAF">
              <w:t>Harman GmbH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D841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242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0A31EF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D3934" w14:textId="77777777" w:rsidR="00297EAF" w:rsidRPr="00297EAF" w:rsidRDefault="00297EAF" w:rsidP="00297EAF">
            <w:pPr>
              <w:pStyle w:val="FP"/>
            </w:pPr>
            <w:r w:rsidRPr="00297EAF">
              <w:t>HYUNJIN KIM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85E4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684B8" w14:textId="77777777" w:rsidR="00297EAF" w:rsidRPr="00297EAF" w:rsidRDefault="00297EAF" w:rsidP="00297EAF">
            <w:pPr>
              <w:pStyle w:val="FP"/>
            </w:pPr>
            <w:r w:rsidRPr="00297EAF">
              <w:t>SK Telecom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E4B06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1309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0D262FF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72C4B" w14:textId="77777777" w:rsidR="00297EAF" w:rsidRPr="00297EAF" w:rsidRDefault="00297EAF" w:rsidP="00297EAF">
            <w:pPr>
              <w:pStyle w:val="FP"/>
            </w:pPr>
            <w:r w:rsidRPr="00297EAF">
              <w:t>Minseon KIM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AEED1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8C342" w14:textId="77777777" w:rsidR="00297EAF" w:rsidRPr="00297EAF" w:rsidRDefault="00297EAF" w:rsidP="00297EAF">
            <w:pPr>
              <w:pStyle w:val="FP"/>
            </w:pPr>
            <w:r w:rsidRPr="00297EAF">
              <w:t>LG Electronics Inc.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79436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DE8A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B3B05CB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CA9CE" w14:textId="77777777" w:rsidR="00297EAF" w:rsidRPr="00297EAF" w:rsidRDefault="00297EAF" w:rsidP="00297EAF">
            <w:pPr>
              <w:pStyle w:val="FP"/>
            </w:pPr>
            <w:r w:rsidRPr="00297EAF">
              <w:t>Sunghoon Kim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AFD28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EBFA6" w14:textId="77777777" w:rsidR="00297EAF" w:rsidRPr="00297EAF" w:rsidRDefault="00297EAF" w:rsidP="00297EAF">
            <w:pPr>
              <w:pStyle w:val="FP"/>
            </w:pPr>
            <w:r w:rsidRPr="00297EAF">
              <w:t>Qualcomm Technologies Ireland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0E29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AFFF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6F8C92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A0CC5" w14:textId="77777777" w:rsidR="00297EAF" w:rsidRPr="00297EAF" w:rsidRDefault="00297EAF" w:rsidP="00297EAF">
            <w:pPr>
              <w:pStyle w:val="FP"/>
            </w:pPr>
            <w:r w:rsidRPr="00297EAF">
              <w:t>Sunhee Kim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8BB1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ED6F9" w14:textId="77777777" w:rsidR="00297EAF" w:rsidRPr="00297EAF" w:rsidRDefault="00297EAF" w:rsidP="00297EAF">
            <w:pPr>
              <w:pStyle w:val="FP"/>
            </w:pPr>
            <w:r w:rsidRPr="00297EAF">
              <w:t>LG Electronics Inc.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9D1F8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8E3D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7AE7C7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8C8AA" w14:textId="77777777" w:rsidR="00297EAF" w:rsidRPr="00297EAF" w:rsidRDefault="00297EAF" w:rsidP="00297EAF">
            <w:pPr>
              <w:pStyle w:val="FP"/>
            </w:pPr>
            <w:r w:rsidRPr="00297EAF">
              <w:t>Michael Kreipl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6D4C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DF13F" w14:textId="77777777" w:rsidR="00297EAF" w:rsidRPr="00297EAF" w:rsidRDefault="00297EAF" w:rsidP="00297EAF">
            <w:pPr>
              <w:pStyle w:val="FP"/>
            </w:pPr>
            <w:r w:rsidRPr="00297EAF">
              <w:t>T-Mobile Austria GmbH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CC9A4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648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A849E6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DC1E" w14:textId="77777777" w:rsidR="00297EAF" w:rsidRPr="00297EAF" w:rsidRDefault="00297EAF" w:rsidP="00297EAF">
            <w:pPr>
              <w:pStyle w:val="FP"/>
            </w:pPr>
            <w:r w:rsidRPr="00297EAF">
              <w:t>Akihiro Kubota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1A2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F21CB" w14:textId="77777777" w:rsidR="00297EAF" w:rsidRPr="00297EAF" w:rsidRDefault="00297EAF" w:rsidP="00297EAF">
            <w:pPr>
              <w:pStyle w:val="FP"/>
            </w:pPr>
            <w:r w:rsidRPr="00297EAF">
              <w:t>NTT DOCOMO INC..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01C5F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D481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AE9169B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F11E" w14:textId="77777777" w:rsidR="00297EAF" w:rsidRPr="00297EAF" w:rsidRDefault="00297EAF" w:rsidP="00297EAF">
            <w:pPr>
              <w:pStyle w:val="FP"/>
            </w:pPr>
            <w:r w:rsidRPr="00297EAF">
              <w:t>Nidhin L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7F71F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03754" w14:textId="77777777" w:rsidR="00297EAF" w:rsidRPr="00297EAF" w:rsidRDefault="00297EAF" w:rsidP="00297EAF">
            <w:pPr>
              <w:pStyle w:val="FP"/>
            </w:pPr>
            <w:r w:rsidRPr="00297EAF">
              <w:t>CEWiT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76DE7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0F5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30395C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1346" w14:textId="77777777" w:rsidR="00297EAF" w:rsidRPr="00297EAF" w:rsidRDefault="00297EAF" w:rsidP="00297EAF">
            <w:pPr>
              <w:pStyle w:val="FP"/>
            </w:pPr>
            <w:r w:rsidRPr="00297EAF">
              <w:t>Bruno Landais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12B8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00F11" w14:textId="77777777" w:rsidR="00297EAF" w:rsidRPr="00297EAF" w:rsidRDefault="00297EAF" w:rsidP="00297EAF">
            <w:pPr>
              <w:pStyle w:val="FP"/>
            </w:pPr>
            <w:r w:rsidRPr="00297EAF">
              <w:t>Nokia Mexico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F962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084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F06AEE2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5F046" w14:textId="77777777" w:rsidR="00297EAF" w:rsidRPr="00297EAF" w:rsidRDefault="00297EAF" w:rsidP="00297EAF">
            <w:pPr>
              <w:pStyle w:val="FP"/>
            </w:pPr>
            <w:r w:rsidRPr="00297EAF">
              <w:t>Shahab Lavasani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9D6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52D97" w14:textId="77777777" w:rsidR="00297EAF" w:rsidRPr="00297EAF" w:rsidRDefault="00297EAF" w:rsidP="00297EAF">
            <w:pPr>
              <w:pStyle w:val="FP"/>
            </w:pPr>
            <w:r w:rsidRPr="00297EAF">
              <w:t>Huawei Technologies Sweden AB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2B8C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833C4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FABE19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F548" w14:textId="77777777" w:rsidR="00297EAF" w:rsidRPr="00297EAF" w:rsidRDefault="00297EAF" w:rsidP="00297EAF">
            <w:pPr>
              <w:pStyle w:val="FP"/>
            </w:pPr>
            <w:r w:rsidRPr="00297EAF">
              <w:t>Jose Leon Calvo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BB8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4D563" w14:textId="77777777" w:rsidR="00297EAF" w:rsidRPr="00297EAF" w:rsidRDefault="00297EAF" w:rsidP="00297EAF">
            <w:pPr>
              <w:pStyle w:val="FP"/>
            </w:pPr>
            <w:r w:rsidRPr="00297EAF">
              <w:t>Nokia Germany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DD2D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3F99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F68E316" w14:textId="77777777" w:rsidTr="00297EAF">
        <w:trPr>
          <w:trHeight w:val="87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2FE0" w14:textId="77777777" w:rsidR="00297EAF" w:rsidRPr="00297EAF" w:rsidRDefault="00297EAF" w:rsidP="00297EAF">
            <w:pPr>
              <w:pStyle w:val="FP"/>
            </w:pPr>
            <w:r w:rsidRPr="00297EAF">
              <w:t>Mingxue Li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E60B1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0489B" w14:textId="77777777" w:rsidR="00297EAF" w:rsidRPr="00297EAF" w:rsidRDefault="00297EAF" w:rsidP="00297EAF">
            <w:pPr>
              <w:pStyle w:val="FP"/>
            </w:pPr>
            <w:r w:rsidRPr="00297EAF">
              <w:t>China Telecommunications Corp.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E4824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23ADC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AB9B4B6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A2AC" w14:textId="77777777" w:rsidR="00297EAF" w:rsidRPr="00297EAF" w:rsidRDefault="00297EAF" w:rsidP="00297EAF">
            <w:pPr>
              <w:pStyle w:val="FP"/>
            </w:pPr>
            <w:r w:rsidRPr="00297EAF">
              <w:t>Zhijun Li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9EF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43495" w14:textId="77777777" w:rsidR="00297EAF" w:rsidRPr="00297EAF" w:rsidRDefault="00297EAF" w:rsidP="00297EAF">
            <w:pPr>
              <w:pStyle w:val="FP"/>
            </w:pPr>
            <w:r w:rsidRPr="00297EAF">
              <w:t>Sanechips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22393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BAA8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850AE17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6A8BE" w14:textId="77777777" w:rsidR="00297EAF" w:rsidRPr="00297EAF" w:rsidRDefault="00297EAF" w:rsidP="00297EAF">
            <w:pPr>
              <w:pStyle w:val="FP"/>
            </w:pPr>
            <w:r w:rsidRPr="00297EAF">
              <w:t>Shuang Liang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802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621A0" w14:textId="77777777" w:rsidR="00297EAF" w:rsidRPr="00297EAF" w:rsidRDefault="00297EAF" w:rsidP="00297EAF">
            <w:pPr>
              <w:pStyle w:val="FP"/>
            </w:pPr>
            <w:r w:rsidRPr="00297EAF">
              <w:t>ZTE Photonics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4EAD1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18C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3B907C3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35E60" w14:textId="77777777" w:rsidR="00297EAF" w:rsidRPr="00297EAF" w:rsidRDefault="00297EAF" w:rsidP="00297EAF">
            <w:pPr>
              <w:pStyle w:val="FP"/>
            </w:pPr>
            <w:r w:rsidRPr="00297EAF">
              <w:t>Hanna Lim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87A7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8F864" w14:textId="77777777" w:rsidR="00297EAF" w:rsidRPr="00297EAF" w:rsidRDefault="00297EAF" w:rsidP="00297EAF">
            <w:pPr>
              <w:pStyle w:val="FP"/>
            </w:pPr>
            <w:r w:rsidRPr="00297EAF">
              <w:t>QWCT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15A8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954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4E7A8AA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B6914" w14:textId="77777777" w:rsidR="00297EAF" w:rsidRPr="00297EAF" w:rsidRDefault="00297EAF" w:rsidP="00297EAF">
            <w:pPr>
              <w:pStyle w:val="FP"/>
            </w:pPr>
            <w:r w:rsidRPr="00297EAF">
              <w:t>Jiayifan Liu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B08A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87140" w14:textId="77777777" w:rsidR="00297EAF" w:rsidRPr="00297EAF" w:rsidRDefault="00297EAF" w:rsidP="00297EAF">
            <w:pPr>
              <w:pStyle w:val="FP"/>
            </w:pPr>
            <w:r w:rsidRPr="00297EAF">
              <w:t>E-surfing Digital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51BC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569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5A61093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3203" w14:textId="77777777" w:rsidR="00297EAF" w:rsidRPr="00297EAF" w:rsidRDefault="00297EAF" w:rsidP="00297EAF">
            <w:pPr>
              <w:pStyle w:val="FP"/>
            </w:pPr>
            <w:r w:rsidRPr="00297EAF">
              <w:t>Yubing Liu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7607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9DBAF" w14:textId="77777777" w:rsidR="00297EAF" w:rsidRPr="00297EAF" w:rsidRDefault="00297EAF" w:rsidP="00297EAF">
            <w:pPr>
              <w:pStyle w:val="FP"/>
            </w:pPr>
            <w:r w:rsidRPr="00297EAF">
              <w:t>China Telecom Corporation Ltd.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AD0D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BBD1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398D08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D6B476" w14:textId="77777777" w:rsidR="00297EAF" w:rsidRPr="00297EAF" w:rsidRDefault="00297EAF" w:rsidP="00297EAF">
            <w:pPr>
              <w:pStyle w:val="FP"/>
            </w:pPr>
            <w:r w:rsidRPr="00297EAF">
              <w:t>Zehan Liu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D603A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65645DA" w14:textId="77777777" w:rsidR="00297EAF" w:rsidRPr="00297EAF" w:rsidRDefault="00297EAF" w:rsidP="00297EAF">
            <w:pPr>
              <w:pStyle w:val="FP"/>
            </w:pPr>
            <w:r w:rsidRPr="00297EAF">
              <w:t>BJTU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C29A87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AF212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915F42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4BDB0" w14:textId="77777777" w:rsidR="00297EAF" w:rsidRPr="00297EAF" w:rsidRDefault="00297EAF" w:rsidP="00297EAF">
            <w:pPr>
              <w:pStyle w:val="FP"/>
            </w:pPr>
            <w:r w:rsidRPr="00297EAF">
              <w:t>Osama Lotfallah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DB8F7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DC620" w14:textId="77777777" w:rsidR="00297EAF" w:rsidRPr="00297EAF" w:rsidRDefault="00297EAF" w:rsidP="00297EAF">
            <w:pPr>
              <w:pStyle w:val="FP"/>
            </w:pPr>
            <w:r w:rsidRPr="00297EAF">
              <w:t>Qualcomm France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B72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C506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7499EB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9F56" w14:textId="77777777" w:rsidR="00297EAF" w:rsidRPr="00297EAF" w:rsidRDefault="00297EAF" w:rsidP="00297EAF">
            <w:pPr>
              <w:pStyle w:val="FP"/>
            </w:pPr>
            <w:r w:rsidRPr="00297EAF">
              <w:t>Yang Lu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57B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51D01" w14:textId="77777777" w:rsidR="00297EAF" w:rsidRPr="00297EAF" w:rsidRDefault="00297EAF" w:rsidP="00297EAF">
            <w:pPr>
              <w:pStyle w:val="FP"/>
            </w:pPr>
            <w:r w:rsidRPr="00297EAF">
              <w:t>Vodafone GmbH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6AB4B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46D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1CAB5FC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9E9A8" w14:textId="77777777" w:rsidR="00297EAF" w:rsidRPr="00297EAF" w:rsidRDefault="00297EAF" w:rsidP="00297EAF">
            <w:pPr>
              <w:pStyle w:val="FP"/>
            </w:pPr>
            <w:r w:rsidRPr="00297EAF">
              <w:t>Thomas Luetzenkirchen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A77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5C350" w14:textId="77777777" w:rsidR="00297EAF" w:rsidRPr="00297EAF" w:rsidRDefault="00297EAF" w:rsidP="00297EAF">
            <w:pPr>
              <w:pStyle w:val="FP"/>
            </w:pPr>
            <w:r w:rsidRPr="00297EAF">
              <w:t>MOTOROLA MOBILITY BRAZIL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2BA6A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652F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D545CD5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46AFA" w14:textId="77777777" w:rsidR="00297EAF" w:rsidRPr="00297EAF" w:rsidRDefault="00297EAF" w:rsidP="00297EAF">
            <w:pPr>
              <w:pStyle w:val="FP"/>
            </w:pPr>
            <w:r w:rsidRPr="00297EAF">
              <w:t>Saurabh Mathur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B7E8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43D3C" w14:textId="77777777" w:rsidR="00297EAF" w:rsidRPr="00297EAF" w:rsidRDefault="00297EAF" w:rsidP="00297EAF">
            <w:pPr>
              <w:pStyle w:val="FP"/>
            </w:pPr>
            <w:r w:rsidRPr="00297EAF">
              <w:t>VIAVI Solutions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E0DA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686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CD49DDA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A1A10" w14:textId="77777777" w:rsidR="00297EAF" w:rsidRPr="00297EAF" w:rsidRDefault="00297EAF" w:rsidP="00297EAF">
            <w:pPr>
              <w:pStyle w:val="FP"/>
            </w:pPr>
            <w:r w:rsidRPr="00297EAF">
              <w:t>Stanley Mayalil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6CAF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5B9B4" w14:textId="77777777" w:rsidR="00297EAF" w:rsidRPr="00297EAF" w:rsidRDefault="00297EAF" w:rsidP="00297EAF">
            <w:pPr>
              <w:pStyle w:val="FP"/>
            </w:pPr>
            <w:r w:rsidRPr="00297EAF">
              <w:t>Apple AB Denmark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202F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5A2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56FE3B0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88E8F" w14:textId="77777777" w:rsidR="00297EAF" w:rsidRPr="00297EAF" w:rsidRDefault="00297EAF" w:rsidP="00297EAF">
            <w:pPr>
              <w:pStyle w:val="FP"/>
            </w:pPr>
            <w:r w:rsidRPr="00297EAF">
              <w:t>Riku Miura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1E00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C9C2E" w14:textId="77777777" w:rsidR="00297EAF" w:rsidRPr="00297EAF" w:rsidRDefault="00297EAF" w:rsidP="00297EAF">
            <w:pPr>
              <w:pStyle w:val="FP"/>
            </w:pPr>
            <w:r w:rsidRPr="00297EAF">
              <w:t>NTT DOCOMO INC..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03B33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BC6A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1B22286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E7835" w14:textId="77777777" w:rsidR="00297EAF" w:rsidRPr="00297EAF" w:rsidRDefault="00297EAF" w:rsidP="00297EAF">
            <w:pPr>
              <w:pStyle w:val="FP"/>
            </w:pPr>
            <w:r w:rsidRPr="00297EAF">
              <w:t>Shahram Mohajeri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559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EF8AA" w14:textId="77777777" w:rsidR="00297EAF" w:rsidRPr="00297EAF" w:rsidRDefault="00297EAF" w:rsidP="00297EAF">
            <w:pPr>
              <w:pStyle w:val="FP"/>
            </w:pPr>
            <w:r w:rsidRPr="00297EAF">
              <w:t>AT&amp;T Services, Inc.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69E8D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D466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C909B1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3515C" w14:textId="77777777" w:rsidR="00297EAF" w:rsidRPr="00297EAF" w:rsidRDefault="00297EAF" w:rsidP="00297EAF">
            <w:pPr>
              <w:pStyle w:val="FP"/>
            </w:pPr>
            <w:r w:rsidRPr="00297EAF">
              <w:t>Karim Morsy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518B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27D66" w14:textId="77777777" w:rsidR="00297EAF" w:rsidRPr="00297EAF" w:rsidRDefault="00297EAF" w:rsidP="00297EAF">
            <w:pPr>
              <w:pStyle w:val="FP"/>
            </w:pPr>
            <w:r w:rsidRPr="00297EAF">
              <w:t>Nokia Hungary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1862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34BD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FC8D903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ABF75" w14:textId="77777777" w:rsidR="00297EAF" w:rsidRPr="00297EAF" w:rsidRDefault="00297EAF" w:rsidP="00297EAF">
            <w:pPr>
              <w:pStyle w:val="FP"/>
            </w:pPr>
            <w:r w:rsidRPr="00297EAF">
              <w:t>Mohamed Amin Nassar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FE03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A8437" w14:textId="77777777" w:rsidR="00297EAF" w:rsidRPr="00297EAF" w:rsidRDefault="00297EAF" w:rsidP="00297EAF">
            <w:pPr>
              <w:pStyle w:val="FP"/>
            </w:pPr>
            <w:r w:rsidRPr="00297EAF">
              <w:t>Nokia Belgium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F5B8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4F1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75554E0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A1AE3" w14:textId="77777777" w:rsidR="00297EAF" w:rsidRPr="00297EAF" w:rsidRDefault="00297EAF" w:rsidP="00297EAF">
            <w:pPr>
              <w:pStyle w:val="FP"/>
            </w:pPr>
            <w:r w:rsidRPr="00297EAF">
              <w:t>Marko Niemi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6454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D050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623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1AF7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8285A23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FDC1" w14:textId="77777777" w:rsidR="00297EAF" w:rsidRPr="00297EAF" w:rsidRDefault="00297EAF" w:rsidP="00297EAF">
            <w:pPr>
              <w:pStyle w:val="FP"/>
            </w:pPr>
            <w:r w:rsidRPr="00297EAF">
              <w:t>Bighnaraj Panigrahi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89A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118B7" w14:textId="77777777" w:rsidR="00297EAF" w:rsidRPr="00297EAF" w:rsidRDefault="00297EAF" w:rsidP="00297EAF">
            <w:pPr>
              <w:pStyle w:val="FP"/>
            </w:pPr>
            <w:r w:rsidRPr="00297EAF">
              <w:t>Nokia UK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10E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B416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8A49E22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6F590" w14:textId="77777777" w:rsidR="00297EAF" w:rsidRPr="00297EAF" w:rsidRDefault="00297EAF" w:rsidP="00297EAF">
            <w:pPr>
              <w:pStyle w:val="FP"/>
            </w:pPr>
            <w:r w:rsidRPr="00297EAF">
              <w:t>Apostolos Papageorgiou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711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AB97A" w14:textId="77777777" w:rsidR="00297EAF" w:rsidRPr="00297EAF" w:rsidRDefault="00297EAF" w:rsidP="00297EAF">
            <w:pPr>
              <w:pStyle w:val="FP"/>
            </w:pPr>
            <w:r w:rsidRPr="00297EAF">
              <w:t>Nokia Japan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A5EA7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E04A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02D4132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4BAD" w14:textId="77777777" w:rsidR="00297EAF" w:rsidRPr="00297EAF" w:rsidRDefault="00297EAF" w:rsidP="00297EAF">
            <w:pPr>
              <w:pStyle w:val="FP"/>
            </w:pPr>
            <w:r w:rsidRPr="00297EAF">
              <w:t>Nivedya Parambath Sasi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B171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0E4AE" w14:textId="77777777" w:rsidR="00297EAF" w:rsidRPr="00297EAF" w:rsidRDefault="00297EAF" w:rsidP="00297EAF">
            <w:pPr>
              <w:pStyle w:val="FP"/>
            </w:pPr>
            <w:r w:rsidRPr="00297EAF">
              <w:t>Samsung Electronics Iberia SA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CA9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4F0F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2F325ED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AF29B" w14:textId="77777777" w:rsidR="00297EAF" w:rsidRPr="00297EAF" w:rsidRDefault="00297EAF" w:rsidP="00297EAF">
            <w:pPr>
              <w:pStyle w:val="FP"/>
            </w:pPr>
            <w:r w:rsidRPr="00297EAF">
              <w:t>Sang Min Park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9FD2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26B28" w14:textId="77777777" w:rsidR="00297EAF" w:rsidRPr="00297EAF" w:rsidRDefault="00297EAF" w:rsidP="00297EAF">
            <w:pPr>
              <w:pStyle w:val="FP"/>
            </w:pPr>
            <w:r w:rsidRPr="00297EAF">
              <w:t>Google Korea LLC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5C622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CFB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A8F155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2C066" w14:textId="77777777" w:rsidR="00297EAF" w:rsidRPr="00297EAF" w:rsidRDefault="00297EAF" w:rsidP="00297EAF">
            <w:pPr>
              <w:pStyle w:val="FP"/>
            </w:pPr>
            <w:r w:rsidRPr="00297EAF">
              <w:t>Bhaskar Paul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359BF7F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3B83F886" w14:textId="77777777" w:rsidR="00297EAF" w:rsidRPr="00297EAF" w:rsidRDefault="00297EAF" w:rsidP="00297EAF">
            <w:pPr>
              <w:pStyle w:val="FP"/>
            </w:pPr>
            <w:r w:rsidRPr="00297EAF">
              <w:t>Nokia Denmark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0E1FEF3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08FE9B0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4476C7D" w14:textId="77777777" w:rsidTr="00297EAF">
        <w:trPr>
          <w:trHeight w:val="290"/>
        </w:trPr>
        <w:tc>
          <w:tcPr>
            <w:tcW w:w="3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29FB8" w14:textId="77777777" w:rsidR="00297EAF" w:rsidRPr="00297EAF" w:rsidRDefault="00297EAF" w:rsidP="00297EAF">
            <w:pPr>
              <w:pStyle w:val="FP"/>
            </w:pPr>
            <w:r w:rsidRPr="00297EAF">
              <w:t>Francois Piroard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62C0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34495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AEBA3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881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114E9BF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9CF9B" w14:textId="77777777" w:rsidR="00297EAF" w:rsidRPr="00297EAF" w:rsidRDefault="00297EAF" w:rsidP="00297EAF">
            <w:pPr>
              <w:pStyle w:val="FP"/>
            </w:pPr>
            <w:r w:rsidRPr="00297EAF">
              <w:t>Vishnu Preman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E18C5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8FE88" w14:textId="77777777" w:rsidR="00297EAF" w:rsidRPr="00297EAF" w:rsidRDefault="00297EAF" w:rsidP="00297EAF">
            <w:pPr>
              <w:pStyle w:val="FP"/>
            </w:pPr>
            <w:r w:rsidRPr="00297EAF">
              <w:t>HiSilicon Technologies Co.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98464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8DA20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A86E88D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8225A" w14:textId="77777777" w:rsidR="00297EAF" w:rsidRPr="00297EAF" w:rsidRDefault="00297EAF" w:rsidP="00297EAF">
            <w:pPr>
              <w:pStyle w:val="FP"/>
            </w:pPr>
            <w:r w:rsidRPr="00297EAF">
              <w:t>Caixia Qi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A81A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BDA66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HUAWEI Technologies Japan K.K.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5DE3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C975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70CEBF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6468" w14:textId="77777777" w:rsidR="00297EAF" w:rsidRPr="00297EAF" w:rsidRDefault="00297EAF" w:rsidP="00297EAF">
            <w:pPr>
              <w:pStyle w:val="FP"/>
            </w:pPr>
            <w:r w:rsidRPr="00297EAF">
              <w:t>Parthasarathi Ravindran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CB4EF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615C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754C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9DB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4B11A72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539F2" w14:textId="77777777" w:rsidR="00297EAF" w:rsidRPr="00297EAF" w:rsidRDefault="00297EAF" w:rsidP="00297EAF">
            <w:pPr>
              <w:pStyle w:val="FP"/>
            </w:pPr>
            <w:r w:rsidRPr="00297EAF">
              <w:t>Roya Rezagah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E33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66B56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Huawei Technologies R&amp;D UK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0835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C0DF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BEB6C7F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04D19" w14:textId="77777777" w:rsidR="00297EAF" w:rsidRPr="00297EAF" w:rsidRDefault="00297EAF" w:rsidP="00297EAF">
            <w:pPr>
              <w:pStyle w:val="FP"/>
            </w:pPr>
            <w:r w:rsidRPr="00297EAF">
              <w:t>Michael Salmon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A8F1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FA153" w14:textId="77777777" w:rsidR="00297EAF" w:rsidRPr="00297EAF" w:rsidRDefault="00297EAF" w:rsidP="00297EAF">
            <w:pPr>
              <w:pStyle w:val="FP"/>
            </w:pPr>
            <w:r w:rsidRPr="00297EAF">
              <w:t>Verizon Finland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CA352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8D8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D082173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2DCA" w14:textId="77777777" w:rsidR="00297EAF" w:rsidRPr="00297EAF" w:rsidRDefault="00297EAF" w:rsidP="00297EAF">
            <w:pPr>
              <w:pStyle w:val="FP"/>
            </w:pPr>
            <w:r w:rsidRPr="00297EAF">
              <w:t>Vijay Sangameshwara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565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0AED5" w14:textId="77777777" w:rsidR="00297EAF" w:rsidRPr="00297EAF" w:rsidRDefault="00297EAF" w:rsidP="00297EAF">
            <w:pPr>
              <w:pStyle w:val="FP"/>
            </w:pPr>
            <w:r w:rsidRPr="00297EAF">
              <w:t>Samsung Electronics GmbH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100D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48110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4D88E7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7FC11" w14:textId="77777777" w:rsidR="00297EAF" w:rsidRPr="00297EAF" w:rsidRDefault="00297EAF" w:rsidP="00297EAF">
            <w:pPr>
              <w:pStyle w:val="FP"/>
            </w:pPr>
            <w:r w:rsidRPr="00297EAF">
              <w:t>Alberto Schiavon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CFFF" w14:textId="77777777" w:rsidR="00297EAF" w:rsidRPr="00297EAF" w:rsidRDefault="00297EAF" w:rsidP="00297EAF">
            <w:pPr>
              <w:pStyle w:val="FP"/>
            </w:pPr>
            <w:r w:rsidRPr="00297EAF">
              <w:t>Staff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14FD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0BBA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BD99E" w14:textId="77777777" w:rsidR="00297EAF" w:rsidRPr="00297EAF" w:rsidRDefault="00297EAF" w:rsidP="00297EAF">
            <w:pPr>
              <w:pStyle w:val="FP"/>
            </w:pPr>
            <w:r w:rsidRPr="00297EAF">
              <w:t>3GPPORG_REP</w:t>
            </w:r>
          </w:p>
        </w:tc>
      </w:tr>
      <w:tr w:rsidR="00297EAF" w:rsidRPr="00297EAF" w14:paraId="404BC49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4B42" w14:textId="77777777" w:rsidR="00297EAF" w:rsidRPr="00297EAF" w:rsidRDefault="00297EAF" w:rsidP="00297EAF">
            <w:pPr>
              <w:pStyle w:val="FP"/>
            </w:pPr>
            <w:r w:rsidRPr="00297EAF">
              <w:t>Ivo Sedlacek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D046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E0289" w14:textId="77777777" w:rsidR="00297EAF" w:rsidRPr="00297EAF" w:rsidRDefault="00297EAF" w:rsidP="00297EAF">
            <w:pPr>
              <w:pStyle w:val="FP"/>
            </w:pPr>
            <w:r w:rsidRPr="00297EAF">
              <w:t>Ericsson (China)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420EE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0182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95B7D2E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1E40B" w14:textId="77777777" w:rsidR="00297EAF" w:rsidRPr="00297EAF" w:rsidRDefault="00297EAF" w:rsidP="00297EAF">
            <w:pPr>
              <w:pStyle w:val="FP"/>
            </w:pPr>
            <w:r w:rsidRPr="00297EAF">
              <w:t>Anuj Sethi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65841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4A2CA" w14:textId="77777777" w:rsidR="00297EAF" w:rsidRPr="00297EAF" w:rsidRDefault="00297EAF" w:rsidP="00297EAF">
            <w:pPr>
              <w:pStyle w:val="FP"/>
            </w:pPr>
            <w:r w:rsidRPr="00297EAF">
              <w:t>InterDigital Communications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5C573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48AB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58552F9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E259A" w14:textId="77777777" w:rsidR="00297EAF" w:rsidRPr="00297EAF" w:rsidRDefault="00297EAF" w:rsidP="00297EAF">
            <w:pPr>
              <w:pStyle w:val="FP"/>
            </w:pPr>
            <w:r w:rsidRPr="00297EAF">
              <w:t>Adinarayana K Setty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614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0F26D" w14:textId="77777777" w:rsidR="00297EAF" w:rsidRPr="00297EAF" w:rsidRDefault="00297EAF" w:rsidP="00297EAF">
            <w:pPr>
              <w:pStyle w:val="FP"/>
            </w:pPr>
            <w:r w:rsidRPr="00297EAF">
              <w:t>Motorola Solutions Germany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10415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743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2966F7C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CF100" w14:textId="77777777" w:rsidR="00297EAF" w:rsidRPr="00297EAF" w:rsidRDefault="00297EAF" w:rsidP="00297EAF">
            <w:pPr>
              <w:pStyle w:val="FP"/>
            </w:pPr>
            <w:r w:rsidRPr="00297EAF">
              <w:t>Mamdoh Shahin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5EF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6455C" w14:textId="77777777" w:rsidR="00297EAF" w:rsidRPr="00297EAF" w:rsidRDefault="00297EAF" w:rsidP="00297EAF">
            <w:pPr>
              <w:pStyle w:val="FP"/>
            </w:pPr>
            <w:r w:rsidRPr="00297EAF">
              <w:t>Nokia Korea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F982B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508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EDA95A2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FA861" w14:textId="77777777" w:rsidR="00297EAF" w:rsidRPr="00297EAF" w:rsidRDefault="00297EAF" w:rsidP="00297EAF">
            <w:pPr>
              <w:pStyle w:val="FP"/>
            </w:pPr>
            <w:r w:rsidRPr="00297EAF">
              <w:t>UTSAV SINHA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2F2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D8757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DBE60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600D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36812EA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498E" w14:textId="77777777" w:rsidR="00297EAF" w:rsidRPr="00297EAF" w:rsidRDefault="00297EAF" w:rsidP="00297EAF">
            <w:pPr>
              <w:pStyle w:val="FP"/>
            </w:pPr>
            <w:r w:rsidRPr="00297EAF">
              <w:t>Yue Song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1C76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B3C5D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B159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B7D0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902AC2B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A7CA5" w14:textId="77777777" w:rsidR="00297EAF" w:rsidRPr="00297EAF" w:rsidRDefault="00297EAF" w:rsidP="00297EAF">
            <w:pPr>
              <w:pStyle w:val="FP"/>
            </w:pPr>
            <w:r w:rsidRPr="00297EAF">
              <w:t>Yumei Song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6D0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084E2" w14:textId="77777777" w:rsidR="00297EAF" w:rsidRPr="00297EAF" w:rsidRDefault="00297EAF" w:rsidP="00297EAF">
            <w:pPr>
              <w:pStyle w:val="FP"/>
            </w:pPr>
            <w:r w:rsidRPr="00297EAF">
              <w:t>L.M. Ericsson Limited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6A0E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8813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7743A69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3D1A6" w14:textId="77777777" w:rsidR="00297EAF" w:rsidRPr="00297EAF" w:rsidRDefault="00297EAF" w:rsidP="00297EAF">
            <w:pPr>
              <w:pStyle w:val="FP"/>
            </w:pPr>
            <w:r w:rsidRPr="00297EAF">
              <w:t>Kyungjoo Grace Suh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EB9F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087A8" w14:textId="77777777" w:rsidR="00297EAF" w:rsidRPr="00297EAF" w:rsidRDefault="00297EAF" w:rsidP="00297EAF">
            <w:pPr>
              <w:pStyle w:val="FP"/>
              <w:rPr>
                <w:lang w:val="sv-SE"/>
              </w:rPr>
            </w:pPr>
            <w:r w:rsidRPr="00297EAF">
              <w:rPr>
                <w:lang w:val="sv-SE"/>
              </w:rPr>
              <w:t>Samsung R&amp;D Institute UK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0EC8F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EA1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D8FB0F5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C7FA" w14:textId="77777777" w:rsidR="00297EAF" w:rsidRPr="00297EAF" w:rsidRDefault="00297EAF" w:rsidP="00297EAF">
            <w:pPr>
              <w:pStyle w:val="FP"/>
            </w:pPr>
            <w:r w:rsidRPr="00297EAF">
              <w:t>Yue Sun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1A92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2DCC9" w14:textId="77777777" w:rsidR="00297EAF" w:rsidRPr="00297EAF" w:rsidRDefault="00297EAF" w:rsidP="00297EAF">
            <w:pPr>
              <w:pStyle w:val="FP"/>
            </w:pPr>
            <w:r w:rsidRPr="00297EAF">
              <w:t>Chinatelecom Cloud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CFDE3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4B27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240A78C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A183" w14:textId="77777777" w:rsidR="00297EAF" w:rsidRPr="00297EAF" w:rsidRDefault="00297EAF" w:rsidP="00297EAF">
            <w:pPr>
              <w:pStyle w:val="FP"/>
            </w:pPr>
            <w:r w:rsidRPr="00297EAF">
              <w:t>Tsuyoshi Takakura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4F7D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466AB" w14:textId="77777777" w:rsidR="00297EAF" w:rsidRPr="00297EAF" w:rsidRDefault="00297EAF" w:rsidP="00297EAF">
            <w:pPr>
              <w:pStyle w:val="FP"/>
            </w:pPr>
            <w:r w:rsidRPr="00297EAF">
              <w:t>NTT DOCOMO INC..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821D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8420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1ECCC0E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68A3AA" w14:textId="77777777" w:rsidR="00297EAF" w:rsidRPr="00297EAF" w:rsidRDefault="00297EAF" w:rsidP="00297EAF">
            <w:pPr>
              <w:pStyle w:val="FP"/>
            </w:pPr>
            <w:r w:rsidRPr="00297EAF">
              <w:t>Narendranath Durga Tangudu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5B89B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4BE62CE" w14:textId="77777777" w:rsidR="00297EAF" w:rsidRPr="00297EAF" w:rsidRDefault="00297EAF" w:rsidP="00297EAF">
            <w:pPr>
              <w:pStyle w:val="FP"/>
            </w:pPr>
            <w:r w:rsidRPr="00297EAF">
              <w:t>Samsung Electronics Co., Ltd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E15D51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C5B63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F3DDF71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CE7AA" w14:textId="77777777" w:rsidR="00297EAF" w:rsidRPr="00297EAF" w:rsidRDefault="00297EAF" w:rsidP="00297EAF">
            <w:pPr>
              <w:pStyle w:val="FP"/>
            </w:pPr>
            <w:r w:rsidRPr="00297EAF">
              <w:t>Shanthala Thammaiah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02F8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C7F40" w14:textId="77777777" w:rsidR="00297EAF" w:rsidRPr="00297EAF" w:rsidRDefault="00297EAF" w:rsidP="00297EAF">
            <w:pPr>
              <w:pStyle w:val="FP"/>
            </w:pPr>
            <w:r w:rsidRPr="00297EAF">
              <w:t>Verizon Netherlands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A83F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03D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FA89A1F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1BC75" w14:textId="77777777" w:rsidR="00297EAF" w:rsidRPr="00297EAF" w:rsidRDefault="00297EAF" w:rsidP="00297EAF">
            <w:pPr>
              <w:pStyle w:val="FP"/>
            </w:pPr>
            <w:r w:rsidRPr="00297EAF">
              <w:t>Magnus Trank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962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7C169" w14:textId="77777777" w:rsidR="00297EAF" w:rsidRPr="00297EAF" w:rsidRDefault="00297EAF" w:rsidP="00297EAF">
            <w:pPr>
              <w:pStyle w:val="FP"/>
            </w:pPr>
            <w:r w:rsidRPr="00297EAF">
              <w:t>Ericsson Korea Partners Co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CD5D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A11C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33A9AAC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4BCA" w14:textId="77777777" w:rsidR="00297EAF" w:rsidRPr="00297EAF" w:rsidRDefault="00297EAF" w:rsidP="00297EAF">
            <w:pPr>
              <w:pStyle w:val="FP"/>
            </w:pPr>
            <w:r w:rsidRPr="00297EAF">
              <w:t>Sreelakshmi Vattaparambil Sudarsan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1448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E8EBE" w14:textId="77777777" w:rsidR="00297EAF" w:rsidRPr="00297EAF" w:rsidRDefault="00297EAF" w:rsidP="00297EAF">
            <w:pPr>
              <w:pStyle w:val="FP"/>
            </w:pPr>
            <w:r w:rsidRPr="00297EAF">
              <w:t>Ericsson India Private Limited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BC22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C252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93F489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C66DD" w14:textId="77777777" w:rsidR="00297EAF" w:rsidRPr="00297EAF" w:rsidRDefault="00297EAF" w:rsidP="00297EAF">
            <w:pPr>
              <w:pStyle w:val="FP"/>
            </w:pPr>
            <w:r w:rsidRPr="00297EAF">
              <w:t>Baixiao Wang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16D5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FE589" w14:textId="77777777" w:rsidR="00297EAF" w:rsidRPr="00297EAF" w:rsidRDefault="00297EAF" w:rsidP="00297EAF">
            <w:pPr>
              <w:pStyle w:val="FP"/>
            </w:pPr>
            <w:r w:rsidRPr="00297EAF">
              <w:t>CICT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591CA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69DC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06DB8D6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866B" w14:textId="77777777" w:rsidR="00297EAF" w:rsidRPr="00297EAF" w:rsidRDefault="00297EAF" w:rsidP="00297EAF">
            <w:pPr>
              <w:pStyle w:val="FP"/>
            </w:pPr>
            <w:r w:rsidRPr="00297EAF">
              <w:t>Hui Wang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48301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25F75" w14:textId="77777777" w:rsidR="00297EAF" w:rsidRPr="00297EAF" w:rsidRDefault="00297EAF" w:rsidP="00297EAF">
            <w:pPr>
              <w:pStyle w:val="FP"/>
            </w:pPr>
            <w:r w:rsidRPr="00297EAF">
              <w:t>vivo Mobile Communication (S)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D7C7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6EA0C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1AF8784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8A17E" w14:textId="77777777" w:rsidR="00297EAF" w:rsidRPr="00297EAF" w:rsidRDefault="00297EAF" w:rsidP="00297EAF">
            <w:pPr>
              <w:pStyle w:val="FP"/>
            </w:pPr>
            <w:r w:rsidRPr="00297EAF">
              <w:t>Menghan Wang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817A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FE99D" w14:textId="77777777" w:rsidR="00297EAF" w:rsidRPr="00297EAF" w:rsidRDefault="00297EAF" w:rsidP="00297EAF">
            <w:pPr>
              <w:pStyle w:val="FP"/>
            </w:pPr>
            <w:r w:rsidRPr="00297EAF">
              <w:t>Nubia Technology Co.,Ltd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1E940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257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8CCD270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AB98" w14:textId="77777777" w:rsidR="00297EAF" w:rsidRPr="00297EAF" w:rsidRDefault="00297EAF" w:rsidP="00297EAF">
            <w:pPr>
              <w:pStyle w:val="FP"/>
            </w:pPr>
            <w:r w:rsidRPr="00297EAF">
              <w:t>RONG WANG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BB7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A7902" w14:textId="77777777" w:rsidR="00297EAF" w:rsidRPr="00297EAF" w:rsidRDefault="00297EAF" w:rsidP="00297EAF">
            <w:pPr>
              <w:pStyle w:val="FP"/>
            </w:pPr>
            <w:r w:rsidRPr="00297EAF">
              <w:t>China Mobile M2M Company Ltd.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3053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7978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04D189D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D599" w14:textId="77777777" w:rsidR="00297EAF" w:rsidRPr="00297EAF" w:rsidRDefault="00297EAF" w:rsidP="00297EAF">
            <w:pPr>
              <w:pStyle w:val="FP"/>
            </w:pPr>
            <w:r w:rsidRPr="00297EAF">
              <w:t>Mikael Wass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304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55B53" w14:textId="77777777" w:rsidR="00297EAF" w:rsidRPr="00297EAF" w:rsidRDefault="00297EAF" w:rsidP="00297EAF">
            <w:pPr>
              <w:pStyle w:val="FP"/>
            </w:pPr>
            <w:r w:rsidRPr="00297EAF">
              <w:t>Huawei Tech.(UK) Co..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D743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4B00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1FDE4C7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222B" w14:textId="77777777" w:rsidR="00297EAF" w:rsidRPr="00297EAF" w:rsidRDefault="00297EAF" w:rsidP="00297EAF">
            <w:pPr>
              <w:pStyle w:val="FP"/>
            </w:pPr>
            <w:r w:rsidRPr="00297EAF">
              <w:t>Ulrich Wiehe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8B0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6BF31" w14:textId="77777777" w:rsidR="00297EAF" w:rsidRPr="00297EAF" w:rsidRDefault="00297EAF" w:rsidP="00297EAF">
            <w:pPr>
              <w:pStyle w:val="FP"/>
            </w:pPr>
            <w:r w:rsidRPr="00297EAF">
              <w:t>Nokia Poland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1911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90F5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296CC3F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E896D" w14:textId="77777777" w:rsidR="00297EAF" w:rsidRPr="00297EAF" w:rsidRDefault="00297EAF" w:rsidP="00297EAF">
            <w:pPr>
              <w:pStyle w:val="FP"/>
            </w:pPr>
            <w:r w:rsidRPr="00297EAF">
              <w:t>Monica Wifvesson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DA0F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C6BE2" w14:textId="77777777" w:rsidR="00297EAF" w:rsidRPr="00297EAF" w:rsidRDefault="00297EAF" w:rsidP="00297EAF">
            <w:pPr>
              <w:pStyle w:val="FP"/>
            </w:pPr>
            <w:r w:rsidRPr="00297EAF">
              <w:t>Ericsson Telecom S.A. de C.V.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38F4C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D3A6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D3494E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681B4" w14:textId="77777777" w:rsidR="00297EAF" w:rsidRPr="00297EAF" w:rsidRDefault="00297EAF" w:rsidP="00297EAF">
            <w:pPr>
              <w:pStyle w:val="FP"/>
            </w:pPr>
            <w:r w:rsidRPr="00297EAF">
              <w:t>Sung Hwan Won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A90C2" w14:textId="77777777" w:rsidR="00297EAF" w:rsidRPr="00297EAF" w:rsidRDefault="00297EAF" w:rsidP="00297EAF">
            <w:pPr>
              <w:pStyle w:val="FP"/>
            </w:pPr>
            <w:r w:rsidRPr="00297EAF">
              <w:t>Vice Chair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04F6C" w14:textId="77777777" w:rsidR="00297EAF" w:rsidRPr="00297EAF" w:rsidRDefault="00297EAF" w:rsidP="00297EAF">
            <w:pPr>
              <w:pStyle w:val="FP"/>
            </w:pPr>
            <w:r w:rsidRPr="00297EAF">
              <w:t>Nokia Corporation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3C01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E2F9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6578D7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0AAEC" w14:textId="77777777" w:rsidR="00297EAF" w:rsidRPr="00297EAF" w:rsidRDefault="00297EAF" w:rsidP="00297EAF">
            <w:pPr>
              <w:pStyle w:val="FP"/>
            </w:pPr>
            <w:r w:rsidRPr="00297EAF">
              <w:t>Zhongli Wu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9ED2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B238C" w14:textId="77777777" w:rsidR="00297EAF" w:rsidRPr="00297EAF" w:rsidRDefault="00297EAF" w:rsidP="00297EAF">
            <w:pPr>
              <w:pStyle w:val="FP"/>
            </w:pPr>
            <w:r w:rsidRPr="00297EAF">
              <w:t>Ericsson AB.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F5E72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F1C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97D7A1C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A93A0" w14:textId="77777777" w:rsidR="00297EAF" w:rsidRPr="00297EAF" w:rsidRDefault="00297EAF" w:rsidP="00297EAF">
            <w:pPr>
              <w:pStyle w:val="FP"/>
            </w:pPr>
            <w:r w:rsidRPr="00297EAF">
              <w:t>Xiaojian Yan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E3DF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BE23A" w14:textId="77777777" w:rsidR="00297EAF" w:rsidRPr="00297EAF" w:rsidRDefault="00297EAF" w:rsidP="00297EAF">
            <w:pPr>
              <w:pStyle w:val="FP"/>
            </w:pPr>
            <w:r w:rsidRPr="00297EAF">
              <w:t>ZONSON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2BF70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6E28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7EFD764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63EF" w14:textId="77777777" w:rsidR="00297EAF" w:rsidRPr="00297EAF" w:rsidRDefault="00297EAF" w:rsidP="00297EAF">
            <w:pPr>
              <w:pStyle w:val="FP"/>
            </w:pPr>
            <w:r w:rsidRPr="00297EAF">
              <w:t>Chi Zhang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0808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04197" w14:textId="77777777" w:rsidR="00297EAF" w:rsidRPr="00297EAF" w:rsidRDefault="00297EAF" w:rsidP="00297EAF">
            <w:pPr>
              <w:pStyle w:val="FP"/>
            </w:pPr>
            <w:r w:rsidRPr="00297EAF">
              <w:t>Huawei Technologies (Korea)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129AE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8BA4D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C224AD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6F2BE" w14:textId="77777777" w:rsidR="00297EAF" w:rsidRPr="00297EAF" w:rsidRDefault="00297EAF" w:rsidP="00297EAF">
            <w:pPr>
              <w:pStyle w:val="FP"/>
            </w:pPr>
            <w:r w:rsidRPr="00297EAF">
              <w:t>Xuefei Zhang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B2D9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05657" w14:textId="77777777" w:rsidR="00297EAF" w:rsidRPr="00297EAF" w:rsidRDefault="00297EAF" w:rsidP="00297EAF">
            <w:pPr>
              <w:pStyle w:val="FP"/>
            </w:pPr>
            <w:r w:rsidRPr="00297EAF">
              <w:t>Huawei Device Co.,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D1DB3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92A8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A46A9D7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48B0" w14:textId="77777777" w:rsidR="00297EAF" w:rsidRPr="00297EAF" w:rsidRDefault="00297EAF" w:rsidP="00297EAF">
            <w:pPr>
              <w:pStyle w:val="FP"/>
            </w:pPr>
            <w:r w:rsidRPr="00297EAF">
              <w:t>Yizhong Zhang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76A78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C51F6" w14:textId="77777777" w:rsidR="00297EAF" w:rsidRPr="00297EAF" w:rsidRDefault="00297EAF" w:rsidP="00297EAF">
            <w:pPr>
              <w:pStyle w:val="FP"/>
            </w:pPr>
            <w:r w:rsidRPr="00297EAF">
              <w:t>vivo Mobile Communication (H)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3871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EF41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CC64C19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5946" w14:textId="77777777" w:rsidR="00297EAF" w:rsidRPr="00297EAF" w:rsidRDefault="00297EAF" w:rsidP="00297EAF">
            <w:pPr>
              <w:pStyle w:val="FP"/>
            </w:pPr>
            <w:r w:rsidRPr="00297EAF">
              <w:t>Xiaoxue Zhao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3A6C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2CE2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8E09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1A22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95088FC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08B7" w14:textId="77777777" w:rsidR="00297EAF" w:rsidRPr="00297EAF" w:rsidRDefault="00297EAF" w:rsidP="00297EAF">
            <w:pPr>
              <w:pStyle w:val="FP"/>
            </w:pPr>
            <w:r w:rsidRPr="00297EAF">
              <w:t>Xingyue Zhou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51FB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E4AAE" w14:textId="77777777" w:rsidR="00297EAF" w:rsidRPr="00297EAF" w:rsidRDefault="00297EAF" w:rsidP="00297EAF">
            <w:pPr>
              <w:pStyle w:val="FP"/>
            </w:pPr>
            <w:r w:rsidRPr="00297EAF">
              <w:t>ZTE  Corporation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3CC95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C32A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</w:tbl>
    <w:p w14:paraId="37CA7845" w14:textId="6DE8C8C9" w:rsidR="006E7AF6" w:rsidRPr="006E7AF6" w:rsidRDefault="006E7AF6" w:rsidP="00297EAF">
      <w:pPr>
        <w:pStyle w:val="FP"/>
      </w:pPr>
    </w:p>
    <w:sectPr w:rsidR="006E7AF6" w:rsidRPr="006E7AF6" w:rsidSect="006E7AF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64D8F" w14:textId="77777777" w:rsidR="00176300" w:rsidRDefault="00176300">
      <w:pPr>
        <w:spacing w:after="0"/>
      </w:pPr>
      <w:r>
        <w:separator/>
      </w:r>
    </w:p>
  </w:endnote>
  <w:endnote w:type="continuationSeparator" w:id="0">
    <w:p w14:paraId="251C531B" w14:textId="77777777" w:rsidR="00176300" w:rsidRDefault="001763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2CE8" w14:textId="77777777" w:rsidR="006E7AF6" w:rsidRDefault="006E7AF6" w:rsidP="00566919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A09270E" w14:textId="77777777" w:rsidR="006E7AF6" w:rsidRDefault="006E7AF6" w:rsidP="006E7AF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A030" w14:textId="5C8ED6A1" w:rsidR="006E7AF6" w:rsidRDefault="006E7AF6" w:rsidP="00566919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051A3A0" w14:textId="77777777" w:rsidR="006E7AF6" w:rsidRDefault="006E7AF6" w:rsidP="006E7AF6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DF32C" w14:textId="77777777" w:rsidR="006E7AF6" w:rsidRDefault="006E7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DF1E5" w14:textId="77777777" w:rsidR="00176300" w:rsidRDefault="00176300">
      <w:pPr>
        <w:spacing w:after="0"/>
      </w:pPr>
      <w:r>
        <w:separator/>
      </w:r>
    </w:p>
  </w:footnote>
  <w:footnote w:type="continuationSeparator" w:id="0">
    <w:p w14:paraId="19FEB63E" w14:textId="77777777" w:rsidR="00176300" w:rsidRDefault="001763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739A" w14:textId="77777777" w:rsidR="00297EAF" w:rsidRDefault="00297E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98FD4" w14:textId="77777777" w:rsidR="006E7AF6" w:rsidRDefault="006E7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8F64" w14:textId="77777777" w:rsidR="006E7AF6" w:rsidRDefault="006E7A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hideSpellingErrors/>
  <w:attachedTemplate r:id="rId1"/>
  <w:linkStyl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F6"/>
    <w:rsid w:val="000E2B82"/>
    <w:rsid w:val="00176300"/>
    <w:rsid w:val="001D0F8A"/>
    <w:rsid w:val="00297EAF"/>
    <w:rsid w:val="006E7AF6"/>
    <w:rsid w:val="006F00D2"/>
    <w:rsid w:val="00976A26"/>
    <w:rsid w:val="00B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E2237"/>
  <w15:chartTrackingRefBased/>
  <w15:docId w15:val="{31163F75-6777-47BD-9319-8B8F4586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F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BB7F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B7F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B7F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B7F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7FA6"/>
    <w:pPr>
      <w:outlineLvl w:val="8"/>
    </w:pPr>
  </w:style>
  <w:style w:type="character" w:default="1" w:styleId="DefaultParagraphFont">
    <w:name w:val="Default Paragraph Font"/>
    <w:semiHidden/>
    <w:rsid w:val="00BB7F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FA6"/>
  </w:style>
  <w:style w:type="paragraph" w:styleId="TOC8">
    <w:name w:val="toc 8"/>
    <w:basedOn w:val="TOC1"/>
    <w:rsid w:val="00BB7FA6"/>
    <w:pPr>
      <w:spacing w:before="180"/>
      <w:ind w:left="2693" w:hanging="2693"/>
    </w:pPr>
    <w:rPr>
      <w:b/>
    </w:rPr>
  </w:style>
  <w:style w:type="paragraph" w:styleId="TOC1">
    <w:name w:val="toc 1"/>
    <w:rsid w:val="00BB7F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B7F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BB7FA6"/>
    <w:pPr>
      <w:ind w:left="1701" w:hanging="1701"/>
    </w:pPr>
  </w:style>
  <w:style w:type="paragraph" w:styleId="TOC4">
    <w:name w:val="toc 4"/>
    <w:basedOn w:val="TOC3"/>
    <w:rsid w:val="00BB7FA6"/>
    <w:pPr>
      <w:ind w:left="1418" w:hanging="1418"/>
    </w:pPr>
  </w:style>
  <w:style w:type="paragraph" w:styleId="TOC3">
    <w:name w:val="toc 3"/>
    <w:basedOn w:val="TOC2"/>
    <w:rsid w:val="00BB7FA6"/>
    <w:pPr>
      <w:ind w:left="1134" w:hanging="1134"/>
    </w:pPr>
  </w:style>
  <w:style w:type="paragraph" w:styleId="TOC2">
    <w:name w:val="toc 2"/>
    <w:basedOn w:val="TOC1"/>
    <w:rsid w:val="00BB7F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7FA6"/>
    <w:pPr>
      <w:ind w:left="284"/>
    </w:pPr>
  </w:style>
  <w:style w:type="paragraph" w:styleId="Index1">
    <w:name w:val="index 1"/>
    <w:basedOn w:val="Normal"/>
    <w:semiHidden/>
    <w:rsid w:val="00BB7FA6"/>
    <w:pPr>
      <w:keepLines/>
      <w:spacing w:after="0"/>
    </w:pPr>
  </w:style>
  <w:style w:type="paragraph" w:customStyle="1" w:styleId="ZH">
    <w:name w:val="ZH"/>
    <w:rsid w:val="00BB7F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B7FA6"/>
    <w:pPr>
      <w:outlineLvl w:val="9"/>
    </w:pPr>
  </w:style>
  <w:style w:type="paragraph" w:styleId="ListNumber2">
    <w:name w:val="List Number 2"/>
    <w:basedOn w:val="ListNumber"/>
    <w:semiHidden/>
    <w:rsid w:val="00BB7FA6"/>
    <w:pPr>
      <w:ind w:left="851"/>
    </w:pPr>
  </w:style>
  <w:style w:type="paragraph" w:styleId="Header">
    <w:name w:val="header"/>
    <w:link w:val="HeaderChar"/>
    <w:semiHidden/>
    <w:rsid w:val="00BB7F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B7F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7F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B7FA6"/>
    <w:rPr>
      <w:b/>
    </w:rPr>
  </w:style>
  <w:style w:type="paragraph" w:customStyle="1" w:styleId="TAC">
    <w:name w:val="TAC"/>
    <w:basedOn w:val="TAL"/>
    <w:rsid w:val="00BB7FA6"/>
    <w:pPr>
      <w:jc w:val="center"/>
    </w:pPr>
  </w:style>
  <w:style w:type="paragraph" w:customStyle="1" w:styleId="TF">
    <w:name w:val="TF"/>
    <w:basedOn w:val="TH"/>
    <w:rsid w:val="00BB7FA6"/>
    <w:pPr>
      <w:keepNext w:val="0"/>
      <w:spacing w:before="0" w:after="240"/>
    </w:pPr>
  </w:style>
  <w:style w:type="paragraph" w:customStyle="1" w:styleId="NO">
    <w:name w:val="NO"/>
    <w:basedOn w:val="Normal"/>
    <w:rsid w:val="00BB7FA6"/>
    <w:pPr>
      <w:keepLines/>
      <w:ind w:left="1135" w:hanging="851"/>
    </w:pPr>
  </w:style>
  <w:style w:type="paragraph" w:styleId="TOC9">
    <w:name w:val="toc 9"/>
    <w:basedOn w:val="TOC8"/>
    <w:rsid w:val="00BB7FA6"/>
    <w:pPr>
      <w:ind w:left="1418" w:hanging="1418"/>
    </w:pPr>
  </w:style>
  <w:style w:type="paragraph" w:customStyle="1" w:styleId="EX">
    <w:name w:val="EX"/>
    <w:basedOn w:val="Normal"/>
    <w:rsid w:val="00BB7FA6"/>
    <w:pPr>
      <w:keepLines/>
      <w:ind w:left="1702" w:hanging="1418"/>
    </w:pPr>
  </w:style>
  <w:style w:type="paragraph" w:customStyle="1" w:styleId="FP">
    <w:name w:val="FP"/>
    <w:basedOn w:val="Normal"/>
    <w:rsid w:val="00BB7FA6"/>
    <w:pPr>
      <w:spacing w:after="0"/>
    </w:pPr>
  </w:style>
  <w:style w:type="paragraph" w:customStyle="1" w:styleId="LD">
    <w:name w:val="LD"/>
    <w:rsid w:val="00BB7F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B7FA6"/>
    <w:pPr>
      <w:spacing w:after="0"/>
    </w:pPr>
  </w:style>
  <w:style w:type="paragraph" w:customStyle="1" w:styleId="EW">
    <w:name w:val="EW"/>
    <w:basedOn w:val="EX"/>
    <w:rsid w:val="00BB7FA6"/>
    <w:pPr>
      <w:spacing w:after="0"/>
    </w:pPr>
  </w:style>
  <w:style w:type="paragraph" w:styleId="TOC6">
    <w:name w:val="toc 6"/>
    <w:basedOn w:val="TOC5"/>
    <w:next w:val="Normal"/>
    <w:rsid w:val="00BB7FA6"/>
    <w:pPr>
      <w:ind w:left="1985" w:hanging="1985"/>
    </w:pPr>
  </w:style>
  <w:style w:type="paragraph" w:styleId="TOC7">
    <w:name w:val="toc 7"/>
    <w:basedOn w:val="TOC6"/>
    <w:next w:val="Normal"/>
    <w:rsid w:val="00BB7FA6"/>
    <w:pPr>
      <w:ind w:left="2268" w:hanging="2268"/>
    </w:pPr>
  </w:style>
  <w:style w:type="paragraph" w:styleId="ListBullet2">
    <w:name w:val="List Bullet 2"/>
    <w:basedOn w:val="ListBullet"/>
    <w:semiHidden/>
    <w:rsid w:val="00BB7FA6"/>
    <w:pPr>
      <w:ind w:left="851"/>
    </w:pPr>
  </w:style>
  <w:style w:type="paragraph" w:styleId="ListBullet3">
    <w:name w:val="List Bullet 3"/>
    <w:basedOn w:val="ListBullet2"/>
    <w:semiHidden/>
    <w:rsid w:val="00BB7FA6"/>
    <w:pPr>
      <w:ind w:left="1135"/>
    </w:pPr>
  </w:style>
  <w:style w:type="paragraph" w:styleId="ListNumber">
    <w:name w:val="List Number"/>
    <w:basedOn w:val="List"/>
    <w:semiHidden/>
    <w:rsid w:val="00BB7FA6"/>
  </w:style>
  <w:style w:type="paragraph" w:customStyle="1" w:styleId="EQ">
    <w:name w:val="EQ"/>
    <w:basedOn w:val="Normal"/>
    <w:next w:val="Normal"/>
    <w:rsid w:val="00BB7F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7F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7F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7F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B7FA6"/>
    <w:pPr>
      <w:jc w:val="right"/>
    </w:pPr>
  </w:style>
  <w:style w:type="paragraph" w:customStyle="1" w:styleId="H6">
    <w:name w:val="H6"/>
    <w:basedOn w:val="Heading5"/>
    <w:next w:val="Normal"/>
    <w:rsid w:val="00BB7F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7FA6"/>
    <w:pPr>
      <w:ind w:left="851" w:hanging="851"/>
    </w:pPr>
  </w:style>
  <w:style w:type="paragraph" w:customStyle="1" w:styleId="TAL">
    <w:name w:val="TAL"/>
    <w:basedOn w:val="Normal"/>
    <w:rsid w:val="00BB7F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7F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7F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B7F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7FA6"/>
    <w:pPr>
      <w:framePr w:wrap="notBeside" w:y="16161"/>
    </w:pPr>
  </w:style>
  <w:style w:type="character" w:customStyle="1" w:styleId="ZGSM">
    <w:name w:val="ZGSM"/>
    <w:rsid w:val="00BB7FA6"/>
  </w:style>
  <w:style w:type="paragraph" w:styleId="List2">
    <w:name w:val="List 2"/>
    <w:basedOn w:val="List"/>
    <w:semiHidden/>
    <w:rsid w:val="00BB7FA6"/>
    <w:pPr>
      <w:ind w:left="851"/>
    </w:pPr>
  </w:style>
  <w:style w:type="paragraph" w:customStyle="1" w:styleId="ZG">
    <w:name w:val="ZG"/>
    <w:rsid w:val="00BB7F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B7FA6"/>
    <w:pPr>
      <w:ind w:left="1135"/>
    </w:pPr>
  </w:style>
  <w:style w:type="paragraph" w:styleId="List4">
    <w:name w:val="List 4"/>
    <w:basedOn w:val="List3"/>
    <w:semiHidden/>
    <w:rsid w:val="00BB7FA6"/>
    <w:pPr>
      <w:ind w:left="1418"/>
    </w:pPr>
  </w:style>
  <w:style w:type="paragraph" w:styleId="List5">
    <w:name w:val="List 5"/>
    <w:basedOn w:val="List4"/>
    <w:semiHidden/>
    <w:rsid w:val="00BB7FA6"/>
    <w:pPr>
      <w:ind w:left="1702"/>
    </w:pPr>
  </w:style>
  <w:style w:type="paragraph" w:customStyle="1" w:styleId="EditorsNote">
    <w:name w:val="Editor's Note"/>
    <w:basedOn w:val="NO"/>
    <w:rsid w:val="00BB7FA6"/>
    <w:rPr>
      <w:color w:val="FF0000"/>
    </w:rPr>
  </w:style>
  <w:style w:type="paragraph" w:styleId="List">
    <w:name w:val="List"/>
    <w:basedOn w:val="Normal"/>
    <w:semiHidden/>
    <w:rsid w:val="00BB7FA6"/>
    <w:pPr>
      <w:ind w:left="568" w:hanging="284"/>
    </w:pPr>
  </w:style>
  <w:style w:type="paragraph" w:styleId="ListBullet">
    <w:name w:val="List Bullet"/>
    <w:basedOn w:val="List"/>
    <w:semiHidden/>
    <w:rsid w:val="00BB7FA6"/>
  </w:style>
  <w:style w:type="paragraph" w:styleId="ListBullet4">
    <w:name w:val="List Bullet 4"/>
    <w:basedOn w:val="ListBullet3"/>
    <w:semiHidden/>
    <w:rsid w:val="00BB7FA6"/>
    <w:pPr>
      <w:ind w:left="1418"/>
    </w:pPr>
  </w:style>
  <w:style w:type="paragraph" w:styleId="ListBullet5">
    <w:name w:val="List Bullet 5"/>
    <w:basedOn w:val="ListBullet4"/>
    <w:semiHidden/>
    <w:rsid w:val="00BB7FA6"/>
    <w:pPr>
      <w:ind w:left="1702"/>
    </w:pPr>
  </w:style>
  <w:style w:type="paragraph" w:customStyle="1" w:styleId="B1">
    <w:name w:val="B1"/>
    <w:basedOn w:val="List"/>
    <w:rsid w:val="00BB7FA6"/>
  </w:style>
  <w:style w:type="paragraph" w:customStyle="1" w:styleId="B2">
    <w:name w:val="B2"/>
    <w:basedOn w:val="List2"/>
    <w:rsid w:val="00BB7FA6"/>
  </w:style>
  <w:style w:type="paragraph" w:customStyle="1" w:styleId="B3">
    <w:name w:val="B3"/>
    <w:basedOn w:val="List3"/>
    <w:rsid w:val="00BB7FA6"/>
  </w:style>
  <w:style w:type="paragraph" w:customStyle="1" w:styleId="B4">
    <w:name w:val="B4"/>
    <w:basedOn w:val="List4"/>
    <w:rsid w:val="00BB7FA6"/>
  </w:style>
  <w:style w:type="paragraph" w:customStyle="1" w:styleId="B5">
    <w:name w:val="B5"/>
    <w:basedOn w:val="List5"/>
    <w:rsid w:val="00BB7FA6"/>
  </w:style>
  <w:style w:type="paragraph" w:styleId="Footer">
    <w:name w:val="footer"/>
    <w:basedOn w:val="Header"/>
    <w:link w:val="FooterChar"/>
    <w:semiHidden/>
    <w:rsid w:val="00BB7FA6"/>
    <w:pPr>
      <w:jc w:val="center"/>
    </w:pPr>
    <w:rPr>
      <w:i/>
    </w:rPr>
  </w:style>
  <w:style w:type="paragraph" w:customStyle="1" w:styleId="ZTD">
    <w:name w:val="ZTD"/>
    <w:basedOn w:val="ZB"/>
    <w:rsid w:val="00BB7FA6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6E7AF6"/>
  </w:style>
  <w:style w:type="table" w:styleId="TableGrid">
    <w:name w:val="Table Grid"/>
    <w:basedOn w:val="TableNormal"/>
    <w:uiPriority w:val="39"/>
    <w:rsid w:val="0029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97EAF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297EAF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297EAF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297EAF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297EAF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297EAF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297EAF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297EAF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297EAF"/>
    <w:rPr>
      <w:rFonts w:ascii="Arial" w:hAnsi="Arial"/>
      <w:sz w:val="36"/>
    </w:rPr>
  </w:style>
  <w:style w:type="character" w:styleId="Hyperlink">
    <w:name w:val="Hyperlink"/>
    <w:uiPriority w:val="99"/>
    <w:unhideWhenUsed/>
    <w:rsid w:val="00297EA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7EAF"/>
    <w:rPr>
      <w:color w:val="96607D" w:themeColor="followedHyperlink"/>
      <w:u w:val="single"/>
    </w:rPr>
  </w:style>
  <w:style w:type="paragraph" w:customStyle="1" w:styleId="msonormal0">
    <w:name w:val="msonormal"/>
    <w:basedOn w:val="Normal"/>
    <w:rsid w:val="00297E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97EAF"/>
    <w:rPr>
      <w:rFonts w:ascii="Times New Roman" w:hAnsi="Times New Roman"/>
      <w:sz w:val="16"/>
    </w:rPr>
  </w:style>
  <w:style w:type="character" w:customStyle="1" w:styleId="HeaderChar">
    <w:name w:val="Header Char"/>
    <w:basedOn w:val="DefaultParagraphFont"/>
    <w:link w:val="Header"/>
    <w:semiHidden/>
    <w:rsid w:val="00297EAF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semiHidden/>
    <w:rsid w:val="00297EAF"/>
    <w:rPr>
      <w:rFonts w:ascii="Arial" w:hAnsi="Arial"/>
      <w:b/>
      <w:i/>
      <w:noProof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97E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Release/ReleaseDetails.aspx?releaseId=194" TargetMode="External"/><Relationship Id="rId13" Type="http://schemas.openxmlformats.org/officeDocument/2006/relationships/hyperlink" Target="https://portal.3gpp.org/ngppapp/CreateTdoc.aspx?mode=view&amp;contributionId=1684424" TargetMode="External"/><Relationship Id="rId18" Type="http://schemas.openxmlformats.org/officeDocument/2006/relationships/hyperlink" Target="https://portal.3gpp.org/desktopmodules/Release/ReleaseDetails.aspx?releaseId=194" TargetMode="External"/><Relationship Id="rId26" Type="http://schemas.openxmlformats.org/officeDocument/2006/relationships/hyperlink" Target="https://www.3gpp.org/ftp/tsg_ct/WG1_mm-cc-sm_ex-CN1/TSGC1_155_Bratislava/Docs/C1-253631.zi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ortal.3gpp.org/desktopmodules/Release/ReleaseDetails.aspx?releaseId=19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portal.3gpp.org/ngppapp/CreateTdoc.aspx?mode=view&amp;contributionId=1669712" TargetMode="External"/><Relationship Id="rId12" Type="http://schemas.openxmlformats.org/officeDocument/2006/relationships/hyperlink" Target="https://www.3gpp.org/ftp/tsg_ct/WG1_mm-cc-sm_ex-CN1/TSGC1_155_Bratislava/Docs/C1-253724.zip" TargetMode="External"/><Relationship Id="rId17" Type="http://schemas.openxmlformats.org/officeDocument/2006/relationships/hyperlink" Target="https://portal.3gpp.org/ngppapp/CreateTdoc.aspx?mode=view&amp;contributionId=1684815" TargetMode="External"/><Relationship Id="rId25" Type="http://schemas.openxmlformats.org/officeDocument/2006/relationships/hyperlink" Target="https://www.3gpp.org/ftp/tsg_ct/WG1_mm-cc-sm_ex-CN1/TSGC1_155_Bratislava/Docs/C1-253588.zip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ct/WG1_mm-cc-sm_ex-CN1/TSGC1_155_Bratislava/Docs/C1-254119.zip" TargetMode="External"/><Relationship Id="rId20" Type="http://schemas.openxmlformats.org/officeDocument/2006/relationships/hyperlink" Target="https://portal.3gpp.org/ngppapp/CreateTdoc.aspx?mode=view&amp;contributionId=1684585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ct/WG1_mm-cc-sm_ex-CN1/TSGC1_155_Bratislava/Docs/C1-253719.zip" TargetMode="External"/><Relationship Id="rId11" Type="http://schemas.openxmlformats.org/officeDocument/2006/relationships/hyperlink" Target="https://portal.3gpp.org/desktopmodules/Release/ReleaseDetails.aspx?releaseId=194" TargetMode="External"/><Relationship Id="rId24" Type="http://schemas.openxmlformats.org/officeDocument/2006/relationships/hyperlink" Target="https://www.3gpp.org/ftp/tsg_ct/WG1_mm-cc-sm_ex-CN1/TSGC1_155_Bratislava/Docs/C1-253567.zip" TargetMode="External"/><Relationship Id="rId32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ct/WG1_mm-cc-sm_ex-CN1/TSGC1_155_Bratislava/Docs/C1-254010.zip" TargetMode="External"/><Relationship Id="rId23" Type="http://schemas.openxmlformats.org/officeDocument/2006/relationships/hyperlink" Target="https://www.3gpp.org/ftp/tsg_ct/WG1_mm-cc-sm_ex-CN1/TSGC1_155_Bratislava/Docs/C1-253565.zip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portal.3gpp.org/ngppapp/CreateTdoc.aspx?mode=view&amp;contributionId=1677541" TargetMode="External"/><Relationship Id="rId19" Type="http://schemas.openxmlformats.org/officeDocument/2006/relationships/hyperlink" Target="https://www.3gpp.org/ftp/tsg_ct/WG1_mm-cc-sm_ex-CN1/TSGC1_155_Bratislava/Docs/C1-254120.zip" TargetMode="External"/><Relationship Id="rId31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ct/WG1_mm-cc-sm_ex-CN1/TSGC1_155_Bratislava/Docs/C1-253720.zip" TargetMode="External"/><Relationship Id="rId14" Type="http://schemas.openxmlformats.org/officeDocument/2006/relationships/hyperlink" Target="https://portal.3gpp.org/desktopmodules/Release/ReleaseDetails.aspx?releaseId=194" TargetMode="External"/><Relationship Id="rId22" Type="http://schemas.openxmlformats.org/officeDocument/2006/relationships/hyperlink" Target="https://www.3gpp.org/ftp/tsg_ct/WG1_mm-cc-sm_ex-CN1/TSGC1_155_Bratislava/Docs/C1-253563.zip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69358</Words>
  <Characters>395343</Characters>
  <Application>Microsoft Office Word</Application>
  <DocSecurity>0</DocSecurity>
  <Lines>3294</Lines>
  <Paragraphs>927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4</cp:revision>
  <cp:lastPrinted>1899-12-31T23:00:00Z</cp:lastPrinted>
  <dcterms:created xsi:type="dcterms:W3CDTF">2025-07-29T12:59:00Z</dcterms:created>
  <dcterms:modified xsi:type="dcterms:W3CDTF">2025-11-18T23:21:00Z</dcterms:modified>
</cp:coreProperties>
</file>