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0B65A17C" w:rsidR="0025177C" w:rsidRPr="00651873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r w:rsidRPr="00651873">
        <w:rPr>
          <w:b/>
          <w:noProof/>
          <w:sz w:val="24"/>
        </w:rPr>
        <w:t>PP TSG-CT Meeting #1</w:t>
      </w:r>
      <w:r w:rsidR="00BD4620">
        <w:rPr>
          <w:b/>
          <w:noProof/>
          <w:sz w:val="24"/>
        </w:rPr>
        <w:t>10</w:t>
      </w:r>
      <w:r w:rsidRPr="00651873">
        <w:rPr>
          <w:b/>
          <w:i/>
          <w:noProof/>
          <w:sz w:val="28"/>
        </w:rPr>
        <w:tab/>
      </w:r>
      <w:r w:rsidRPr="00651873">
        <w:rPr>
          <w:b/>
          <w:noProof/>
          <w:sz w:val="24"/>
        </w:rPr>
        <w:t>CP-25</w:t>
      </w:r>
      <w:r w:rsidR="002565CD">
        <w:rPr>
          <w:b/>
          <w:noProof/>
          <w:sz w:val="24"/>
        </w:rPr>
        <w:t>306</w:t>
      </w:r>
      <w:r w:rsidR="00AC3FBB" w:rsidRPr="00651873">
        <w:rPr>
          <w:b/>
          <w:noProof/>
          <w:sz w:val="24"/>
        </w:rPr>
        <w:t>7</w:t>
      </w:r>
    </w:p>
    <w:p w14:paraId="2F523BD4" w14:textId="5E17F135" w:rsidR="0025177C" w:rsidRPr="00651873" w:rsidRDefault="002565CD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 w:rsidRPr="00651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 w:rsidRPr="00651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 w:rsidRPr="0065187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9</w:t>
      </w:r>
      <w:r w:rsidR="0025177C" w:rsidRPr="006518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December </w:t>
      </w:r>
      <w:r w:rsidR="0025177C" w:rsidRPr="00651873">
        <w:rPr>
          <w:b/>
          <w:noProof/>
          <w:sz w:val="24"/>
        </w:rPr>
        <w:t>2025</w:t>
      </w:r>
    </w:p>
    <w:p w14:paraId="19D7349B" w14:textId="77777777" w:rsidR="00004B27" w:rsidRPr="00651873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8F0B6F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Source: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SI and TR rapporteurs</w:t>
      </w:r>
    </w:p>
    <w:p w14:paraId="280E0CAD" w14:textId="115BA806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Title: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inputs for information</w:t>
      </w:r>
    </w:p>
    <w:p w14:paraId="3E0906BD" w14:textId="5F86CCF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Agenda item:</w:t>
      </w:r>
      <w:r w:rsidRPr="00651873">
        <w:rPr>
          <w:rFonts w:ascii="Arial" w:hAnsi="Arial" w:cs="Arial"/>
          <w:b/>
          <w:bCs/>
        </w:rPr>
        <w:tab/>
      </w:r>
      <w:r w:rsidR="00B25573" w:rsidRPr="00651873">
        <w:rPr>
          <w:rFonts w:ascii="Arial" w:hAnsi="Arial" w:cs="Arial"/>
          <w:b/>
          <w:bCs/>
        </w:rPr>
        <w:t>2</w:t>
      </w:r>
      <w:r w:rsidR="002565CD">
        <w:rPr>
          <w:rFonts w:ascii="Arial" w:hAnsi="Arial" w:cs="Arial"/>
          <w:b/>
          <w:bCs/>
        </w:rPr>
        <w:t>2.7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08B169DA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2565CD">
        <w:rPr>
          <w:rFonts w:ascii="Arial" w:hAnsi="Arial" w:cs="Arial"/>
          <w:i/>
          <w:iCs/>
          <w:sz w:val="24"/>
          <w:szCs w:val="24"/>
        </w:rPr>
        <w:t>10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7068261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</w:t>
      </w:r>
      <w:r w:rsidR="002565CD">
        <w:t>10</w:t>
      </w:r>
      <w:r w:rsidR="007A1155" w:rsidRPr="0098688C">
        <w:t xml:space="preserve"> as attachments</w:t>
      </w:r>
      <w:r w:rsidR="00A77811">
        <w:t xml:space="preserve"> (note that some are provided as link as TSG SA submission deadline is later than that of TSG CT and TSG RAN)</w:t>
      </w:r>
      <w:r w:rsidR="007A1155" w:rsidRPr="0098688C">
        <w:t>:</w:t>
      </w:r>
    </w:p>
    <w:p w14:paraId="65878EA8" w14:textId="6EED87A5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</w:t>
      </w:r>
      <w:hyperlink r:id="rId7" w:history="1">
        <w:r w:rsidR="000E0A2A" w:rsidRPr="00A77811">
          <w:rPr>
            <w:rStyle w:val="Hyperlink"/>
          </w:rPr>
          <w:t>SP-</w:t>
        </w:r>
        <w:r w:rsidR="008C600D" w:rsidRPr="00A77811">
          <w:rPr>
            <w:rStyle w:val="Hyperlink"/>
          </w:rPr>
          <w:t>251</w:t>
        </w:r>
        <w:r w:rsidR="002565CD" w:rsidRPr="00A77811">
          <w:rPr>
            <w:rStyle w:val="Hyperlink"/>
          </w:rPr>
          <w:t>314</w:t>
        </w:r>
      </w:hyperlink>
      <w:r w:rsidR="000E0A2A" w:rsidRPr="0098688C">
        <w:t>)</w:t>
      </w:r>
    </w:p>
    <w:p w14:paraId="2A3CF9C8" w14:textId="6FBD376A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v0.</w:t>
      </w:r>
      <w:r w:rsidR="002565CD">
        <w:t>2</w:t>
      </w:r>
      <w:r w:rsidRPr="0098688C">
        <w:t>.0</w:t>
      </w:r>
      <w:r w:rsidR="000E0A2A" w:rsidRPr="0098688C">
        <w:t xml:space="preserve"> (SP-</w:t>
      </w:r>
      <w:r w:rsidR="008C600D" w:rsidRPr="0098688C">
        <w:t>251</w:t>
      </w:r>
      <w:r w:rsidR="002565CD">
        <w:t>315</w:t>
      </w:r>
      <w:r w:rsidR="000E0A2A" w:rsidRPr="0098688C">
        <w:t>)</w:t>
      </w:r>
    </w:p>
    <w:p w14:paraId="6873DA7A" w14:textId="524DDDC9" w:rsidR="00427B49" w:rsidRDefault="00427B49" w:rsidP="007A1155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</w:t>
      </w:r>
      <w:r w:rsidR="002565CD">
        <w:t>3</w:t>
      </w:r>
      <w:r w:rsidR="000E0A2A" w:rsidRPr="0098688C">
        <w:t xml:space="preserve"> and #0</w:t>
      </w:r>
      <w:r w:rsidR="002565CD">
        <w:t>4</w:t>
      </w:r>
      <w:r w:rsidR="000E0A2A" w:rsidRPr="0098688C">
        <w:t xml:space="preserve"> (SP-</w:t>
      </w:r>
      <w:r w:rsidR="008C600D" w:rsidRPr="0098688C">
        <w:t>251</w:t>
      </w:r>
      <w:r w:rsidR="002565CD">
        <w:t>316</w:t>
      </w:r>
      <w:r w:rsidR="000E0A2A" w:rsidRPr="0098688C">
        <w:t>)</w:t>
      </w:r>
    </w:p>
    <w:p w14:paraId="1E1EE089" w14:textId="64C4A644" w:rsidR="00D80570" w:rsidRDefault="00427B49" w:rsidP="00D80570">
      <w:r>
        <w:t xml:space="preserve">To provide inputs and comments, please attend the TSG SA/CT/RAN joint session planned for 12:30-13:30 on </w:t>
      </w:r>
      <w:r w:rsidR="002565CD">
        <w:t>9th</w:t>
      </w:r>
      <w:r>
        <w:t xml:space="preserve"> of </w:t>
      </w:r>
      <w:r w:rsidR="002565CD">
        <w:t xml:space="preserve">December </w:t>
      </w:r>
      <w:r>
        <w:t xml:space="preserve">(UTC </w:t>
      </w:r>
      <w:r w:rsidR="002565CD">
        <w:t>-5</w:t>
      </w:r>
      <w:r>
        <w:t xml:space="preserve">: </w:t>
      </w:r>
      <w:r w:rsidR="002565CD">
        <w:t xml:space="preserve">Baltimore </w:t>
      </w:r>
      <w:r>
        <w:t>local time)</w:t>
      </w:r>
      <w:r w:rsidR="00DC7B9B">
        <w:t xml:space="preserve"> in RAN plenary room</w:t>
      </w:r>
      <w:r>
        <w:t>.</w:t>
      </w:r>
    </w:p>
    <w:p w14:paraId="4EE35F4A" w14:textId="1C84ED3E" w:rsidR="00427B49" w:rsidRPr="00036F92" w:rsidRDefault="00427B49" w:rsidP="00D80570">
      <w:r>
        <w:t>SA#1</w:t>
      </w:r>
      <w:r w:rsidR="002565CD">
        <w:t>10</w:t>
      </w:r>
      <w:r>
        <w:t xml:space="preserve"> will formally agree on</w:t>
      </w:r>
      <w:r w:rsidR="0074735A">
        <w:t xml:space="preserve"> the</w:t>
      </w:r>
      <w:r>
        <w:t xml:space="preserve"> </w:t>
      </w:r>
      <w:r w:rsidR="002565CD">
        <w:t>11th/12th</w:t>
      </w:r>
      <w:r>
        <w:t xml:space="preserve"> of </w:t>
      </w:r>
      <w:r w:rsidR="002565CD">
        <w:t xml:space="preserve">December </w:t>
      </w:r>
      <w:r>
        <w:t xml:space="preserve">(Day </w:t>
      </w:r>
      <w:r w:rsidR="003A4123">
        <w:t>4</w:t>
      </w:r>
      <w:r w:rsidR="002565CD">
        <w:t>/5</w:t>
      </w:r>
      <w:r>
        <w:t xml:space="preserve"> of SA#1</w:t>
      </w:r>
      <w:r w:rsidR="002565CD">
        <w:t>10</w:t>
      </w:r>
      <w:r>
        <w:t>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A516" w14:textId="77777777" w:rsidR="007D514A" w:rsidRDefault="007D514A">
      <w:r>
        <w:separator/>
      </w:r>
    </w:p>
  </w:endnote>
  <w:endnote w:type="continuationSeparator" w:id="0">
    <w:p w14:paraId="580CA018" w14:textId="77777777" w:rsidR="007D514A" w:rsidRDefault="007D514A">
      <w:r>
        <w:continuationSeparator/>
      </w:r>
    </w:p>
  </w:endnote>
  <w:endnote w:type="continuationNotice" w:id="1">
    <w:p w14:paraId="3619BDB9" w14:textId="77777777" w:rsidR="007D514A" w:rsidRDefault="007D5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7FB32" w14:textId="77777777" w:rsidR="007D514A" w:rsidRDefault="007D514A">
      <w:r>
        <w:separator/>
      </w:r>
    </w:p>
  </w:footnote>
  <w:footnote w:type="continuationSeparator" w:id="0">
    <w:p w14:paraId="45B6CE1A" w14:textId="77777777" w:rsidR="007D514A" w:rsidRDefault="007D514A">
      <w:r>
        <w:continuationSeparator/>
      </w:r>
    </w:p>
  </w:footnote>
  <w:footnote w:type="continuationNotice" w:id="1">
    <w:p w14:paraId="4FC35319" w14:textId="77777777" w:rsidR="007D514A" w:rsidRDefault="007D51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05D6A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5166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65CD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123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187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D7C94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1873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51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67CD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77811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4FB6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4620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35F17"/>
    <w:rsid w:val="00C36F23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775B"/>
    <w:rsid w:val="00DE2150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0_Baltimore_2025-12/Docs/SP-25131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1</Pages>
  <Words>193</Words>
  <Characters>1060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195</cp:revision>
  <cp:lastPrinted>1900-01-01T05:00:00Z</cp:lastPrinted>
  <dcterms:created xsi:type="dcterms:W3CDTF">2024-11-22T12:53:00Z</dcterms:created>
  <dcterms:modified xsi:type="dcterms:W3CDTF">2025-11-28T09:15:00Z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