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C47ABE6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BC0548">
        <w:rPr>
          <w:b/>
          <w:noProof/>
          <w:sz w:val="24"/>
        </w:rPr>
        <w:t>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C0548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BC0548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660F5931" w14:textId="0ED68023" w:rsidR="009B2AF4" w:rsidRDefault="00BC0548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</w:t>
      </w:r>
      <w:r w:rsidR="009F1A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</w:t>
      </w:r>
      <w:r w:rsidR="009F1A2A">
        <w:rPr>
          <w:b/>
          <w:noProof/>
          <w:sz w:val="24"/>
        </w:rPr>
        <w:t>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626C7" w14:textId="00326F3B" w:rsidR="0096412B" w:rsidRPr="0096412B" w:rsidRDefault="0096412B" w:rsidP="0096412B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>
              <w:rPr>
                <w:noProof/>
                <w:color w:val="FF0000"/>
                <w:lang w:eastAsia="zh-CN"/>
              </w:rPr>
              <w:t>[Please remove below if not needed]</w:t>
            </w:r>
          </w:p>
          <w:p w14:paraId="5B7BE053" w14:textId="0A442A44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rFonts w:hint="eastAsia"/>
                <w:noProof/>
                <w:color w:val="0000FF"/>
                <w:lang w:eastAsia="zh-CN"/>
              </w:rPr>
              <w:t>[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ompatible/incompatible</w:t>
            </w:r>
            <w:r>
              <w:rPr>
                <w:noProof/>
                <w:color w:val="0000FF"/>
                <w:lang w:eastAsia="zh-CN"/>
              </w:rPr>
              <w:t>]</w:t>
            </w:r>
            <w:r w:rsidRPr="00BD47FA">
              <w:rPr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color w:val="0000FF"/>
                <w:lang w:eastAsia="zh-CN"/>
              </w:rPr>
              <w:t>[</w:t>
            </w:r>
            <w:r w:rsidRPr="00BD47FA">
              <w:rPr>
                <w:noProof/>
                <w:color w:val="0000FF"/>
                <w:lang w:eastAsia="zh-CN"/>
              </w:rPr>
              <w:t>feature/correction</w:t>
            </w:r>
            <w:r>
              <w:rPr>
                <w:noProof/>
                <w:color w:val="0000FF"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1C798B58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7DE37B04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…</w:t>
            </w:r>
          </w:p>
          <w:p w14:paraId="00D3B8F7" w14:textId="1AF356AB" w:rsidR="001E41F3" w:rsidRDefault="0096412B" w:rsidP="0096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4FE48" w14:textId="77777777" w:rsidR="00225958" w:rsidRDefault="00225958">
      <w:r>
        <w:separator/>
      </w:r>
    </w:p>
  </w:endnote>
  <w:endnote w:type="continuationSeparator" w:id="0">
    <w:p w14:paraId="1ACB743D" w14:textId="77777777" w:rsidR="00225958" w:rsidRDefault="00225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40020" w14:textId="77777777" w:rsidR="00225958" w:rsidRDefault="00225958">
      <w:r>
        <w:separator/>
      </w:r>
    </w:p>
  </w:footnote>
  <w:footnote w:type="continuationSeparator" w:id="0">
    <w:p w14:paraId="74FACCB9" w14:textId="77777777" w:rsidR="00225958" w:rsidRDefault="00225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25459"/>
    <w:rsid w:val="00070E0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25958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52AC1"/>
    <w:rsid w:val="004B75B7"/>
    <w:rsid w:val="004C38F8"/>
    <w:rsid w:val="004E551B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C0548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DF21FC"/>
    <w:rsid w:val="00E13F3D"/>
    <w:rsid w:val="00E34898"/>
    <w:rsid w:val="00E64E0A"/>
    <w:rsid w:val="00E77F78"/>
    <w:rsid w:val="00EB09B7"/>
    <w:rsid w:val="00EE7D7C"/>
    <w:rsid w:val="00F25D98"/>
    <w:rsid w:val="00F300FB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210</Words>
  <Characters>1287</Characters>
  <Application>Microsoft Office Word</Application>
  <DocSecurity>0</DocSecurity>
  <Lines>132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Ericsson_thomas</cp:lastModifiedBy>
  <cp:revision>13</cp:revision>
  <cp:lastPrinted>1899-12-31T23:00:00Z</cp:lastPrinted>
  <dcterms:created xsi:type="dcterms:W3CDTF">2024-11-25T12:19:00Z</dcterms:created>
  <dcterms:modified xsi:type="dcterms:W3CDTF">2025-08-29T15:14:00Z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