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B0491" w14:textId="4A9C83C2" w:rsidR="00AF1A86" w:rsidRPr="00222D66" w:rsidRDefault="00AF1A86" w:rsidP="00AF1A86">
      <w:pPr>
        <w:pStyle w:val="Header"/>
        <w:tabs>
          <w:tab w:val="right" w:pos="9498"/>
        </w:tabs>
        <w:rPr>
          <w:rFonts w:cs="Arial"/>
          <w:bCs/>
          <w:sz w:val="22"/>
        </w:rPr>
      </w:pPr>
      <w:r w:rsidRPr="00222D66">
        <w:rPr>
          <w:rFonts w:cs="Arial"/>
          <w:bCs/>
          <w:sz w:val="22"/>
        </w:rPr>
        <w:t>3GPP TSG-</w:t>
      </w:r>
      <w:r>
        <w:rPr>
          <w:rFonts w:cs="Arial"/>
          <w:bCs/>
          <w:sz w:val="22"/>
        </w:rPr>
        <w:t xml:space="preserve">CT </w:t>
      </w:r>
      <w:r w:rsidRPr="00222D66">
        <w:rPr>
          <w:rFonts w:cs="Arial"/>
          <w:bCs/>
          <w:sz w:val="22"/>
        </w:rPr>
        <w:t>Meeting</w:t>
      </w:r>
      <w:r>
        <w:rPr>
          <w:rFonts w:cs="Arial"/>
          <w:bCs/>
          <w:sz w:val="22"/>
        </w:rPr>
        <w:t xml:space="preserve"> #109</w:t>
      </w:r>
      <w:r w:rsidRPr="00222D66">
        <w:rPr>
          <w:rFonts w:cs="Arial"/>
          <w:bCs/>
          <w:sz w:val="22"/>
        </w:rPr>
        <w:tab/>
      </w:r>
      <w:r>
        <w:rPr>
          <w:rFonts w:cs="Arial"/>
          <w:bCs/>
          <w:sz w:val="22"/>
        </w:rPr>
        <w:t>CP-25206</w:t>
      </w:r>
      <w:r w:rsidR="004E3C0E">
        <w:rPr>
          <w:rFonts w:cs="Arial"/>
          <w:bCs/>
          <w:sz w:val="22"/>
        </w:rPr>
        <w:t>7</w:t>
      </w:r>
    </w:p>
    <w:p w14:paraId="229AF556" w14:textId="77777777" w:rsidR="00AF1A86" w:rsidRPr="00DC278D" w:rsidRDefault="00AF1A86" w:rsidP="00AF1A86">
      <w:pPr>
        <w:pStyle w:val="Header"/>
        <w:tabs>
          <w:tab w:val="right" w:pos="9639"/>
        </w:tabs>
        <w:rPr>
          <w:rFonts w:cs="Arial"/>
          <w:bCs/>
          <w:color w:val="4472C4"/>
          <w:sz w:val="22"/>
        </w:rPr>
      </w:pPr>
      <w:r>
        <w:rPr>
          <w:rFonts w:cs="Arial"/>
          <w:bCs/>
          <w:sz w:val="22"/>
        </w:rPr>
        <w:t>Beijing, CN, 15 - 16 September 2025</w:t>
      </w:r>
      <w:r w:rsidRPr="00DC278D">
        <w:rPr>
          <w:rFonts w:cs="Arial"/>
          <w:bCs/>
          <w:color w:val="4472C4"/>
          <w:sz w:val="22"/>
        </w:rPr>
        <w:br/>
      </w:r>
      <w:r w:rsidRPr="00DC278D">
        <w:rPr>
          <w:rFonts w:cs="Arial"/>
          <w:bCs/>
          <w:color w:val="4472C4"/>
          <w:sz w:val="22"/>
        </w:rPr>
        <w:br/>
      </w:r>
    </w:p>
    <w:p w14:paraId="2DC2A2BC" w14:textId="7EC69D9D" w:rsidR="00AF1A86" w:rsidRDefault="00AF1A86" w:rsidP="00AF1A86">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Presentation of Specification</w:t>
      </w:r>
      <w:r>
        <w:rPr>
          <w:rFonts w:ascii="Arial" w:hAnsi="Arial" w:cs="Arial"/>
          <w:b/>
        </w:rPr>
        <w:t xml:space="preserve"> </w:t>
      </w:r>
      <w:r w:rsidRPr="00222D66">
        <w:rPr>
          <w:rFonts w:ascii="Arial" w:hAnsi="Arial" w:cs="Arial"/>
          <w:b/>
        </w:rPr>
        <w:t>to TSG</w:t>
      </w:r>
      <w:r>
        <w:rPr>
          <w:rFonts w:ascii="Arial" w:hAnsi="Arial" w:cs="Arial"/>
          <w:b/>
        </w:rPr>
        <w:t>:</w:t>
      </w:r>
      <w:r>
        <w:rPr>
          <w:rFonts w:ascii="Arial" w:hAnsi="Arial" w:cs="Arial"/>
          <w:b/>
        </w:rPr>
        <w:br/>
        <w:t>TS 29.5</w:t>
      </w:r>
      <w:r w:rsidR="000117F7">
        <w:rPr>
          <w:rFonts w:ascii="Arial" w:hAnsi="Arial" w:cs="Arial"/>
          <w:b/>
        </w:rPr>
        <w:t>69</w:t>
      </w:r>
      <w:r>
        <w:rPr>
          <w:rFonts w:ascii="Arial" w:hAnsi="Arial" w:cs="Arial"/>
          <w:b/>
        </w:rPr>
        <w:t xml:space="preserve"> Version </w:t>
      </w:r>
      <w:r w:rsidR="000117F7">
        <w:rPr>
          <w:rFonts w:ascii="Arial" w:hAnsi="Arial" w:cs="Arial"/>
          <w:b/>
        </w:rPr>
        <w:t>2</w:t>
      </w:r>
      <w:r>
        <w:rPr>
          <w:rFonts w:ascii="Arial" w:hAnsi="Arial" w:cs="Arial"/>
          <w:b/>
        </w:rPr>
        <w:t>.0.0</w:t>
      </w:r>
      <w:r>
        <w:rPr>
          <w:rFonts w:ascii="Arial" w:hAnsi="Arial" w:cs="Arial"/>
          <w:b/>
        </w:rPr>
        <w:br/>
      </w:r>
    </w:p>
    <w:p w14:paraId="1EE9CC82" w14:textId="77777777" w:rsidR="00AF1A86" w:rsidRDefault="00AF1A86" w:rsidP="00AF1A86">
      <w:pPr>
        <w:spacing w:after="60"/>
        <w:ind w:left="1985" w:hanging="1985"/>
        <w:rPr>
          <w:rFonts w:ascii="Arial" w:hAnsi="Arial" w:cs="Arial"/>
          <w:b/>
        </w:rPr>
      </w:pPr>
      <w:r>
        <w:rPr>
          <w:rFonts w:ascii="Arial" w:hAnsi="Arial" w:cs="Arial"/>
          <w:b/>
        </w:rPr>
        <w:t>Source:</w:t>
      </w:r>
      <w:r>
        <w:rPr>
          <w:rFonts w:ascii="Arial" w:hAnsi="Arial" w:cs="Arial"/>
          <w:b/>
        </w:rPr>
        <w:tab/>
        <w:t>CT3</w:t>
      </w:r>
      <w:r w:rsidRPr="00CC358C">
        <w:rPr>
          <w:rFonts w:ascii="Arial" w:hAnsi="Arial" w:cs="Arial"/>
          <w:b/>
          <w:color w:val="2F5496"/>
        </w:rPr>
        <w:br/>
      </w:r>
    </w:p>
    <w:p w14:paraId="0A575246" w14:textId="481C1748" w:rsidR="00AF1A86" w:rsidRDefault="00AF1A86" w:rsidP="00AF1A86">
      <w:pPr>
        <w:spacing w:after="60"/>
        <w:ind w:left="1985" w:hanging="1985"/>
        <w:rPr>
          <w:rFonts w:ascii="Arial" w:hAnsi="Arial" w:cs="Arial"/>
          <w:b/>
        </w:rPr>
      </w:pPr>
      <w:r>
        <w:rPr>
          <w:rFonts w:ascii="Arial" w:hAnsi="Arial" w:cs="Arial"/>
          <w:b/>
        </w:rPr>
        <w:t>Agenda item:</w:t>
      </w:r>
      <w:r>
        <w:rPr>
          <w:rFonts w:ascii="Arial" w:hAnsi="Arial" w:cs="Arial"/>
          <w:b/>
        </w:rPr>
        <w:tab/>
        <w:t>20.</w:t>
      </w:r>
      <w:r w:rsidR="00E46505">
        <w:rPr>
          <w:rFonts w:ascii="Arial" w:hAnsi="Arial" w:cs="Arial"/>
          <w:b/>
        </w:rPr>
        <w:t>3</w:t>
      </w:r>
    </w:p>
    <w:p w14:paraId="52FC0000" w14:textId="77777777" w:rsidR="00AF1A86" w:rsidRDefault="00AF1A86" w:rsidP="00AF1A86">
      <w:pPr>
        <w:spacing w:after="60"/>
        <w:ind w:left="1985" w:hanging="1985"/>
        <w:rPr>
          <w:rFonts w:ascii="Arial" w:hAnsi="Arial" w:cs="Arial"/>
          <w:b/>
        </w:rPr>
      </w:pPr>
      <w:r>
        <w:rPr>
          <w:rFonts w:ascii="Arial" w:hAnsi="Arial" w:cs="Arial"/>
          <w:b/>
        </w:rPr>
        <w:t>Release:</w:t>
      </w:r>
      <w:r>
        <w:rPr>
          <w:rFonts w:ascii="Arial" w:hAnsi="Arial" w:cs="Arial"/>
          <w:b/>
        </w:rPr>
        <w:tab/>
        <w:t>Rel-19</w:t>
      </w:r>
    </w:p>
    <w:p w14:paraId="2898DF29" w14:textId="3D7A874B" w:rsidR="00AF1A86" w:rsidRDefault="00AF1A86" w:rsidP="00AF1A86">
      <w:pPr>
        <w:spacing w:after="60"/>
        <w:ind w:left="1985" w:hanging="1985"/>
        <w:rPr>
          <w:rFonts w:ascii="Arial" w:hAnsi="Arial" w:cs="Arial"/>
          <w:b/>
        </w:rPr>
      </w:pPr>
      <w:r>
        <w:rPr>
          <w:rFonts w:ascii="Arial" w:hAnsi="Arial" w:cs="Arial"/>
          <w:b/>
        </w:rPr>
        <w:t>Work Item:</w:t>
      </w:r>
      <w:r>
        <w:rPr>
          <w:rFonts w:ascii="Arial" w:hAnsi="Arial" w:cs="Arial"/>
          <w:b/>
        </w:rPr>
        <w:tab/>
      </w:r>
      <w:r>
        <w:rPr>
          <w:rFonts w:ascii="Arial" w:hAnsi="Arial" w:cs="Arial"/>
          <w:b/>
        </w:rPr>
        <w:t>AmbientIoT-CT</w:t>
      </w:r>
    </w:p>
    <w:p w14:paraId="0BB5F599" w14:textId="1382D585" w:rsidR="00AF1A86" w:rsidRDefault="00AF1A86" w:rsidP="00AF1A86">
      <w:pPr>
        <w:spacing w:after="60"/>
        <w:ind w:left="1985" w:hanging="1985"/>
        <w:rPr>
          <w:rFonts w:ascii="Arial" w:hAnsi="Arial" w:cs="Arial"/>
          <w:b/>
        </w:rPr>
      </w:pPr>
      <w:r>
        <w:rPr>
          <w:rFonts w:ascii="Arial" w:hAnsi="Arial" w:cs="Arial"/>
          <w:b/>
        </w:rPr>
        <w:t>Rapporteur:</w:t>
      </w:r>
      <w:r>
        <w:rPr>
          <w:rFonts w:ascii="Arial" w:hAnsi="Arial" w:cs="Arial"/>
          <w:b/>
        </w:rPr>
        <w:tab/>
      </w:r>
      <w:r w:rsidR="00CD4F9A" w:rsidRPr="00CD4F9A">
        <w:rPr>
          <w:rFonts w:ascii="Arial" w:hAnsi="Arial" w:cs="Arial"/>
          <w:b/>
        </w:rPr>
        <w:t>Abdessamad E</w:t>
      </w:r>
      <w:r w:rsidR="00F250ED">
        <w:rPr>
          <w:rFonts w:ascii="Arial" w:hAnsi="Arial" w:cs="Arial"/>
          <w:b/>
        </w:rPr>
        <w:t>l</w:t>
      </w:r>
      <w:r w:rsidR="00CD4F9A" w:rsidRPr="00CD4F9A">
        <w:rPr>
          <w:rFonts w:ascii="Arial" w:hAnsi="Arial" w:cs="Arial"/>
          <w:b/>
        </w:rPr>
        <w:t xml:space="preserve"> M</w:t>
      </w:r>
      <w:r w:rsidR="00F250ED">
        <w:rPr>
          <w:rFonts w:ascii="Arial" w:hAnsi="Arial" w:cs="Arial"/>
          <w:b/>
        </w:rPr>
        <w:t>oatamid</w:t>
      </w:r>
      <w:r>
        <w:rPr>
          <w:rFonts w:ascii="Arial" w:hAnsi="Arial" w:cs="Arial"/>
          <w:b/>
        </w:rPr>
        <w:t>, Huawei</w:t>
      </w:r>
    </w:p>
    <w:p w14:paraId="5E9BAFEB" w14:textId="77777777" w:rsidR="00AF1A86" w:rsidRDefault="00AF1A86" w:rsidP="00AF1A86">
      <w:pPr>
        <w:spacing w:after="60"/>
        <w:ind w:left="1985" w:hanging="1985"/>
        <w:rPr>
          <w:rFonts w:ascii="Arial" w:hAnsi="Arial" w:cs="Arial"/>
          <w:b/>
        </w:rPr>
      </w:pPr>
    </w:p>
    <w:p w14:paraId="15B8B333" w14:textId="06CB2689" w:rsidR="00AF1A86" w:rsidRPr="00222D66" w:rsidRDefault="00AF1A86" w:rsidP="00AF1A86">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9BF636C" w14:textId="77777777" w:rsidR="00AF1A86" w:rsidRPr="00222D66" w:rsidRDefault="00AF1A86" w:rsidP="00AF1A86">
      <w:pPr>
        <w:tabs>
          <w:tab w:val="left" w:pos="3119"/>
        </w:tabs>
        <w:rPr>
          <w:b/>
          <w:sz w:val="24"/>
        </w:rPr>
      </w:pPr>
    </w:p>
    <w:p w14:paraId="6E561367" w14:textId="77777777" w:rsidR="00AF1A86" w:rsidRDefault="00AF1A86" w:rsidP="00AF1A86">
      <w:pPr>
        <w:pBdr>
          <w:top w:val="single" w:sz="4" w:space="1" w:color="auto"/>
        </w:pBdr>
        <w:tabs>
          <w:tab w:val="left" w:pos="3119"/>
        </w:tabs>
        <w:rPr>
          <w:b/>
          <w:sz w:val="24"/>
        </w:rPr>
      </w:pPr>
      <w:r>
        <w:rPr>
          <w:b/>
          <w:sz w:val="24"/>
        </w:rPr>
        <w:t>Abstract of document:</w:t>
      </w:r>
    </w:p>
    <w:p w14:paraId="277B4A12" w14:textId="77777777" w:rsidR="00AF1A86" w:rsidRDefault="00AF1A86" w:rsidP="00AF1A86">
      <w:pPr>
        <w:tabs>
          <w:tab w:val="left" w:pos="3119"/>
        </w:tabs>
      </w:pPr>
      <w:r w:rsidRPr="007C1817">
        <w:t>TS</w:t>
      </w:r>
      <w:r>
        <w:t> </w:t>
      </w:r>
      <w:r w:rsidRPr="007C1817">
        <w:t>29.</w:t>
      </w:r>
      <w:r>
        <w:t>569 specifies the service APIs exposed by the AIOTF to support the exposure and management of AIoT services that enable the efficient use and deployment of AIoT services over 5G. In this sense, TS 29.569 provides stage 3 protocol definitions and message flows, and specifies the APIs for the services offered by the AIOTF.</w:t>
      </w:r>
    </w:p>
    <w:p w14:paraId="3FD56157" w14:textId="77777777" w:rsidR="00AF1A86" w:rsidRDefault="00AF1A86" w:rsidP="00AF1A86">
      <w:pPr>
        <w:tabs>
          <w:tab w:val="left" w:pos="3119"/>
        </w:tabs>
        <w:rPr>
          <w:rFonts w:eastAsia="Calibri"/>
        </w:rPr>
      </w:pPr>
      <w:r w:rsidRPr="007C1817">
        <w:t>TS</w:t>
      </w:r>
      <w:r>
        <w:t> </w:t>
      </w:r>
      <w:r w:rsidRPr="007C1817">
        <w:t>29.</w:t>
      </w:r>
      <w:r>
        <w:t>569 is specified under the scope of the AmbientIoT-CT work item (</w:t>
      </w:r>
      <w:r w:rsidRPr="00D11C90">
        <w:t>1080021</w:t>
      </w:r>
      <w:r>
        <w:t>)</w:t>
      </w:r>
      <w:r>
        <w:rPr>
          <w:lang w:val="en-US"/>
        </w:rPr>
        <w:t>.</w:t>
      </w:r>
    </w:p>
    <w:p w14:paraId="508DF048" w14:textId="77777777" w:rsidR="00AF1A86" w:rsidRDefault="00AF1A86" w:rsidP="00AF1A86">
      <w:pPr>
        <w:pBdr>
          <w:top w:val="single" w:sz="4" w:space="1" w:color="auto"/>
        </w:pBdr>
        <w:tabs>
          <w:tab w:val="left" w:pos="3119"/>
        </w:tabs>
        <w:rPr>
          <w:b/>
          <w:sz w:val="24"/>
        </w:rPr>
      </w:pPr>
      <w:r>
        <w:rPr>
          <w:b/>
          <w:sz w:val="24"/>
        </w:rPr>
        <w:t>Changes since last presentation to TSG CT</w:t>
      </w:r>
      <w:r>
        <w:rPr>
          <w:b/>
          <w:color w:val="0000FF"/>
          <w:sz w:val="24"/>
        </w:rPr>
        <w:t xml:space="preserve"> </w:t>
      </w:r>
      <w:r>
        <w:rPr>
          <w:b/>
          <w:sz w:val="24"/>
        </w:rPr>
        <w:t>Meeting #108:</w:t>
      </w:r>
    </w:p>
    <w:p w14:paraId="00621984" w14:textId="77777777" w:rsidR="00AF1A86" w:rsidRDefault="00AF1A86" w:rsidP="00AF1A86">
      <w:pPr>
        <w:pStyle w:val="B1"/>
      </w:pPr>
      <w:r>
        <w:t>-</w:t>
      </w:r>
      <w:r>
        <w:tab/>
        <w:t>Completion (including the resolution of the remaining Editor’s Notes) of the data model and error handling for all the service operations of the Naiotf_AIoT API based on the progress of the related stage 2 requirements.</w:t>
      </w:r>
    </w:p>
    <w:p w14:paraId="0E6331E6" w14:textId="77777777" w:rsidR="00AF1A86" w:rsidRDefault="00AF1A86" w:rsidP="00AF1A86">
      <w:pPr>
        <w:pBdr>
          <w:top w:val="single" w:sz="4" w:space="1" w:color="auto"/>
        </w:pBdr>
        <w:tabs>
          <w:tab w:val="left" w:pos="3119"/>
        </w:tabs>
        <w:rPr>
          <w:b/>
          <w:sz w:val="24"/>
        </w:rPr>
      </w:pPr>
      <w:r>
        <w:rPr>
          <w:b/>
          <w:sz w:val="24"/>
        </w:rPr>
        <w:t>Outstanding Issues:</w:t>
      </w:r>
    </w:p>
    <w:p w14:paraId="7671985A" w14:textId="77777777" w:rsidR="00AF1A86" w:rsidRPr="00DD7FA7" w:rsidRDefault="00AF1A86" w:rsidP="00AF1A86">
      <w:pPr>
        <w:tabs>
          <w:tab w:val="left" w:pos="3119"/>
        </w:tabs>
      </w:pPr>
      <w:r>
        <w:t>None.</w:t>
      </w:r>
    </w:p>
    <w:p w14:paraId="709FFB48" w14:textId="77777777" w:rsidR="00AF1A86" w:rsidRDefault="00AF1A86" w:rsidP="00AF1A86">
      <w:pPr>
        <w:pBdr>
          <w:top w:val="single" w:sz="4" w:space="1" w:color="auto"/>
        </w:pBdr>
        <w:tabs>
          <w:tab w:val="left" w:pos="3119"/>
        </w:tabs>
        <w:rPr>
          <w:b/>
          <w:sz w:val="24"/>
        </w:rPr>
      </w:pPr>
      <w:r>
        <w:rPr>
          <w:b/>
          <w:sz w:val="24"/>
        </w:rPr>
        <w:t>Contentious Issues:</w:t>
      </w:r>
    </w:p>
    <w:p w14:paraId="141A63C7" w14:textId="43430455" w:rsidR="000F7ECB" w:rsidRPr="00DD7FA7" w:rsidRDefault="00AF1A86" w:rsidP="00DD7FA7">
      <w:pPr>
        <w:tabs>
          <w:tab w:val="left" w:pos="3119"/>
        </w:tabs>
      </w:pPr>
      <w:r w:rsidRPr="00275DBC">
        <w:t>None</w:t>
      </w:r>
      <w:r>
        <w:t>.</w:t>
      </w:r>
    </w:p>
    <w:sectPr w:rsidR="000F7ECB" w:rsidRPr="00DD7FA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AAC9" w14:textId="77777777" w:rsidR="00D33AFA" w:rsidRDefault="00D33AFA">
      <w:pPr>
        <w:spacing w:after="0"/>
      </w:pPr>
    </w:p>
  </w:endnote>
  <w:endnote w:type="continuationSeparator" w:id="0">
    <w:p w14:paraId="62577ABE" w14:textId="77777777" w:rsidR="00D33AFA" w:rsidRDefault="00D33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C6CAB" w14:textId="77777777" w:rsidR="00D33AFA" w:rsidRDefault="00D33AFA">
      <w:pPr>
        <w:spacing w:after="0"/>
      </w:pPr>
    </w:p>
  </w:footnote>
  <w:footnote w:type="continuationSeparator" w:id="0">
    <w:p w14:paraId="17DC6392" w14:textId="77777777" w:rsidR="00D33AFA" w:rsidRDefault="00D33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39E2C43"/>
    <w:multiLevelType w:val="hybridMultilevel"/>
    <w:tmpl w:val="5C1AEC3E"/>
    <w:lvl w:ilvl="0" w:tplc="FE0490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826071">
    <w:abstractNumId w:val="0"/>
  </w:num>
  <w:num w:numId="2" w16cid:durableId="955868928">
    <w:abstractNumId w:val="4"/>
  </w:num>
  <w:num w:numId="3" w16cid:durableId="1975910628">
    <w:abstractNumId w:val="3"/>
  </w:num>
  <w:num w:numId="4" w16cid:durableId="1834905843">
    <w:abstractNumId w:val="5"/>
  </w:num>
  <w:num w:numId="5" w16cid:durableId="969551494">
    <w:abstractNumId w:val="6"/>
  </w:num>
  <w:num w:numId="6" w16cid:durableId="995840051">
    <w:abstractNumId w:val="2"/>
  </w:num>
  <w:num w:numId="7" w16cid:durableId="414519524">
    <w:abstractNumId w:val="1"/>
  </w:num>
  <w:num w:numId="8" w16cid:durableId="6780429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117F7"/>
    <w:rsid w:val="00014577"/>
    <w:rsid w:val="00026045"/>
    <w:rsid w:val="00052AFD"/>
    <w:rsid w:val="0006688B"/>
    <w:rsid w:val="00094F3D"/>
    <w:rsid w:val="0009602E"/>
    <w:rsid w:val="000B6458"/>
    <w:rsid w:val="000F63F8"/>
    <w:rsid w:val="000F6853"/>
    <w:rsid w:val="000F7ECB"/>
    <w:rsid w:val="001258D4"/>
    <w:rsid w:val="001412A6"/>
    <w:rsid w:val="001516B8"/>
    <w:rsid w:val="00155528"/>
    <w:rsid w:val="00160182"/>
    <w:rsid w:val="001828D0"/>
    <w:rsid w:val="00190518"/>
    <w:rsid w:val="00196CE8"/>
    <w:rsid w:val="00197EA6"/>
    <w:rsid w:val="001A6713"/>
    <w:rsid w:val="001B0BDA"/>
    <w:rsid w:val="001C2A17"/>
    <w:rsid w:val="001C738E"/>
    <w:rsid w:val="001E7E56"/>
    <w:rsid w:val="00201520"/>
    <w:rsid w:val="00220D82"/>
    <w:rsid w:val="00222D66"/>
    <w:rsid w:val="00241AB2"/>
    <w:rsid w:val="00261F62"/>
    <w:rsid w:val="002647FD"/>
    <w:rsid w:val="00275DBC"/>
    <w:rsid w:val="00291A56"/>
    <w:rsid w:val="00294617"/>
    <w:rsid w:val="002B09A1"/>
    <w:rsid w:val="002E236F"/>
    <w:rsid w:val="002E34CA"/>
    <w:rsid w:val="002F16F3"/>
    <w:rsid w:val="003017E7"/>
    <w:rsid w:val="0030275A"/>
    <w:rsid w:val="00305377"/>
    <w:rsid w:val="0031609D"/>
    <w:rsid w:val="003176BE"/>
    <w:rsid w:val="003406DA"/>
    <w:rsid w:val="00354348"/>
    <w:rsid w:val="0036338D"/>
    <w:rsid w:val="00385953"/>
    <w:rsid w:val="003A2153"/>
    <w:rsid w:val="003C41C1"/>
    <w:rsid w:val="004432A3"/>
    <w:rsid w:val="0045428D"/>
    <w:rsid w:val="00482948"/>
    <w:rsid w:val="00487BE0"/>
    <w:rsid w:val="00495300"/>
    <w:rsid w:val="004A19B4"/>
    <w:rsid w:val="004B2BAA"/>
    <w:rsid w:val="004E3C0E"/>
    <w:rsid w:val="004E4AA3"/>
    <w:rsid w:val="00513FA1"/>
    <w:rsid w:val="005318E2"/>
    <w:rsid w:val="00574ADF"/>
    <w:rsid w:val="005B028C"/>
    <w:rsid w:val="006059E7"/>
    <w:rsid w:val="006A168B"/>
    <w:rsid w:val="006A5A67"/>
    <w:rsid w:val="006B1BFA"/>
    <w:rsid w:val="006B3C22"/>
    <w:rsid w:val="006E1FA4"/>
    <w:rsid w:val="006F275D"/>
    <w:rsid w:val="007446BF"/>
    <w:rsid w:val="00751665"/>
    <w:rsid w:val="007549EB"/>
    <w:rsid w:val="007822C6"/>
    <w:rsid w:val="00786EF8"/>
    <w:rsid w:val="007C5F35"/>
    <w:rsid w:val="007E5E2C"/>
    <w:rsid w:val="008019EC"/>
    <w:rsid w:val="008144A9"/>
    <w:rsid w:val="00827BB4"/>
    <w:rsid w:val="00853E5A"/>
    <w:rsid w:val="00861D4C"/>
    <w:rsid w:val="008A1971"/>
    <w:rsid w:val="008E6E9B"/>
    <w:rsid w:val="00916559"/>
    <w:rsid w:val="00922E89"/>
    <w:rsid w:val="009267CD"/>
    <w:rsid w:val="0093073F"/>
    <w:rsid w:val="0093629A"/>
    <w:rsid w:val="00965E26"/>
    <w:rsid w:val="00973233"/>
    <w:rsid w:val="009A623D"/>
    <w:rsid w:val="009B2076"/>
    <w:rsid w:val="009F736C"/>
    <w:rsid w:val="00A471B9"/>
    <w:rsid w:val="00A750B3"/>
    <w:rsid w:val="00A90DD4"/>
    <w:rsid w:val="00AC487C"/>
    <w:rsid w:val="00AD0D67"/>
    <w:rsid w:val="00AE51C9"/>
    <w:rsid w:val="00AF1A86"/>
    <w:rsid w:val="00B06646"/>
    <w:rsid w:val="00B2646B"/>
    <w:rsid w:val="00B30376"/>
    <w:rsid w:val="00B531E6"/>
    <w:rsid w:val="00B546E7"/>
    <w:rsid w:val="00B75629"/>
    <w:rsid w:val="00BB39B7"/>
    <w:rsid w:val="00BB39E0"/>
    <w:rsid w:val="00BD73C1"/>
    <w:rsid w:val="00BF571B"/>
    <w:rsid w:val="00BF6645"/>
    <w:rsid w:val="00C239E3"/>
    <w:rsid w:val="00C4101D"/>
    <w:rsid w:val="00C65A18"/>
    <w:rsid w:val="00C82150"/>
    <w:rsid w:val="00CC25B5"/>
    <w:rsid w:val="00CC358C"/>
    <w:rsid w:val="00CD33F5"/>
    <w:rsid w:val="00CD3A27"/>
    <w:rsid w:val="00CD4F9A"/>
    <w:rsid w:val="00CF0383"/>
    <w:rsid w:val="00D11C90"/>
    <w:rsid w:val="00D13A22"/>
    <w:rsid w:val="00D222FE"/>
    <w:rsid w:val="00D33AFA"/>
    <w:rsid w:val="00D64696"/>
    <w:rsid w:val="00D956C7"/>
    <w:rsid w:val="00DA2099"/>
    <w:rsid w:val="00DA6E8C"/>
    <w:rsid w:val="00DC278D"/>
    <w:rsid w:val="00DD7FA7"/>
    <w:rsid w:val="00DF197B"/>
    <w:rsid w:val="00DF49FF"/>
    <w:rsid w:val="00DF56B0"/>
    <w:rsid w:val="00E01516"/>
    <w:rsid w:val="00E1493B"/>
    <w:rsid w:val="00E368AB"/>
    <w:rsid w:val="00E462C0"/>
    <w:rsid w:val="00E46505"/>
    <w:rsid w:val="00E54393"/>
    <w:rsid w:val="00EC3EF6"/>
    <w:rsid w:val="00EC5805"/>
    <w:rsid w:val="00F250ED"/>
    <w:rsid w:val="00F5262D"/>
    <w:rsid w:val="00F66B63"/>
    <w:rsid w:val="00FF0D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CB609A"/>
  <w15:chartTrackingRefBased/>
  <w15:docId w15:val="{BFF232FA-B01A-40D0-95DF-FD694C2B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Zchn"/>
    <w:qFormat/>
    <w:rsid w:val="00574ADF"/>
    <w:pPr>
      <w:spacing w:after="120"/>
    </w:pPr>
    <w:rPr>
      <w:rFonts w:ascii="Arial" w:eastAsia="SimSun" w:hAnsi="Arial"/>
      <w:lang w:val="en-GB" w:eastAsia="en-US"/>
    </w:rPr>
  </w:style>
  <w:style w:type="character" w:customStyle="1" w:styleId="CRCoverPageZchn">
    <w:name w:val="CR Cover Page Zchn"/>
    <w:link w:val="CRCoverPage"/>
    <w:qFormat/>
    <w:locked/>
    <w:rsid w:val="00EC3EF6"/>
    <w:rPr>
      <w:rFonts w:ascii="Arial" w:eastAsia="SimSun" w:hAnsi="Arial"/>
      <w:lang w:val="en-GB" w:eastAsia="en-US"/>
    </w:rPr>
  </w:style>
  <w:style w:type="paragraph" w:styleId="ListParagraph">
    <w:name w:val="List Paragraph"/>
    <w:basedOn w:val="Normal"/>
    <w:uiPriority w:val="34"/>
    <w:qFormat/>
    <w:rsid w:val="004953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59</cp:revision>
  <dcterms:created xsi:type="dcterms:W3CDTF">2025-04-24T18:44:00Z</dcterms:created>
  <dcterms:modified xsi:type="dcterms:W3CDTF">2025-09-05T18:23:00Z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