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15BC" w14:textId="77777777" w:rsidR="00944CE4" w:rsidRDefault="00944CE4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274DAEC8" w14:textId="0089D5A4" w:rsidR="00944CE4" w:rsidRPr="00926769" w:rsidRDefault="00944CE4" w:rsidP="00944CE4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 w:rsidR="00D12AB6">
        <w:rPr>
          <w:rFonts w:ascii="Arial" w:hAnsi="Arial"/>
          <w:b/>
          <w:noProof/>
          <w:sz w:val="24"/>
          <w:highlight w:val="lightGray"/>
        </w:rPr>
        <w:t>1225</w:t>
      </w:r>
    </w:p>
    <w:p w14:paraId="1C860CF1" w14:textId="6436975E" w:rsidR="00944CE4" w:rsidRDefault="00944CE4" w:rsidP="00944CE4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Prague, CZ, 9 - 10 June, 2025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(revision of CP-25</w:t>
      </w:r>
      <w:r>
        <w:rPr>
          <w:rFonts w:ascii="Arial" w:hAnsi="Arial"/>
          <w:b/>
          <w:noProof/>
          <w:sz w:val="24"/>
          <w:highlight w:val="lightGray"/>
        </w:rPr>
        <w:t>3258</w:t>
      </w:r>
      <w:r w:rsidRPr="00926769">
        <w:rPr>
          <w:rFonts w:ascii="Arial" w:hAnsi="Arial"/>
          <w:b/>
          <w:noProof/>
          <w:sz w:val="24"/>
          <w:highlight w:val="lightGray"/>
        </w:rPr>
        <w:t>)</w:t>
      </w:r>
    </w:p>
    <w:p w14:paraId="69BA7C96" w14:textId="09855BB0" w:rsidR="00A1797C" w:rsidRDefault="00A1797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9BA7C97" w14:textId="33C4FE8D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7BEE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69BA7C98" w14:textId="77777777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9BA7C99" w14:textId="77777777" w:rsidR="00A1797C" w:rsidRDefault="00D12AB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9BA7CA2" w14:textId="1B8DB6D2" w:rsidR="00A1797C" w:rsidRDefault="00D12AB6" w:rsidP="00C84E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19.3</w:t>
      </w:r>
    </w:p>
    <w:p w14:paraId="69BA7CA3" w14:textId="77777777" w:rsidR="00A1797C" w:rsidRDefault="00A1797C">
      <w:pPr>
        <w:rPr>
          <w:rFonts w:eastAsia="Batang"/>
          <w:lang w:val="en-US" w:eastAsia="zh-CN"/>
        </w:rPr>
      </w:pPr>
    </w:p>
    <w:p w14:paraId="69BA7CA4" w14:textId="77777777" w:rsidR="00A1797C" w:rsidRDefault="00D12AB6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69BA7CA5" w14:textId="77777777" w:rsidR="00A1797C" w:rsidRDefault="00D12AB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69BA7CA6" w14:textId="77777777" w:rsidR="00A1797C" w:rsidRDefault="00D12AB6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enabling MSGin5G Service phase 3</w:t>
      </w:r>
    </w:p>
    <w:p w14:paraId="69BA7CA7" w14:textId="77777777" w:rsidR="00A1797C" w:rsidRDefault="00D12AB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Times New Roman" w:hint="eastAsia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69BA7CA8" w14:textId="77777777" w:rsidR="00A1797C" w:rsidRDefault="00D12AB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69BA7CA9" w14:textId="77777777" w:rsidR="00A1797C" w:rsidRDefault="00D12AB6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hint="eastAsia"/>
          <w:lang w:val="en-US" w:eastAsia="zh-CN"/>
        </w:rPr>
        <w:t>19</w:t>
      </w:r>
    </w:p>
    <w:p w14:paraId="69BA7CAA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1797C" w14:paraId="69BA7CB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BA7CAB" w14:textId="77777777" w:rsidR="00A1797C" w:rsidRDefault="00D12A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BA7CAC" w14:textId="77777777" w:rsidR="00A1797C" w:rsidRDefault="00D12A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BA7CAD" w14:textId="77777777" w:rsidR="00A1797C" w:rsidRDefault="00D12A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BA7CAE" w14:textId="77777777" w:rsidR="00A1797C" w:rsidRDefault="00D12A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9BA7CAF" w14:textId="77777777" w:rsidR="00A1797C" w:rsidRDefault="00D12A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BA7CB0" w14:textId="77777777" w:rsidR="00A1797C" w:rsidRDefault="00D12AB6">
            <w:pPr>
              <w:pStyle w:val="TAH"/>
            </w:pPr>
            <w:r>
              <w:t>Others (specify)</w:t>
            </w:r>
          </w:p>
        </w:tc>
      </w:tr>
      <w:tr w:rsidR="00A1797C" w14:paraId="69BA7CB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BA7CB2" w14:textId="77777777" w:rsidR="00A1797C" w:rsidRDefault="00D12A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69BA7CB3" w14:textId="77777777" w:rsidR="00A1797C" w:rsidRDefault="00A17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69BA7CB4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9BA7CB5" w14:textId="77777777" w:rsidR="00A1797C" w:rsidRDefault="00A17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9BA7CB6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69BA7CB7" w14:textId="77777777" w:rsidR="00A1797C" w:rsidRDefault="00A1797C">
            <w:pPr>
              <w:pStyle w:val="TAC"/>
            </w:pPr>
          </w:p>
        </w:tc>
      </w:tr>
      <w:tr w:rsidR="00A1797C" w14:paraId="69BA7C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BA7CB9" w14:textId="77777777" w:rsidR="00A1797C" w:rsidRDefault="00D12A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9BA7CBA" w14:textId="77777777" w:rsidR="00A1797C" w:rsidRDefault="00A1797C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69BA7CBB" w14:textId="77777777" w:rsidR="00A1797C" w:rsidRDefault="00A1797C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69BA7CBC" w14:textId="77777777" w:rsidR="00A1797C" w:rsidRDefault="00A1797C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9BA7CBD" w14:textId="77777777" w:rsidR="00A1797C" w:rsidRDefault="00A1797C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69BA7CBE" w14:textId="77777777" w:rsidR="00A1797C" w:rsidRDefault="00A1797C">
            <w:pPr>
              <w:pStyle w:val="TAC"/>
            </w:pPr>
          </w:p>
        </w:tc>
      </w:tr>
      <w:tr w:rsidR="00A1797C" w14:paraId="69BA7CC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BA7CC0" w14:textId="77777777" w:rsidR="00A1797C" w:rsidRDefault="00D12A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9BA7CC1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</w:tcPr>
          <w:p w14:paraId="69BA7CC2" w14:textId="77777777" w:rsidR="00A1797C" w:rsidRDefault="00A1797C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69BA7CC3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9BA7CC4" w14:textId="77777777" w:rsidR="00A1797C" w:rsidRDefault="00A1797C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69BA7CC5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BA7CC7" w14:textId="77777777" w:rsidR="00A1797C" w:rsidRDefault="00A1797C"/>
    <w:p w14:paraId="69BA7CC8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9BA7CC9" w14:textId="77777777" w:rsidR="00A1797C" w:rsidRDefault="00D12AB6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69BA7CCA" w14:textId="77777777" w:rsidR="00A1797C" w:rsidRDefault="00D12AB6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1797C" w14:paraId="69BA7CCD" w14:textId="77777777">
        <w:trPr>
          <w:cantSplit/>
          <w:jc w:val="center"/>
        </w:trPr>
        <w:tc>
          <w:tcPr>
            <w:tcW w:w="452" w:type="dxa"/>
          </w:tcPr>
          <w:p w14:paraId="69BA7CCB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CC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1797C" w14:paraId="69BA7CD0" w14:textId="77777777">
        <w:trPr>
          <w:cantSplit/>
          <w:jc w:val="center"/>
        </w:trPr>
        <w:tc>
          <w:tcPr>
            <w:tcW w:w="452" w:type="dxa"/>
          </w:tcPr>
          <w:p w14:paraId="69BA7CCE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CF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1797C" w14:paraId="69BA7CD3" w14:textId="77777777">
        <w:trPr>
          <w:cantSplit/>
          <w:jc w:val="center"/>
        </w:trPr>
        <w:tc>
          <w:tcPr>
            <w:tcW w:w="452" w:type="dxa"/>
          </w:tcPr>
          <w:p w14:paraId="69BA7CD1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D2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1797C" w14:paraId="69BA7CD6" w14:textId="77777777">
        <w:trPr>
          <w:cantSplit/>
          <w:jc w:val="center"/>
        </w:trPr>
        <w:tc>
          <w:tcPr>
            <w:tcW w:w="452" w:type="dxa"/>
          </w:tcPr>
          <w:p w14:paraId="69BA7CD4" w14:textId="77777777" w:rsidR="00A1797C" w:rsidRDefault="00D12AB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BA7CD5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1797C" w14:paraId="69BA7CD9" w14:textId="77777777">
        <w:trPr>
          <w:cantSplit/>
          <w:jc w:val="center"/>
        </w:trPr>
        <w:tc>
          <w:tcPr>
            <w:tcW w:w="452" w:type="dxa"/>
          </w:tcPr>
          <w:p w14:paraId="69BA7CD7" w14:textId="77777777" w:rsidR="00A1797C" w:rsidRDefault="00A1797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7CD8" w14:textId="77777777" w:rsidR="00A1797C" w:rsidRDefault="00D12AB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9BA7CDA" w14:textId="77777777" w:rsidR="00A1797C" w:rsidRDefault="00D12AB6">
      <w:pPr>
        <w:ind w:right="-99"/>
        <w:rPr>
          <w:b/>
        </w:rPr>
      </w:pPr>
      <w:r>
        <w:rPr>
          <w:b/>
        </w:rPr>
        <w:t>* Other = e.g. testing</w:t>
      </w:r>
    </w:p>
    <w:p w14:paraId="69BA7CDB" w14:textId="77777777" w:rsidR="00A1797C" w:rsidRDefault="00A1797C">
      <w:pPr>
        <w:ind w:right="-99"/>
        <w:rPr>
          <w:b/>
        </w:rPr>
      </w:pPr>
    </w:p>
    <w:p w14:paraId="69BA7CDC" w14:textId="77777777" w:rsidR="00A1797C" w:rsidRDefault="00D12AB6">
      <w:pPr>
        <w:pStyle w:val="Heading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1797C" w14:paraId="69BA7CD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BA7CDD" w14:textId="77777777" w:rsidR="00A1797C" w:rsidRDefault="00D12AB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1797C" w14:paraId="69BA7C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BA7CDF" w14:textId="77777777" w:rsidR="00A1797C" w:rsidRDefault="00D12A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BA7CE0" w14:textId="77777777" w:rsidR="00A1797C" w:rsidRDefault="00D12A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BA7CE1" w14:textId="77777777" w:rsidR="00A1797C" w:rsidRDefault="00D12A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BA7CE2" w14:textId="77777777" w:rsidR="00A1797C" w:rsidRDefault="00D12A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1797C" w14:paraId="69BA7CE8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9BA7CE4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</w:tcPr>
          <w:p w14:paraId="69BA7CE5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</w:tcPr>
          <w:p w14:paraId="69BA7CE6" w14:textId="77777777" w:rsidR="00A1797C" w:rsidRDefault="00D12AB6">
            <w:pPr>
              <w:pStyle w:val="TAL"/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</w:tcPr>
          <w:p w14:paraId="69BA7CE7" w14:textId="77777777" w:rsidR="00A1797C" w:rsidRDefault="00D12AB6">
            <w:pPr>
              <w:pStyle w:val="TAL"/>
              <w:rPr>
                <w:lang w:eastAsia="zh-CN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69BA7CE9" w14:textId="77777777" w:rsidR="00A1797C" w:rsidRDefault="00A1797C"/>
    <w:p w14:paraId="69BA7CEA" w14:textId="77777777" w:rsidR="00A1797C" w:rsidRDefault="00D12AB6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1797C" w14:paraId="69BA7C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BA7CEB" w14:textId="77777777" w:rsidR="00A1797C" w:rsidRDefault="00D12AB6">
            <w:pPr>
              <w:pStyle w:val="TAH"/>
            </w:pPr>
            <w:r>
              <w:t>Other related Work /Study Items (if any)</w:t>
            </w:r>
          </w:p>
        </w:tc>
      </w:tr>
      <w:tr w:rsidR="00A1797C" w14:paraId="69BA7CF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BA7CED" w14:textId="77777777" w:rsidR="00A1797C" w:rsidRDefault="00D12A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BA7CEE" w14:textId="77777777" w:rsidR="00A1797C" w:rsidRDefault="00D12A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9BA7CEF" w14:textId="77777777" w:rsidR="00A1797C" w:rsidRDefault="00D12AB6">
            <w:pPr>
              <w:pStyle w:val="TAH"/>
            </w:pPr>
            <w:r>
              <w:t>Nature of relationship</w:t>
            </w:r>
          </w:p>
        </w:tc>
      </w:tr>
      <w:tr w:rsidR="00A1797C" w14:paraId="69BA7CF4" w14:textId="77777777">
        <w:trPr>
          <w:cantSplit/>
          <w:jc w:val="center"/>
        </w:trPr>
        <w:tc>
          <w:tcPr>
            <w:tcW w:w="1101" w:type="dxa"/>
          </w:tcPr>
          <w:p w14:paraId="69BA7CF1" w14:textId="77777777" w:rsidR="00A1797C" w:rsidRDefault="00D12AB6">
            <w:pPr>
              <w:pStyle w:val="TAL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69BA7CF2" w14:textId="77777777" w:rsidR="00A1797C" w:rsidRDefault="00D12AB6">
            <w:pPr>
              <w:pStyle w:val="TAL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69BA7CF3" w14:textId="77777777" w:rsidR="00A1797C" w:rsidRDefault="00D12AB6">
            <w:pPr>
              <w:pStyle w:val="Guidance"/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Stage 1 requirements of MSGin5G Service</w:t>
            </w:r>
          </w:p>
        </w:tc>
      </w:tr>
      <w:tr w:rsidR="00A1797C" w14:paraId="69BA7CF8" w14:textId="77777777">
        <w:trPr>
          <w:cantSplit/>
          <w:jc w:val="center"/>
        </w:trPr>
        <w:tc>
          <w:tcPr>
            <w:tcW w:w="1101" w:type="dxa"/>
          </w:tcPr>
          <w:p w14:paraId="69BA7CF5" w14:textId="77777777" w:rsidR="00A1797C" w:rsidRDefault="00D12AB6">
            <w:pPr>
              <w:pStyle w:val="TAL"/>
            </w:pPr>
            <w:r>
              <w:t>950026</w:t>
            </w:r>
          </w:p>
        </w:tc>
        <w:tc>
          <w:tcPr>
            <w:tcW w:w="3326" w:type="dxa"/>
          </w:tcPr>
          <w:p w14:paraId="69BA7CF6" w14:textId="77777777" w:rsidR="00A1797C" w:rsidRDefault="00D12AB6">
            <w:pPr>
              <w:pStyle w:val="TAL"/>
            </w:pPr>
            <w:r>
              <w:rPr>
                <w:rFonts w:hint="eastAsia"/>
              </w:rPr>
              <w:t>Stage 2 of 5GMARCH_Ph2</w:t>
            </w:r>
          </w:p>
        </w:tc>
        <w:tc>
          <w:tcPr>
            <w:tcW w:w="5099" w:type="dxa"/>
          </w:tcPr>
          <w:p w14:paraId="69BA7CF7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Rel-18 Stage 2 Message Service within the 5G system (MSGin5G) Phase 2</w:t>
            </w:r>
          </w:p>
        </w:tc>
      </w:tr>
      <w:tr w:rsidR="00A1797C" w14:paraId="69BA7CFC" w14:textId="77777777">
        <w:trPr>
          <w:cantSplit/>
          <w:jc w:val="center"/>
        </w:trPr>
        <w:tc>
          <w:tcPr>
            <w:tcW w:w="1101" w:type="dxa"/>
          </w:tcPr>
          <w:p w14:paraId="69BA7CF9" w14:textId="77777777" w:rsidR="00A1797C" w:rsidRDefault="00D12AB6">
            <w:pPr>
              <w:pStyle w:val="TAL"/>
            </w:pPr>
            <w:r>
              <w:t>990019</w:t>
            </w:r>
          </w:p>
        </w:tc>
        <w:tc>
          <w:tcPr>
            <w:tcW w:w="3326" w:type="dxa"/>
          </w:tcPr>
          <w:p w14:paraId="69BA7CFA" w14:textId="77777777" w:rsidR="00A1797C" w:rsidRDefault="00D12AB6">
            <w:pPr>
              <w:pStyle w:val="TAL"/>
            </w:pPr>
            <w:r>
              <w:t>CT1 aspects of 5GMARCH_Ph2</w:t>
            </w:r>
          </w:p>
        </w:tc>
        <w:tc>
          <w:tcPr>
            <w:tcW w:w="5099" w:type="dxa"/>
          </w:tcPr>
          <w:p w14:paraId="69BA7CFB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CT1 aspects for enabling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Phase 2</w:t>
            </w:r>
          </w:p>
        </w:tc>
      </w:tr>
      <w:tr w:rsidR="00A1797C" w14:paraId="69BA7D00" w14:textId="77777777">
        <w:trPr>
          <w:cantSplit/>
          <w:jc w:val="center"/>
        </w:trPr>
        <w:tc>
          <w:tcPr>
            <w:tcW w:w="1101" w:type="dxa"/>
          </w:tcPr>
          <w:p w14:paraId="69BA7CFD" w14:textId="77777777" w:rsidR="00A1797C" w:rsidRDefault="00D12AB6">
            <w:pPr>
              <w:pStyle w:val="TAL"/>
            </w:pPr>
            <w:r>
              <w:t>990099</w:t>
            </w:r>
          </w:p>
        </w:tc>
        <w:tc>
          <w:tcPr>
            <w:tcW w:w="3326" w:type="dxa"/>
          </w:tcPr>
          <w:p w14:paraId="69BA7CFE" w14:textId="77777777" w:rsidR="00A1797C" w:rsidRDefault="00D12AB6">
            <w:pPr>
              <w:pStyle w:val="TAL"/>
            </w:pPr>
            <w:r>
              <w:t>CT3 aspects of 5GMARCH_Ph2</w:t>
            </w:r>
          </w:p>
        </w:tc>
        <w:tc>
          <w:tcPr>
            <w:tcW w:w="5099" w:type="dxa"/>
          </w:tcPr>
          <w:p w14:paraId="69BA7CFF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CT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3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aspects for enabling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Phase 2</w:t>
            </w:r>
          </w:p>
        </w:tc>
      </w:tr>
      <w:tr w:rsidR="00A1797C" w14:paraId="69BA7D04" w14:textId="77777777">
        <w:trPr>
          <w:cantSplit/>
          <w:jc w:val="center"/>
        </w:trPr>
        <w:tc>
          <w:tcPr>
            <w:tcW w:w="1101" w:type="dxa"/>
          </w:tcPr>
          <w:p w14:paraId="69BA7D01" w14:textId="77777777" w:rsidR="00A1797C" w:rsidRDefault="00D12AB6">
            <w:pPr>
              <w:pStyle w:val="TAL"/>
            </w:pPr>
            <w:r>
              <w:t>990041</w:t>
            </w:r>
          </w:p>
        </w:tc>
        <w:tc>
          <w:tcPr>
            <w:tcW w:w="3326" w:type="dxa"/>
          </w:tcPr>
          <w:p w14:paraId="69BA7D02" w14:textId="77777777" w:rsidR="00A1797C" w:rsidRDefault="00D12AB6">
            <w:pPr>
              <w:pStyle w:val="TAL"/>
            </w:pPr>
            <w:r>
              <w:rPr>
                <w:rFonts w:hint="eastAsia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69BA7D03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8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Security aspects of MSGin5G service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Ph2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(SA3)</w:t>
            </w:r>
          </w:p>
        </w:tc>
      </w:tr>
      <w:tr w:rsidR="00A1797C" w14:paraId="69BA7D08" w14:textId="77777777">
        <w:trPr>
          <w:cantSplit/>
          <w:jc w:val="center"/>
        </w:trPr>
        <w:tc>
          <w:tcPr>
            <w:tcW w:w="1101" w:type="dxa"/>
          </w:tcPr>
          <w:p w14:paraId="69BA7D05" w14:textId="77777777" w:rsidR="00A1797C" w:rsidRDefault="00D12AB6">
            <w:pPr>
              <w:pStyle w:val="TAL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69BA7D06" w14:textId="77777777" w:rsidR="00A1797C" w:rsidRDefault="00D12AB6">
            <w:pPr>
              <w:pStyle w:val="TAL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69BA7D07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9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Security aspects of MSGin5G service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Ph</w:t>
            </w: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3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(SA3)</w:t>
            </w:r>
          </w:p>
        </w:tc>
      </w:tr>
      <w:tr w:rsidR="00A1797C" w14:paraId="69BA7D0C" w14:textId="77777777">
        <w:trPr>
          <w:cantSplit/>
          <w:jc w:val="center"/>
        </w:trPr>
        <w:tc>
          <w:tcPr>
            <w:tcW w:w="1101" w:type="dxa"/>
          </w:tcPr>
          <w:p w14:paraId="69BA7D09" w14:textId="77777777" w:rsidR="00A1797C" w:rsidRDefault="00D12AB6">
            <w:pPr>
              <w:pStyle w:val="TAL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69BA7D0A" w14:textId="77777777" w:rsidR="00A1797C" w:rsidRDefault="00D12AB6">
            <w:pPr>
              <w:pStyle w:val="TAL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69BA7D0B" w14:textId="77777777" w:rsidR="00A1797C" w:rsidRDefault="00D12A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Stage 2 SEAL enhancements for 5GMARCH are done directly in eSEAL WID</w:t>
            </w:r>
          </w:p>
        </w:tc>
      </w:tr>
    </w:tbl>
    <w:p w14:paraId="69BA7D0D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9BA7D0E" w14:textId="77777777" w:rsidR="00A1797C" w:rsidRDefault="00D12AB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69BA7D0F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69BA7D10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Develop technical solutions to fulfil the remaining stage 1 requirements, e.g.</w:t>
      </w:r>
    </w:p>
    <w:p w14:paraId="69BA7D11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  <w:t>the procedures of application Server in Group messaging, e.g. SP-240765 etc;</w:t>
      </w:r>
    </w:p>
    <w:p w14:paraId="69BA7D12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  <w:t xml:space="preserve">the procedures of message deferred delivery, e.g. SP-231543 etc; </w:t>
      </w:r>
    </w:p>
    <w:p w14:paraId="69BA7D13" w14:textId="77777777" w:rsidR="00A1797C" w:rsidRDefault="00D12AB6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  <w:t>the APIs provided by MSGin5G Client to Application Client; and</w:t>
      </w:r>
    </w:p>
    <w:p w14:paraId="69BA7D14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Develop technical solutions to solve the remaining technical issues and ENs in Rel-1</w:t>
      </w:r>
      <w:r>
        <w:rPr>
          <w:rFonts w:eastAsia="SimSun" w:hint="eastAsia"/>
          <w:lang w:val="en-US" w:eastAsia="zh-CN"/>
        </w:rPr>
        <w:t>8, e.g. the procedures of update the store and forward parameter and the procedure of discard message, e.g. SP-241221.</w:t>
      </w:r>
    </w:p>
    <w:p w14:paraId="69BA7D15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69BA7D16" w14:textId="77777777" w:rsidR="00A1797C" w:rsidRDefault="00D12AB6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69BA7D17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9BA7D18" w14:textId="77777777" w:rsidR="00A1797C" w:rsidRDefault="00D12AB6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69BA7D19" w14:textId="77777777" w:rsidR="00A1797C" w:rsidRDefault="00D12AB6">
      <w:r>
        <w:t>For CT1, the expected work includes:</w:t>
      </w:r>
    </w:p>
    <w:p w14:paraId="69BA7D1A" w14:textId="77777777" w:rsidR="00A1797C" w:rsidRDefault="00D12AB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a)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eastAsia="SimSun"/>
          <w:lang w:val="en-US" w:eastAsia="zh-CN"/>
        </w:rPr>
        <w:t xml:space="preserve"> and</w:t>
      </w:r>
    </w:p>
    <w:p w14:paraId="69BA7D1B" w14:textId="77777777" w:rsidR="00A1797C" w:rsidRDefault="00D12AB6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b)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potential </w:t>
      </w:r>
      <w:r>
        <w:rPr>
          <w:rFonts w:eastAsia="SimSun"/>
          <w:lang w:eastAsia="zh-CN"/>
        </w:rPr>
        <w:t>enhancements to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SEAL </w:t>
      </w:r>
      <w:r>
        <w:rPr>
          <w:rFonts w:eastAsia="SimSun" w:hint="eastAsia"/>
          <w:lang w:eastAsia="zh-CN"/>
        </w:rPr>
        <w:t>group management and configuration management service</w:t>
      </w:r>
      <w:r>
        <w:rPr>
          <w:rFonts w:eastAsia="SimSun"/>
          <w:lang w:eastAsia="zh-CN"/>
        </w:rPr>
        <w:t xml:space="preserve"> for supporting </w:t>
      </w:r>
      <w:r>
        <w:rPr>
          <w:rFonts w:eastAsia="SimSun" w:hint="eastAsia"/>
          <w:lang w:eastAsia="zh-CN"/>
        </w:rPr>
        <w:t>enhanced MSGin5G</w:t>
      </w:r>
      <w:r>
        <w:rPr>
          <w:rFonts w:eastAsia="SimSun"/>
          <w:lang w:eastAsia="zh-CN"/>
        </w:rPr>
        <w:t xml:space="preserve"> service.</w:t>
      </w:r>
    </w:p>
    <w:p w14:paraId="69BA7D1C" w14:textId="77777777" w:rsidR="00A1797C" w:rsidRDefault="00D12AB6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69BA7D1D" w14:textId="77777777" w:rsidR="00A1797C" w:rsidRDefault="00D12AB6">
      <w:pPr>
        <w:pStyle w:val="Heading1"/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1797C" w14:paraId="69BA7D1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1E" w14:textId="77777777" w:rsidR="00A1797C" w:rsidRDefault="00D12AB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1797C" w14:paraId="69BA7D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0" w14:textId="77777777" w:rsidR="00A1797C" w:rsidRDefault="00D12AB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1" w14:textId="77777777" w:rsidR="00A1797C" w:rsidRDefault="00D12AB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2" w14:textId="77777777" w:rsidR="00A1797C" w:rsidRDefault="00D12AB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A7D23" w14:textId="77777777" w:rsidR="00A1797C" w:rsidRDefault="00D12AB6">
            <w:pPr>
              <w:pStyle w:val="TAH"/>
            </w:pPr>
            <w:r>
              <w:t>Remarks</w:t>
            </w:r>
          </w:p>
        </w:tc>
      </w:tr>
      <w:tr w:rsidR="00A1797C" w14:paraId="69BA7D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5" w14:textId="77777777" w:rsidR="00A1797C" w:rsidRDefault="00D12AB6"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6" w14:textId="77777777" w:rsidR="00A1797C" w:rsidRDefault="00D12AB6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7" w14:textId="3CD9ABD1" w:rsidR="00A1797C" w:rsidRDefault="00D12AB6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8" w14:textId="77777777" w:rsidR="00A1797C" w:rsidRDefault="00D12AB6"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A1797C" w14:paraId="69BA7D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A" w14:textId="77777777" w:rsidR="00A1797C" w:rsidRDefault="00D12AB6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B" w14:textId="77777777" w:rsidR="00A1797C" w:rsidRDefault="00D12AB6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C" w14:textId="142BFC01" w:rsidR="00A1797C" w:rsidRDefault="00D12AB6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D" w14:textId="77777777" w:rsidR="00A1797C" w:rsidRDefault="00D12AB6">
            <w:r>
              <w:rPr>
                <w:rFonts w:hint="eastAsia"/>
                <w:lang w:eastAsia="zh-CN"/>
              </w:rPr>
              <w:t>CT1</w:t>
            </w:r>
          </w:p>
        </w:tc>
      </w:tr>
      <w:tr w:rsidR="00A1797C" w14:paraId="69BA7D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2F" w14:textId="77777777" w:rsidR="00A1797C" w:rsidRDefault="00D12AB6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0" w14:textId="77777777" w:rsidR="00A1797C" w:rsidRDefault="00D12AB6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1" w14:textId="2B7D30F3" w:rsidR="00A1797C" w:rsidRDefault="00D12AB6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2" w14:textId="77777777" w:rsidR="00A1797C" w:rsidRDefault="00D12AB6">
            <w:r>
              <w:rPr>
                <w:rFonts w:hint="eastAsia"/>
                <w:lang w:eastAsia="zh-CN"/>
              </w:rPr>
              <w:t>CT1</w:t>
            </w:r>
          </w:p>
        </w:tc>
      </w:tr>
      <w:tr w:rsidR="00A1797C" w14:paraId="69BA7D3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4" w14:textId="77777777" w:rsidR="00A1797C" w:rsidRDefault="00D12AB6"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5" w14:textId="77777777" w:rsidR="00A1797C" w:rsidRDefault="00D12AB6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6" w14:textId="2CCCBFF4" w:rsidR="00A1797C" w:rsidRDefault="00D12AB6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D37" w14:textId="77777777" w:rsidR="00A1797C" w:rsidRDefault="00D12AB6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69BA7D39" w14:textId="77777777" w:rsidR="00A1797C" w:rsidRDefault="00D12AB6">
      <w:pPr>
        <w:rPr>
          <w:lang w:eastAsia="zh-CN"/>
        </w:rPr>
      </w:pPr>
      <w:r>
        <w:rPr>
          <w:rFonts w:hint="eastAsia"/>
          <w:lang w:eastAsia="zh-CN"/>
        </w:rPr>
        <w:t>‘</w:t>
      </w:r>
    </w:p>
    <w:p w14:paraId="69BA7D3A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9BA7D3B" w14:textId="77777777" w:rsidR="00A1797C" w:rsidRDefault="00D12AB6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69BA7D3C" w14:textId="77777777" w:rsidR="00A1797C" w:rsidRDefault="00A1797C"/>
    <w:p w14:paraId="69BA7D3D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9BA7D3E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69BA7D3F" w14:textId="77777777" w:rsidR="00A1797C" w:rsidRDefault="00A1797C"/>
    <w:p w14:paraId="69BA7D40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69BA7D41" w14:textId="77777777" w:rsidR="00A1797C" w:rsidRDefault="00D12AB6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69BA7D42" w14:textId="77777777" w:rsidR="00A1797C" w:rsidRDefault="00A1797C"/>
    <w:p w14:paraId="69BA7D43" w14:textId="77777777" w:rsidR="00A1797C" w:rsidRDefault="00D12AB6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1797C" w14:paraId="69BA7D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9BA7D44" w14:textId="77777777" w:rsidR="00A1797C" w:rsidRDefault="00D12AB6">
            <w:pPr>
              <w:pStyle w:val="TAH"/>
            </w:pPr>
            <w:r>
              <w:t>Supporting IM name</w:t>
            </w:r>
          </w:p>
        </w:tc>
      </w:tr>
      <w:tr w:rsidR="00A1797C" w14:paraId="69BA7D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6" w14:textId="77777777" w:rsidR="00A1797C" w:rsidRDefault="00D12A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1797C" w14:paraId="69BA7D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8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1797C" w14:paraId="69BA7D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A" w14:textId="77777777" w:rsidR="00A1797C" w:rsidRDefault="00D12AB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A1797C" w14:paraId="69BA7D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C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1797C" w14:paraId="69BA7D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4E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:rsidR="00A1797C" w14:paraId="69BA7D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0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1797C" w14:paraId="69BA7D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2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one2many B.V.</w:t>
            </w:r>
          </w:p>
        </w:tc>
      </w:tr>
      <w:tr w:rsidR="00A1797C" w14:paraId="69BA7D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4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1797C" w14:paraId="69BA7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A7D56" w14:textId="77777777" w:rsidR="00A1797C" w:rsidRDefault="00D12AB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69BA7D58" w14:textId="77777777" w:rsidR="00A1797C" w:rsidRDefault="00A1797C"/>
    <w:p w14:paraId="69BA7D59" w14:textId="77777777" w:rsidR="00A1797C" w:rsidRDefault="00A1797C"/>
    <w:sectPr w:rsidR="00A1797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7D5E" w14:textId="77777777" w:rsidR="00D12AB6" w:rsidRDefault="00D12AB6">
      <w:pPr>
        <w:spacing w:after="0"/>
      </w:pPr>
      <w:r>
        <w:separator/>
      </w:r>
    </w:p>
  </w:endnote>
  <w:endnote w:type="continuationSeparator" w:id="0">
    <w:p w14:paraId="69BA7D60" w14:textId="77777777" w:rsidR="00D12AB6" w:rsidRDefault="00D12A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7D5A" w14:textId="77777777" w:rsidR="00A1797C" w:rsidRDefault="00D12AB6">
      <w:pPr>
        <w:spacing w:after="0"/>
      </w:pPr>
      <w:r>
        <w:separator/>
      </w:r>
    </w:p>
  </w:footnote>
  <w:footnote w:type="continuationSeparator" w:id="0">
    <w:p w14:paraId="69BA7D5B" w14:textId="77777777" w:rsidR="00A1797C" w:rsidRDefault="00D12A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9D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961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8C9"/>
    <w:rsid w:val="0091321C"/>
    <w:rsid w:val="00913788"/>
    <w:rsid w:val="0091399A"/>
    <w:rsid w:val="00922D75"/>
    <w:rsid w:val="00926791"/>
    <w:rsid w:val="0093661C"/>
    <w:rsid w:val="00940736"/>
    <w:rsid w:val="00941253"/>
    <w:rsid w:val="00944CE4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97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7BEE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ED0"/>
    <w:rsid w:val="00C8586A"/>
    <w:rsid w:val="00CA2B4F"/>
    <w:rsid w:val="00CA5DB0"/>
    <w:rsid w:val="00CC084E"/>
    <w:rsid w:val="00CC58ED"/>
    <w:rsid w:val="00D0135E"/>
    <w:rsid w:val="00D06C51"/>
    <w:rsid w:val="00D12AB6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9565C"/>
    <w:rsid w:val="08EF7436"/>
    <w:rsid w:val="0B822DDE"/>
    <w:rsid w:val="0CF912CC"/>
    <w:rsid w:val="0EB041A0"/>
    <w:rsid w:val="1E5659E9"/>
    <w:rsid w:val="215A038D"/>
    <w:rsid w:val="25176658"/>
    <w:rsid w:val="2DE60AA5"/>
    <w:rsid w:val="2E5538F0"/>
    <w:rsid w:val="37AA2D11"/>
    <w:rsid w:val="393E2122"/>
    <w:rsid w:val="3B156139"/>
    <w:rsid w:val="3D1E5DC1"/>
    <w:rsid w:val="3FA267B8"/>
    <w:rsid w:val="41C001EC"/>
    <w:rsid w:val="42861BED"/>
    <w:rsid w:val="43CD6B30"/>
    <w:rsid w:val="458A5EDC"/>
    <w:rsid w:val="46A2136E"/>
    <w:rsid w:val="47F97E32"/>
    <w:rsid w:val="4A292E5A"/>
    <w:rsid w:val="55B923F3"/>
    <w:rsid w:val="5615276A"/>
    <w:rsid w:val="5C7A4311"/>
    <w:rsid w:val="5FAE0B52"/>
    <w:rsid w:val="62276328"/>
    <w:rsid w:val="631439DE"/>
    <w:rsid w:val="67A36984"/>
    <w:rsid w:val="68FC04CB"/>
    <w:rsid w:val="6EC70AC2"/>
    <w:rsid w:val="704E3112"/>
    <w:rsid w:val="710E21DD"/>
    <w:rsid w:val="75811A33"/>
    <w:rsid w:val="77E56271"/>
    <w:rsid w:val="79B2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BA7C95"/>
  <w15:docId w15:val="{47D89464-49B4-4300-978C-EB7E3460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799</Words>
  <Characters>4449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24.543_CR0031R2_(Rel-19)_SEALDD_Ph2</cp:lastModifiedBy>
  <cp:revision>5</cp:revision>
  <cp:lastPrinted>2001-04-23T09:30:00Z</cp:lastPrinted>
  <dcterms:created xsi:type="dcterms:W3CDTF">2025-05-30T11:40:00Z</dcterms:created>
  <dcterms:modified xsi:type="dcterms:W3CDTF">2025-05-30T12:12:00Z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FA0A9919D05944B9B0BAA74C002D480A_13</vt:lpwstr>
  </property>
</Properties>
</file>