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8F316" w14:textId="63A91F24" w:rsidR="00824C03" w:rsidRDefault="00824C03" w:rsidP="00824C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 w:rsidR="0051054C">
        <w:rPr>
          <w:b/>
          <w:noProof/>
          <w:sz w:val="24"/>
        </w:rPr>
        <w:t>186</w:t>
      </w:r>
    </w:p>
    <w:p w14:paraId="15426664" w14:textId="77777777" w:rsidR="00824C03" w:rsidRDefault="00824C03" w:rsidP="00824C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</w:t>
      </w:r>
      <w:proofErr w:type="gramStart"/>
      <w:r w:rsidR="00DD1769">
        <w:t>e.g.</w:t>
      </w:r>
      <w:proofErr w:type="gramEnd"/>
      <w:r w:rsidR="00DD1769">
        <w:t xml:space="preserve">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proofErr w:type="gramStart"/>
      <w:r>
        <w:t>e.g.</w:t>
      </w:r>
      <w:proofErr w:type="gramEnd"/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2B7C4053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</w:p>
    <w:p w14:paraId="444AF29C" w14:textId="58BC7E3A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5D7D7A">
        <w:t>; 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51054C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566AA25A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51054C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r w:rsidR="008654D9">
              <w:fldChar w:fldCharType="begin"/>
            </w:r>
            <w:r w:rsidR="008654D9">
              <w:instrText xml:space="preserve"> HYPERLINK "mailto:abdessamad.el.moatamid@huawei.com" </w:instrText>
            </w:r>
            <w:r w:rsidR="008654D9">
              <w:fldChar w:fldCharType="separate"/>
            </w:r>
            <w:r w:rsidRPr="008849E5">
              <w:rPr>
                <w:rStyle w:val="Hyperlink"/>
                <w:i w:val="0"/>
                <w:lang w:val="sv-SE"/>
              </w:rPr>
              <w:t>abdessamad.el.moatamid@huawei.com</w:t>
            </w:r>
            <w:r w:rsidR="008654D9">
              <w:rPr>
                <w:rStyle w:val="Hyperlink"/>
                <w:i w:val="0"/>
                <w:lang w:val="sv-SE"/>
              </w:rPr>
              <w:fldChar w:fldCharType="end"/>
            </w:r>
          </w:p>
        </w:tc>
      </w:tr>
      <w:tr w:rsidR="00D46FB1" w:rsidRPr="0017501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DCF892F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8654D9">
              <w:fldChar w:fldCharType="begin"/>
            </w:r>
            <w:r w:rsidR="008654D9">
              <w:instrText xml:space="preserve"> HYPERLINK "mailto:hao.jing@huawei.com" </w:instrText>
            </w:r>
            <w:r w:rsidR="008654D9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8654D9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48EC1F0B" w14:textId="77777777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proofErr w:type="spellStart"/>
            <w:r w:rsidRPr="00CE5565">
              <w:rPr>
                <w:i w:val="0"/>
                <w:iCs/>
                <w:lang w:val="en-US"/>
              </w:rPr>
              <w:t>AIoT</w:t>
            </w:r>
            <w:proofErr w:type="spellEnd"/>
            <w:r w:rsidRPr="00CE5565">
              <w:rPr>
                <w:i w:val="0"/>
                <w:iCs/>
                <w:lang w:val="en-US"/>
              </w:rPr>
              <w:t xml:space="preserve"> Device Profile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proofErr w:type="spellStart"/>
            <w:r w:rsidRPr="00CE556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CE5565">
              <w:rPr>
                <w:rFonts w:ascii="Times New Roman" w:hAnsi="Times New Roman"/>
                <w:sz w:val="20"/>
              </w:rPr>
              <w:t xml:space="preserve"> Device Profile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1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r w:rsidR="008654D9">
        <w:fldChar w:fldCharType="begin"/>
      </w:r>
      <w:r w:rsidR="008654D9">
        <w:instrText xml:space="preserve"> HYPERLINK "mailto:mikael.wass@huawei.com" </w:instrText>
      </w:r>
      <w:r w:rsidR="008654D9">
        <w:fldChar w:fldCharType="separate"/>
      </w:r>
      <w:r w:rsidR="00497B83" w:rsidRPr="00681FEC">
        <w:rPr>
          <w:rStyle w:val="Hyperlink"/>
          <w:lang w:val="sv-SE"/>
        </w:rPr>
        <w:t>mikael.wass@huawei.com</w:t>
      </w:r>
      <w:r w:rsidR="008654D9">
        <w:rPr>
          <w:rStyle w:val="Hyperlink"/>
          <w:lang w:val="sv-SE"/>
        </w:rPr>
        <w:fldChar w:fldCharType="end"/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8E0F" w14:textId="77777777" w:rsidR="008654D9" w:rsidRDefault="008654D9">
      <w:r>
        <w:separator/>
      </w:r>
    </w:p>
  </w:endnote>
  <w:endnote w:type="continuationSeparator" w:id="0">
    <w:p w14:paraId="1E257662" w14:textId="77777777" w:rsidR="008654D9" w:rsidRDefault="0086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932F2" w14:textId="77777777" w:rsidR="008654D9" w:rsidRDefault="008654D9">
      <w:r>
        <w:separator/>
      </w:r>
    </w:p>
  </w:footnote>
  <w:footnote w:type="continuationSeparator" w:id="0">
    <w:p w14:paraId="026B7207" w14:textId="77777777" w:rsidR="008654D9" w:rsidRDefault="00865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95445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54D9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E6B0B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rong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4</cp:lastModifiedBy>
  <cp:revision>3</cp:revision>
  <cp:lastPrinted>2001-04-23T09:30:00Z</cp:lastPrinted>
  <dcterms:created xsi:type="dcterms:W3CDTF">2025-05-30T09:31:00Z</dcterms:created>
  <dcterms:modified xsi:type="dcterms:W3CDTF">2025-05-30T09:31:00Z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