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4A949" w14:textId="19A69A0C" w:rsidR="008C5D52" w:rsidRPr="00222D66" w:rsidRDefault="008C5D52" w:rsidP="008C5D52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>
        <w:rPr>
          <w:rFonts w:cs="Arial"/>
          <w:bCs/>
          <w:sz w:val="22"/>
        </w:rPr>
        <w:t xml:space="preserve">CT </w:t>
      </w:r>
      <w:r w:rsidRPr="00222D66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 xml:space="preserve"> #108</w:t>
      </w:r>
      <w:r w:rsidRPr="00222D66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CP-2511</w:t>
      </w:r>
      <w:r>
        <w:rPr>
          <w:rFonts w:cs="Arial"/>
          <w:bCs/>
          <w:sz w:val="22"/>
        </w:rPr>
        <w:t>37</w:t>
      </w:r>
    </w:p>
    <w:p w14:paraId="130F149D" w14:textId="77777777" w:rsidR="008C5D52" w:rsidRPr="00DC278D" w:rsidRDefault="008C5D52" w:rsidP="008C5D52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Prague, CZ, 9 - 10 June 2025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44967C43" w14:textId="728B5F32" w:rsidR="008C5D52" w:rsidRDefault="008C5D52" w:rsidP="008C5D5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>
        <w:rPr>
          <w:rFonts w:ascii="Arial" w:hAnsi="Arial" w:cs="Arial"/>
          <w:b/>
        </w:rPr>
        <w:t>Specification</w:t>
      </w:r>
      <w:r w:rsidRPr="00222D66">
        <w:rPr>
          <w:rFonts w:ascii="Arial" w:hAnsi="Arial" w:cs="Arial"/>
          <w:b/>
        </w:rPr>
        <w:t xml:space="preserve">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FC388C">
        <w:rPr>
          <w:rFonts w:ascii="Arial" w:hAnsi="Arial" w:cs="Arial"/>
          <w:b/>
        </w:rPr>
        <w:t>TS 29.</w:t>
      </w:r>
      <w:r>
        <w:rPr>
          <w:rFonts w:ascii="Arial" w:hAnsi="Arial" w:cs="Arial"/>
          <w:b/>
        </w:rPr>
        <w:t>482</w:t>
      </w:r>
      <w:r w:rsidRPr="00FC388C"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</w:rPr>
        <w:t>1</w:t>
      </w:r>
      <w:r w:rsidRPr="00FC388C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FC388C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5C29FD24" w14:textId="77777777" w:rsidR="008C5D52" w:rsidRDefault="008C5D52" w:rsidP="008C5D5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TSG CT WG3</w:t>
      </w:r>
      <w:r w:rsidRPr="00CC358C">
        <w:rPr>
          <w:rFonts w:ascii="Arial" w:hAnsi="Arial" w:cs="Arial"/>
          <w:b/>
          <w:color w:val="2F5496"/>
        </w:rPr>
        <w:br/>
      </w:r>
    </w:p>
    <w:p w14:paraId="51E13002" w14:textId="77777777" w:rsidR="008C5D52" w:rsidRDefault="008C5D52" w:rsidP="008C5D5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</w:t>
      </w:r>
    </w:p>
    <w:p w14:paraId="46FBA613" w14:textId="77777777" w:rsidR="008C5D52" w:rsidRDefault="008C5D52" w:rsidP="008C5D5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Rel-19</w:t>
      </w:r>
    </w:p>
    <w:p w14:paraId="3F1F0F94" w14:textId="3804730F" w:rsidR="008C5D52" w:rsidRDefault="008C5D52" w:rsidP="008C5D5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AIML_App</w:t>
      </w:r>
    </w:p>
    <w:p w14:paraId="25A57117" w14:textId="4726C04E" w:rsidR="008C5D52" w:rsidRDefault="008C5D52" w:rsidP="008C5D5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 w:rsidRPr="008C5D52">
        <w:rPr>
          <w:rFonts w:ascii="Arial" w:hAnsi="Arial" w:cs="Arial"/>
          <w:b/>
        </w:rPr>
        <w:t>Igor Pastushok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Ericsson</w:t>
      </w:r>
    </w:p>
    <w:p w14:paraId="56F04E67" w14:textId="77777777" w:rsidR="008C5D52" w:rsidRDefault="008C5D52" w:rsidP="008C5D52">
      <w:pPr>
        <w:spacing w:after="60"/>
        <w:ind w:left="1985" w:hanging="1985"/>
        <w:rPr>
          <w:rFonts w:ascii="Arial" w:hAnsi="Arial" w:cs="Arial"/>
          <w:b/>
        </w:rPr>
      </w:pPr>
    </w:p>
    <w:p w14:paraId="5BFCB775" w14:textId="77777777" w:rsidR="008C5D52" w:rsidRPr="00222D66" w:rsidRDefault="008C5D52" w:rsidP="008C5D5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67A904" w14:textId="6D30AC9F" w:rsidR="00707257" w:rsidRDefault="00E462C0" w:rsidP="00707257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6B4309">
        <w:t>482</w:t>
      </w:r>
      <w:r w:rsidR="008E6E9B">
        <w:t xml:space="preserve"> specifies the service APIs exposed by the</w:t>
      </w:r>
      <w:r w:rsidR="006B4309">
        <w:t xml:space="preserve"> AIMLE Server and MLR</w:t>
      </w:r>
      <w:r w:rsidR="00BF6645">
        <w:t xml:space="preserve"> to support </w:t>
      </w:r>
      <w:r w:rsidR="000B6458">
        <w:t xml:space="preserve">the exposure and management </w:t>
      </w:r>
      <w:r w:rsidR="00633D66">
        <w:t xml:space="preserve">of </w:t>
      </w:r>
      <w:r w:rsidR="00D358E4">
        <w:t>AIML Enablement</w:t>
      </w:r>
      <w:r w:rsidR="0049610F">
        <w:t xml:space="preserve"> services in application layer</w:t>
      </w:r>
      <w:r w:rsidR="00707257">
        <w:t xml:space="preserve">. In this sense, TS 29.482 provides stage 3 protocol definitions and message flows, and specifies the APIs for the services offered by the AIMLE </w:t>
      </w:r>
      <w:r w:rsidR="0061460A">
        <w:t>Server and MLR</w:t>
      </w:r>
      <w:r w:rsidR="00707257">
        <w:t>.</w:t>
      </w:r>
    </w:p>
    <w:p w14:paraId="44FA0EB3" w14:textId="0565CC52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FC0F8A">
        <w:t>482</w:t>
      </w:r>
      <w:r>
        <w:t xml:space="preserve"> is specified under the scope of the </w:t>
      </w:r>
      <w:r w:rsidR="002E23F2" w:rsidRPr="002E23F2">
        <w:t>AIML_App</w:t>
      </w:r>
      <w:r>
        <w:t xml:space="preserve"> work item</w:t>
      </w:r>
      <w:r w:rsidR="0031609D">
        <w:t xml:space="preserve"> (</w:t>
      </w:r>
      <w:r w:rsidR="001D525E" w:rsidRPr="001D525E">
        <w:t>1050024</w:t>
      </w:r>
      <w:r w:rsidR="0031609D">
        <w:t>)</w:t>
      </w:r>
      <w:r w:rsidR="005B028C">
        <w:rPr>
          <w:lang w:val="en-US"/>
        </w:rPr>
        <w:t>.</w:t>
      </w:r>
    </w:p>
    <w:p w14:paraId="311143A6" w14:textId="0092AEE0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33E66DD0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2E23F2">
        <w:t>482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57E47FC3" w:rsidR="0045428D" w:rsidRDefault="00495300" w:rsidP="00495300">
      <w:pPr>
        <w:pStyle w:val="B1"/>
      </w:pPr>
      <w:r>
        <w:t>-</w:t>
      </w:r>
      <w:r>
        <w:tab/>
      </w:r>
      <w:r w:rsidR="003176BE">
        <w:t>A few 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</w:t>
      </w:r>
      <w:r w:rsidR="00F5262D">
        <w:t xml:space="preserve">mainly </w:t>
      </w:r>
      <w:r w:rsidR="008A1971">
        <w:t>on the data model</w:t>
      </w:r>
      <w:r w:rsidR="00797CE3">
        <w:t>s</w:t>
      </w:r>
      <w:r w:rsidR="009A623D">
        <w:t>.</w:t>
      </w:r>
    </w:p>
    <w:p w14:paraId="51B0AC98" w14:textId="4966610F" w:rsidR="005738FA" w:rsidRDefault="00495300" w:rsidP="00495300">
      <w:pPr>
        <w:pStyle w:val="B1"/>
      </w:pPr>
      <w:r>
        <w:t>-</w:t>
      </w:r>
      <w:r>
        <w:tab/>
      </w:r>
      <w:r w:rsidR="00EF6895">
        <w:t>A few remaining APIs that need to be specified.</w:t>
      </w:r>
    </w:p>
    <w:p w14:paraId="2BA5B25A" w14:textId="27D31789" w:rsidR="00495300" w:rsidRPr="00DD7FA7" w:rsidRDefault="005738FA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 w:rsidR="00F5262D">
        <w:t>new/</w:t>
      </w:r>
      <w:r w:rsidR="00495300">
        <w:t>missing stage 2 requirements</w:t>
      </w:r>
      <w:r w:rsidR="002E23F2">
        <w:t xml:space="preserve"> and corrections</w:t>
      </w:r>
      <w:r w:rsidR="00495300">
        <w:t xml:space="preserve"> that need to be covered.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0269B" w14:textId="77777777" w:rsidR="007309BB" w:rsidRDefault="007309BB">
      <w:pPr>
        <w:spacing w:after="0"/>
      </w:pPr>
    </w:p>
  </w:endnote>
  <w:endnote w:type="continuationSeparator" w:id="0">
    <w:p w14:paraId="07F84FD4" w14:textId="77777777" w:rsidR="007309BB" w:rsidRDefault="007309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D37B8" w14:textId="77777777" w:rsidR="007309BB" w:rsidRDefault="007309BB">
      <w:pPr>
        <w:spacing w:after="0"/>
      </w:pPr>
    </w:p>
  </w:footnote>
  <w:footnote w:type="continuationSeparator" w:id="0">
    <w:p w14:paraId="1C8EC403" w14:textId="77777777" w:rsidR="007309BB" w:rsidRDefault="007309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717606">
    <w:abstractNumId w:val="0"/>
  </w:num>
  <w:num w:numId="2" w16cid:durableId="1680233728">
    <w:abstractNumId w:val="4"/>
  </w:num>
  <w:num w:numId="3" w16cid:durableId="1250041372">
    <w:abstractNumId w:val="3"/>
  </w:num>
  <w:num w:numId="4" w16cid:durableId="1114977593">
    <w:abstractNumId w:val="5"/>
  </w:num>
  <w:num w:numId="5" w16cid:durableId="1179392126">
    <w:abstractNumId w:val="6"/>
  </w:num>
  <w:num w:numId="6" w16cid:durableId="2146190570">
    <w:abstractNumId w:val="2"/>
  </w:num>
  <w:num w:numId="7" w16cid:durableId="1067730855">
    <w:abstractNumId w:val="1"/>
  </w:num>
  <w:num w:numId="8" w16cid:durableId="6469786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6458"/>
    <w:rsid w:val="000F63F8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C2A17"/>
    <w:rsid w:val="001C738E"/>
    <w:rsid w:val="001D525E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2E23F2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85953"/>
    <w:rsid w:val="003A2153"/>
    <w:rsid w:val="004432A3"/>
    <w:rsid w:val="0045428D"/>
    <w:rsid w:val="00482948"/>
    <w:rsid w:val="00495300"/>
    <w:rsid w:val="0049610F"/>
    <w:rsid w:val="004A19B4"/>
    <w:rsid w:val="004A4314"/>
    <w:rsid w:val="004E4AA3"/>
    <w:rsid w:val="00513FA1"/>
    <w:rsid w:val="005318E2"/>
    <w:rsid w:val="005738FA"/>
    <w:rsid w:val="00574ADF"/>
    <w:rsid w:val="00582B57"/>
    <w:rsid w:val="005B028C"/>
    <w:rsid w:val="006059E7"/>
    <w:rsid w:val="0061460A"/>
    <w:rsid w:val="00633D66"/>
    <w:rsid w:val="00645831"/>
    <w:rsid w:val="00661BF8"/>
    <w:rsid w:val="006A168B"/>
    <w:rsid w:val="006A5A67"/>
    <w:rsid w:val="006B1BFA"/>
    <w:rsid w:val="006B3C22"/>
    <w:rsid w:val="006B4309"/>
    <w:rsid w:val="006E1FA4"/>
    <w:rsid w:val="006F275D"/>
    <w:rsid w:val="00707257"/>
    <w:rsid w:val="007309BB"/>
    <w:rsid w:val="007446BF"/>
    <w:rsid w:val="00751665"/>
    <w:rsid w:val="00786EF8"/>
    <w:rsid w:val="00797CE3"/>
    <w:rsid w:val="007C5F35"/>
    <w:rsid w:val="007E5E2C"/>
    <w:rsid w:val="008144A9"/>
    <w:rsid w:val="00827BB4"/>
    <w:rsid w:val="00861D4C"/>
    <w:rsid w:val="008A1971"/>
    <w:rsid w:val="008C5D52"/>
    <w:rsid w:val="008E6E9B"/>
    <w:rsid w:val="00922E89"/>
    <w:rsid w:val="009267CD"/>
    <w:rsid w:val="00927917"/>
    <w:rsid w:val="0093073F"/>
    <w:rsid w:val="0093629A"/>
    <w:rsid w:val="00965E26"/>
    <w:rsid w:val="00973233"/>
    <w:rsid w:val="009A623D"/>
    <w:rsid w:val="009F736C"/>
    <w:rsid w:val="00A90DD4"/>
    <w:rsid w:val="00AC487C"/>
    <w:rsid w:val="00AD0D67"/>
    <w:rsid w:val="00AE51C9"/>
    <w:rsid w:val="00B06646"/>
    <w:rsid w:val="00B2646B"/>
    <w:rsid w:val="00B30376"/>
    <w:rsid w:val="00B51E8C"/>
    <w:rsid w:val="00B531E6"/>
    <w:rsid w:val="00B546E7"/>
    <w:rsid w:val="00B75629"/>
    <w:rsid w:val="00BB39B7"/>
    <w:rsid w:val="00BB39E0"/>
    <w:rsid w:val="00BF571B"/>
    <w:rsid w:val="00BF6645"/>
    <w:rsid w:val="00C239E3"/>
    <w:rsid w:val="00C65A18"/>
    <w:rsid w:val="00C82150"/>
    <w:rsid w:val="00CC358C"/>
    <w:rsid w:val="00CD3A27"/>
    <w:rsid w:val="00CF0383"/>
    <w:rsid w:val="00D13A22"/>
    <w:rsid w:val="00D222FE"/>
    <w:rsid w:val="00D358E4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3DC9"/>
    <w:rsid w:val="00E368AB"/>
    <w:rsid w:val="00E462C0"/>
    <w:rsid w:val="00E50DB5"/>
    <w:rsid w:val="00EC3EF6"/>
    <w:rsid w:val="00EC5805"/>
    <w:rsid w:val="00EF6895"/>
    <w:rsid w:val="00F21DBE"/>
    <w:rsid w:val="00F5262D"/>
    <w:rsid w:val="00F66B63"/>
    <w:rsid w:val="00FC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17</cp:revision>
  <dcterms:created xsi:type="dcterms:W3CDTF">2025-05-28T11:26:00Z</dcterms:created>
  <dcterms:modified xsi:type="dcterms:W3CDTF">2025-05-30T14:33:00Z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