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6006F9CA" w14:textId="77777777" w:rsidR="00D845CD" w:rsidRPr="00DB707E" w:rsidRDefault="00D845CD" w:rsidP="00D845CD">
      <w:r w:rsidRPr="00DB707E">
        <w:t>The conditions are defined in Table B.1.x1-1 and Table B.1.x1-2 for 1 Rx and 2 Rx RedCap respectively for FR1 NR cells.</w:t>
      </w:r>
    </w:p>
    <w:p w14:paraId="06A993B3" w14:textId="77777777" w:rsidR="00D845CD" w:rsidRPr="00DB707E" w:rsidRDefault="00D845CD" w:rsidP="00D845CD">
      <w:r w:rsidRPr="00DB707E">
        <w:t>The conditions are defined in Table B.1.x1-3 for FR2 NR cells.</w:t>
      </w:r>
    </w:p>
    <w:p w14:paraId="32940149" w14:textId="5C6E8525" w:rsidR="00D845CD" w:rsidRPr="00DB707E" w:rsidRDefault="00D845CD" w:rsidP="00D845CD">
      <w:pPr>
        <w:pStyle w:val="TH"/>
      </w:pPr>
      <w:r w:rsidRPr="00DB707E">
        <w:lastRenderedPageBreak/>
        <w:t>Table B.1.</w:t>
      </w:r>
      <w:r w:rsidR="00954027">
        <w:t>4</w:t>
      </w:r>
      <w:r w:rsidRPr="00DB707E">
        <w:t>-1: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lang w:val="en-US"/>
              </w:rPr>
            </w:pPr>
            <w:r w:rsidRPr="00DB707E">
              <w:rPr>
                <w:lang w:val="en-US"/>
              </w:rPr>
              <w:t>SSB Ês/Iot</w:t>
            </w:r>
          </w:p>
        </w:tc>
      </w:tr>
      <w:tr w:rsidR="00D845CD" w:rsidRPr="00DB707E" w14:paraId="67A5E80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lang w:val="en-US"/>
              </w:rPr>
            </w:pPr>
            <w:r w:rsidRPr="00DB707E">
              <w:rPr>
                <w:lang w:val="en-US"/>
              </w:rPr>
              <w:t>dB</w:t>
            </w:r>
          </w:p>
        </w:tc>
      </w:tr>
      <w:tr w:rsidR="00D845CD" w:rsidRPr="00DB707E" w14:paraId="50F06BFD"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0D6757EC"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14EDDF1D"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rFonts w:ascii="Arial" w:eastAsiaTheme="minorHAnsi" w:hAnsi="Arial"/>
                <w:sz w:val="18"/>
                <w:szCs w:val="22"/>
                <w:lang w:val="en-US"/>
              </w:rPr>
            </w:pPr>
          </w:p>
        </w:tc>
      </w:tr>
      <w:tr w:rsidR="00D845CD" w:rsidRPr="00DB707E" w14:paraId="2AC2A17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0A27E92F"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rFonts w:ascii="Arial" w:eastAsiaTheme="minorHAnsi" w:hAnsi="Arial"/>
                <w:sz w:val="18"/>
                <w:szCs w:val="22"/>
                <w:lang w:val="en-US"/>
              </w:rPr>
            </w:pPr>
          </w:p>
        </w:tc>
      </w:tr>
      <w:tr w:rsidR="00D845CD" w:rsidRPr="00DB707E" w14:paraId="4AD22E2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rFonts w:ascii="Arial" w:eastAsiaTheme="minorHAnsi" w:hAnsi="Arial"/>
                <w:sz w:val="18"/>
                <w:szCs w:val="22"/>
                <w:lang w:val="en-US"/>
              </w:rPr>
            </w:pPr>
          </w:p>
        </w:tc>
      </w:tr>
      <w:tr w:rsidR="00D845CD" w:rsidRPr="00DB707E" w14:paraId="2272CD35"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rFonts w:ascii="Arial" w:eastAsiaTheme="minorHAnsi" w:hAnsi="Arial"/>
                <w:sz w:val="18"/>
                <w:szCs w:val="22"/>
                <w:lang w:val="en-US"/>
              </w:rPr>
            </w:pPr>
          </w:p>
        </w:tc>
      </w:tr>
      <w:tr w:rsidR="00D845CD" w:rsidRPr="00DB707E" w14:paraId="09141C7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rFonts w:ascii="Arial" w:eastAsiaTheme="minorHAnsi" w:hAnsi="Arial"/>
                <w:sz w:val="18"/>
                <w:szCs w:val="22"/>
                <w:lang w:val="en-US"/>
              </w:rPr>
            </w:pPr>
          </w:p>
        </w:tc>
      </w:tr>
      <w:tr w:rsidR="00D845CD" w:rsidRPr="00DB707E" w14:paraId="34F6EA90"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rFonts w:ascii="Arial" w:eastAsiaTheme="minorHAnsi" w:hAnsi="Arial"/>
                <w:sz w:val="18"/>
                <w:szCs w:val="22"/>
                <w:lang w:val="en-US"/>
              </w:rPr>
            </w:pPr>
          </w:p>
        </w:tc>
      </w:tr>
      <w:tr w:rsidR="00D845CD" w:rsidRPr="00DB707E" w14:paraId="6F5FE8F7"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rFonts w:ascii="Arial" w:eastAsiaTheme="minorHAnsi" w:hAnsi="Arial"/>
                <w:sz w:val="18"/>
                <w:szCs w:val="22"/>
                <w:lang w:val="en-US"/>
              </w:rPr>
            </w:pPr>
          </w:p>
        </w:tc>
      </w:tr>
      <w:tr w:rsidR="00D845CD" w:rsidRPr="00DB707E" w14:paraId="3FF2F2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663F8C64" w14:textId="77777777" w:rsidR="00D845CD" w:rsidRPr="00DB707E" w:rsidRDefault="00D845CD" w:rsidP="00954027">
      <w:pPr>
        <w:rPr>
          <w:rFonts w:eastAsiaTheme="minorHAnsi"/>
          <w:lang w:val="en-US"/>
        </w:rPr>
      </w:pPr>
    </w:p>
    <w:p w14:paraId="3E2916CA" w14:textId="4F34AB3D" w:rsidR="00D845CD" w:rsidRPr="00DB707E" w:rsidRDefault="00D845CD" w:rsidP="00D845CD">
      <w:pPr>
        <w:pStyle w:val="TH"/>
      </w:pPr>
      <w:r w:rsidRPr="00DB707E">
        <w:t>Table B.1.</w:t>
      </w:r>
      <w:r w:rsidR="00954027">
        <w:t>4</w:t>
      </w:r>
      <w:r w:rsidRPr="00DB707E">
        <w:t>-2: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lang w:val="en-US"/>
              </w:rPr>
            </w:pPr>
            <w:r w:rsidRPr="00DB707E">
              <w:rPr>
                <w:lang w:val="en-US"/>
              </w:rPr>
              <w:t>SSB Ês/Iot</w:t>
            </w:r>
          </w:p>
        </w:tc>
      </w:tr>
      <w:tr w:rsidR="00D845CD" w:rsidRPr="00DB707E" w14:paraId="543B99EC"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lang w:val="en-US"/>
              </w:rPr>
            </w:pPr>
            <w:r w:rsidRPr="00DB707E">
              <w:rPr>
                <w:lang w:val="en-US"/>
              </w:rPr>
              <w:t>dB</w:t>
            </w:r>
          </w:p>
        </w:tc>
      </w:tr>
      <w:tr w:rsidR="00D845CD" w:rsidRPr="00DB707E" w14:paraId="787537C1" w14:textId="77777777" w:rsidTr="009C6489">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rFonts w:ascii="Arial" w:eastAsiaTheme="minorHAnsi" w:hAnsi="Arial"/>
                <w:b/>
                <w:sz w:val="18"/>
                <w:szCs w:val="22"/>
                <w:lang w:val="en-US"/>
              </w:rPr>
            </w:pPr>
          </w:p>
        </w:tc>
      </w:tr>
      <w:tr w:rsidR="00D845CD" w:rsidRPr="00DB707E" w14:paraId="5C1A8B4F" w14:textId="77777777" w:rsidTr="009C6489">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rFonts w:cstheme="minorBidi"/>
                <w:lang w:val="en-US"/>
              </w:rPr>
            </w:pPr>
            <w:r w:rsidRPr="00DB707E">
              <w:rPr>
                <w:lang w:val="en-US"/>
              </w:rPr>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lang w:val="en-US"/>
              </w:rPr>
            </w:pPr>
            <w:r w:rsidRPr="00DB707E">
              <w:rPr>
                <w:lang w:val="en-US"/>
              </w:rPr>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lang w:val="en-US"/>
              </w:rPr>
            </w:pPr>
            <w:r w:rsidRPr="00DB707E">
              <w:rPr>
                <w:lang w:val="en-US"/>
              </w:rPr>
              <w:sym w:font="Symbol" w:char="F0B3"/>
            </w:r>
            <w:r w:rsidRPr="00DB707E">
              <w:rPr>
                <w:lang w:val="en-US"/>
              </w:rPr>
              <w:t xml:space="preserve"> -4</w:t>
            </w:r>
          </w:p>
        </w:tc>
      </w:tr>
      <w:tr w:rsidR="00D845CD" w:rsidRPr="00DB707E" w14:paraId="4D317E78"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lang w:val="en-US"/>
              </w:rPr>
            </w:pPr>
            <w:r w:rsidRPr="00DB707E">
              <w:rPr>
                <w:lang w:val="en-US"/>
              </w:rPr>
              <w:t>NR_FDD_RC_FR1_B</w:t>
            </w:r>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rFonts w:ascii="Arial" w:eastAsiaTheme="minorHAnsi" w:hAnsi="Arial"/>
                <w:sz w:val="18"/>
                <w:szCs w:val="22"/>
                <w:lang w:val="en-US"/>
              </w:rPr>
            </w:pPr>
          </w:p>
        </w:tc>
      </w:tr>
      <w:tr w:rsidR="00D845CD" w:rsidRPr="00DB707E" w14:paraId="401101AC"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lang w:val="en-US"/>
              </w:rPr>
            </w:pPr>
            <w:r w:rsidRPr="00DB707E">
              <w:t>NR_FDD_</w:t>
            </w:r>
            <w:r w:rsidRPr="00DB707E">
              <w:rPr>
                <w:lang w:val="en-US"/>
              </w:rPr>
              <w:t xml:space="preserve"> RC_</w:t>
            </w:r>
            <w:r w:rsidRPr="00DB707E">
              <w:t>FR1_C</w:t>
            </w:r>
          </w:p>
          <w:p w14:paraId="69BA3FBB" w14:textId="77777777" w:rsidR="00D845CD" w:rsidRPr="00DB707E" w:rsidRDefault="00D845CD" w:rsidP="009C6489">
            <w:pPr>
              <w:pStyle w:val="TAC"/>
              <w:rPr>
                <w:lang w:val="en-US"/>
              </w:rPr>
            </w:pPr>
            <w:r w:rsidRPr="00DB707E">
              <w:rPr>
                <w:lang w:val="en-US"/>
              </w:rPr>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rFonts w:ascii="Arial" w:eastAsiaTheme="minorHAnsi" w:hAnsi="Arial"/>
                <w:sz w:val="18"/>
                <w:szCs w:val="22"/>
                <w:lang w:val="en-US"/>
              </w:rPr>
            </w:pPr>
          </w:p>
        </w:tc>
      </w:tr>
      <w:tr w:rsidR="00D845CD" w:rsidRPr="00DB707E" w14:paraId="3BA0722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lang w:val="en-US"/>
              </w:rPr>
            </w:pPr>
            <w:r w:rsidRPr="00DB707E">
              <w:rPr>
                <w:lang w:val="en-US"/>
              </w:rPr>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rFonts w:ascii="Arial" w:eastAsiaTheme="minorHAnsi" w:hAnsi="Arial"/>
                <w:sz w:val="18"/>
                <w:szCs w:val="22"/>
                <w:lang w:val="en-US"/>
              </w:rPr>
            </w:pPr>
          </w:p>
        </w:tc>
      </w:tr>
      <w:tr w:rsidR="00D845CD" w:rsidRPr="00DB707E" w14:paraId="17616FAE"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lang w:val="en-US"/>
              </w:rPr>
            </w:pPr>
            <w:r w:rsidRPr="00DB707E">
              <w:rPr>
                <w:lang w:val="en-US"/>
              </w:rPr>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rFonts w:ascii="Arial" w:eastAsiaTheme="minorHAnsi" w:hAnsi="Arial"/>
                <w:sz w:val="18"/>
                <w:szCs w:val="22"/>
                <w:lang w:val="en-US"/>
              </w:rPr>
            </w:pPr>
          </w:p>
        </w:tc>
      </w:tr>
      <w:tr w:rsidR="00D845CD" w:rsidRPr="00DB707E" w14:paraId="1EB965CF"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lang w:val="en-US"/>
              </w:rPr>
            </w:pPr>
            <w:r w:rsidRPr="00DB707E">
              <w:rPr>
                <w:lang w:val="en-US"/>
              </w:rPr>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rFonts w:ascii="Arial" w:eastAsiaTheme="minorHAnsi" w:hAnsi="Arial"/>
                <w:sz w:val="18"/>
                <w:szCs w:val="22"/>
                <w:lang w:val="en-US"/>
              </w:rPr>
            </w:pPr>
          </w:p>
        </w:tc>
      </w:tr>
      <w:tr w:rsidR="00D845CD" w:rsidRPr="00DB707E" w14:paraId="020DD509"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lang w:val="en-US"/>
              </w:rPr>
            </w:pPr>
            <w:r w:rsidRPr="00DB707E">
              <w:rPr>
                <w:lang w:val="en-US"/>
              </w:rPr>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rFonts w:ascii="Arial" w:eastAsiaTheme="minorHAnsi" w:hAnsi="Arial"/>
                <w:sz w:val="18"/>
                <w:szCs w:val="22"/>
                <w:lang w:val="en-US"/>
              </w:rPr>
            </w:pPr>
          </w:p>
        </w:tc>
      </w:tr>
      <w:tr w:rsidR="00D845CD" w:rsidRPr="00DB707E" w14:paraId="5240FB26" w14:textId="77777777" w:rsidTr="009C6489">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lang w:val="en-US"/>
              </w:rPr>
            </w:pPr>
            <w:r w:rsidRPr="00DB707E">
              <w:rPr>
                <w:lang w:val="en-US"/>
              </w:rPr>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lang w:val="en-US"/>
              </w:rPr>
            </w:pPr>
            <w:r w:rsidRPr="00DB707E">
              <w:rPr>
                <w:lang w:val="en-US"/>
              </w:rPr>
              <w:t>TBD</w:t>
            </w:r>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lang w:val="en-US"/>
              </w:rPr>
            </w:pPr>
            <w:r w:rsidRPr="00DB707E">
              <w:rPr>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rFonts w:ascii="Arial" w:eastAsiaTheme="minorHAnsi" w:hAnsi="Arial"/>
                <w:sz w:val="18"/>
                <w:szCs w:val="22"/>
                <w:lang w:val="en-US"/>
              </w:rPr>
            </w:pPr>
          </w:p>
        </w:tc>
      </w:tr>
      <w:tr w:rsidR="00D845CD" w:rsidRPr="00DB707E" w14:paraId="0525BA20" w14:textId="77777777" w:rsidTr="009C6489">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lang w:val="en-US"/>
              </w:rPr>
            </w:pPr>
            <w:r w:rsidRPr="00DB707E">
              <w:rPr>
                <w:lang w:val="en-US"/>
              </w:rPr>
              <w:t>NOTE 1:</w:t>
            </w:r>
            <w:r w:rsidRPr="00DB707E">
              <w:rPr>
                <w:lang w:val="en-US"/>
              </w:rPr>
              <w:tab/>
              <w:t>NR operating band groups are defined in clause 3.5.2.</w:t>
            </w:r>
          </w:p>
        </w:tc>
      </w:tr>
    </w:tbl>
    <w:p w14:paraId="1362147A" w14:textId="77777777" w:rsidR="00D845CD" w:rsidRPr="00DB707E" w:rsidRDefault="00D845CD" w:rsidP="00954027">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954027">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954027">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954027">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954027">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D845CD" w:rsidRPr="00DB707E" w14:paraId="00C17EFF" w14:textId="77777777" w:rsidTr="00954027">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lang w:val="en-US"/>
              </w:rPr>
            </w:pPr>
            <w:r w:rsidRPr="00DB707E">
              <w:rPr>
                <w:lang w:val="en-US"/>
              </w:rPr>
              <w:t>Conditions</w:t>
            </w:r>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2AC9220" w14:textId="77777777" w:rsidTr="00954027">
        <w:trPr>
          <w:trHeight w:val="190"/>
          <w:jc w:val="center"/>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lang w:val="en-US"/>
              </w:rPr>
            </w:pPr>
          </w:p>
        </w:tc>
      </w:tr>
      <w:tr w:rsidR="00D845CD" w:rsidRPr="00DB707E" w14:paraId="4509ED2E" w14:textId="77777777" w:rsidTr="00954027">
        <w:trPr>
          <w:trHeight w:val="190"/>
          <w:jc w:val="center"/>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lang w:val="en-US"/>
              </w:rPr>
            </w:pPr>
            <w:r w:rsidRPr="00DB707E">
              <w:rPr>
                <w:lang w:val="en-US"/>
              </w:rPr>
              <w:t>TBD</w:t>
            </w:r>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lang w:val="en-US"/>
              </w:rPr>
            </w:pPr>
          </w:p>
        </w:tc>
      </w:tr>
      <w:tr w:rsidR="00D845CD" w:rsidRPr="00DB707E" w14:paraId="5D92390B" w14:textId="77777777" w:rsidTr="00954027">
        <w:trPr>
          <w:trHeight w:val="190"/>
          <w:jc w:val="center"/>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rFonts w:eastAsia="Yu Mincho"/>
                <w:lang w:val="en-US" w:eastAsia="ja-JP"/>
              </w:rPr>
            </w:pPr>
            <w:r w:rsidRPr="00DB707E">
              <w:rPr>
                <w:rFonts w:eastAsia="Yu Mincho"/>
                <w:lang w:val="en-US" w:eastAsia="ja-JP"/>
              </w:rPr>
              <w:t>TBD</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rFonts w:eastAsia="Yu Mincho"/>
                <w:lang w:val="en-US" w:eastAsia="ja-JP"/>
              </w:rPr>
            </w:pPr>
            <w:r w:rsidRPr="00DB707E">
              <w:rPr>
                <w:rFonts w:eastAsia="Yu Mincho"/>
                <w:lang w:val="en-US" w:eastAsia="ja-JP"/>
              </w:rPr>
              <w:t>≥-4</w:t>
            </w:r>
          </w:p>
        </w:tc>
      </w:tr>
      <w:tr w:rsidR="00D845CD" w:rsidRPr="00DB707E" w14:paraId="4944F579" w14:textId="77777777" w:rsidTr="00954027">
        <w:trPr>
          <w:trHeight w:val="190"/>
          <w:jc w:val="center"/>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rFonts w:ascii="Arial" w:eastAsia="Yu Mincho" w:hAnsi="Arial"/>
                <w:sz w:val="18"/>
                <w:szCs w:val="22"/>
                <w:lang w:val="en-US" w:eastAsia="ja-JP"/>
              </w:rPr>
            </w:pPr>
          </w:p>
        </w:tc>
      </w:tr>
      <w:tr w:rsidR="00D845CD" w:rsidRPr="00DB707E" w14:paraId="6AB4F067" w14:textId="77777777" w:rsidTr="00954027">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rFonts w:ascii="Arial" w:eastAsiaTheme="minorHAnsi" w:hAnsi="Arial"/>
                <w:sz w:val="18"/>
                <w:szCs w:val="22"/>
                <w:lang w:val="en-US"/>
              </w:rPr>
            </w:pPr>
            <w:r w:rsidRPr="00DB707E">
              <w:rPr>
                <w:rFonts w:ascii="Arial" w:eastAsiaTheme="minorHAnsi" w:hAnsi="Arial"/>
                <w:sz w:val="18"/>
                <w:szCs w:val="22"/>
                <w:lang w:val="en-US"/>
              </w:rPr>
              <w:t>TBD</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159A9DA" w14:textId="77777777" w:rsidR="00D845CD" w:rsidRPr="00DB707E" w:rsidRDefault="00D845CD" w:rsidP="00D845CD">
      <w:pPr>
        <w:pStyle w:val="EditorsNote"/>
        <w:rPr>
          <w:i/>
          <w:iCs/>
          <w:color w:val="auto"/>
        </w:rPr>
      </w:pPr>
      <w:r w:rsidRPr="00DB707E">
        <w:rPr>
          <w:i/>
          <w:iCs/>
          <w:color w:val="auto"/>
        </w:rPr>
        <w:t xml:space="preserve">Editor’s notes for Table B.1.2-2: </w:t>
      </w:r>
    </w:p>
    <w:p w14:paraId="77D5F8A4" w14:textId="77777777" w:rsidR="00D845CD" w:rsidRPr="00DB707E" w:rsidRDefault="00D845CD" w:rsidP="00D845CD">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66B0B3B9" w14:textId="16F6D0BC" w:rsidR="00D845CD" w:rsidRDefault="00D845CD" w:rsidP="00D845CD">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7EC01E50" w:rsidR="00D845CD" w:rsidRPr="00DB707E" w:rsidRDefault="00D845CD" w:rsidP="00D845CD">
      <w:r w:rsidRPr="00DB707E">
        <w:t>The conditions defined in Table B.1.</w:t>
      </w:r>
      <w:r w:rsidR="00954027">
        <w:t>4</w:t>
      </w:r>
      <w:r w:rsidRPr="00DB707E">
        <w:t>-1 and Table B.1.</w:t>
      </w:r>
      <w:r w:rsidR="00954027">
        <w:t>4</w:t>
      </w:r>
      <w:r w:rsidRPr="00DB707E">
        <w:t>-2 for 1 Rx and 2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D96CB3D" w14:textId="77777777" w:rsidR="008C1BD8" w:rsidRDefault="008C1BD8" w:rsidP="008C1BD8">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7DD712B2"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CFFA12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D52AC8" w14:textId="77777777" w:rsidR="008C1BD8" w:rsidRDefault="008C1BD8" w:rsidP="00051DE8">
            <w:pPr>
              <w:pStyle w:val="TAH"/>
            </w:pPr>
            <w:r>
              <w:t>UE Power class</w:t>
            </w:r>
          </w:p>
        </w:tc>
      </w:tr>
      <w:tr w:rsidR="008C1BD8" w14:paraId="13C5E3AF"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EF520EA"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5CFC7A5C"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CEF14F4"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5B03C64E"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ADB8D3B" w14:textId="77777777" w:rsidR="008C1BD8" w:rsidRDefault="008C1BD8" w:rsidP="00051DE8">
            <w:pPr>
              <w:pStyle w:val="TAH"/>
              <w:rPr>
                <w:rFonts w:eastAsia="Calibri"/>
              </w:rPr>
            </w:pPr>
            <w:r>
              <w:t>4</w:t>
            </w:r>
          </w:p>
        </w:tc>
      </w:tr>
      <w:tr w:rsidR="008C1BD8" w14:paraId="17BBBB7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9BC5C7C" w14:textId="77777777" w:rsidR="008C1BD8" w:rsidRDefault="008C1BD8" w:rsidP="00051DE8">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34C575"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87ED20"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AA0B361" w14:textId="77777777" w:rsidR="008C1BD8" w:rsidRDefault="008C1BD8" w:rsidP="00051DE8">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20E400B" w14:textId="77777777" w:rsidR="008C1BD8" w:rsidRDefault="008C1BD8" w:rsidP="00051DE8">
            <w:pPr>
              <w:pStyle w:val="TAC"/>
              <w:rPr>
                <w:rFonts w:eastAsia="Calibri"/>
              </w:rPr>
            </w:pPr>
            <w:r>
              <w:rPr>
                <w:rFonts w:eastAsia="Calibri"/>
              </w:rPr>
              <w:t>FFS</w:t>
            </w:r>
          </w:p>
        </w:tc>
      </w:tr>
    </w:tbl>
    <w:p w14:paraId="18148DEB" w14:textId="77777777" w:rsidR="008C1BD8" w:rsidRDefault="008C1BD8" w:rsidP="008C1BD8">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C1BD8" w14:paraId="5D7C74E4"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811B30" w14:textId="77777777" w:rsidR="008C1BD8" w:rsidRDefault="008C1BD8" w:rsidP="00051DE8">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BFCD4CC" w14:textId="77777777" w:rsidR="008C1BD8" w:rsidRDefault="008C1BD8" w:rsidP="00051DE8">
            <w:pPr>
              <w:pStyle w:val="TAH"/>
            </w:pPr>
            <w:r>
              <w:t>UE Power class</w:t>
            </w:r>
          </w:p>
        </w:tc>
      </w:tr>
      <w:tr w:rsidR="008C1BD8" w14:paraId="38EE3427"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A9D467E" w14:textId="77777777" w:rsidR="008C1BD8" w:rsidRDefault="008C1BD8" w:rsidP="00051DE8">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EA60652" w14:textId="77777777" w:rsidR="008C1BD8" w:rsidRDefault="008C1BD8" w:rsidP="00051DE8">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24D5A9E" w14:textId="77777777" w:rsidR="008C1BD8" w:rsidRDefault="008C1BD8" w:rsidP="00051DE8">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7C9A4FA3" w14:textId="77777777" w:rsidR="008C1BD8" w:rsidRDefault="008C1BD8" w:rsidP="00051DE8">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6EE242A" w14:textId="77777777" w:rsidR="008C1BD8" w:rsidRDefault="008C1BD8" w:rsidP="00051DE8">
            <w:pPr>
              <w:pStyle w:val="TAH"/>
              <w:rPr>
                <w:rFonts w:eastAsia="Calibri"/>
              </w:rPr>
            </w:pPr>
            <w:r>
              <w:t>4</w:t>
            </w:r>
          </w:p>
        </w:tc>
      </w:tr>
      <w:tr w:rsidR="008C1BD8" w14:paraId="2421415E" w14:textId="77777777" w:rsidTr="00144E38">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25538E4B" w14:textId="77777777" w:rsidR="008C1BD8" w:rsidRDefault="008C1BD8" w:rsidP="00051DE8">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8689B9" w14:textId="77777777" w:rsidR="008C1BD8" w:rsidRDefault="008C1BD8" w:rsidP="00051DE8">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15E33B4" w14:textId="77777777" w:rsidR="008C1BD8" w:rsidRDefault="008C1BD8" w:rsidP="00051DE8">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5F274C1" w14:textId="77777777" w:rsidR="008C1BD8" w:rsidRDefault="008C1BD8" w:rsidP="00051DE8">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175ED67" w14:textId="77777777" w:rsidR="008C1BD8" w:rsidRDefault="008C1BD8" w:rsidP="00051DE8">
            <w:pPr>
              <w:pStyle w:val="TAC"/>
              <w:rPr>
                <w:rFonts w:eastAsia="Calibri"/>
              </w:rPr>
            </w:pPr>
            <w:r>
              <w:rPr>
                <w:rFonts w:eastAsia="Calibri"/>
              </w:rPr>
              <w:t>FFS</w:t>
            </w:r>
          </w:p>
        </w:tc>
      </w:tr>
    </w:tbl>
    <w:p w14:paraId="2AD5686D" w14:textId="77777777" w:rsidR="008C1BD8" w:rsidRDefault="008C1BD8" w:rsidP="008C1BD8">
      <w:pPr>
        <w:pStyle w:val="B10"/>
        <w:ind w:left="0" w:firstLine="0"/>
        <w:rPr>
          <w:rFonts w:eastAsiaTheme="minorEastAsia"/>
          <w:lang w:eastAsia="ja-JP"/>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p>
          <w:p w14:paraId="0E3B60F1" w14:textId="77777777" w:rsidR="00F03F55" w:rsidRPr="00FB6AF6" w:rsidRDefault="00F03F55" w:rsidP="009C6489">
            <w:pPr>
              <w:keepNext/>
              <w:keepLines/>
              <w:spacing w:after="0"/>
              <w:rPr>
                <w:rFonts w:ascii="Arial" w:hAnsi="Arial"/>
                <w:sz w:val="18"/>
              </w:rPr>
            </w:pPr>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Ês/Iot for RSTD measurement reference cell PRS resource. </w:t>
            </w:r>
          </w:p>
          <w:p w14:paraId="4CF9ED85" w14:textId="77777777" w:rsidR="00F03F55" w:rsidRPr="00FB6AF6" w:rsidRDefault="00F03F55" w:rsidP="00BC2BF1">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5663711A" w14:textId="520B80AF" w:rsidR="00F03F55" w:rsidRPr="00FB6AF6" w:rsidRDefault="00F03F55" w:rsidP="00BC2BF1">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02004" w:rsidRPr="00FB6AF6" w14:paraId="5BE4DE8E" w14:textId="77777777" w:rsidTr="00102004">
        <w:trPr>
          <w:jc w:val="center"/>
        </w:trPr>
        <w:tc>
          <w:tcPr>
            <w:tcW w:w="600" w:type="pct"/>
            <w:vMerge w:val="restart"/>
            <w:shd w:val="clear" w:color="auto" w:fill="auto"/>
            <w:vAlign w:val="center"/>
          </w:tcPr>
          <w:p w14:paraId="63A36C4B" w14:textId="77777777" w:rsidR="00102004" w:rsidRPr="00FB6AF6" w:rsidRDefault="00102004"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02004" w:rsidRPr="00FB6AF6" w:rsidRDefault="00102004"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02004" w:rsidRPr="00FB6AF6" w:rsidRDefault="00102004"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02004" w:rsidRPr="00FB6AF6" w:rsidRDefault="00102004"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02004" w:rsidRPr="00FB6AF6" w:rsidRDefault="00102004" w:rsidP="00102004">
            <w:pPr>
              <w:pStyle w:val="TAC"/>
            </w:pPr>
            <w:r w:rsidRPr="00FB6AF6">
              <w:t>-113.8</w:t>
            </w:r>
          </w:p>
        </w:tc>
        <w:tc>
          <w:tcPr>
            <w:tcW w:w="346" w:type="pct"/>
            <w:vAlign w:val="center"/>
          </w:tcPr>
          <w:p w14:paraId="2A7C1711" w14:textId="77777777" w:rsidR="00102004" w:rsidRPr="00FB6AF6" w:rsidRDefault="00102004"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02004" w:rsidRPr="00FB6AF6" w:rsidRDefault="00102004"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02004" w:rsidRPr="00FB6AF6" w:rsidRDefault="00102004"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02004" w:rsidRPr="00FB6AF6" w:rsidRDefault="00102004"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02004" w:rsidRPr="00FB6AF6" w:rsidRDefault="00102004"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02004" w:rsidRPr="00FB6AF6" w:rsidRDefault="00102004"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4BCD271"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4AE204F4"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102004" w:rsidRPr="00FB6AF6" w14:paraId="3747C90B" w14:textId="77777777" w:rsidTr="00102004">
        <w:trPr>
          <w:jc w:val="center"/>
        </w:trPr>
        <w:tc>
          <w:tcPr>
            <w:tcW w:w="600" w:type="pct"/>
            <w:vMerge/>
            <w:shd w:val="clear" w:color="auto" w:fill="auto"/>
            <w:vAlign w:val="center"/>
          </w:tcPr>
          <w:p w14:paraId="763AC639" w14:textId="77777777" w:rsidR="00102004" w:rsidRPr="00FB6AF6" w:rsidRDefault="00102004" w:rsidP="00102004">
            <w:pPr>
              <w:keepNext/>
              <w:keepLines/>
              <w:spacing w:after="0"/>
              <w:jc w:val="center"/>
              <w:rPr>
                <w:rFonts w:ascii="Arial" w:hAnsi="Arial"/>
                <w:sz w:val="18"/>
              </w:rPr>
            </w:pPr>
          </w:p>
        </w:tc>
        <w:tc>
          <w:tcPr>
            <w:tcW w:w="503" w:type="pct"/>
            <w:vMerge/>
          </w:tcPr>
          <w:p w14:paraId="47D37457"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02004" w:rsidRPr="00FB6AF6" w:rsidRDefault="00102004"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02004" w:rsidRPr="00FB6AF6" w:rsidRDefault="00102004"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02004" w:rsidRPr="00FB6AF6" w:rsidRDefault="00102004" w:rsidP="00102004">
            <w:pPr>
              <w:pStyle w:val="TAC"/>
            </w:pPr>
            <w:r w:rsidRPr="00FB6AF6">
              <w:t>-113.8</w:t>
            </w:r>
          </w:p>
        </w:tc>
        <w:tc>
          <w:tcPr>
            <w:tcW w:w="346" w:type="pct"/>
            <w:vAlign w:val="center"/>
          </w:tcPr>
          <w:p w14:paraId="358512D1" w14:textId="77777777" w:rsidR="00102004" w:rsidRPr="00FB6AF6" w:rsidRDefault="00102004"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02004" w:rsidRPr="00FB6AF6" w:rsidRDefault="00102004"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02004" w:rsidRPr="00FB6AF6" w:rsidRDefault="00102004"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02004" w:rsidRPr="00FB6AF6" w:rsidRDefault="00102004"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100BFF24"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1C91C5FC" w14:textId="77777777" w:rsidTr="00102004">
        <w:trPr>
          <w:jc w:val="center"/>
        </w:trPr>
        <w:tc>
          <w:tcPr>
            <w:tcW w:w="600" w:type="pct"/>
            <w:vMerge/>
            <w:shd w:val="clear" w:color="auto" w:fill="auto"/>
            <w:vAlign w:val="center"/>
          </w:tcPr>
          <w:p w14:paraId="57F870FA" w14:textId="77777777" w:rsidR="00102004" w:rsidRPr="00FB6AF6" w:rsidRDefault="00102004" w:rsidP="00102004">
            <w:pPr>
              <w:keepNext/>
              <w:keepLines/>
              <w:spacing w:after="0"/>
              <w:jc w:val="center"/>
              <w:rPr>
                <w:rFonts w:ascii="Arial" w:hAnsi="Arial"/>
                <w:sz w:val="18"/>
              </w:rPr>
            </w:pPr>
          </w:p>
        </w:tc>
        <w:tc>
          <w:tcPr>
            <w:tcW w:w="503" w:type="pct"/>
            <w:vMerge/>
          </w:tcPr>
          <w:p w14:paraId="711319AF"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02004" w:rsidRPr="00FB6AF6" w:rsidRDefault="00102004" w:rsidP="00102004">
            <w:pPr>
              <w:pStyle w:val="TAC"/>
              <w:rPr>
                <w:lang w:val="en-US"/>
              </w:rPr>
            </w:pPr>
            <w:r w:rsidRPr="00FB6AF6">
              <w:rPr>
                <w:lang w:val="en-US"/>
              </w:rPr>
              <w:t>n259</w:t>
            </w:r>
          </w:p>
        </w:tc>
        <w:tc>
          <w:tcPr>
            <w:tcW w:w="498" w:type="pct"/>
            <w:shd w:val="clear" w:color="auto" w:fill="auto"/>
            <w:vAlign w:val="center"/>
          </w:tcPr>
          <w:p w14:paraId="5031FE0C" w14:textId="77777777" w:rsidR="00102004" w:rsidRPr="00FB6AF6" w:rsidRDefault="00102004" w:rsidP="00102004">
            <w:pPr>
              <w:pStyle w:val="TAC"/>
              <w:rPr>
                <w:rFonts w:eastAsia="Yu Mincho"/>
                <w:lang w:eastAsia="zh-CN"/>
              </w:rPr>
            </w:pPr>
          </w:p>
        </w:tc>
        <w:tc>
          <w:tcPr>
            <w:tcW w:w="346" w:type="pct"/>
            <w:vAlign w:val="center"/>
          </w:tcPr>
          <w:p w14:paraId="28EBEAA0" w14:textId="77777777" w:rsidR="00102004" w:rsidRPr="00FB6AF6" w:rsidRDefault="00102004" w:rsidP="00102004">
            <w:pPr>
              <w:pStyle w:val="TAC"/>
            </w:pPr>
          </w:p>
        </w:tc>
        <w:tc>
          <w:tcPr>
            <w:tcW w:w="346" w:type="pct"/>
            <w:vAlign w:val="center"/>
          </w:tcPr>
          <w:p w14:paraId="7D94D4E9" w14:textId="77777777" w:rsidR="00102004" w:rsidRPr="00FB6AF6" w:rsidRDefault="00102004"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02004" w:rsidRPr="00FB6AF6" w:rsidRDefault="00102004"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02004" w:rsidRPr="00FB6AF6" w:rsidRDefault="00102004"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02004" w:rsidRPr="00FB6AF6" w:rsidRDefault="00102004"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0E819730"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1969B3E1" w14:textId="77777777" w:rsidTr="00102004">
        <w:trPr>
          <w:jc w:val="center"/>
        </w:trPr>
        <w:tc>
          <w:tcPr>
            <w:tcW w:w="600" w:type="pct"/>
            <w:vMerge/>
            <w:shd w:val="clear" w:color="auto" w:fill="auto"/>
            <w:vAlign w:val="center"/>
          </w:tcPr>
          <w:p w14:paraId="1F651B35"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04D17EBF"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02004" w:rsidRPr="00FB6AF6" w:rsidRDefault="00102004"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02004" w:rsidRPr="00FB6AF6" w:rsidRDefault="00102004"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02004" w:rsidRPr="00FB6AF6" w:rsidRDefault="00102004" w:rsidP="00102004">
            <w:pPr>
              <w:pStyle w:val="TAC"/>
            </w:pPr>
          </w:p>
        </w:tc>
        <w:tc>
          <w:tcPr>
            <w:tcW w:w="346" w:type="pct"/>
            <w:vAlign w:val="center"/>
          </w:tcPr>
          <w:p w14:paraId="001FB29D" w14:textId="77777777" w:rsidR="00102004" w:rsidRPr="00FB6AF6" w:rsidRDefault="00102004" w:rsidP="00102004">
            <w:pPr>
              <w:pStyle w:val="TAC"/>
            </w:pPr>
            <w:r w:rsidRPr="00FB6AF6">
              <w:rPr>
                <w:rFonts w:eastAsia="Yu Mincho"/>
                <w:lang w:eastAsia="ja-JP"/>
              </w:rPr>
              <w:t>-109.5</w:t>
            </w:r>
          </w:p>
        </w:tc>
        <w:tc>
          <w:tcPr>
            <w:tcW w:w="498" w:type="pct"/>
            <w:vAlign w:val="center"/>
          </w:tcPr>
          <w:p w14:paraId="5B13D85F" w14:textId="77777777" w:rsidR="00102004" w:rsidRPr="00FB6AF6" w:rsidRDefault="00102004"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02004" w:rsidRPr="00FB6AF6" w:rsidRDefault="00102004"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02004" w:rsidRPr="00FB6AF6" w:rsidRDefault="00102004"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0FED307C"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3AE4A7C9" w14:textId="77777777" w:rsidTr="00102004">
        <w:trPr>
          <w:jc w:val="center"/>
        </w:trPr>
        <w:tc>
          <w:tcPr>
            <w:tcW w:w="600" w:type="pct"/>
            <w:vMerge/>
            <w:shd w:val="clear" w:color="auto" w:fill="auto"/>
            <w:vAlign w:val="center"/>
          </w:tcPr>
          <w:p w14:paraId="07268660"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6BFDB6DC"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02004" w:rsidRPr="00FB6AF6" w:rsidRDefault="00102004" w:rsidP="00102004">
            <w:pPr>
              <w:pStyle w:val="TAC"/>
              <w:rPr>
                <w:lang w:val="en-US"/>
              </w:rPr>
            </w:pPr>
            <w:r w:rsidRPr="00FB6AF6">
              <w:rPr>
                <w:lang w:val="en-US"/>
              </w:rPr>
              <w:t>n261</w:t>
            </w:r>
          </w:p>
        </w:tc>
        <w:tc>
          <w:tcPr>
            <w:tcW w:w="498" w:type="pct"/>
            <w:shd w:val="clear" w:color="auto" w:fill="auto"/>
            <w:vAlign w:val="center"/>
          </w:tcPr>
          <w:p w14:paraId="31ADB55F" w14:textId="77777777" w:rsidR="00102004" w:rsidRPr="00FB6AF6" w:rsidRDefault="00102004"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02004" w:rsidRPr="00FB6AF6" w:rsidRDefault="00102004" w:rsidP="00102004">
            <w:pPr>
              <w:pStyle w:val="TAC"/>
            </w:pPr>
            <w:r w:rsidRPr="00FB6AF6">
              <w:t>-113.8</w:t>
            </w:r>
          </w:p>
        </w:tc>
        <w:tc>
          <w:tcPr>
            <w:tcW w:w="346" w:type="pct"/>
            <w:vAlign w:val="center"/>
          </w:tcPr>
          <w:p w14:paraId="403A1768" w14:textId="77777777" w:rsidR="00102004" w:rsidRPr="00FB6AF6" w:rsidRDefault="00102004" w:rsidP="00102004">
            <w:pPr>
              <w:pStyle w:val="TAC"/>
            </w:pPr>
            <w:r w:rsidRPr="00FB6AF6">
              <w:rPr>
                <w:rFonts w:eastAsia="Yu Mincho"/>
                <w:lang w:eastAsia="ja-JP"/>
              </w:rPr>
              <w:t>-112.1</w:t>
            </w:r>
          </w:p>
        </w:tc>
        <w:tc>
          <w:tcPr>
            <w:tcW w:w="498" w:type="pct"/>
            <w:vAlign w:val="center"/>
          </w:tcPr>
          <w:p w14:paraId="0FA0D39D" w14:textId="77777777" w:rsidR="00102004" w:rsidRPr="00FB6AF6" w:rsidRDefault="00102004"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02004" w:rsidRPr="00FB6AF6" w:rsidRDefault="00102004"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02004" w:rsidRPr="00FB6AF6" w:rsidRDefault="00102004"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4370010A"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42AB2AC3" w14:textId="77777777" w:rsidTr="00102004">
        <w:trPr>
          <w:jc w:val="center"/>
        </w:trPr>
        <w:tc>
          <w:tcPr>
            <w:tcW w:w="600" w:type="pct"/>
            <w:vMerge/>
            <w:shd w:val="clear" w:color="auto" w:fill="auto"/>
            <w:vAlign w:val="center"/>
          </w:tcPr>
          <w:p w14:paraId="2CA56244"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5FB78944"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02004" w:rsidRPr="00FB6AF6" w:rsidRDefault="00102004"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02004" w:rsidRPr="00FB6AF6" w:rsidRDefault="00102004"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02004" w:rsidRPr="00FB6AF6" w:rsidRDefault="00102004"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02004" w:rsidRPr="00FB6AF6" w:rsidRDefault="00102004"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02004" w:rsidRPr="00FB6AF6" w:rsidRDefault="00102004"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02004" w:rsidRPr="00FB6AF6" w:rsidRDefault="00102004" w:rsidP="00102004">
            <w:pPr>
              <w:keepNext/>
              <w:keepLines/>
              <w:spacing w:after="0"/>
              <w:jc w:val="center"/>
              <w:rPr>
                <w:rFonts w:ascii="Arial" w:hAnsi="Arial" w:cs="Arial"/>
                <w:sz w:val="18"/>
              </w:rPr>
            </w:pPr>
          </w:p>
        </w:tc>
        <w:tc>
          <w:tcPr>
            <w:tcW w:w="493" w:type="pct"/>
            <w:shd w:val="clear" w:color="auto" w:fill="auto"/>
            <w:vAlign w:val="center"/>
          </w:tcPr>
          <w:p w14:paraId="2DFDB1CD" w14:textId="77777777" w:rsidR="00102004" w:rsidRPr="00FB6AF6" w:rsidRDefault="00102004" w:rsidP="00102004">
            <w:pPr>
              <w:keepNext/>
              <w:keepLines/>
              <w:spacing w:after="0"/>
              <w:jc w:val="center"/>
              <w:rPr>
                <w:rFonts w:ascii="Arial" w:hAnsi="Arial" w:cs="Arial"/>
                <w:sz w:val="18"/>
              </w:rPr>
            </w:pPr>
          </w:p>
        </w:tc>
        <w:tc>
          <w:tcPr>
            <w:tcW w:w="331" w:type="pct"/>
            <w:shd w:val="clear" w:color="auto" w:fill="auto"/>
            <w:vAlign w:val="center"/>
          </w:tcPr>
          <w:p w14:paraId="789AC96E" w14:textId="77777777" w:rsidR="00102004" w:rsidRPr="00FB6AF6" w:rsidRDefault="00102004" w:rsidP="00102004">
            <w:pPr>
              <w:keepNext/>
              <w:keepLines/>
              <w:spacing w:after="0"/>
              <w:jc w:val="center"/>
              <w:rPr>
                <w:rFonts w:ascii="Arial" w:hAnsi="Arial" w:cs="Arial"/>
                <w:sz w:val="18"/>
                <w:lang w:val="en-US"/>
              </w:rPr>
            </w:pPr>
          </w:p>
        </w:tc>
        <w:tc>
          <w:tcPr>
            <w:tcW w:w="330" w:type="pct"/>
            <w:vAlign w:val="center"/>
          </w:tcPr>
          <w:p w14:paraId="652E777F"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6FD0596B" w14:textId="77777777" w:rsidTr="00102004">
        <w:trPr>
          <w:jc w:val="center"/>
        </w:trPr>
        <w:tc>
          <w:tcPr>
            <w:tcW w:w="600" w:type="pct"/>
            <w:vMerge/>
            <w:shd w:val="clear" w:color="auto" w:fill="auto"/>
            <w:vAlign w:val="center"/>
          </w:tcPr>
          <w:p w14:paraId="7105AAF9" w14:textId="77777777" w:rsidR="00102004" w:rsidRPr="00FB6AF6" w:rsidRDefault="00102004" w:rsidP="00102004">
            <w:pPr>
              <w:keepNext/>
              <w:keepLines/>
              <w:spacing w:after="0"/>
              <w:jc w:val="center"/>
              <w:rPr>
                <w:rFonts w:ascii="Arial" w:hAnsi="Arial"/>
                <w:sz w:val="18"/>
                <w:lang w:val="en-US"/>
              </w:rPr>
            </w:pPr>
          </w:p>
        </w:tc>
        <w:tc>
          <w:tcPr>
            <w:tcW w:w="503" w:type="pct"/>
            <w:vMerge w:val="restart"/>
            <w:vAlign w:val="center"/>
          </w:tcPr>
          <w:p w14:paraId="017D1450" w14:textId="77777777" w:rsidR="00102004" w:rsidRPr="00FB6AF6" w:rsidRDefault="00102004"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02004" w:rsidRPr="00FB6AF6" w:rsidRDefault="00102004"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02004" w:rsidRPr="00FB6AF6" w:rsidRDefault="00102004"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02004" w:rsidRPr="00FB6AF6" w:rsidRDefault="00102004" w:rsidP="00102004">
            <w:pPr>
              <w:pStyle w:val="TAC"/>
            </w:pPr>
            <w:r w:rsidRPr="00FB6AF6">
              <w:t>-102.8</w:t>
            </w:r>
          </w:p>
        </w:tc>
        <w:tc>
          <w:tcPr>
            <w:tcW w:w="346" w:type="pct"/>
            <w:vAlign w:val="center"/>
          </w:tcPr>
          <w:p w14:paraId="42692834" w14:textId="77777777" w:rsidR="00102004" w:rsidRPr="00FB6AF6" w:rsidRDefault="00102004"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02004" w:rsidRPr="00FB6AF6" w:rsidRDefault="00102004"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02004" w:rsidRPr="00FB6AF6" w:rsidRDefault="00102004"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02004" w:rsidRPr="00FB6AF6" w:rsidRDefault="00102004"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02004" w:rsidRPr="00FB6AF6" w:rsidRDefault="00102004"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02004" w:rsidRPr="00FB6AF6" w:rsidRDefault="00102004"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73A228FF"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p>
          <w:p w14:paraId="2F0BB94C" w14:textId="77777777" w:rsidR="00102004" w:rsidRPr="00FB6AF6" w:rsidRDefault="00102004"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p>
        </w:tc>
      </w:tr>
      <w:tr w:rsidR="00102004" w:rsidRPr="00FB6AF6" w14:paraId="60C24693" w14:textId="77777777" w:rsidTr="00102004">
        <w:trPr>
          <w:jc w:val="center"/>
        </w:trPr>
        <w:tc>
          <w:tcPr>
            <w:tcW w:w="600" w:type="pct"/>
            <w:vMerge/>
            <w:shd w:val="clear" w:color="auto" w:fill="auto"/>
            <w:vAlign w:val="center"/>
          </w:tcPr>
          <w:p w14:paraId="270362A5"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47EC28AF"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02004" w:rsidRPr="00FB6AF6" w:rsidRDefault="00102004"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02004" w:rsidRPr="00FB6AF6" w:rsidRDefault="00102004"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02004" w:rsidRPr="00FB6AF6" w:rsidRDefault="00102004" w:rsidP="00102004">
            <w:pPr>
              <w:pStyle w:val="TAC"/>
            </w:pPr>
            <w:r w:rsidRPr="00FB6AF6">
              <w:t>-102.8</w:t>
            </w:r>
          </w:p>
        </w:tc>
        <w:tc>
          <w:tcPr>
            <w:tcW w:w="346" w:type="pct"/>
            <w:vAlign w:val="center"/>
          </w:tcPr>
          <w:p w14:paraId="78D7F1E2" w14:textId="77777777" w:rsidR="00102004" w:rsidRPr="00FB6AF6" w:rsidRDefault="00102004"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02004" w:rsidRPr="00FB6AF6" w:rsidRDefault="00102004"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02004" w:rsidRPr="00FB6AF6" w:rsidRDefault="00102004" w:rsidP="00102004">
            <w:pPr>
              <w:pStyle w:val="TAC"/>
            </w:pPr>
          </w:p>
        </w:tc>
        <w:tc>
          <w:tcPr>
            <w:tcW w:w="493" w:type="pct"/>
            <w:vMerge/>
            <w:shd w:val="clear" w:color="auto" w:fill="auto"/>
            <w:vAlign w:val="center"/>
          </w:tcPr>
          <w:p w14:paraId="0E7DD639" w14:textId="1A383B96" w:rsidR="00102004" w:rsidRPr="00FB6AF6" w:rsidRDefault="00102004"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0BA1FF0D"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54D7DCDB" w14:textId="77777777" w:rsidTr="00102004">
        <w:trPr>
          <w:jc w:val="center"/>
        </w:trPr>
        <w:tc>
          <w:tcPr>
            <w:tcW w:w="600" w:type="pct"/>
            <w:vMerge/>
            <w:shd w:val="clear" w:color="auto" w:fill="auto"/>
            <w:vAlign w:val="center"/>
          </w:tcPr>
          <w:p w14:paraId="181A5FBA"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46D732BE"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02004" w:rsidRPr="00FB6AF6" w:rsidRDefault="00102004" w:rsidP="00102004">
            <w:pPr>
              <w:pStyle w:val="TAC"/>
              <w:rPr>
                <w:lang w:val="en-US"/>
              </w:rPr>
            </w:pPr>
            <w:r w:rsidRPr="00FB6AF6">
              <w:rPr>
                <w:lang w:val="en-US"/>
              </w:rPr>
              <w:t>n259</w:t>
            </w:r>
          </w:p>
        </w:tc>
        <w:tc>
          <w:tcPr>
            <w:tcW w:w="498" w:type="pct"/>
            <w:shd w:val="clear" w:color="auto" w:fill="auto"/>
            <w:vAlign w:val="center"/>
          </w:tcPr>
          <w:p w14:paraId="6A48246B" w14:textId="77777777" w:rsidR="00102004" w:rsidRPr="00FB6AF6" w:rsidRDefault="00102004" w:rsidP="00102004">
            <w:pPr>
              <w:pStyle w:val="TAC"/>
              <w:rPr>
                <w:rFonts w:eastAsia="Yu Mincho"/>
                <w:lang w:eastAsia="zh-CN"/>
              </w:rPr>
            </w:pPr>
          </w:p>
        </w:tc>
        <w:tc>
          <w:tcPr>
            <w:tcW w:w="346" w:type="pct"/>
            <w:vAlign w:val="center"/>
          </w:tcPr>
          <w:p w14:paraId="6CAA077E" w14:textId="77777777" w:rsidR="00102004" w:rsidRPr="00FB6AF6" w:rsidRDefault="00102004" w:rsidP="00102004">
            <w:pPr>
              <w:pStyle w:val="TAC"/>
            </w:pPr>
          </w:p>
        </w:tc>
        <w:tc>
          <w:tcPr>
            <w:tcW w:w="346" w:type="pct"/>
            <w:vAlign w:val="center"/>
          </w:tcPr>
          <w:p w14:paraId="51EE58D2" w14:textId="77777777" w:rsidR="00102004" w:rsidRPr="00FB6AF6" w:rsidRDefault="00102004"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02004" w:rsidRPr="00FB6AF6" w:rsidRDefault="00102004"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02004" w:rsidRPr="00FB6AF6" w:rsidRDefault="00102004" w:rsidP="00102004">
            <w:pPr>
              <w:pStyle w:val="TAC"/>
            </w:pPr>
            <w:r w:rsidRPr="00D934FD">
              <w:t>-1</w:t>
            </w:r>
            <w:r>
              <w:t>0</w:t>
            </w:r>
            <w:r w:rsidRPr="00D934FD">
              <w:t>1.6+Z5</w:t>
            </w:r>
          </w:p>
        </w:tc>
        <w:tc>
          <w:tcPr>
            <w:tcW w:w="493" w:type="pct"/>
            <w:vMerge/>
            <w:shd w:val="clear" w:color="auto" w:fill="auto"/>
            <w:vAlign w:val="center"/>
          </w:tcPr>
          <w:p w14:paraId="010B2A52" w14:textId="52E5F384" w:rsidR="00102004" w:rsidRPr="00FB6AF6" w:rsidRDefault="00102004"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0DAA2EF3"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72952AFE" w14:textId="77777777" w:rsidTr="00102004">
        <w:trPr>
          <w:jc w:val="center"/>
        </w:trPr>
        <w:tc>
          <w:tcPr>
            <w:tcW w:w="600" w:type="pct"/>
            <w:vMerge/>
            <w:shd w:val="clear" w:color="auto" w:fill="auto"/>
            <w:vAlign w:val="center"/>
          </w:tcPr>
          <w:p w14:paraId="7840A512"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63098E16"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02004" w:rsidRPr="00FB6AF6" w:rsidRDefault="00102004"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02004" w:rsidRPr="00FB6AF6" w:rsidRDefault="00102004"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02004" w:rsidRPr="00FB6AF6" w:rsidRDefault="00102004" w:rsidP="00102004">
            <w:pPr>
              <w:pStyle w:val="TAC"/>
            </w:pPr>
          </w:p>
        </w:tc>
        <w:tc>
          <w:tcPr>
            <w:tcW w:w="346" w:type="pct"/>
            <w:vAlign w:val="center"/>
          </w:tcPr>
          <w:p w14:paraId="0DD9F916" w14:textId="77777777" w:rsidR="00102004" w:rsidRPr="00FB6AF6" w:rsidRDefault="00102004" w:rsidP="00102004">
            <w:pPr>
              <w:pStyle w:val="TAC"/>
            </w:pPr>
            <w:r w:rsidRPr="00FB6AF6">
              <w:rPr>
                <w:rFonts w:eastAsia="Yu Mincho"/>
                <w:lang w:eastAsia="ja-JP"/>
              </w:rPr>
              <w:t>-96.9</w:t>
            </w:r>
          </w:p>
        </w:tc>
        <w:tc>
          <w:tcPr>
            <w:tcW w:w="498" w:type="pct"/>
            <w:vAlign w:val="center"/>
          </w:tcPr>
          <w:p w14:paraId="7E3576CA" w14:textId="77777777" w:rsidR="00102004" w:rsidRPr="00FB6AF6" w:rsidRDefault="00102004"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02004" w:rsidRPr="00FB6AF6" w:rsidRDefault="00102004" w:rsidP="00102004">
            <w:pPr>
              <w:pStyle w:val="TAC"/>
            </w:pPr>
          </w:p>
        </w:tc>
        <w:tc>
          <w:tcPr>
            <w:tcW w:w="493" w:type="pct"/>
            <w:vMerge/>
            <w:shd w:val="clear" w:color="auto" w:fill="auto"/>
            <w:vAlign w:val="center"/>
          </w:tcPr>
          <w:p w14:paraId="641B0D41" w14:textId="79485E1A" w:rsidR="00102004" w:rsidRPr="00FB6AF6" w:rsidRDefault="00102004"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155ED81A"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355986BE" w14:textId="77777777" w:rsidTr="00102004">
        <w:trPr>
          <w:jc w:val="center"/>
        </w:trPr>
        <w:tc>
          <w:tcPr>
            <w:tcW w:w="600" w:type="pct"/>
            <w:vMerge/>
            <w:shd w:val="clear" w:color="auto" w:fill="auto"/>
            <w:vAlign w:val="center"/>
          </w:tcPr>
          <w:p w14:paraId="5F9F5266"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7E290445"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02004" w:rsidRPr="00FB6AF6" w:rsidRDefault="00102004" w:rsidP="00102004">
            <w:pPr>
              <w:pStyle w:val="TAC"/>
              <w:rPr>
                <w:lang w:val="en-US"/>
              </w:rPr>
            </w:pPr>
            <w:r w:rsidRPr="00FB6AF6">
              <w:rPr>
                <w:lang w:val="en-US"/>
              </w:rPr>
              <w:t>n261</w:t>
            </w:r>
          </w:p>
        </w:tc>
        <w:tc>
          <w:tcPr>
            <w:tcW w:w="498" w:type="pct"/>
            <w:shd w:val="clear" w:color="auto" w:fill="auto"/>
            <w:vAlign w:val="center"/>
          </w:tcPr>
          <w:p w14:paraId="3887ABB6" w14:textId="77777777" w:rsidR="00102004" w:rsidRPr="00FB6AF6" w:rsidRDefault="00102004"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02004" w:rsidRPr="00FB6AF6" w:rsidRDefault="00102004" w:rsidP="00102004">
            <w:pPr>
              <w:pStyle w:val="TAC"/>
            </w:pPr>
            <w:r w:rsidRPr="00FB6AF6">
              <w:t>-102.8</w:t>
            </w:r>
          </w:p>
        </w:tc>
        <w:tc>
          <w:tcPr>
            <w:tcW w:w="346" w:type="pct"/>
            <w:vAlign w:val="center"/>
          </w:tcPr>
          <w:p w14:paraId="0EC12791" w14:textId="77777777" w:rsidR="00102004" w:rsidRPr="00FB6AF6" w:rsidRDefault="00102004" w:rsidP="00102004">
            <w:pPr>
              <w:pStyle w:val="TAC"/>
            </w:pPr>
            <w:r w:rsidRPr="00FB6AF6">
              <w:rPr>
                <w:rFonts w:eastAsia="Yu Mincho"/>
                <w:lang w:eastAsia="ja-JP"/>
              </w:rPr>
              <w:t>-101.2</w:t>
            </w:r>
          </w:p>
        </w:tc>
        <w:tc>
          <w:tcPr>
            <w:tcW w:w="498" w:type="pct"/>
            <w:vAlign w:val="center"/>
          </w:tcPr>
          <w:p w14:paraId="23179C3A" w14:textId="77777777" w:rsidR="00102004" w:rsidRPr="00FB6AF6" w:rsidRDefault="00102004"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02004" w:rsidRPr="00FB6AF6" w:rsidRDefault="00102004" w:rsidP="00102004">
            <w:pPr>
              <w:pStyle w:val="TAC"/>
            </w:pPr>
          </w:p>
        </w:tc>
        <w:tc>
          <w:tcPr>
            <w:tcW w:w="493" w:type="pct"/>
            <w:vMerge/>
            <w:shd w:val="clear" w:color="auto" w:fill="auto"/>
            <w:vAlign w:val="center"/>
          </w:tcPr>
          <w:p w14:paraId="5BD11989" w14:textId="37A79D48" w:rsidR="00102004" w:rsidRPr="00FB6AF6" w:rsidRDefault="00102004"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02004" w:rsidRPr="00FB6AF6" w:rsidRDefault="00102004" w:rsidP="00102004">
            <w:pPr>
              <w:keepNext/>
              <w:keepLines/>
              <w:spacing w:after="0"/>
              <w:jc w:val="center"/>
              <w:rPr>
                <w:rFonts w:ascii="Arial" w:hAnsi="Arial" w:cs="Arial"/>
                <w:sz w:val="18"/>
                <w:lang w:val="en-US"/>
              </w:rPr>
            </w:pPr>
          </w:p>
        </w:tc>
        <w:tc>
          <w:tcPr>
            <w:tcW w:w="330" w:type="pct"/>
            <w:vMerge/>
            <w:vAlign w:val="center"/>
          </w:tcPr>
          <w:p w14:paraId="0BA789AE"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1F17FE25" w14:textId="77777777" w:rsidTr="00102004">
        <w:trPr>
          <w:jc w:val="center"/>
        </w:trPr>
        <w:tc>
          <w:tcPr>
            <w:tcW w:w="600" w:type="pct"/>
            <w:vMerge/>
            <w:shd w:val="clear" w:color="auto" w:fill="auto"/>
            <w:vAlign w:val="center"/>
          </w:tcPr>
          <w:p w14:paraId="297C417F" w14:textId="77777777" w:rsidR="00102004" w:rsidRPr="00FB6AF6" w:rsidRDefault="00102004" w:rsidP="00102004">
            <w:pPr>
              <w:keepNext/>
              <w:keepLines/>
              <w:spacing w:after="0"/>
              <w:jc w:val="center"/>
              <w:rPr>
                <w:rFonts w:ascii="Arial" w:hAnsi="Arial"/>
                <w:sz w:val="18"/>
                <w:lang w:val="en-US"/>
              </w:rPr>
            </w:pPr>
          </w:p>
        </w:tc>
        <w:tc>
          <w:tcPr>
            <w:tcW w:w="503" w:type="pct"/>
            <w:vMerge/>
          </w:tcPr>
          <w:p w14:paraId="1EE964AE" w14:textId="77777777" w:rsidR="00102004" w:rsidRPr="00FB6AF6" w:rsidRDefault="00102004"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02004" w:rsidRPr="00FB6AF6" w:rsidRDefault="00102004"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02004" w:rsidRPr="00FB6AF6" w:rsidRDefault="00102004"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02004" w:rsidRPr="00FB6AF6" w:rsidRDefault="00102004"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02004" w:rsidRPr="00FB6AF6" w:rsidRDefault="00102004"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02004" w:rsidRPr="00FB6AF6" w:rsidRDefault="00102004"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02004" w:rsidRPr="00FB6AF6" w:rsidRDefault="00102004" w:rsidP="00102004">
            <w:pPr>
              <w:pStyle w:val="TAC"/>
            </w:pPr>
          </w:p>
        </w:tc>
        <w:tc>
          <w:tcPr>
            <w:tcW w:w="493" w:type="pct"/>
            <w:shd w:val="clear" w:color="auto" w:fill="auto"/>
            <w:vAlign w:val="center"/>
          </w:tcPr>
          <w:p w14:paraId="1B0A54A5" w14:textId="77777777" w:rsidR="00102004" w:rsidRPr="00FB6AF6" w:rsidRDefault="00102004" w:rsidP="00102004">
            <w:pPr>
              <w:keepNext/>
              <w:keepLines/>
              <w:spacing w:after="0"/>
              <w:jc w:val="center"/>
              <w:rPr>
                <w:rFonts w:ascii="Arial" w:hAnsi="Arial" w:cs="Arial"/>
                <w:sz w:val="18"/>
              </w:rPr>
            </w:pPr>
          </w:p>
        </w:tc>
        <w:tc>
          <w:tcPr>
            <w:tcW w:w="331" w:type="pct"/>
            <w:shd w:val="clear" w:color="auto" w:fill="auto"/>
            <w:vAlign w:val="center"/>
          </w:tcPr>
          <w:p w14:paraId="765E026C" w14:textId="77777777" w:rsidR="00102004" w:rsidRPr="00FB6AF6" w:rsidRDefault="00102004" w:rsidP="00102004">
            <w:pPr>
              <w:keepNext/>
              <w:keepLines/>
              <w:spacing w:after="0"/>
              <w:jc w:val="center"/>
              <w:rPr>
                <w:rFonts w:ascii="Arial" w:hAnsi="Arial" w:cs="Arial"/>
                <w:sz w:val="18"/>
                <w:lang w:val="en-US"/>
              </w:rPr>
            </w:pPr>
          </w:p>
        </w:tc>
        <w:tc>
          <w:tcPr>
            <w:tcW w:w="330" w:type="pct"/>
            <w:vAlign w:val="center"/>
          </w:tcPr>
          <w:p w14:paraId="0F8FEA30" w14:textId="77777777" w:rsidR="00102004" w:rsidRPr="00FB6AF6" w:rsidRDefault="00102004"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2177BF54" w14:textId="77777777" w:rsidR="00102004" w:rsidRPr="00FB6AF6"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lastRenderedPageBreak/>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1305CEC1" w14:textId="362E0115" w:rsidR="0007399C" w:rsidRPr="00DB707E" w:rsidRDefault="0007399C" w:rsidP="0007399C">
      <w:pPr>
        <w:pStyle w:val="TH"/>
      </w:pPr>
      <w:r w:rsidRPr="00DB707E">
        <w:t>Table B.</w:t>
      </w:r>
      <w:r w:rsidR="00051DE8">
        <w:t>2</w:t>
      </w:r>
      <w:r w:rsidRPr="00DB707E">
        <w:t>.</w:t>
      </w:r>
      <w:r w:rsidR="00D8702C">
        <w:t>15</w:t>
      </w:r>
      <w:r w:rsidRPr="00DB707E">
        <w:t>-1: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trPr>
        <w:tc>
          <w:tcPr>
            <w:tcW w:w="600" w:type="pct"/>
            <w:vMerge w:val="restart"/>
            <w:shd w:val="clear" w:color="auto" w:fill="auto"/>
            <w:vAlign w:val="center"/>
          </w:tcPr>
          <w:p w14:paraId="60D97417"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1147761E"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D8B159E" w14:textId="77777777" w:rsidR="0007399C" w:rsidRPr="00DB707E" w:rsidRDefault="0007399C" w:rsidP="009C6489">
            <w:pPr>
              <w:pStyle w:val="TAH"/>
            </w:pPr>
            <w:r w:rsidRPr="00DB707E">
              <w:t>Minimum SSB_RP</w:t>
            </w:r>
          </w:p>
        </w:tc>
        <w:tc>
          <w:tcPr>
            <w:tcW w:w="964" w:type="pct"/>
            <w:shd w:val="clear" w:color="auto" w:fill="auto"/>
          </w:tcPr>
          <w:p w14:paraId="5BC93B7E" w14:textId="77777777" w:rsidR="0007399C" w:rsidRPr="00DB707E" w:rsidRDefault="0007399C" w:rsidP="009C6489">
            <w:pPr>
              <w:pStyle w:val="TAH"/>
            </w:pPr>
            <w:r w:rsidRPr="00DB707E">
              <w:t>SSB Ês/Iot</w:t>
            </w:r>
          </w:p>
        </w:tc>
      </w:tr>
      <w:tr w:rsidR="0007399C" w:rsidRPr="00DB707E" w14:paraId="26AF6DE6" w14:textId="77777777" w:rsidTr="009C6489">
        <w:trPr>
          <w:trHeight w:val="105"/>
        </w:trPr>
        <w:tc>
          <w:tcPr>
            <w:tcW w:w="600" w:type="pct"/>
            <w:vMerge/>
            <w:shd w:val="clear" w:color="auto" w:fill="auto"/>
          </w:tcPr>
          <w:p w14:paraId="54AD7BAB" w14:textId="77777777" w:rsidR="0007399C" w:rsidRPr="00DB707E" w:rsidRDefault="0007399C" w:rsidP="009C6489">
            <w:pPr>
              <w:pStyle w:val="TAH"/>
            </w:pPr>
          </w:p>
        </w:tc>
        <w:tc>
          <w:tcPr>
            <w:tcW w:w="1786" w:type="pct"/>
            <w:vMerge/>
            <w:shd w:val="clear" w:color="auto" w:fill="auto"/>
            <w:vAlign w:val="center"/>
          </w:tcPr>
          <w:p w14:paraId="1E6E30E8" w14:textId="77777777" w:rsidR="0007399C" w:rsidRPr="00DB707E" w:rsidRDefault="0007399C" w:rsidP="009C6489">
            <w:pPr>
              <w:pStyle w:val="TAH"/>
            </w:pPr>
          </w:p>
        </w:tc>
        <w:tc>
          <w:tcPr>
            <w:tcW w:w="1650" w:type="pct"/>
            <w:gridSpan w:val="2"/>
            <w:shd w:val="clear" w:color="auto" w:fill="auto"/>
            <w:vAlign w:val="center"/>
          </w:tcPr>
          <w:p w14:paraId="0456E956"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5422C6F" w14:textId="77777777" w:rsidR="0007399C" w:rsidRPr="00DB707E" w:rsidRDefault="0007399C" w:rsidP="009C6489">
            <w:pPr>
              <w:pStyle w:val="TAH"/>
            </w:pPr>
            <w:r w:rsidRPr="00DB707E">
              <w:t>dB</w:t>
            </w:r>
          </w:p>
        </w:tc>
      </w:tr>
      <w:tr w:rsidR="0007399C" w:rsidRPr="00DB707E" w14:paraId="0C54CEEE" w14:textId="77777777" w:rsidTr="009C6489">
        <w:trPr>
          <w:trHeight w:val="105"/>
        </w:trPr>
        <w:tc>
          <w:tcPr>
            <w:tcW w:w="600" w:type="pct"/>
            <w:vMerge/>
            <w:shd w:val="clear" w:color="auto" w:fill="auto"/>
          </w:tcPr>
          <w:p w14:paraId="3317E6A6" w14:textId="77777777" w:rsidR="0007399C" w:rsidRPr="00DB707E" w:rsidRDefault="0007399C" w:rsidP="009C6489">
            <w:pPr>
              <w:pStyle w:val="TAH"/>
            </w:pPr>
          </w:p>
        </w:tc>
        <w:tc>
          <w:tcPr>
            <w:tcW w:w="1786" w:type="pct"/>
            <w:vMerge/>
            <w:shd w:val="clear" w:color="auto" w:fill="auto"/>
            <w:vAlign w:val="center"/>
          </w:tcPr>
          <w:p w14:paraId="36F83CD5" w14:textId="77777777" w:rsidR="0007399C" w:rsidRPr="00DB707E" w:rsidRDefault="0007399C" w:rsidP="009C6489">
            <w:pPr>
              <w:pStyle w:val="TAH"/>
            </w:pPr>
          </w:p>
        </w:tc>
        <w:tc>
          <w:tcPr>
            <w:tcW w:w="777" w:type="pct"/>
            <w:shd w:val="clear" w:color="auto" w:fill="auto"/>
            <w:vAlign w:val="center"/>
          </w:tcPr>
          <w:p w14:paraId="6C4278A4"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D1B0D6F"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DF3DDB" w14:textId="77777777" w:rsidR="0007399C" w:rsidRPr="00DB707E" w:rsidRDefault="0007399C" w:rsidP="009C6489">
            <w:pPr>
              <w:pStyle w:val="TAH"/>
            </w:pPr>
          </w:p>
        </w:tc>
      </w:tr>
      <w:tr w:rsidR="0007399C" w:rsidRPr="00DB707E" w14:paraId="54C1DAEE" w14:textId="77777777" w:rsidTr="009C6489">
        <w:tc>
          <w:tcPr>
            <w:tcW w:w="600" w:type="pct"/>
            <w:vMerge w:val="restart"/>
            <w:shd w:val="clear" w:color="auto" w:fill="auto"/>
            <w:vAlign w:val="center"/>
          </w:tcPr>
          <w:p w14:paraId="2C93482B" w14:textId="77777777" w:rsidR="0007399C" w:rsidRPr="00DB707E" w:rsidRDefault="0007399C" w:rsidP="009C6489">
            <w:pPr>
              <w:pStyle w:val="TAH"/>
            </w:pPr>
            <w:r w:rsidRPr="00DB707E">
              <w:t>Conditions</w:t>
            </w:r>
          </w:p>
        </w:tc>
        <w:tc>
          <w:tcPr>
            <w:tcW w:w="1786" w:type="pct"/>
            <w:shd w:val="clear" w:color="auto" w:fill="auto"/>
          </w:tcPr>
          <w:p w14:paraId="29446CF1" w14:textId="77777777" w:rsidR="0007399C" w:rsidRPr="00DB707E" w:rsidRDefault="0007399C" w:rsidP="009C6489">
            <w:pPr>
              <w:pStyle w:val="TAC"/>
            </w:pPr>
            <w:r w:rsidRPr="00DB707E">
              <w:t>NR_FDD_RC_FR1_A, NR_TDD_RC_FR1_A</w:t>
            </w:r>
          </w:p>
        </w:tc>
        <w:tc>
          <w:tcPr>
            <w:tcW w:w="777" w:type="pct"/>
            <w:shd w:val="clear" w:color="auto" w:fill="auto"/>
          </w:tcPr>
          <w:p w14:paraId="411432CA" w14:textId="77777777" w:rsidR="0007399C" w:rsidRPr="00DB707E" w:rsidRDefault="0007399C" w:rsidP="009C6489">
            <w:pPr>
              <w:pStyle w:val="TAC"/>
            </w:pPr>
            <w:r w:rsidRPr="00DB707E">
              <w:t>TBD</w:t>
            </w:r>
          </w:p>
        </w:tc>
        <w:tc>
          <w:tcPr>
            <w:tcW w:w="873" w:type="pct"/>
            <w:shd w:val="clear" w:color="auto" w:fill="auto"/>
          </w:tcPr>
          <w:p w14:paraId="3EED5609" w14:textId="77777777" w:rsidR="0007399C" w:rsidRPr="00DB707E" w:rsidRDefault="0007399C" w:rsidP="009C6489">
            <w:pPr>
              <w:pStyle w:val="TAC"/>
            </w:pPr>
            <w:r w:rsidRPr="00DB707E">
              <w:t>TBD</w:t>
            </w:r>
          </w:p>
        </w:tc>
        <w:tc>
          <w:tcPr>
            <w:tcW w:w="964" w:type="pct"/>
            <w:vMerge w:val="restart"/>
            <w:shd w:val="clear" w:color="auto" w:fill="auto"/>
            <w:vAlign w:val="center"/>
          </w:tcPr>
          <w:p w14:paraId="320A6B44" w14:textId="77777777" w:rsidR="0007399C" w:rsidRPr="00DB707E" w:rsidRDefault="0007399C" w:rsidP="009C6489">
            <w:pPr>
              <w:pStyle w:val="TAC"/>
            </w:pPr>
            <w:r w:rsidRPr="00DB707E">
              <w:sym w:font="Symbol" w:char="F0B3"/>
            </w:r>
            <w:r w:rsidRPr="00DB707E">
              <w:t xml:space="preserve"> -6</w:t>
            </w:r>
          </w:p>
        </w:tc>
      </w:tr>
      <w:tr w:rsidR="0007399C" w:rsidRPr="00DB707E" w14:paraId="5AA714C8" w14:textId="77777777" w:rsidTr="009C6489">
        <w:tc>
          <w:tcPr>
            <w:tcW w:w="600" w:type="pct"/>
            <w:vMerge/>
            <w:shd w:val="clear" w:color="auto" w:fill="auto"/>
            <w:vAlign w:val="center"/>
          </w:tcPr>
          <w:p w14:paraId="2BF8C463"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7ADB4BC6" w14:textId="77777777" w:rsidR="0007399C" w:rsidRPr="00DB707E" w:rsidRDefault="0007399C" w:rsidP="009C6489">
            <w:pPr>
              <w:pStyle w:val="TAC"/>
            </w:pPr>
            <w:r w:rsidRPr="00DB707E">
              <w:t>TBD</w:t>
            </w:r>
          </w:p>
        </w:tc>
        <w:tc>
          <w:tcPr>
            <w:tcW w:w="873" w:type="pct"/>
            <w:shd w:val="clear" w:color="auto" w:fill="auto"/>
          </w:tcPr>
          <w:p w14:paraId="49F6D93A"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DF85379" w14:textId="77777777" w:rsidR="0007399C" w:rsidRPr="00DB707E" w:rsidRDefault="0007399C" w:rsidP="009C6489">
            <w:pPr>
              <w:pStyle w:val="TAC"/>
              <w:rPr>
                <w:lang w:val="sv-SE"/>
              </w:rPr>
            </w:pPr>
          </w:p>
        </w:tc>
      </w:tr>
      <w:tr w:rsidR="0007399C" w:rsidRPr="00DB707E" w14:paraId="0E3ED14A" w14:textId="77777777" w:rsidTr="009C6489">
        <w:tc>
          <w:tcPr>
            <w:tcW w:w="600" w:type="pct"/>
            <w:vMerge/>
            <w:shd w:val="clear" w:color="auto" w:fill="auto"/>
            <w:vAlign w:val="center"/>
          </w:tcPr>
          <w:p w14:paraId="56D535F7"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tcPr>
          <w:p w14:paraId="0405B3AC" w14:textId="77777777" w:rsidR="0007399C" w:rsidRPr="00DB707E" w:rsidRDefault="0007399C" w:rsidP="009C6489">
            <w:pPr>
              <w:pStyle w:val="TAC"/>
            </w:pPr>
            <w:r w:rsidRPr="00DB707E">
              <w:t>TBD</w:t>
            </w:r>
          </w:p>
        </w:tc>
        <w:tc>
          <w:tcPr>
            <w:tcW w:w="873" w:type="pct"/>
            <w:shd w:val="clear" w:color="auto" w:fill="auto"/>
          </w:tcPr>
          <w:p w14:paraId="69CA793E"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79A1C5D" w14:textId="77777777" w:rsidR="0007399C" w:rsidRPr="00DB707E" w:rsidRDefault="0007399C" w:rsidP="009C6489">
            <w:pPr>
              <w:pStyle w:val="TAC"/>
              <w:rPr>
                <w:lang w:val="sv-SE"/>
              </w:rPr>
            </w:pPr>
          </w:p>
        </w:tc>
      </w:tr>
      <w:tr w:rsidR="0007399C" w:rsidRPr="00DB707E" w14:paraId="13A16F5B" w14:textId="77777777" w:rsidTr="009C6489">
        <w:tc>
          <w:tcPr>
            <w:tcW w:w="600" w:type="pct"/>
            <w:vMerge/>
            <w:shd w:val="clear" w:color="auto" w:fill="auto"/>
            <w:vAlign w:val="center"/>
          </w:tcPr>
          <w:p w14:paraId="1AEFAB86"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pPr>
            <w:r w:rsidRPr="00DB707E">
              <w:t>NR_FDD_RC_FR1_D, NR_TDD_RC_FR1_D</w:t>
            </w:r>
          </w:p>
        </w:tc>
        <w:tc>
          <w:tcPr>
            <w:tcW w:w="777" w:type="pct"/>
            <w:shd w:val="clear" w:color="auto" w:fill="auto"/>
          </w:tcPr>
          <w:p w14:paraId="00991563" w14:textId="77777777" w:rsidR="0007399C" w:rsidRPr="00DB707E" w:rsidRDefault="0007399C" w:rsidP="009C6489">
            <w:pPr>
              <w:pStyle w:val="TAC"/>
            </w:pPr>
            <w:r w:rsidRPr="00DB707E">
              <w:t>TBD</w:t>
            </w:r>
          </w:p>
        </w:tc>
        <w:tc>
          <w:tcPr>
            <w:tcW w:w="873" w:type="pct"/>
            <w:shd w:val="clear" w:color="auto" w:fill="auto"/>
          </w:tcPr>
          <w:p w14:paraId="0BD63070" w14:textId="77777777" w:rsidR="0007399C" w:rsidRPr="00DB707E" w:rsidRDefault="0007399C" w:rsidP="009C6489">
            <w:pPr>
              <w:pStyle w:val="TAC"/>
            </w:pPr>
            <w:r w:rsidRPr="00DB707E">
              <w:t>TBD</w:t>
            </w:r>
          </w:p>
        </w:tc>
        <w:tc>
          <w:tcPr>
            <w:tcW w:w="964" w:type="pct"/>
            <w:vMerge/>
            <w:shd w:val="clear" w:color="auto" w:fill="auto"/>
            <w:vAlign w:val="center"/>
          </w:tcPr>
          <w:p w14:paraId="330CF861" w14:textId="77777777" w:rsidR="0007399C" w:rsidRPr="00DB707E" w:rsidRDefault="0007399C" w:rsidP="009C6489">
            <w:pPr>
              <w:pStyle w:val="TAC"/>
              <w:rPr>
                <w:lang w:val="sv-SE"/>
              </w:rPr>
            </w:pPr>
          </w:p>
        </w:tc>
      </w:tr>
      <w:tr w:rsidR="0007399C" w:rsidRPr="00DB707E" w14:paraId="36AF5FD3" w14:textId="77777777" w:rsidTr="009C6489">
        <w:tc>
          <w:tcPr>
            <w:tcW w:w="600" w:type="pct"/>
            <w:vMerge/>
            <w:shd w:val="clear" w:color="auto" w:fill="auto"/>
            <w:vAlign w:val="center"/>
          </w:tcPr>
          <w:p w14:paraId="3339A42E"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tcPr>
          <w:p w14:paraId="7DD13B41" w14:textId="77777777" w:rsidR="0007399C" w:rsidRPr="00DB707E" w:rsidRDefault="0007399C" w:rsidP="009C6489">
            <w:pPr>
              <w:pStyle w:val="TAC"/>
            </w:pPr>
            <w:r w:rsidRPr="00DB707E">
              <w:t>TBD</w:t>
            </w:r>
          </w:p>
        </w:tc>
        <w:tc>
          <w:tcPr>
            <w:tcW w:w="873" w:type="pct"/>
            <w:shd w:val="clear" w:color="auto" w:fill="auto"/>
          </w:tcPr>
          <w:p w14:paraId="5EDB2CBD"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19503FE1" w14:textId="77777777" w:rsidR="0007399C" w:rsidRPr="00DB707E" w:rsidRDefault="0007399C" w:rsidP="009C6489">
            <w:pPr>
              <w:pStyle w:val="TAC"/>
              <w:rPr>
                <w:lang w:val="sv-SE"/>
              </w:rPr>
            </w:pPr>
          </w:p>
        </w:tc>
      </w:tr>
      <w:tr w:rsidR="0007399C" w:rsidRPr="00DB707E" w14:paraId="4D35E921" w14:textId="77777777" w:rsidTr="009C6489">
        <w:tc>
          <w:tcPr>
            <w:tcW w:w="600" w:type="pct"/>
            <w:vMerge/>
            <w:shd w:val="clear" w:color="auto" w:fill="auto"/>
            <w:vAlign w:val="center"/>
          </w:tcPr>
          <w:p w14:paraId="00FBE74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tcPr>
          <w:p w14:paraId="6F175A53" w14:textId="77777777" w:rsidR="0007399C" w:rsidRPr="00DB707E" w:rsidRDefault="0007399C" w:rsidP="009C6489">
            <w:pPr>
              <w:pStyle w:val="TAC"/>
            </w:pPr>
            <w:r w:rsidRPr="00DB707E">
              <w:t>TBD</w:t>
            </w:r>
          </w:p>
        </w:tc>
        <w:tc>
          <w:tcPr>
            <w:tcW w:w="873" w:type="pct"/>
            <w:shd w:val="clear" w:color="auto" w:fill="auto"/>
          </w:tcPr>
          <w:p w14:paraId="6DF109C7" w14:textId="77777777" w:rsidR="0007399C" w:rsidRPr="00DB707E" w:rsidRDefault="0007399C" w:rsidP="009C6489">
            <w:pPr>
              <w:pStyle w:val="TAC"/>
            </w:pPr>
            <w:r w:rsidRPr="00DB707E">
              <w:t>TBD</w:t>
            </w:r>
          </w:p>
        </w:tc>
        <w:tc>
          <w:tcPr>
            <w:tcW w:w="964" w:type="pct"/>
            <w:vMerge/>
            <w:shd w:val="clear" w:color="auto" w:fill="auto"/>
            <w:vAlign w:val="center"/>
          </w:tcPr>
          <w:p w14:paraId="5310F939" w14:textId="77777777" w:rsidR="0007399C" w:rsidRPr="00DB707E" w:rsidRDefault="0007399C" w:rsidP="009C6489">
            <w:pPr>
              <w:pStyle w:val="TAC"/>
              <w:rPr>
                <w:lang w:val="sv-SE"/>
              </w:rPr>
            </w:pPr>
          </w:p>
        </w:tc>
      </w:tr>
      <w:tr w:rsidR="0007399C" w:rsidRPr="00DB707E" w14:paraId="0D7206EB" w14:textId="77777777" w:rsidTr="009C6489">
        <w:tc>
          <w:tcPr>
            <w:tcW w:w="600" w:type="pct"/>
            <w:vMerge/>
            <w:shd w:val="clear" w:color="auto" w:fill="auto"/>
            <w:vAlign w:val="center"/>
          </w:tcPr>
          <w:p w14:paraId="283D86A2"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tcPr>
          <w:p w14:paraId="76950582" w14:textId="77777777" w:rsidR="0007399C" w:rsidRPr="00DB707E" w:rsidRDefault="0007399C" w:rsidP="009C6489">
            <w:pPr>
              <w:pStyle w:val="TAC"/>
            </w:pPr>
            <w:r w:rsidRPr="00DB707E">
              <w:t>TBD</w:t>
            </w:r>
          </w:p>
        </w:tc>
        <w:tc>
          <w:tcPr>
            <w:tcW w:w="873" w:type="pct"/>
            <w:shd w:val="clear" w:color="auto" w:fill="auto"/>
          </w:tcPr>
          <w:p w14:paraId="4E013ABF"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2037883B" w14:textId="77777777" w:rsidR="0007399C" w:rsidRPr="00DB707E" w:rsidRDefault="0007399C" w:rsidP="009C6489">
            <w:pPr>
              <w:pStyle w:val="TAC"/>
              <w:rPr>
                <w:lang w:val="sv-SE"/>
              </w:rPr>
            </w:pPr>
          </w:p>
        </w:tc>
      </w:tr>
      <w:tr w:rsidR="0007399C" w:rsidRPr="00DB707E" w14:paraId="4F027A3D" w14:textId="77777777" w:rsidTr="009C6489">
        <w:tc>
          <w:tcPr>
            <w:tcW w:w="600" w:type="pct"/>
            <w:vMerge/>
            <w:shd w:val="clear" w:color="auto" w:fill="auto"/>
            <w:vAlign w:val="center"/>
          </w:tcPr>
          <w:p w14:paraId="6A8023C9"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tcPr>
          <w:p w14:paraId="31CFA84A" w14:textId="77777777" w:rsidR="0007399C" w:rsidRPr="00DB707E" w:rsidRDefault="0007399C" w:rsidP="009C6489">
            <w:pPr>
              <w:pStyle w:val="TAC"/>
            </w:pPr>
            <w:r w:rsidRPr="00DB707E">
              <w:t>TBD</w:t>
            </w:r>
          </w:p>
        </w:tc>
        <w:tc>
          <w:tcPr>
            <w:tcW w:w="873" w:type="pct"/>
            <w:shd w:val="clear" w:color="auto" w:fill="auto"/>
          </w:tcPr>
          <w:p w14:paraId="0677FD72" w14:textId="77777777" w:rsidR="0007399C" w:rsidRPr="00DB707E" w:rsidRDefault="0007399C" w:rsidP="009C6489">
            <w:pPr>
              <w:pStyle w:val="TAC"/>
              <w:rPr>
                <w:lang w:val="sv-SE"/>
              </w:rPr>
            </w:pPr>
            <w:r w:rsidRPr="00DB707E">
              <w:t>TBD</w:t>
            </w:r>
          </w:p>
        </w:tc>
        <w:tc>
          <w:tcPr>
            <w:tcW w:w="964" w:type="pct"/>
            <w:vMerge/>
            <w:shd w:val="clear" w:color="auto" w:fill="auto"/>
            <w:vAlign w:val="center"/>
          </w:tcPr>
          <w:p w14:paraId="4442BABB" w14:textId="77777777" w:rsidR="0007399C" w:rsidRPr="00DB707E" w:rsidRDefault="0007399C" w:rsidP="009C6489">
            <w:pPr>
              <w:pStyle w:val="TAC"/>
              <w:rPr>
                <w:lang w:val="sv-SE"/>
              </w:rPr>
            </w:pPr>
          </w:p>
        </w:tc>
      </w:tr>
      <w:tr w:rsidR="0007399C" w:rsidRPr="00DB707E" w14:paraId="1A8DCCFB" w14:textId="77777777" w:rsidTr="009C6489">
        <w:tc>
          <w:tcPr>
            <w:tcW w:w="5000" w:type="pct"/>
            <w:gridSpan w:val="5"/>
            <w:shd w:val="clear" w:color="auto" w:fill="auto"/>
          </w:tcPr>
          <w:p w14:paraId="2D185BFD" w14:textId="77777777" w:rsidR="0007399C" w:rsidRPr="00DB707E" w:rsidRDefault="0007399C" w:rsidP="009C6489">
            <w:pPr>
              <w:pStyle w:val="TAN"/>
            </w:pPr>
            <w:r w:rsidRPr="00DB707E">
              <w:t>NOTE 1:</w:t>
            </w:r>
            <w:r w:rsidRPr="00DB707E">
              <w:tab/>
              <w:t>NR operating band groups are defined in clause 3.5.2.</w:t>
            </w:r>
          </w:p>
        </w:tc>
      </w:tr>
    </w:tbl>
    <w:p w14:paraId="4CFD8B61" w14:textId="77777777" w:rsidR="0007399C" w:rsidRPr="00DB707E" w:rsidRDefault="0007399C" w:rsidP="0007399C"/>
    <w:p w14:paraId="5DE439BC" w14:textId="5F9C1BE5" w:rsidR="0007399C" w:rsidRPr="00DB707E" w:rsidRDefault="0007399C" w:rsidP="0007399C">
      <w:pPr>
        <w:pStyle w:val="TH"/>
      </w:pPr>
      <w:r w:rsidRPr="00DB707E">
        <w:t>Table B.</w:t>
      </w:r>
      <w:r w:rsidR="007B0B0F">
        <w:t>2</w:t>
      </w:r>
      <w:r w:rsidRPr="00DB707E">
        <w:t>.</w:t>
      </w:r>
      <w:r w:rsidR="00176957">
        <w:t>15</w:t>
      </w:r>
      <w:r w:rsidRPr="00DB707E">
        <w:t>-2: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trPr>
        <w:tc>
          <w:tcPr>
            <w:tcW w:w="600" w:type="pct"/>
            <w:vMerge w:val="restart"/>
            <w:shd w:val="clear" w:color="auto" w:fill="auto"/>
            <w:vAlign w:val="center"/>
          </w:tcPr>
          <w:p w14:paraId="1787D60A" w14:textId="77777777" w:rsidR="0007399C" w:rsidRPr="00DB707E" w:rsidRDefault="0007399C" w:rsidP="009C6489">
            <w:pPr>
              <w:pStyle w:val="TAH"/>
            </w:pPr>
            <w:r w:rsidRPr="00DB707E">
              <w:t>Parameter</w:t>
            </w:r>
          </w:p>
        </w:tc>
        <w:tc>
          <w:tcPr>
            <w:tcW w:w="1786" w:type="pct"/>
            <w:vMerge w:val="restart"/>
            <w:shd w:val="clear" w:color="auto" w:fill="auto"/>
            <w:vAlign w:val="center"/>
          </w:tcPr>
          <w:p w14:paraId="512AF0F5"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776AD119" w14:textId="77777777" w:rsidR="0007399C" w:rsidRPr="00DB707E" w:rsidRDefault="0007399C" w:rsidP="009C6489">
            <w:pPr>
              <w:pStyle w:val="TAH"/>
            </w:pPr>
            <w:r w:rsidRPr="00DB707E">
              <w:t>Minimum SSB_RP</w:t>
            </w:r>
          </w:p>
        </w:tc>
        <w:tc>
          <w:tcPr>
            <w:tcW w:w="964" w:type="pct"/>
            <w:shd w:val="clear" w:color="auto" w:fill="auto"/>
          </w:tcPr>
          <w:p w14:paraId="57E4B413" w14:textId="77777777" w:rsidR="0007399C" w:rsidRPr="00DB707E" w:rsidRDefault="0007399C" w:rsidP="009C6489">
            <w:pPr>
              <w:pStyle w:val="TAH"/>
            </w:pPr>
            <w:r w:rsidRPr="00DB707E">
              <w:t>SSB Ês/Iot</w:t>
            </w:r>
          </w:p>
        </w:tc>
      </w:tr>
      <w:tr w:rsidR="0007399C" w:rsidRPr="00DB707E" w14:paraId="78C388A3" w14:textId="77777777" w:rsidTr="009C6489">
        <w:trPr>
          <w:trHeight w:val="105"/>
        </w:trPr>
        <w:tc>
          <w:tcPr>
            <w:tcW w:w="600" w:type="pct"/>
            <w:vMerge/>
            <w:shd w:val="clear" w:color="auto" w:fill="auto"/>
          </w:tcPr>
          <w:p w14:paraId="6FA69BB0" w14:textId="77777777" w:rsidR="0007399C" w:rsidRPr="00DB707E" w:rsidRDefault="0007399C" w:rsidP="009C6489">
            <w:pPr>
              <w:pStyle w:val="TAH"/>
            </w:pPr>
          </w:p>
        </w:tc>
        <w:tc>
          <w:tcPr>
            <w:tcW w:w="1786" w:type="pct"/>
            <w:vMerge/>
            <w:shd w:val="clear" w:color="auto" w:fill="auto"/>
            <w:vAlign w:val="center"/>
          </w:tcPr>
          <w:p w14:paraId="65AFA027" w14:textId="77777777" w:rsidR="0007399C" w:rsidRPr="00DB707E" w:rsidRDefault="0007399C" w:rsidP="009C6489">
            <w:pPr>
              <w:pStyle w:val="TAH"/>
            </w:pPr>
          </w:p>
        </w:tc>
        <w:tc>
          <w:tcPr>
            <w:tcW w:w="1650" w:type="pct"/>
            <w:gridSpan w:val="2"/>
            <w:shd w:val="clear" w:color="auto" w:fill="auto"/>
            <w:vAlign w:val="center"/>
          </w:tcPr>
          <w:p w14:paraId="1D9FE3B1" w14:textId="77777777" w:rsidR="0007399C" w:rsidRPr="00DB707E" w:rsidRDefault="0007399C" w:rsidP="009C6489">
            <w:pPr>
              <w:pStyle w:val="TAH"/>
            </w:pPr>
            <w:r w:rsidRPr="00DB707E">
              <w:t>dBm / SCS</w:t>
            </w:r>
            <w:r w:rsidRPr="00DB707E">
              <w:rPr>
                <w:vertAlign w:val="subscript"/>
              </w:rPr>
              <w:t>SSB</w:t>
            </w:r>
          </w:p>
        </w:tc>
        <w:tc>
          <w:tcPr>
            <w:tcW w:w="964" w:type="pct"/>
            <w:vMerge w:val="restart"/>
            <w:shd w:val="clear" w:color="auto" w:fill="auto"/>
            <w:vAlign w:val="center"/>
          </w:tcPr>
          <w:p w14:paraId="19EEC9E1" w14:textId="77777777" w:rsidR="0007399C" w:rsidRPr="00DB707E" w:rsidRDefault="0007399C" w:rsidP="009C6489">
            <w:pPr>
              <w:pStyle w:val="TAH"/>
            </w:pPr>
            <w:r w:rsidRPr="00DB707E">
              <w:t>dB</w:t>
            </w:r>
          </w:p>
        </w:tc>
      </w:tr>
      <w:tr w:rsidR="0007399C" w:rsidRPr="00DB707E" w14:paraId="53E4CAFA" w14:textId="77777777" w:rsidTr="009C6489">
        <w:trPr>
          <w:trHeight w:val="105"/>
        </w:trPr>
        <w:tc>
          <w:tcPr>
            <w:tcW w:w="600" w:type="pct"/>
            <w:vMerge/>
            <w:shd w:val="clear" w:color="auto" w:fill="auto"/>
          </w:tcPr>
          <w:p w14:paraId="005DD57F" w14:textId="77777777" w:rsidR="0007399C" w:rsidRPr="00DB707E" w:rsidRDefault="0007399C" w:rsidP="009C6489">
            <w:pPr>
              <w:pStyle w:val="TAH"/>
            </w:pPr>
          </w:p>
        </w:tc>
        <w:tc>
          <w:tcPr>
            <w:tcW w:w="1786" w:type="pct"/>
            <w:vMerge/>
            <w:shd w:val="clear" w:color="auto" w:fill="auto"/>
            <w:vAlign w:val="center"/>
          </w:tcPr>
          <w:p w14:paraId="2AD41B6A" w14:textId="77777777" w:rsidR="0007399C" w:rsidRPr="00DB707E" w:rsidRDefault="0007399C" w:rsidP="009C6489">
            <w:pPr>
              <w:pStyle w:val="TAH"/>
            </w:pPr>
          </w:p>
        </w:tc>
        <w:tc>
          <w:tcPr>
            <w:tcW w:w="777" w:type="pct"/>
            <w:shd w:val="clear" w:color="auto" w:fill="auto"/>
            <w:vAlign w:val="center"/>
          </w:tcPr>
          <w:p w14:paraId="262C86C8"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53B5D48"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vMerge/>
            <w:shd w:val="clear" w:color="auto" w:fill="auto"/>
          </w:tcPr>
          <w:p w14:paraId="21765698" w14:textId="77777777" w:rsidR="0007399C" w:rsidRPr="00DB707E" w:rsidRDefault="0007399C" w:rsidP="009C6489">
            <w:pPr>
              <w:pStyle w:val="TAH"/>
            </w:pPr>
          </w:p>
        </w:tc>
      </w:tr>
      <w:tr w:rsidR="0007399C" w:rsidRPr="00DB707E" w14:paraId="4F7AD751" w14:textId="77777777" w:rsidTr="009C6489">
        <w:tc>
          <w:tcPr>
            <w:tcW w:w="600" w:type="pct"/>
            <w:vMerge w:val="restart"/>
            <w:shd w:val="clear" w:color="auto" w:fill="auto"/>
            <w:vAlign w:val="center"/>
          </w:tcPr>
          <w:p w14:paraId="0B4BB6C9" w14:textId="77777777" w:rsidR="0007399C" w:rsidRPr="00DB707E" w:rsidRDefault="0007399C" w:rsidP="009C6489">
            <w:pPr>
              <w:pStyle w:val="TAH"/>
            </w:pPr>
            <w:r w:rsidRPr="00DB707E">
              <w:t>Conditions</w:t>
            </w:r>
          </w:p>
        </w:tc>
        <w:tc>
          <w:tcPr>
            <w:tcW w:w="1786" w:type="pct"/>
            <w:shd w:val="clear" w:color="auto" w:fill="auto"/>
          </w:tcPr>
          <w:p w14:paraId="72AFE7F3" w14:textId="77777777" w:rsidR="0007399C" w:rsidRPr="00DB707E" w:rsidRDefault="0007399C" w:rsidP="009C6489">
            <w:pPr>
              <w:pStyle w:val="TAC"/>
            </w:pPr>
            <w:r w:rsidRPr="00DB707E">
              <w:t>NR_FDD_RC_FR1_A, NR_TDD_RC_FR1_A</w:t>
            </w:r>
          </w:p>
        </w:tc>
        <w:tc>
          <w:tcPr>
            <w:tcW w:w="777" w:type="pct"/>
            <w:shd w:val="clear" w:color="auto" w:fill="auto"/>
            <w:vAlign w:val="center"/>
          </w:tcPr>
          <w:p w14:paraId="6162588D" w14:textId="77777777" w:rsidR="0007399C" w:rsidRPr="00DB707E" w:rsidRDefault="0007399C" w:rsidP="009C6489">
            <w:pPr>
              <w:pStyle w:val="TAC"/>
            </w:pPr>
            <w:r w:rsidRPr="00DB707E">
              <w:t>-127</w:t>
            </w:r>
          </w:p>
        </w:tc>
        <w:tc>
          <w:tcPr>
            <w:tcW w:w="873" w:type="pct"/>
            <w:shd w:val="clear" w:color="auto" w:fill="auto"/>
            <w:vAlign w:val="center"/>
          </w:tcPr>
          <w:p w14:paraId="14EBFC0E" w14:textId="77777777" w:rsidR="0007399C" w:rsidRPr="00DB707E" w:rsidRDefault="0007399C" w:rsidP="009C6489">
            <w:pPr>
              <w:pStyle w:val="TAC"/>
            </w:pPr>
            <w:r w:rsidRPr="00DB707E">
              <w:t>-124</w:t>
            </w:r>
          </w:p>
        </w:tc>
        <w:tc>
          <w:tcPr>
            <w:tcW w:w="964" w:type="pct"/>
            <w:vMerge w:val="restart"/>
            <w:shd w:val="clear" w:color="auto" w:fill="auto"/>
            <w:vAlign w:val="center"/>
          </w:tcPr>
          <w:p w14:paraId="3C316EF7" w14:textId="77777777" w:rsidR="0007399C" w:rsidRPr="00DB707E" w:rsidRDefault="0007399C" w:rsidP="009C6489">
            <w:pPr>
              <w:pStyle w:val="TAC"/>
            </w:pPr>
            <w:r w:rsidRPr="00DB707E">
              <w:sym w:font="Symbol" w:char="F0B3"/>
            </w:r>
            <w:r w:rsidRPr="00DB707E">
              <w:t xml:space="preserve"> -6</w:t>
            </w:r>
          </w:p>
        </w:tc>
      </w:tr>
      <w:tr w:rsidR="0007399C" w:rsidRPr="00DB707E" w14:paraId="079FD93B" w14:textId="77777777" w:rsidTr="009C6489">
        <w:tc>
          <w:tcPr>
            <w:tcW w:w="600" w:type="pct"/>
            <w:vMerge/>
            <w:shd w:val="clear" w:color="auto" w:fill="auto"/>
            <w:vAlign w:val="center"/>
          </w:tcPr>
          <w:p w14:paraId="36A3133F"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lang w:val="sv-SE"/>
              </w:rPr>
            </w:pPr>
            <w:r w:rsidRPr="00DB707E">
              <w:rPr>
                <w:lang w:val="sv-SE"/>
              </w:rPr>
              <w:t>NR_FDD_RC_FR1_B</w:t>
            </w:r>
          </w:p>
        </w:tc>
        <w:tc>
          <w:tcPr>
            <w:tcW w:w="777" w:type="pct"/>
            <w:shd w:val="clear" w:color="auto" w:fill="auto"/>
          </w:tcPr>
          <w:p w14:paraId="371B1797" w14:textId="77777777" w:rsidR="0007399C" w:rsidRPr="00DB707E" w:rsidRDefault="0007399C" w:rsidP="009C6489">
            <w:pPr>
              <w:pStyle w:val="TAC"/>
            </w:pPr>
            <w:r w:rsidRPr="00DB707E">
              <w:t>-126.5</w:t>
            </w:r>
          </w:p>
        </w:tc>
        <w:tc>
          <w:tcPr>
            <w:tcW w:w="873" w:type="pct"/>
            <w:shd w:val="clear" w:color="auto" w:fill="auto"/>
          </w:tcPr>
          <w:p w14:paraId="2564D758" w14:textId="77777777" w:rsidR="0007399C" w:rsidRPr="00DB707E" w:rsidRDefault="0007399C" w:rsidP="009C6489">
            <w:pPr>
              <w:pStyle w:val="TAC"/>
              <w:rPr>
                <w:lang w:val="sv-SE"/>
              </w:rPr>
            </w:pPr>
            <w:r w:rsidRPr="00DB707E">
              <w:t>-123.5</w:t>
            </w:r>
          </w:p>
        </w:tc>
        <w:tc>
          <w:tcPr>
            <w:tcW w:w="964" w:type="pct"/>
            <w:vMerge/>
            <w:shd w:val="clear" w:color="auto" w:fill="auto"/>
            <w:vAlign w:val="center"/>
          </w:tcPr>
          <w:p w14:paraId="28A61C7E" w14:textId="77777777" w:rsidR="0007399C" w:rsidRPr="00DB707E" w:rsidRDefault="0007399C" w:rsidP="009C6489">
            <w:pPr>
              <w:pStyle w:val="TAC"/>
              <w:rPr>
                <w:lang w:val="sv-SE"/>
              </w:rPr>
            </w:pPr>
          </w:p>
        </w:tc>
      </w:tr>
      <w:tr w:rsidR="0007399C" w:rsidRPr="00DB707E" w14:paraId="77A118EB" w14:textId="77777777" w:rsidTr="009C6489">
        <w:tc>
          <w:tcPr>
            <w:tcW w:w="600" w:type="pct"/>
            <w:vMerge/>
            <w:shd w:val="clear" w:color="auto" w:fill="auto"/>
            <w:vAlign w:val="center"/>
          </w:tcPr>
          <w:p w14:paraId="1A5D5C8A"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lang w:val="sv-SE"/>
              </w:rPr>
            </w:pPr>
            <w:r w:rsidRPr="00DB707E">
              <w:rPr>
                <w:lang w:val="sv-SE"/>
              </w:rPr>
              <w:t>NR_TDD_RC_FR1_C</w:t>
            </w:r>
          </w:p>
        </w:tc>
        <w:tc>
          <w:tcPr>
            <w:tcW w:w="777" w:type="pct"/>
            <w:shd w:val="clear" w:color="auto" w:fill="auto"/>
            <w:vAlign w:val="center"/>
          </w:tcPr>
          <w:p w14:paraId="326A42BD" w14:textId="77777777" w:rsidR="0007399C" w:rsidRPr="00DB707E" w:rsidRDefault="0007399C" w:rsidP="009C6489">
            <w:pPr>
              <w:pStyle w:val="TAC"/>
            </w:pPr>
            <w:r w:rsidRPr="00DB707E">
              <w:t>-126</w:t>
            </w:r>
          </w:p>
        </w:tc>
        <w:tc>
          <w:tcPr>
            <w:tcW w:w="873" w:type="pct"/>
            <w:shd w:val="clear" w:color="auto" w:fill="auto"/>
            <w:vAlign w:val="center"/>
          </w:tcPr>
          <w:p w14:paraId="318F0A07" w14:textId="77777777" w:rsidR="0007399C" w:rsidRPr="00DB707E" w:rsidRDefault="0007399C" w:rsidP="009C6489">
            <w:pPr>
              <w:pStyle w:val="TAC"/>
              <w:rPr>
                <w:lang w:val="sv-SE"/>
              </w:rPr>
            </w:pPr>
            <w:r w:rsidRPr="00DB707E">
              <w:t>-123</w:t>
            </w:r>
          </w:p>
        </w:tc>
        <w:tc>
          <w:tcPr>
            <w:tcW w:w="964" w:type="pct"/>
            <w:vMerge/>
            <w:shd w:val="clear" w:color="auto" w:fill="auto"/>
            <w:vAlign w:val="center"/>
          </w:tcPr>
          <w:p w14:paraId="57807F51" w14:textId="77777777" w:rsidR="0007399C" w:rsidRPr="00DB707E" w:rsidRDefault="0007399C" w:rsidP="009C6489">
            <w:pPr>
              <w:pStyle w:val="TAC"/>
              <w:rPr>
                <w:lang w:val="sv-SE"/>
              </w:rPr>
            </w:pPr>
          </w:p>
        </w:tc>
      </w:tr>
      <w:tr w:rsidR="0007399C" w:rsidRPr="00DB707E" w14:paraId="1D752FF4" w14:textId="77777777" w:rsidTr="009C6489">
        <w:tc>
          <w:tcPr>
            <w:tcW w:w="600" w:type="pct"/>
            <w:vMerge/>
            <w:shd w:val="clear" w:color="auto" w:fill="auto"/>
            <w:vAlign w:val="center"/>
          </w:tcPr>
          <w:p w14:paraId="7A45EF0C" w14:textId="77777777" w:rsidR="0007399C" w:rsidRPr="00DB707E" w:rsidRDefault="0007399C" w:rsidP="009C6489">
            <w:pPr>
              <w:keepNext/>
              <w:keepLines/>
              <w:spacing w:after="0"/>
              <w:jc w:val="center"/>
              <w:rPr>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pPr>
            <w:r w:rsidRPr="00DB707E">
              <w:t>NR_FDD_RC_FR1_D, NR_TDD_RC_FR1_D</w:t>
            </w:r>
          </w:p>
        </w:tc>
        <w:tc>
          <w:tcPr>
            <w:tcW w:w="777" w:type="pct"/>
            <w:shd w:val="clear" w:color="auto" w:fill="auto"/>
            <w:vAlign w:val="center"/>
          </w:tcPr>
          <w:p w14:paraId="125D4923" w14:textId="77777777" w:rsidR="0007399C" w:rsidRPr="00DB707E" w:rsidRDefault="0007399C" w:rsidP="009C6489">
            <w:pPr>
              <w:pStyle w:val="TAC"/>
            </w:pPr>
            <w:r w:rsidRPr="00DB707E">
              <w:t>-125.5</w:t>
            </w:r>
          </w:p>
        </w:tc>
        <w:tc>
          <w:tcPr>
            <w:tcW w:w="873" w:type="pct"/>
            <w:shd w:val="clear" w:color="auto" w:fill="auto"/>
            <w:vAlign w:val="center"/>
          </w:tcPr>
          <w:p w14:paraId="1FCB6FED" w14:textId="77777777" w:rsidR="0007399C" w:rsidRPr="00DB707E" w:rsidRDefault="0007399C" w:rsidP="009C6489">
            <w:pPr>
              <w:pStyle w:val="TAC"/>
            </w:pPr>
            <w:r w:rsidRPr="00DB707E">
              <w:t>-122.5</w:t>
            </w:r>
          </w:p>
        </w:tc>
        <w:tc>
          <w:tcPr>
            <w:tcW w:w="964" w:type="pct"/>
            <w:vMerge/>
            <w:shd w:val="clear" w:color="auto" w:fill="auto"/>
            <w:vAlign w:val="center"/>
          </w:tcPr>
          <w:p w14:paraId="5A919104" w14:textId="77777777" w:rsidR="0007399C" w:rsidRPr="00DB707E" w:rsidRDefault="0007399C" w:rsidP="009C6489">
            <w:pPr>
              <w:pStyle w:val="TAC"/>
              <w:rPr>
                <w:lang w:val="sv-SE"/>
              </w:rPr>
            </w:pPr>
          </w:p>
        </w:tc>
      </w:tr>
      <w:tr w:rsidR="0007399C" w:rsidRPr="00DB707E" w14:paraId="3D67FFED" w14:textId="77777777" w:rsidTr="009C6489">
        <w:tc>
          <w:tcPr>
            <w:tcW w:w="600" w:type="pct"/>
            <w:vMerge/>
            <w:shd w:val="clear" w:color="auto" w:fill="auto"/>
            <w:vAlign w:val="center"/>
          </w:tcPr>
          <w:p w14:paraId="33BD73E4"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lang w:val="sv-SE"/>
              </w:rPr>
            </w:pPr>
            <w:r w:rsidRPr="00DB707E">
              <w:rPr>
                <w:lang w:val="sv-SE"/>
              </w:rPr>
              <w:t>NR_FDD_RC_FR1_E, NR_TDD_RC_FR1_E</w:t>
            </w:r>
          </w:p>
        </w:tc>
        <w:tc>
          <w:tcPr>
            <w:tcW w:w="777" w:type="pct"/>
            <w:shd w:val="clear" w:color="auto" w:fill="auto"/>
            <w:vAlign w:val="center"/>
          </w:tcPr>
          <w:p w14:paraId="3DCFEF72" w14:textId="77777777" w:rsidR="0007399C" w:rsidRPr="00DB707E" w:rsidRDefault="0007399C" w:rsidP="009C6489">
            <w:pPr>
              <w:pStyle w:val="TAC"/>
            </w:pPr>
            <w:r w:rsidRPr="00DB707E">
              <w:t>-125</w:t>
            </w:r>
          </w:p>
        </w:tc>
        <w:tc>
          <w:tcPr>
            <w:tcW w:w="873" w:type="pct"/>
            <w:shd w:val="clear" w:color="auto" w:fill="auto"/>
            <w:vAlign w:val="center"/>
          </w:tcPr>
          <w:p w14:paraId="6D21AD0C" w14:textId="77777777" w:rsidR="0007399C" w:rsidRPr="00DB707E" w:rsidRDefault="0007399C" w:rsidP="009C6489">
            <w:pPr>
              <w:pStyle w:val="TAC"/>
              <w:rPr>
                <w:lang w:val="sv-SE"/>
              </w:rPr>
            </w:pPr>
            <w:r w:rsidRPr="00DB707E">
              <w:t>-122</w:t>
            </w:r>
          </w:p>
        </w:tc>
        <w:tc>
          <w:tcPr>
            <w:tcW w:w="964" w:type="pct"/>
            <w:vMerge/>
            <w:shd w:val="clear" w:color="auto" w:fill="auto"/>
            <w:vAlign w:val="center"/>
          </w:tcPr>
          <w:p w14:paraId="3FF88DE2" w14:textId="77777777" w:rsidR="0007399C" w:rsidRPr="00DB707E" w:rsidRDefault="0007399C" w:rsidP="009C6489">
            <w:pPr>
              <w:pStyle w:val="TAC"/>
              <w:rPr>
                <w:lang w:val="sv-SE"/>
              </w:rPr>
            </w:pPr>
          </w:p>
        </w:tc>
      </w:tr>
      <w:tr w:rsidR="0007399C" w:rsidRPr="00DB707E" w14:paraId="00287ED4" w14:textId="77777777" w:rsidTr="009C6489">
        <w:tc>
          <w:tcPr>
            <w:tcW w:w="600" w:type="pct"/>
            <w:vMerge/>
            <w:shd w:val="clear" w:color="auto" w:fill="auto"/>
            <w:vAlign w:val="center"/>
          </w:tcPr>
          <w:p w14:paraId="59D2055B"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lang w:val="sv-SE"/>
              </w:rPr>
            </w:pPr>
            <w:r w:rsidRPr="00DB707E">
              <w:rPr>
                <w:lang w:val="sv-SE"/>
              </w:rPr>
              <w:t>NR_FDD_RC_FR1_F</w:t>
            </w:r>
          </w:p>
        </w:tc>
        <w:tc>
          <w:tcPr>
            <w:tcW w:w="777" w:type="pct"/>
            <w:shd w:val="clear" w:color="auto" w:fill="auto"/>
            <w:vAlign w:val="center"/>
          </w:tcPr>
          <w:p w14:paraId="33B2E0DD" w14:textId="77777777" w:rsidR="0007399C" w:rsidRPr="00DB707E" w:rsidRDefault="0007399C" w:rsidP="009C6489">
            <w:pPr>
              <w:pStyle w:val="TAC"/>
            </w:pPr>
            <w:r w:rsidRPr="00DB707E">
              <w:t>-124.5</w:t>
            </w:r>
          </w:p>
        </w:tc>
        <w:tc>
          <w:tcPr>
            <w:tcW w:w="873" w:type="pct"/>
            <w:shd w:val="clear" w:color="auto" w:fill="auto"/>
            <w:vAlign w:val="center"/>
          </w:tcPr>
          <w:p w14:paraId="70693C40" w14:textId="77777777" w:rsidR="0007399C" w:rsidRPr="00DB707E" w:rsidRDefault="0007399C" w:rsidP="009C6489">
            <w:pPr>
              <w:pStyle w:val="TAC"/>
            </w:pPr>
            <w:r w:rsidRPr="00DB707E">
              <w:t>-121.5</w:t>
            </w:r>
          </w:p>
        </w:tc>
        <w:tc>
          <w:tcPr>
            <w:tcW w:w="964" w:type="pct"/>
            <w:vMerge/>
            <w:shd w:val="clear" w:color="auto" w:fill="auto"/>
            <w:vAlign w:val="center"/>
          </w:tcPr>
          <w:p w14:paraId="10394569" w14:textId="77777777" w:rsidR="0007399C" w:rsidRPr="00DB707E" w:rsidRDefault="0007399C" w:rsidP="009C6489">
            <w:pPr>
              <w:pStyle w:val="TAC"/>
              <w:rPr>
                <w:lang w:val="sv-SE"/>
              </w:rPr>
            </w:pPr>
          </w:p>
        </w:tc>
      </w:tr>
      <w:tr w:rsidR="0007399C" w:rsidRPr="00DB707E" w14:paraId="0E2DEB00" w14:textId="77777777" w:rsidTr="009C6489">
        <w:tc>
          <w:tcPr>
            <w:tcW w:w="600" w:type="pct"/>
            <w:vMerge/>
            <w:shd w:val="clear" w:color="auto" w:fill="auto"/>
            <w:vAlign w:val="center"/>
          </w:tcPr>
          <w:p w14:paraId="2C96288A"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lang w:val="sv-SE"/>
              </w:rPr>
            </w:pPr>
            <w:r w:rsidRPr="00DB707E">
              <w:rPr>
                <w:lang w:val="sv-SE"/>
              </w:rPr>
              <w:t>NR_FDD_RC_FR1_G</w:t>
            </w:r>
          </w:p>
        </w:tc>
        <w:tc>
          <w:tcPr>
            <w:tcW w:w="777" w:type="pct"/>
            <w:shd w:val="clear" w:color="auto" w:fill="auto"/>
            <w:vAlign w:val="center"/>
          </w:tcPr>
          <w:p w14:paraId="2359803A" w14:textId="77777777" w:rsidR="0007399C" w:rsidRPr="00DB707E" w:rsidRDefault="0007399C" w:rsidP="009C6489">
            <w:pPr>
              <w:pStyle w:val="TAC"/>
            </w:pPr>
            <w:r w:rsidRPr="00DB707E">
              <w:t>-124</w:t>
            </w:r>
          </w:p>
        </w:tc>
        <w:tc>
          <w:tcPr>
            <w:tcW w:w="873" w:type="pct"/>
            <w:shd w:val="clear" w:color="auto" w:fill="auto"/>
            <w:vAlign w:val="center"/>
          </w:tcPr>
          <w:p w14:paraId="3B98FFD2" w14:textId="77777777" w:rsidR="0007399C" w:rsidRPr="00DB707E" w:rsidRDefault="0007399C" w:rsidP="009C6489">
            <w:pPr>
              <w:pStyle w:val="TAC"/>
              <w:rPr>
                <w:lang w:val="sv-SE"/>
              </w:rPr>
            </w:pPr>
            <w:r w:rsidRPr="00DB707E">
              <w:t>-121</w:t>
            </w:r>
          </w:p>
        </w:tc>
        <w:tc>
          <w:tcPr>
            <w:tcW w:w="964" w:type="pct"/>
            <w:vMerge/>
            <w:shd w:val="clear" w:color="auto" w:fill="auto"/>
            <w:vAlign w:val="center"/>
          </w:tcPr>
          <w:p w14:paraId="779AF174" w14:textId="77777777" w:rsidR="0007399C" w:rsidRPr="00DB707E" w:rsidRDefault="0007399C" w:rsidP="009C6489">
            <w:pPr>
              <w:pStyle w:val="TAC"/>
              <w:rPr>
                <w:lang w:val="sv-SE"/>
              </w:rPr>
            </w:pPr>
          </w:p>
        </w:tc>
      </w:tr>
      <w:tr w:rsidR="0007399C" w:rsidRPr="00DB707E" w14:paraId="3F31A1CA" w14:textId="77777777" w:rsidTr="009C6489">
        <w:tc>
          <w:tcPr>
            <w:tcW w:w="600" w:type="pct"/>
            <w:vMerge/>
            <w:shd w:val="clear" w:color="auto" w:fill="auto"/>
            <w:vAlign w:val="center"/>
          </w:tcPr>
          <w:p w14:paraId="129D1C38" w14:textId="77777777" w:rsidR="0007399C" w:rsidRPr="00DB707E" w:rsidRDefault="0007399C" w:rsidP="009C6489">
            <w:pPr>
              <w:keepNext/>
              <w:keepLines/>
              <w:spacing w:after="0"/>
              <w:jc w:val="center"/>
              <w:rPr>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lang w:val="sv-SE"/>
              </w:rPr>
            </w:pPr>
            <w:r w:rsidRPr="00DB707E">
              <w:rPr>
                <w:lang w:val="sv-SE"/>
              </w:rPr>
              <w:t>NR_FDD_RC_FR1_H</w:t>
            </w:r>
          </w:p>
        </w:tc>
        <w:tc>
          <w:tcPr>
            <w:tcW w:w="777" w:type="pct"/>
            <w:shd w:val="clear" w:color="auto" w:fill="auto"/>
            <w:vAlign w:val="center"/>
          </w:tcPr>
          <w:p w14:paraId="1493E674" w14:textId="77777777" w:rsidR="0007399C" w:rsidRPr="00DB707E" w:rsidRDefault="0007399C" w:rsidP="009C6489">
            <w:pPr>
              <w:pStyle w:val="TAC"/>
            </w:pPr>
            <w:r w:rsidRPr="00DB707E">
              <w:t>-123.5</w:t>
            </w:r>
          </w:p>
        </w:tc>
        <w:tc>
          <w:tcPr>
            <w:tcW w:w="873" w:type="pct"/>
            <w:shd w:val="clear" w:color="auto" w:fill="auto"/>
            <w:vAlign w:val="center"/>
          </w:tcPr>
          <w:p w14:paraId="08FCA259" w14:textId="77777777" w:rsidR="0007399C" w:rsidRPr="00DB707E" w:rsidRDefault="0007399C" w:rsidP="009C6489">
            <w:pPr>
              <w:pStyle w:val="TAC"/>
              <w:rPr>
                <w:lang w:val="sv-SE"/>
              </w:rPr>
            </w:pPr>
            <w:r w:rsidRPr="00DB707E">
              <w:t>-120.5</w:t>
            </w:r>
          </w:p>
        </w:tc>
        <w:tc>
          <w:tcPr>
            <w:tcW w:w="964" w:type="pct"/>
            <w:vMerge/>
            <w:shd w:val="clear" w:color="auto" w:fill="auto"/>
            <w:vAlign w:val="center"/>
          </w:tcPr>
          <w:p w14:paraId="5EECD844" w14:textId="77777777" w:rsidR="0007399C" w:rsidRPr="00DB707E" w:rsidRDefault="0007399C" w:rsidP="009C6489">
            <w:pPr>
              <w:pStyle w:val="TAC"/>
              <w:rPr>
                <w:lang w:val="sv-SE"/>
              </w:rPr>
            </w:pPr>
          </w:p>
        </w:tc>
      </w:tr>
      <w:tr w:rsidR="0007399C" w:rsidRPr="00DB707E" w14:paraId="3E7C276B" w14:textId="77777777" w:rsidTr="009C6489">
        <w:tc>
          <w:tcPr>
            <w:tcW w:w="5000" w:type="pct"/>
            <w:gridSpan w:val="5"/>
            <w:shd w:val="clear" w:color="auto" w:fill="auto"/>
          </w:tcPr>
          <w:p w14:paraId="6E188A3D" w14:textId="77777777" w:rsidR="0007399C" w:rsidRPr="00DB707E" w:rsidRDefault="0007399C" w:rsidP="009C6489">
            <w:pPr>
              <w:pStyle w:val="TAN"/>
            </w:pPr>
            <w:r w:rsidRPr="00DB707E">
              <w:t>NOTE 1:</w:t>
            </w:r>
            <w:r w:rsidRPr="00DB707E">
              <w:tab/>
              <w:t>NR operating band groups are defined in clause 3.5.2.</w:t>
            </w:r>
          </w:p>
        </w:tc>
      </w:tr>
    </w:tbl>
    <w:p w14:paraId="3C010505" w14:textId="77777777" w:rsidR="0007399C" w:rsidRPr="00DB707E" w:rsidRDefault="0007399C" w:rsidP="0007399C"/>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SSB Ês/Iot</w:t>
            </w:r>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rPr>
                <w:lang w:eastAsia="zh-CN"/>
              </w:rPr>
            </w:pPr>
            <w:r w:rsidRPr="00DB707E">
              <w:rPr>
                <w:lang w:eastAsia="zh-CN"/>
              </w:rPr>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07399C" w:rsidRPr="00DB707E" w14:paraId="2C9EE67A" w14:textId="77777777" w:rsidTr="009C6489">
        <w:trPr>
          <w:jc w:val="center"/>
        </w:trPr>
        <w:tc>
          <w:tcPr>
            <w:tcW w:w="0" w:type="auto"/>
            <w:tcBorders>
              <w:bottom w:val="nil"/>
            </w:tcBorders>
            <w:shd w:val="clear" w:color="auto" w:fill="auto"/>
          </w:tcPr>
          <w:p w14:paraId="3654D66B" w14:textId="77777777" w:rsidR="0007399C" w:rsidRPr="00DB707E" w:rsidRDefault="0007399C" w:rsidP="009C6489">
            <w:pPr>
              <w:pStyle w:val="TAC"/>
            </w:pPr>
            <w:r w:rsidRPr="00DB707E">
              <w:t>Conditions</w:t>
            </w:r>
          </w:p>
        </w:tc>
        <w:tc>
          <w:tcPr>
            <w:tcW w:w="0" w:type="auto"/>
            <w:tcBorders>
              <w:bottom w:val="nil"/>
            </w:tcBorders>
            <w:shd w:val="clear" w:color="auto" w:fill="auto"/>
          </w:tcPr>
          <w:p w14:paraId="6FB2A68D" w14:textId="77777777" w:rsidR="0007399C" w:rsidRPr="00DB707E" w:rsidRDefault="0007399C" w:rsidP="009C6489">
            <w:pPr>
              <w:pStyle w:val="TAC"/>
            </w:pPr>
            <w:r w:rsidRPr="00DB707E">
              <w:t>Rx Beam Peak</w:t>
            </w:r>
          </w:p>
        </w:tc>
        <w:tc>
          <w:tcPr>
            <w:tcW w:w="0" w:type="auto"/>
            <w:shd w:val="clear" w:color="auto" w:fill="auto"/>
          </w:tcPr>
          <w:p w14:paraId="33AC6DB4"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07399C" w:rsidRPr="00DB707E" w:rsidRDefault="0007399C" w:rsidP="009C6489">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36945C37"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74A287F0" w14:textId="77777777" w:rsidR="0007399C" w:rsidRPr="00DB707E" w:rsidRDefault="0007399C" w:rsidP="009C6489">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07399C" w:rsidRPr="00DB707E" w:rsidRDefault="0007399C" w:rsidP="009C6489">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47D3F9B9"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44C71867" w14:textId="77777777" w:rsidTr="009C6489">
        <w:trPr>
          <w:jc w:val="center"/>
        </w:trPr>
        <w:tc>
          <w:tcPr>
            <w:tcW w:w="0" w:type="auto"/>
            <w:tcBorders>
              <w:top w:val="nil"/>
              <w:bottom w:val="nil"/>
            </w:tcBorders>
            <w:shd w:val="clear" w:color="auto" w:fill="auto"/>
          </w:tcPr>
          <w:p w14:paraId="66FCA79E" w14:textId="77777777" w:rsidR="0007399C" w:rsidRPr="00DB707E" w:rsidRDefault="0007399C" w:rsidP="009C6489">
            <w:pPr>
              <w:pStyle w:val="TAC"/>
            </w:pPr>
          </w:p>
        </w:tc>
        <w:tc>
          <w:tcPr>
            <w:tcW w:w="0" w:type="auto"/>
            <w:tcBorders>
              <w:top w:val="nil"/>
              <w:bottom w:val="nil"/>
            </w:tcBorders>
            <w:shd w:val="clear" w:color="auto" w:fill="auto"/>
          </w:tcPr>
          <w:p w14:paraId="05B73550" w14:textId="77777777" w:rsidR="0007399C" w:rsidRPr="00DB707E" w:rsidRDefault="0007399C" w:rsidP="009C6489">
            <w:pPr>
              <w:pStyle w:val="TAC"/>
              <w:rPr>
                <w:szCs w:val="22"/>
                <w:lang w:val="en-US"/>
              </w:rPr>
            </w:pPr>
          </w:p>
        </w:tc>
        <w:tc>
          <w:tcPr>
            <w:tcW w:w="0" w:type="auto"/>
            <w:shd w:val="clear" w:color="auto" w:fill="auto"/>
          </w:tcPr>
          <w:p w14:paraId="6084FA87"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88BFD49" w14:textId="77777777" w:rsidR="0007399C" w:rsidRPr="00DB707E" w:rsidRDefault="0007399C" w:rsidP="009C6489">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07399C" w:rsidRPr="00DB707E" w:rsidRDefault="0007399C" w:rsidP="009C6489">
            <w:pPr>
              <w:pStyle w:val="TAC"/>
              <w:rPr>
                <w:rFonts w:eastAsia="Yu Mincho"/>
                <w:lang w:eastAsia="ja-JP"/>
              </w:rPr>
            </w:pPr>
            <w:r w:rsidRPr="00DB707E">
              <w:rPr>
                <w:rFonts w:cs="Arial"/>
              </w:rPr>
              <w:t>-113.8</w:t>
            </w:r>
          </w:p>
        </w:tc>
        <w:tc>
          <w:tcPr>
            <w:tcW w:w="0" w:type="auto"/>
            <w:gridSpan w:val="2"/>
          </w:tcPr>
          <w:p w14:paraId="2DFD5BA1" w14:textId="77777777" w:rsidR="0007399C" w:rsidRPr="00DB707E" w:rsidRDefault="0007399C" w:rsidP="009C6489">
            <w:pPr>
              <w:pStyle w:val="TAC"/>
              <w:rPr>
                <w:rFonts w:eastAsia="Yu Mincho"/>
                <w:lang w:eastAsia="ja-JP"/>
              </w:rPr>
            </w:pPr>
            <w:r w:rsidRPr="00DB707E">
              <w:rPr>
                <w:rFonts w:eastAsia="Yu Mincho" w:cs="Arial"/>
                <w:lang w:eastAsia="ja-JP"/>
              </w:rPr>
              <w:t>-112.1</w:t>
            </w:r>
          </w:p>
        </w:tc>
        <w:tc>
          <w:tcPr>
            <w:tcW w:w="0" w:type="auto"/>
          </w:tcPr>
          <w:p w14:paraId="6BB0FAA4" w14:textId="77777777" w:rsidR="0007399C" w:rsidRPr="00DB707E" w:rsidRDefault="0007399C" w:rsidP="009C6489">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07399C" w:rsidRPr="00DB707E" w:rsidRDefault="0007399C" w:rsidP="009C6489">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77777777" w:rsidR="0007399C" w:rsidRPr="00DB707E" w:rsidRDefault="0007399C" w:rsidP="009C6489">
            <w:pPr>
              <w:pStyle w:val="TAC"/>
              <w:rPr>
                <w:lang w:val="en-US"/>
              </w:rPr>
            </w:pPr>
            <w:r w:rsidRPr="00DB707E">
              <w:rPr>
                <w:lang w:val="en-US"/>
              </w:rPr>
              <w:t>TBD</w:t>
            </w:r>
          </w:p>
        </w:tc>
        <w:tc>
          <w:tcPr>
            <w:tcW w:w="0" w:type="auto"/>
            <w:tcBorders>
              <w:top w:val="nil"/>
              <w:bottom w:val="nil"/>
            </w:tcBorders>
            <w:shd w:val="clear" w:color="auto" w:fill="auto"/>
          </w:tcPr>
          <w:p w14:paraId="59C06250"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lang w:val="en-US"/>
              </w:rPr>
            </w:pPr>
          </w:p>
        </w:tc>
      </w:tr>
      <w:tr w:rsidR="0007399C" w:rsidRPr="00DB707E" w14:paraId="231F806D" w14:textId="77777777" w:rsidTr="009C6489">
        <w:trPr>
          <w:jc w:val="center"/>
        </w:trPr>
        <w:tc>
          <w:tcPr>
            <w:tcW w:w="0" w:type="auto"/>
            <w:tcBorders>
              <w:top w:val="nil"/>
            </w:tcBorders>
            <w:shd w:val="clear" w:color="auto" w:fill="auto"/>
          </w:tcPr>
          <w:p w14:paraId="2500121E" w14:textId="77777777" w:rsidR="0007399C" w:rsidRPr="00DB707E" w:rsidRDefault="0007399C" w:rsidP="009C6489">
            <w:pPr>
              <w:pStyle w:val="TAC"/>
              <w:rPr>
                <w:lang w:val="en-US"/>
              </w:rPr>
            </w:pPr>
          </w:p>
        </w:tc>
        <w:tc>
          <w:tcPr>
            <w:tcW w:w="0" w:type="auto"/>
            <w:tcBorders>
              <w:top w:val="nil"/>
            </w:tcBorders>
            <w:shd w:val="clear" w:color="auto" w:fill="auto"/>
          </w:tcPr>
          <w:p w14:paraId="0EC3D58E" w14:textId="77777777" w:rsidR="0007399C" w:rsidRPr="00DB707E" w:rsidRDefault="0007399C" w:rsidP="009C6489">
            <w:pPr>
              <w:pStyle w:val="TAC"/>
              <w:rPr>
                <w:szCs w:val="22"/>
                <w:lang w:val="en-US"/>
              </w:rPr>
            </w:pPr>
          </w:p>
        </w:tc>
        <w:tc>
          <w:tcPr>
            <w:tcW w:w="0" w:type="auto"/>
            <w:shd w:val="clear" w:color="auto" w:fill="auto"/>
          </w:tcPr>
          <w:p w14:paraId="09E45519"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17A14F84" w14:textId="77777777" w:rsidR="0007399C" w:rsidRPr="00DB707E" w:rsidRDefault="0007399C" w:rsidP="009C6489">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07399C" w:rsidRPr="00DB707E" w:rsidRDefault="0007399C" w:rsidP="009C6489">
            <w:pPr>
              <w:pStyle w:val="TAC"/>
            </w:pPr>
            <w:r w:rsidRPr="00DB707E">
              <w:rPr>
                <w:rFonts w:cs="Arial"/>
              </w:rPr>
              <w:t>-113.8</w:t>
            </w:r>
          </w:p>
        </w:tc>
        <w:tc>
          <w:tcPr>
            <w:tcW w:w="0" w:type="auto"/>
            <w:gridSpan w:val="2"/>
          </w:tcPr>
          <w:p w14:paraId="5E06650E" w14:textId="77777777" w:rsidR="0007399C" w:rsidRPr="00DB707E" w:rsidRDefault="0007399C" w:rsidP="009C6489">
            <w:pPr>
              <w:pStyle w:val="TAC"/>
            </w:pPr>
            <w:r w:rsidRPr="00DB707E">
              <w:rPr>
                <w:rFonts w:eastAsia="Yu Mincho" w:cs="Arial"/>
                <w:lang w:eastAsia="ja-JP"/>
              </w:rPr>
              <w:t>-112.1</w:t>
            </w:r>
          </w:p>
        </w:tc>
        <w:tc>
          <w:tcPr>
            <w:tcW w:w="0" w:type="auto"/>
          </w:tcPr>
          <w:p w14:paraId="365FAA72" w14:textId="77777777" w:rsidR="0007399C" w:rsidRPr="00DB707E" w:rsidRDefault="0007399C" w:rsidP="009C6489">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07399C" w:rsidRPr="00DB707E" w:rsidRDefault="0007399C" w:rsidP="009C6489">
            <w:pPr>
              <w:pStyle w:val="TAC"/>
            </w:pPr>
          </w:p>
        </w:tc>
        <w:tc>
          <w:tcPr>
            <w:tcW w:w="0" w:type="auto"/>
          </w:tcPr>
          <w:p w14:paraId="0BB33772" w14:textId="77777777" w:rsidR="0007399C" w:rsidRPr="00DB707E" w:rsidRDefault="0007399C" w:rsidP="009C6489">
            <w:pPr>
              <w:pStyle w:val="TAC"/>
            </w:pPr>
            <w:r w:rsidRPr="00DB707E">
              <w:t>TBD</w:t>
            </w:r>
          </w:p>
        </w:tc>
        <w:tc>
          <w:tcPr>
            <w:tcW w:w="0" w:type="auto"/>
            <w:tcBorders>
              <w:top w:val="nil"/>
            </w:tcBorders>
            <w:shd w:val="clear" w:color="auto" w:fill="auto"/>
          </w:tcPr>
          <w:p w14:paraId="7562D8DE" w14:textId="77777777" w:rsidR="0007399C" w:rsidRPr="00DB707E" w:rsidRDefault="0007399C" w:rsidP="009C6489">
            <w:pPr>
              <w:pStyle w:val="TAC"/>
            </w:pPr>
          </w:p>
        </w:tc>
        <w:tc>
          <w:tcPr>
            <w:tcW w:w="0" w:type="auto"/>
            <w:tcBorders>
              <w:top w:val="nil"/>
            </w:tcBorders>
            <w:shd w:val="clear" w:color="auto" w:fill="auto"/>
          </w:tcPr>
          <w:p w14:paraId="6C26AF49" w14:textId="77777777" w:rsidR="0007399C" w:rsidRPr="00DB707E" w:rsidRDefault="0007399C" w:rsidP="009C6489">
            <w:pPr>
              <w:pStyle w:val="TAC"/>
              <w:rPr>
                <w:lang w:val="en-US"/>
              </w:rPr>
            </w:pPr>
          </w:p>
        </w:tc>
      </w:tr>
      <w:tr w:rsidR="0007399C" w:rsidRPr="00DB707E" w14:paraId="1405758C" w14:textId="77777777" w:rsidTr="009C6489">
        <w:trPr>
          <w:jc w:val="center"/>
        </w:trPr>
        <w:tc>
          <w:tcPr>
            <w:tcW w:w="0" w:type="auto"/>
            <w:tcBorders>
              <w:top w:val="nil"/>
              <w:bottom w:val="nil"/>
            </w:tcBorders>
            <w:shd w:val="clear" w:color="auto" w:fill="auto"/>
          </w:tcPr>
          <w:p w14:paraId="0A8EA7A6" w14:textId="77777777" w:rsidR="0007399C" w:rsidRPr="00DB707E" w:rsidRDefault="0007399C" w:rsidP="009C6489">
            <w:pPr>
              <w:pStyle w:val="TAC"/>
              <w:rPr>
                <w:lang w:val="en-US"/>
              </w:rPr>
            </w:pPr>
          </w:p>
        </w:tc>
        <w:tc>
          <w:tcPr>
            <w:tcW w:w="0" w:type="auto"/>
            <w:tcBorders>
              <w:bottom w:val="nil"/>
            </w:tcBorders>
            <w:shd w:val="clear" w:color="auto" w:fill="auto"/>
          </w:tcPr>
          <w:p w14:paraId="1DC23AD0" w14:textId="77777777" w:rsidR="0007399C" w:rsidRPr="00DB707E" w:rsidRDefault="0007399C" w:rsidP="009C6489">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07399C" w:rsidRPr="00DB707E" w:rsidRDefault="0007399C" w:rsidP="009C6489">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07399C" w:rsidRPr="00DB707E" w:rsidRDefault="0007399C" w:rsidP="009C6489">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30DF716C"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070F1A20" w14:textId="77777777" w:rsidR="0007399C" w:rsidRPr="00DB707E" w:rsidRDefault="0007399C" w:rsidP="009C6489">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07399C" w:rsidRPr="00DB707E" w:rsidRDefault="0007399C" w:rsidP="009C6489">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77777777" w:rsidR="0007399C" w:rsidRPr="00DB707E" w:rsidRDefault="0007399C" w:rsidP="009C6489">
            <w:pPr>
              <w:pStyle w:val="TAC"/>
              <w:rPr>
                <w:rFonts w:eastAsia="Yu Mincho"/>
                <w:lang w:eastAsia="ja-JP"/>
              </w:rPr>
            </w:pPr>
            <w:r w:rsidRPr="00DB707E">
              <w:rPr>
                <w:rFonts w:eastAsia="Yu Mincho"/>
                <w:lang w:eastAsia="ja-JP"/>
              </w:rPr>
              <w:t>TBD</w:t>
            </w:r>
          </w:p>
        </w:tc>
        <w:tc>
          <w:tcPr>
            <w:tcW w:w="0" w:type="auto"/>
            <w:tcBorders>
              <w:bottom w:val="nil"/>
            </w:tcBorders>
            <w:shd w:val="clear" w:color="auto" w:fill="auto"/>
          </w:tcPr>
          <w:p w14:paraId="0A796CED" w14:textId="77777777" w:rsidR="0007399C" w:rsidRPr="00DB707E" w:rsidRDefault="0007399C" w:rsidP="009C6489">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07399C" w:rsidRPr="00DB707E" w:rsidRDefault="0007399C" w:rsidP="009C6489">
            <w:pPr>
              <w:pStyle w:val="TAC"/>
              <w:rPr>
                <w:rFonts w:eastAsia="Yu Mincho"/>
                <w:lang w:eastAsia="ja-JP"/>
              </w:rPr>
            </w:pPr>
            <w:r w:rsidRPr="00DB707E">
              <w:rPr>
                <w:rFonts w:eastAsia="Yu Mincho" w:cs="Arial"/>
                <w:lang w:eastAsia="ja-JP"/>
              </w:rPr>
              <w:t>≥-6</w:t>
            </w:r>
          </w:p>
        </w:tc>
      </w:tr>
      <w:tr w:rsidR="0007399C" w:rsidRPr="00DB707E" w14:paraId="595F5963" w14:textId="77777777" w:rsidTr="009C6489">
        <w:trPr>
          <w:jc w:val="center"/>
        </w:trPr>
        <w:tc>
          <w:tcPr>
            <w:tcW w:w="0" w:type="auto"/>
            <w:tcBorders>
              <w:top w:val="nil"/>
              <w:bottom w:val="nil"/>
            </w:tcBorders>
            <w:shd w:val="clear" w:color="auto" w:fill="auto"/>
          </w:tcPr>
          <w:p w14:paraId="307B2871" w14:textId="77777777" w:rsidR="0007399C" w:rsidRPr="00DB707E" w:rsidRDefault="0007399C" w:rsidP="009C6489">
            <w:pPr>
              <w:pStyle w:val="TAC"/>
              <w:rPr>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szCs w:val="22"/>
                <w:lang w:val="en-US"/>
              </w:rPr>
            </w:pPr>
          </w:p>
        </w:tc>
        <w:tc>
          <w:tcPr>
            <w:tcW w:w="0" w:type="auto"/>
            <w:shd w:val="clear" w:color="auto" w:fill="auto"/>
          </w:tcPr>
          <w:p w14:paraId="365B2775" w14:textId="77777777" w:rsidR="0007399C" w:rsidRPr="00DB707E" w:rsidRDefault="0007399C" w:rsidP="009C6489">
            <w:pPr>
              <w:pStyle w:val="TAC"/>
              <w:rPr>
                <w:rFonts w:eastAsia="Calibri"/>
                <w:szCs w:val="22"/>
              </w:rPr>
            </w:pPr>
            <w:r w:rsidRPr="00DB707E">
              <w:rPr>
                <w:szCs w:val="22"/>
                <w:lang w:val="en-US"/>
              </w:rPr>
              <w:t>n258</w:t>
            </w:r>
          </w:p>
        </w:tc>
        <w:tc>
          <w:tcPr>
            <w:tcW w:w="0" w:type="auto"/>
            <w:shd w:val="clear" w:color="auto" w:fill="auto"/>
          </w:tcPr>
          <w:p w14:paraId="620585B3" w14:textId="77777777" w:rsidR="0007399C" w:rsidRPr="00DB707E" w:rsidRDefault="0007399C" w:rsidP="009C6489">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07399C" w:rsidRPr="00DB707E" w:rsidRDefault="0007399C" w:rsidP="009C6489">
            <w:pPr>
              <w:pStyle w:val="TAC"/>
              <w:rPr>
                <w:rFonts w:eastAsia="Yu Mincho"/>
                <w:lang w:eastAsia="ja-JP"/>
              </w:rPr>
            </w:pPr>
            <w:r w:rsidRPr="00DB707E">
              <w:rPr>
                <w:rFonts w:cs="Arial"/>
              </w:rPr>
              <w:t>-102.8</w:t>
            </w:r>
          </w:p>
        </w:tc>
        <w:tc>
          <w:tcPr>
            <w:tcW w:w="0" w:type="auto"/>
            <w:gridSpan w:val="2"/>
          </w:tcPr>
          <w:p w14:paraId="22244E1F" w14:textId="77777777" w:rsidR="0007399C" w:rsidRPr="00DB707E" w:rsidRDefault="0007399C" w:rsidP="009C6489">
            <w:pPr>
              <w:pStyle w:val="TAC"/>
              <w:rPr>
                <w:rFonts w:eastAsia="Yu Mincho"/>
                <w:lang w:eastAsia="ja-JP"/>
              </w:rPr>
            </w:pPr>
            <w:r w:rsidRPr="00DB707E">
              <w:rPr>
                <w:rFonts w:eastAsia="Yu Mincho" w:cs="Arial"/>
                <w:lang w:eastAsia="ja-JP"/>
              </w:rPr>
              <w:t>-101.2</w:t>
            </w:r>
          </w:p>
        </w:tc>
        <w:tc>
          <w:tcPr>
            <w:tcW w:w="0" w:type="auto"/>
          </w:tcPr>
          <w:p w14:paraId="65D5C9A2" w14:textId="77777777" w:rsidR="0007399C" w:rsidRPr="00DB707E" w:rsidRDefault="0007399C" w:rsidP="009C6489">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07399C" w:rsidRPr="00DB707E" w:rsidRDefault="0007399C" w:rsidP="009C6489">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77777777" w:rsidR="0007399C" w:rsidRPr="00DB707E" w:rsidRDefault="0007399C" w:rsidP="009C6489">
            <w:pPr>
              <w:pStyle w:val="TAC"/>
            </w:pPr>
            <w:r w:rsidRPr="00DB707E">
              <w:t>TBD</w:t>
            </w:r>
          </w:p>
        </w:tc>
        <w:tc>
          <w:tcPr>
            <w:tcW w:w="0" w:type="auto"/>
            <w:tcBorders>
              <w:top w:val="nil"/>
              <w:bottom w:val="nil"/>
            </w:tcBorders>
            <w:shd w:val="clear" w:color="auto" w:fill="auto"/>
          </w:tcPr>
          <w:p w14:paraId="45A8C616" w14:textId="77777777" w:rsidR="0007399C" w:rsidRPr="00DB707E" w:rsidRDefault="0007399C" w:rsidP="009C6489">
            <w:pPr>
              <w:pStyle w:val="TAC"/>
            </w:pPr>
          </w:p>
        </w:tc>
        <w:tc>
          <w:tcPr>
            <w:tcW w:w="0" w:type="auto"/>
            <w:tcBorders>
              <w:top w:val="nil"/>
              <w:bottom w:val="nil"/>
            </w:tcBorders>
            <w:shd w:val="clear" w:color="auto" w:fill="auto"/>
          </w:tcPr>
          <w:p w14:paraId="76C40777" w14:textId="77777777" w:rsidR="0007399C" w:rsidRPr="00DB707E" w:rsidRDefault="0007399C" w:rsidP="009C6489">
            <w:pPr>
              <w:pStyle w:val="TAC"/>
              <w:rPr>
                <w:lang w:val="en-US"/>
              </w:rPr>
            </w:pPr>
          </w:p>
        </w:tc>
      </w:tr>
      <w:tr w:rsidR="0007399C" w:rsidRPr="00DB707E" w14:paraId="3E84CEE7" w14:textId="77777777" w:rsidTr="009C6489">
        <w:trPr>
          <w:jc w:val="center"/>
        </w:trPr>
        <w:tc>
          <w:tcPr>
            <w:tcW w:w="0" w:type="auto"/>
            <w:tcBorders>
              <w:top w:val="nil"/>
            </w:tcBorders>
            <w:shd w:val="clear" w:color="auto" w:fill="auto"/>
          </w:tcPr>
          <w:p w14:paraId="39F5203A" w14:textId="77777777" w:rsidR="0007399C" w:rsidRPr="00DB707E" w:rsidRDefault="0007399C" w:rsidP="009C6489">
            <w:pPr>
              <w:pStyle w:val="TAC"/>
              <w:rPr>
                <w:lang w:val="en-US"/>
              </w:rPr>
            </w:pPr>
          </w:p>
        </w:tc>
        <w:tc>
          <w:tcPr>
            <w:tcW w:w="0" w:type="auto"/>
            <w:tcBorders>
              <w:top w:val="nil"/>
            </w:tcBorders>
            <w:shd w:val="clear" w:color="auto" w:fill="auto"/>
          </w:tcPr>
          <w:p w14:paraId="0BE2352E" w14:textId="77777777" w:rsidR="0007399C" w:rsidRPr="00DB707E" w:rsidRDefault="0007399C" w:rsidP="009C6489">
            <w:pPr>
              <w:pStyle w:val="TAC"/>
              <w:rPr>
                <w:szCs w:val="22"/>
                <w:lang w:val="en-US"/>
              </w:rPr>
            </w:pPr>
          </w:p>
        </w:tc>
        <w:tc>
          <w:tcPr>
            <w:tcW w:w="0" w:type="auto"/>
            <w:shd w:val="clear" w:color="auto" w:fill="auto"/>
          </w:tcPr>
          <w:p w14:paraId="001ECC9A" w14:textId="77777777" w:rsidR="0007399C" w:rsidRPr="00DB707E" w:rsidRDefault="0007399C" w:rsidP="009C6489">
            <w:pPr>
              <w:pStyle w:val="TAC"/>
              <w:rPr>
                <w:szCs w:val="22"/>
                <w:lang w:val="en-US"/>
              </w:rPr>
            </w:pPr>
            <w:r w:rsidRPr="00DB707E">
              <w:rPr>
                <w:szCs w:val="22"/>
                <w:lang w:val="en-US"/>
              </w:rPr>
              <w:t>n261</w:t>
            </w:r>
          </w:p>
        </w:tc>
        <w:tc>
          <w:tcPr>
            <w:tcW w:w="0" w:type="auto"/>
            <w:shd w:val="clear" w:color="auto" w:fill="auto"/>
          </w:tcPr>
          <w:p w14:paraId="389BEDD6" w14:textId="77777777" w:rsidR="0007399C" w:rsidRPr="00DB707E" w:rsidRDefault="0007399C" w:rsidP="009C6489">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07399C" w:rsidRPr="00DB707E" w:rsidRDefault="0007399C" w:rsidP="009C6489">
            <w:pPr>
              <w:pStyle w:val="TAC"/>
            </w:pPr>
            <w:r w:rsidRPr="00DB707E">
              <w:rPr>
                <w:rFonts w:cs="Arial"/>
              </w:rPr>
              <w:t>-102.8</w:t>
            </w:r>
          </w:p>
        </w:tc>
        <w:tc>
          <w:tcPr>
            <w:tcW w:w="0" w:type="auto"/>
            <w:gridSpan w:val="2"/>
          </w:tcPr>
          <w:p w14:paraId="08F065DD" w14:textId="77777777" w:rsidR="0007399C" w:rsidRPr="00DB707E" w:rsidRDefault="0007399C" w:rsidP="009C6489">
            <w:pPr>
              <w:pStyle w:val="TAC"/>
            </w:pPr>
            <w:r w:rsidRPr="00DB707E">
              <w:rPr>
                <w:rFonts w:eastAsia="Yu Mincho" w:cs="Arial"/>
                <w:lang w:eastAsia="ja-JP"/>
              </w:rPr>
              <w:t>-101.2</w:t>
            </w:r>
          </w:p>
        </w:tc>
        <w:tc>
          <w:tcPr>
            <w:tcW w:w="0" w:type="auto"/>
          </w:tcPr>
          <w:p w14:paraId="09808011" w14:textId="77777777" w:rsidR="0007399C" w:rsidRPr="00DB707E" w:rsidRDefault="0007399C" w:rsidP="009C6489">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07399C" w:rsidRPr="00DB707E" w:rsidRDefault="0007399C" w:rsidP="009C6489">
            <w:pPr>
              <w:pStyle w:val="TAC"/>
            </w:pPr>
          </w:p>
        </w:tc>
        <w:tc>
          <w:tcPr>
            <w:tcW w:w="0" w:type="auto"/>
          </w:tcPr>
          <w:p w14:paraId="08DB4AEB" w14:textId="77777777" w:rsidR="0007399C" w:rsidRPr="00DB707E" w:rsidRDefault="0007399C" w:rsidP="009C6489">
            <w:pPr>
              <w:pStyle w:val="TAC"/>
            </w:pPr>
            <w:r w:rsidRPr="00DB707E">
              <w:t>TBD</w:t>
            </w:r>
          </w:p>
        </w:tc>
        <w:tc>
          <w:tcPr>
            <w:tcW w:w="0" w:type="auto"/>
            <w:tcBorders>
              <w:top w:val="nil"/>
            </w:tcBorders>
            <w:shd w:val="clear" w:color="auto" w:fill="auto"/>
          </w:tcPr>
          <w:p w14:paraId="5FD5DA1C" w14:textId="77777777" w:rsidR="0007399C" w:rsidRPr="00DB707E" w:rsidRDefault="0007399C" w:rsidP="009C6489">
            <w:pPr>
              <w:pStyle w:val="TAC"/>
            </w:pPr>
          </w:p>
        </w:tc>
        <w:tc>
          <w:tcPr>
            <w:tcW w:w="0" w:type="auto"/>
            <w:tcBorders>
              <w:top w:val="nil"/>
            </w:tcBorders>
            <w:shd w:val="clear" w:color="auto" w:fill="auto"/>
          </w:tcPr>
          <w:p w14:paraId="2A1D3B9D" w14:textId="77777777" w:rsidR="0007399C" w:rsidRPr="00DB707E" w:rsidRDefault="0007399C" w:rsidP="009C6489">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Values specified at the Reference point to give minimum SSB Ês/Iot,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53BC6690" w14:textId="77777777" w:rsidR="0007399C" w:rsidRPr="00DB707E" w:rsidRDefault="0007399C" w:rsidP="0007399C">
      <w:pPr>
        <w:pStyle w:val="EditorsNote"/>
        <w:rPr>
          <w:i/>
          <w:iCs/>
          <w:color w:val="auto"/>
        </w:rPr>
      </w:pPr>
      <w:r w:rsidRPr="00DB707E">
        <w:rPr>
          <w:i/>
          <w:iCs/>
          <w:color w:val="auto"/>
        </w:rPr>
        <w:t xml:space="preserve">Editor’s notes for Table B.2.2-2: </w:t>
      </w:r>
    </w:p>
    <w:p w14:paraId="7DB77568" w14:textId="77777777" w:rsidR="0007399C" w:rsidRPr="00DB707E" w:rsidRDefault="0007399C" w:rsidP="0007399C">
      <w:pPr>
        <w:pStyle w:val="EditorsNote"/>
        <w:rPr>
          <w:i/>
          <w:color w:val="auto"/>
        </w:rPr>
      </w:pPr>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p>
    <w:p w14:paraId="0220017C" w14:textId="77777777" w:rsidR="0007399C" w:rsidRPr="00DB707E" w:rsidRDefault="0007399C" w:rsidP="0007399C">
      <w:pPr>
        <w:pStyle w:val="EditorsNote"/>
        <w:rPr>
          <w:i/>
          <w:color w:val="auto"/>
        </w:rPr>
      </w:pPr>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p>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SSB Ês/Iot</w:t>
            </w:r>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07399C" w:rsidRPr="00DB707E" w14:paraId="7DB92460" w14:textId="77777777" w:rsidTr="009C6489">
        <w:tc>
          <w:tcPr>
            <w:tcW w:w="600" w:type="pct"/>
            <w:tcBorders>
              <w:bottom w:val="nil"/>
            </w:tcBorders>
            <w:shd w:val="clear" w:color="auto" w:fill="auto"/>
          </w:tcPr>
          <w:p w14:paraId="3C9B0AEE" w14:textId="77777777" w:rsidR="0007399C" w:rsidRPr="00DB707E" w:rsidRDefault="0007399C" w:rsidP="009C6489">
            <w:pPr>
              <w:pStyle w:val="TAC"/>
            </w:pPr>
            <w:r w:rsidRPr="00DB707E">
              <w:t>Conditions</w:t>
            </w:r>
          </w:p>
        </w:tc>
        <w:tc>
          <w:tcPr>
            <w:tcW w:w="1786" w:type="pct"/>
            <w:shd w:val="clear" w:color="auto" w:fill="auto"/>
          </w:tcPr>
          <w:p w14:paraId="22FF1C1D" w14:textId="77777777" w:rsidR="0007399C" w:rsidRPr="00DB707E" w:rsidRDefault="0007399C" w:rsidP="009C6489">
            <w:pPr>
              <w:pStyle w:val="TAC"/>
            </w:pPr>
            <w:r w:rsidRPr="00DB707E">
              <w:t>NR_FDD_RC_FR1_A, NR_TDD_RC_FR1_A</w:t>
            </w:r>
          </w:p>
        </w:tc>
        <w:tc>
          <w:tcPr>
            <w:tcW w:w="824" w:type="pct"/>
            <w:shd w:val="clear" w:color="auto" w:fill="auto"/>
          </w:tcPr>
          <w:p w14:paraId="2FE63B3C" w14:textId="77777777" w:rsidR="0007399C" w:rsidRPr="00DB707E" w:rsidRDefault="0007399C" w:rsidP="009C6489">
            <w:pPr>
              <w:pStyle w:val="TAC"/>
            </w:pPr>
            <w:r w:rsidRPr="00DB707E">
              <w:t>TBD</w:t>
            </w:r>
          </w:p>
        </w:tc>
        <w:tc>
          <w:tcPr>
            <w:tcW w:w="826" w:type="pct"/>
            <w:shd w:val="clear" w:color="auto" w:fill="auto"/>
          </w:tcPr>
          <w:p w14:paraId="2E7B3734" w14:textId="77777777" w:rsidR="0007399C" w:rsidRPr="00DB707E" w:rsidRDefault="0007399C" w:rsidP="009C6489">
            <w:pPr>
              <w:pStyle w:val="TAC"/>
            </w:pPr>
            <w:r w:rsidRPr="00DB707E">
              <w:t>TBD</w:t>
            </w:r>
          </w:p>
        </w:tc>
        <w:tc>
          <w:tcPr>
            <w:tcW w:w="964" w:type="pct"/>
            <w:tcBorders>
              <w:bottom w:val="nil"/>
            </w:tcBorders>
            <w:shd w:val="clear" w:color="auto" w:fill="auto"/>
          </w:tcPr>
          <w:p w14:paraId="48018787" w14:textId="77777777" w:rsidR="0007399C" w:rsidRPr="00DB707E" w:rsidRDefault="0007399C" w:rsidP="009C6489">
            <w:pPr>
              <w:pStyle w:val="TAC"/>
            </w:pPr>
            <w:r w:rsidRPr="00DB707E">
              <w:sym w:font="Symbol" w:char="F0B3"/>
            </w:r>
            <w:r w:rsidRPr="00DB707E">
              <w:t xml:space="preserve"> -4</w:t>
            </w:r>
          </w:p>
        </w:tc>
      </w:tr>
      <w:tr w:rsidR="0007399C" w:rsidRPr="00DB707E" w14:paraId="6B577D52" w14:textId="77777777" w:rsidTr="009C6489">
        <w:tc>
          <w:tcPr>
            <w:tcW w:w="600" w:type="pct"/>
            <w:tcBorders>
              <w:top w:val="nil"/>
              <w:bottom w:val="nil"/>
            </w:tcBorders>
            <w:shd w:val="clear" w:color="auto" w:fill="auto"/>
          </w:tcPr>
          <w:p w14:paraId="42B56B04" w14:textId="77777777" w:rsidR="0007399C" w:rsidRPr="00DB707E" w:rsidRDefault="0007399C" w:rsidP="009C6489">
            <w:pPr>
              <w:pStyle w:val="TAC"/>
              <w:rPr>
                <w:rFonts w:cs="Arial"/>
                <w:b/>
              </w:rPr>
            </w:pPr>
          </w:p>
        </w:tc>
        <w:tc>
          <w:tcPr>
            <w:tcW w:w="1786" w:type="pct"/>
            <w:shd w:val="clear" w:color="auto" w:fill="auto"/>
          </w:tcPr>
          <w:p w14:paraId="44D740E9"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10E1F6ED" w14:textId="77777777" w:rsidR="0007399C" w:rsidRPr="00DB707E" w:rsidRDefault="0007399C" w:rsidP="009C6489">
            <w:pPr>
              <w:pStyle w:val="TAC"/>
            </w:pPr>
            <w:r w:rsidRPr="00DB707E">
              <w:t>TBD</w:t>
            </w:r>
          </w:p>
        </w:tc>
        <w:tc>
          <w:tcPr>
            <w:tcW w:w="826" w:type="pct"/>
            <w:shd w:val="clear" w:color="auto" w:fill="auto"/>
          </w:tcPr>
          <w:p w14:paraId="47CA922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154C006" w14:textId="77777777" w:rsidR="0007399C" w:rsidRPr="00DB707E" w:rsidRDefault="0007399C" w:rsidP="009C6489">
            <w:pPr>
              <w:pStyle w:val="TAC"/>
              <w:rPr>
                <w:lang w:val="sv-SE"/>
              </w:rPr>
            </w:pPr>
          </w:p>
        </w:tc>
      </w:tr>
      <w:tr w:rsidR="0007399C" w:rsidRPr="00DB707E" w14:paraId="7C5241E8" w14:textId="77777777" w:rsidTr="009C6489">
        <w:tc>
          <w:tcPr>
            <w:tcW w:w="600" w:type="pct"/>
            <w:tcBorders>
              <w:top w:val="nil"/>
              <w:bottom w:val="nil"/>
            </w:tcBorders>
            <w:shd w:val="clear" w:color="auto" w:fill="auto"/>
          </w:tcPr>
          <w:p w14:paraId="166F9626" w14:textId="77777777" w:rsidR="0007399C" w:rsidRPr="00DB707E" w:rsidRDefault="0007399C" w:rsidP="009C6489">
            <w:pPr>
              <w:pStyle w:val="TAC"/>
              <w:rPr>
                <w:rFonts w:cs="Arial"/>
                <w:b/>
              </w:rPr>
            </w:pPr>
          </w:p>
        </w:tc>
        <w:tc>
          <w:tcPr>
            <w:tcW w:w="1786" w:type="pct"/>
            <w:shd w:val="clear" w:color="auto" w:fill="auto"/>
          </w:tcPr>
          <w:p w14:paraId="51DFDDE3"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14501C24" w14:textId="77777777" w:rsidR="0007399C" w:rsidRPr="00DB707E" w:rsidRDefault="0007399C" w:rsidP="009C6489">
            <w:pPr>
              <w:pStyle w:val="TAC"/>
            </w:pPr>
            <w:r w:rsidRPr="00DB707E">
              <w:t>TBD</w:t>
            </w:r>
          </w:p>
        </w:tc>
        <w:tc>
          <w:tcPr>
            <w:tcW w:w="826" w:type="pct"/>
            <w:shd w:val="clear" w:color="auto" w:fill="auto"/>
          </w:tcPr>
          <w:p w14:paraId="60546047"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1FFE5D69" w14:textId="77777777" w:rsidR="0007399C" w:rsidRPr="00DB707E" w:rsidRDefault="0007399C" w:rsidP="009C6489">
            <w:pPr>
              <w:pStyle w:val="TAC"/>
              <w:rPr>
                <w:lang w:val="sv-SE"/>
              </w:rPr>
            </w:pPr>
          </w:p>
        </w:tc>
      </w:tr>
      <w:tr w:rsidR="0007399C" w:rsidRPr="00DB707E" w14:paraId="6B11D1DD" w14:textId="77777777" w:rsidTr="009C6489">
        <w:tc>
          <w:tcPr>
            <w:tcW w:w="600" w:type="pct"/>
            <w:tcBorders>
              <w:top w:val="nil"/>
              <w:bottom w:val="nil"/>
            </w:tcBorders>
            <w:shd w:val="clear" w:color="auto" w:fill="auto"/>
          </w:tcPr>
          <w:p w14:paraId="7AB76D65" w14:textId="77777777" w:rsidR="0007399C" w:rsidRPr="00DB707E" w:rsidRDefault="0007399C" w:rsidP="009C6489">
            <w:pPr>
              <w:pStyle w:val="TAC"/>
              <w:rPr>
                <w:rFonts w:cs="Arial"/>
                <w:b/>
              </w:rPr>
            </w:pPr>
          </w:p>
        </w:tc>
        <w:tc>
          <w:tcPr>
            <w:tcW w:w="1786" w:type="pct"/>
            <w:shd w:val="clear" w:color="auto" w:fill="auto"/>
          </w:tcPr>
          <w:p w14:paraId="69ECAF4E" w14:textId="77777777" w:rsidR="0007399C" w:rsidRPr="00DB707E" w:rsidRDefault="0007399C" w:rsidP="009C6489">
            <w:pPr>
              <w:pStyle w:val="TAC"/>
            </w:pPr>
            <w:r w:rsidRPr="00DB707E">
              <w:t>NR_FDD_RC_FR1_D, NR_TDD_RC_FR1_D</w:t>
            </w:r>
          </w:p>
        </w:tc>
        <w:tc>
          <w:tcPr>
            <w:tcW w:w="824" w:type="pct"/>
            <w:shd w:val="clear" w:color="auto" w:fill="auto"/>
          </w:tcPr>
          <w:p w14:paraId="380E27AA" w14:textId="77777777" w:rsidR="0007399C" w:rsidRPr="00DB707E" w:rsidRDefault="0007399C" w:rsidP="009C6489">
            <w:pPr>
              <w:pStyle w:val="TAC"/>
            </w:pPr>
            <w:r w:rsidRPr="00DB707E">
              <w:t>TBD</w:t>
            </w:r>
          </w:p>
        </w:tc>
        <w:tc>
          <w:tcPr>
            <w:tcW w:w="826" w:type="pct"/>
            <w:shd w:val="clear" w:color="auto" w:fill="auto"/>
          </w:tcPr>
          <w:p w14:paraId="121486EB"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388896E6" w14:textId="77777777" w:rsidR="0007399C" w:rsidRPr="00DB707E" w:rsidRDefault="0007399C" w:rsidP="009C6489">
            <w:pPr>
              <w:pStyle w:val="TAC"/>
              <w:rPr>
                <w:lang w:val="sv-SE"/>
              </w:rPr>
            </w:pPr>
          </w:p>
        </w:tc>
      </w:tr>
      <w:tr w:rsidR="0007399C" w:rsidRPr="00DB707E" w14:paraId="1568A93B" w14:textId="77777777" w:rsidTr="009C6489">
        <w:tc>
          <w:tcPr>
            <w:tcW w:w="600" w:type="pct"/>
            <w:tcBorders>
              <w:top w:val="nil"/>
              <w:bottom w:val="nil"/>
            </w:tcBorders>
            <w:shd w:val="clear" w:color="auto" w:fill="auto"/>
          </w:tcPr>
          <w:p w14:paraId="25AD0319" w14:textId="77777777" w:rsidR="0007399C" w:rsidRPr="00DB707E" w:rsidRDefault="0007399C" w:rsidP="009C6489">
            <w:pPr>
              <w:pStyle w:val="TAC"/>
              <w:rPr>
                <w:rFonts w:cs="Arial"/>
                <w:b/>
                <w:lang w:val="sv-SE"/>
              </w:rPr>
            </w:pPr>
          </w:p>
        </w:tc>
        <w:tc>
          <w:tcPr>
            <w:tcW w:w="1786" w:type="pct"/>
            <w:shd w:val="clear" w:color="auto" w:fill="auto"/>
          </w:tcPr>
          <w:p w14:paraId="795C9AA3"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70A56722" w14:textId="77777777" w:rsidR="0007399C" w:rsidRPr="00DB707E" w:rsidRDefault="0007399C" w:rsidP="009C6489">
            <w:pPr>
              <w:pStyle w:val="TAC"/>
            </w:pPr>
            <w:r w:rsidRPr="00DB707E">
              <w:t>TBD</w:t>
            </w:r>
          </w:p>
        </w:tc>
        <w:tc>
          <w:tcPr>
            <w:tcW w:w="826" w:type="pct"/>
            <w:shd w:val="clear" w:color="auto" w:fill="auto"/>
          </w:tcPr>
          <w:p w14:paraId="14727060"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054DD172" w14:textId="77777777" w:rsidR="0007399C" w:rsidRPr="00DB707E" w:rsidRDefault="0007399C" w:rsidP="009C6489">
            <w:pPr>
              <w:pStyle w:val="TAC"/>
              <w:rPr>
                <w:lang w:val="sv-SE"/>
              </w:rPr>
            </w:pPr>
          </w:p>
        </w:tc>
      </w:tr>
      <w:tr w:rsidR="0007399C" w:rsidRPr="00DB707E" w14:paraId="459CF126" w14:textId="77777777" w:rsidTr="009C6489">
        <w:tc>
          <w:tcPr>
            <w:tcW w:w="600" w:type="pct"/>
            <w:tcBorders>
              <w:top w:val="nil"/>
              <w:bottom w:val="nil"/>
            </w:tcBorders>
            <w:shd w:val="clear" w:color="auto" w:fill="auto"/>
          </w:tcPr>
          <w:p w14:paraId="6B30F35B" w14:textId="77777777" w:rsidR="0007399C" w:rsidRPr="00DB707E" w:rsidRDefault="0007399C" w:rsidP="009C6489">
            <w:pPr>
              <w:pStyle w:val="TAC"/>
              <w:rPr>
                <w:rFonts w:cs="Arial"/>
                <w:b/>
                <w:lang w:val="sv-SE"/>
              </w:rPr>
            </w:pPr>
          </w:p>
        </w:tc>
        <w:tc>
          <w:tcPr>
            <w:tcW w:w="1786" w:type="pct"/>
            <w:shd w:val="clear" w:color="auto" w:fill="auto"/>
          </w:tcPr>
          <w:p w14:paraId="4FF4C95E"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7CDDF6C8" w14:textId="77777777" w:rsidR="0007399C" w:rsidRPr="00DB707E" w:rsidRDefault="0007399C" w:rsidP="009C6489">
            <w:pPr>
              <w:pStyle w:val="TAC"/>
            </w:pPr>
            <w:r w:rsidRPr="00DB707E">
              <w:t>TBD</w:t>
            </w:r>
          </w:p>
        </w:tc>
        <w:tc>
          <w:tcPr>
            <w:tcW w:w="826" w:type="pct"/>
            <w:shd w:val="clear" w:color="auto" w:fill="auto"/>
          </w:tcPr>
          <w:p w14:paraId="6A515C7A" w14:textId="77777777" w:rsidR="0007399C" w:rsidRPr="00DB707E" w:rsidRDefault="0007399C" w:rsidP="009C6489">
            <w:pPr>
              <w:pStyle w:val="TAC"/>
            </w:pPr>
            <w:r w:rsidRPr="00DB707E">
              <w:t>TBD</w:t>
            </w:r>
          </w:p>
        </w:tc>
        <w:tc>
          <w:tcPr>
            <w:tcW w:w="964" w:type="pct"/>
            <w:tcBorders>
              <w:top w:val="nil"/>
              <w:bottom w:val="nil"/>
            </w:tcBorders>
            <w:shd w:val="clear" w:color="auto" w:fill="auto"/>
          </w:tcPr>
          <w:p w14:paraId="4E559E0B" w14:textId="77777777" w:rsidR="0007399C" w:rsidRPr="00DB707E" w:rsidRDefault="0007399C" w:rsidP="009C6489">
            <w:pPr>
              <w:pStyle w:val="TAC"/>
              <w:rPr>
                <w:lang w:val="sv-SE"/>
              </w:rPr>
            </w:pPr>
          </w:p>
        </w:tc>
      </w:tr>
      <w:tr w:rsidR="0007399C" w:rsidRPr="00DB707E" w14:paraId="7C4EB177" w14:textId="77777777" w:rsidTr="009C6489">
        <w:tc>
          <w:tcPr>
            <w:tcW w:w="600" w:type="pct"/>
            <w:tcBorders>
              <w:top w:val="nil"/>
              <w:bottom w:val="nil"/>
            </w:tcBorders>
            <w:shd w:val="clear" w:color="auto" w:fill="auto"/>
          </w:tcPr>
          <w:p w14:paraId="30DC20E3" w14:textId="77777777" w:rsidR="0007399C" w:rsidRPr="00DB707E" w:rsidRDefault="0007399C" w:rsidP="009C6489">
            <w:pPr>
              <w:pStyle w:val="TAC"/>
              <w:rPr>
                <w:rFonts w:cs="Arial"/>
                <w:b/>
                <w:lang w:val="sv-SE"/>
              </w:rPr>
            </w:pPr>
          </w:p>
        </w:tc>
        <w:tc>
          <w:tcPr>
            <w:tcW w:w="1786" w:type="pct"/>
            <w:shd w:val="clear" w:color="auto" w:fill="auto"/>
          </w:tcPr>
          <w:p w14:paraId="07E67564"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2F323766" w14:textId="77777777" w:rsidR="0007399C" w:rsidRPr="00DB707E" w:rsidRDefault="0007399C" w:rsidP="009C6489">
            <w:pPr>
              <w:pStyle w:val="TAC"/>
            </w:pPr>
            <w:r w:rsidRPr="00DB707E">
              <w:t>TBD</w:t>
            </w:r>
          </w:p>
        </w:tc>
        <w:tc>
          <w:tcPr>
            <w:tcW w:w="826" w:type="pct"/>
            <w:shd w:val="clear" w:color="auto" w:fill="auto"/>
          </w:tcPr>
          <w:p w14:paraId="34841521" w14:textId="77777777" w:rsidR="0007399C" w:rsidRPr="00DB707E" w:rsidRDefault="0007399C" w:rsidP="009C6489">
            <w:pPr>
              <w:pStyle w:val="TAC"/>
              <w:rPr>
                <w:lang w:val="sv-SE"/>
              </w:rPr>
            </w:pPr>
            <w:r w:rsidRPr="00DB707E">
              <w:t>TBD</w:t>
            </w:r>
          </w:p>
        </w:tc>
        <w:tc>
          <w:tcPr>
            <w:tcW w:w="964" w:type="pct"/>
            <w:tcBorders>
              <w:top w:val="nil"/>
              <w:bottom w:val="nil"/>
            </w:tcBorders>
            <w:shd w:val="clear" w:color="auto" w:fill="auto"/>
          </w:tcPr>
          <w:p w14:paraId="4A2B5AFE" w14:textId="77777777" w:rsidR="0007399C" w:rsidRPr="00DB707E" w:rsidRDefault="0007399C" w:rsidP="009C6489">
            <w:pPr>
              <w:pStyle w:val="TAC"/>
              <w:rPr>
                <w:lang w:val="sv-SE"/>
              </w:rPr>
            </w:pPr>
          </w:p>
        </w:tc>
      </w:tr>
      <w:tr w:rsidR="0007399C" w:rsidRPr="00DB707E" w14:paraId="756FEAAB" w14:textId="77777777" w:rsidTr="009C6489">
        <w:tc>
          <w:tcPr>
            <w:tcW w:w="600" w:type="pct"/>
            <w:tcBorders>
              <w:top w:val="nil"/>
            </w:tcBorders>
            <w:shd w:val="clear" w:color="auto" w:fill="auto"/>
          </w:tcPr>
          <w:p w14:paraId="71FB1159" w14:textId="77777777" w:rsidR="0007399C" w:rsidRPr="00DB707E" w:rsidRDefault="0007399C" w:rsidP="009C6489">
            <w:pPr>
              <w:pStyle w:val="TAC"/>
              <w:rPr>
                <w:rFonts w:cs="Arial"/>
                <w:b/>
                <w:lang w:val="sv-SE"/>
              </w:rPr>
            </w:pPr>
          </w:p>
        </w:tc>
        <w:tc>
          <w:tcPr>
            <w:tcW w:w="1786" w:type="pct"/>
            <w:shd w:val="clear" w:color="auto" w:fill="auto"/>
          </w:tcPr>
          <w:p w14:paraId="47D56B8F"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618C19E6" w14:textId="77777777" w:rsidR="0007399C" w:rsidRPr="00DB707E" w:rsidRDefault="0007399C" w:rsidP="009C6489">
            <w:pPr>
              <w:pStyle w:val="TAC"/>
            </w:pPr>
            <w:r w:rsidRPr="00DB707E">
              <w:t>TBD</w:t>
            </w:r>
          </w:p>
        </w:tc>
        <w:tc>
          <w:tcPr>
            <w:tcW w:w="826" w:type="pct"/>
            <w:shd w:val="clear" w:color="auto" w:fill="auto"/>
          </w:tcPr>
          <w:p w14:paraId="56CA7B4C" w14:textId="77777777" w:rsidR="0007399C" w:rsidRPr="00DB707E" w:rsidRDefault="0007399C" w:rsidP="009C6489">
            <w:pPr>
              <w:pStyle w:val="TAC"/>
              <w:rPr>
                <w:lang w:val="sv-SE"/>
              </w:rPr>
            </w:pPr>
            <w:r w:rsidRPr="00DB707E">
              <w:t>TBD</w:t>
            </w:r>
          </w:p>
        </w:tc>
        <w:tc>
          <w:tcPr>
            <w:tcW w:w="964" w:type="pct"/>
            <w:tcBorders>
              <w:top w:val="nil"/>
            </w:tcBorders>
            <w:shd w:val="clear" w:color="auto" w:fill="auto"/>
          </w:tcPr>
          <w:p w14:paraId="30E8FE48" w14:textId="77777777" w:rsidR="0007399C" w:rsidRPr="00DB707E" w:rsidRDefault="0007399C" w:rsidP="009C6489">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rPr>
          <w:lang w:eastAsia="zh-CN"/>
        </w:rPr>
      </w:pPr>
    </w:p>
    <w:p w14:paraId="5925ED18" w14:textId="70BA26CE" w:rsidR="0007399C" w:rsidRPr="00DB707E" w:rsidRDefault="0007399C" w:rsidP="00FD0ADD">
      <w:pPr>
        <w:pStyle w:val="TH"/>
      </w:pPr>
      <w:r w:rsidRPr="00DB707E">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lastRenderedPageBreak/>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SSB Ês/Iot</w:t>
            </w:r>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rPr>
                <w:lang w:eastAsia="zh-CN"/>
              </w:rPr>
            </w:pPr>
            <w:r w:rsidRPr="00DB707E">
              <w:rPr>
                <w:lang w:eastAsia="zh-CN"/>
              </w:rPr>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FD0ADD" w:rsidRPr="00DB707E" w14:paraId="011F8C4E" w14:textId="77777777" w:rsidTr="00FD0ADD">
        <w:trPr>
          <w:jc w:val="center"/>
        </w:trPr>
        <w:tc>
          <w:tcPr>
            <w:tcW w:w="1106" w:type="dxa"/>
            <w:tcBorders>
              <w:bottom w:val="nil"/>
            </w:tcBorders>
            <w:shd w:val="clear" w:color="auto" w:fill="auto"/>
          </w:tcPr>
          <w:p w14:paraId="58D21019" w14:textId="77777777" w:rsidR="0007399C" w:rsidRPr="00DB707E" w:rsidRDefault="0007399C" w:rsidP="00FD0ADD">
            <w:pPr>
              <w:pStyle w:val="TAC"/>
            </w:pPr>
            <w:r w:rsidRPr="00DB707E">
              <w:t>Conditions</w:t>
            </w:r>
          </w:p>
        </w:tc>
        <w:tc>
          <w:tcPr>
            <w:tcW w:w="1006" w:type="dxa"/>
            <w:tcBorders>
              <w:bottom w:val="nil"/>
            </w:tcBorders>
            <w:shd w:val="clear" w:color="auto" w:fill="auto"/>
          </w:tcPr>
          <w:p w14:paraId="0DC06F38" w14:textId="77777777" w:rsidR="0007399C" w:rsidRPr="00DB707E" w:rsidRDefault="0007399C" w:rsidP="00FD0ADD">
            <w:pPr>
              <w:pStyle w:val="TAC"/>
            </w:pPr>
            <w:r w:rsidRPr="00DB707E">
              <w:t>Rx Beam Peak</w:t>
            </w:r>
          </w:p>
        </w:tc>
        <w:tc>
          <w:tcPr>
            <w:tcW w:w="1068" w:type="dxa"/>
            <w:shd w:val="clear" w:color="auto" w:fill="auto"/>
          </w:tcPr>
          <w:p w14:paraId="2A776C8B" w14:textId="77777777" w:rsidR="0007399C" w:rsidRPr="00DB707E" w:rsidRDefault="0007399C" w:rsidP="00FD0ADD">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07399C" w:rsidRPr="00DB707E" w:rsidRDefault="0007399C" w:rsidP="00FD0ADD">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07399C" w:rsidRPr="00DB707E" w:rsidRDefault="0007399C" w:rsidP="00FD0ADD">
            <w:pPr>
              <w:pStyle w:val="TAC"/>
              <w:rPr>
                <w:rFonts w:eastAsia="Yu Mincho"/>
                <w:lang w:eastAsia="ja-JP"/>
              </w:rPr>
            </w:pPr>
            <w:r w:rsidRPr="00DB707E">
              <w:rPr>
                <w:rFonts w:cs="Arial"/>
              </w:rPr>
              <w:t>-111.8</w:t>
            </w:r>
          </w:p>
        </w:tc>
        <w:tc>
          <w:tcPr>
            <w:tcW w:w="674" w:type="dxa"/>
            <w:gridSpan w:val="2"/>
          </w:tcPr>
          <w:p w14:paraId="24E7965E" w14:textId="77777777" w:rsidR="0007399C" w:rsidRPr="00DB707E" w:rsidRDefault="0007399C" w:rsidP="00FD0ADD">
            <w:pPr>
              <w:pStyle w:val="TAC"/>
              <w:rPr>
                <w:rFonts w:eastAsia="Yu Mincho"/>
                <w:lang w:eastAsia="ja-JP"/>
              </w:rPr>
            </w:pPr>
            <w:r w:rsidRPr="00DB707E">
              <w:rPr>
                <w:rFonts w:eastAsia="Yu Mincho" w:cs="Arial"/>
                <w:lang w:eastAsia="ja-JP"/>
              </w:rPr>
              <w:t>-110.1</w:t>
            </w:r>
          </w:p>
        </w:tc>
        <w:tc>
          <w:tcPr>
            <w:tcW w:w="967" w:type="dxa"/>
          </w:tcPr>
          <w:p w14:paraId="63805BA1" w14:textId="77777777" w:rsidR="0007399C" w:rsidRPr="00DB707E" w:rsidRDefault="0007399C" w:rsidP="00FD0ADD">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07399C" w:rsidRPr="00DB707E" w:rsidRDefault="0007399C" w:rsidP="00FD0ADD">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77777777" w:rsidR="0007399C" w:rsidRPr="00DB707E" w:rsidRDefault="0007399C" w:rsidP="00FD0ADD">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791B47DC"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3A7B0991" w14:textId="77777777" w:rsidTr="00FD0ADD">
        <w:trPr>
          <w:jc w:val="center"/>
        </w:trPr>
        <w:tc>
          <w:tcPr>
            <w:tcW w:w="1106" w:type="dxa"/>
            <w:tcBorders>
              <w:top w:val="nil"/>
              <w:bottom w:val="nil"/>
            </w:tcBorders>
            <w:shd w:val="clear" w:color="auto" w:fill="auto"/>
          </w:tcPr>
          <w:p w14:paraId="32562FDA" w14:textId="77777777" w:rsidR="0007399C" w:rsidRPr="00DB707E" w:rsidRDefault="0007399C" w:rsidP="00D72BA7">
            <w:pPr>
              <w:pStyle w:val="TAC"/>
            </w:pPr>
          </w:p>
        </w:tc>
        <w:tc>
          <w:tcPr>
            <w:tcW w:w="1006" w:type="dxa"/>
            <w:tcBorders>
              <w:top w:val="nil"/>
              <w:bottom w:val="nil"/>
            </w:tcBorders>
            <w:shd w:val="clear" w:color="auto" w:fill="auto"/>
          </w:tcPr>
          <w:p w14:paraId="2F769BC9" w14:textId="77777777" w:rsidR="0007399C" w:rsidRPr="00DB707E" w:rsidRDefault="0007399C" w:rsidP="00D72BA7">
            <w:pPr>
              <w:pStyle w:val="TAC"/>
              <w:rPr>
                <w:szCs w:val="22"/>
                <w:lang w:val="en-US"/>
              </w:rPr>
            </w:pPr>
          </w:p>
        </w:tc>
        <w:tc>
          <w:tcPr>
            <w:tcW w:w="1068" w:type="dxa"/>
            <w:shd w:val="clear" w:color="auto" w:fill="auto"/>
          </w:tcPr>
          <w:p w14:paraId="744327F9"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4F617B9F" w14:textId="77777777" w:rsidR="0007399C" w:rsidRPr="00DB707E" w:rsidRDefault="0007399C" w:rsidP="00D72BA7">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07399C" w:rsidRPr="00DB707E" w:rsidRDefault="0007399C" w:rsidP="00D72BA7">
            <w:pPr>
              <w:pStyle w:val="TAC"/>
              <w:rPr>
                <w:rFonts w:eastAsia="Yu Mincho"/>
                <w:lang w:eastAsia="ja-JP"/>
              </w:rPr>
            </w:pPr>
            <w:r w:rsidRPr="00DB707E">
              <w:rPr>
                <w:rFonts w:cs="Arial"/>
              </w:rPr>
              <w:t>-111.8</w:t>
            </w:r>
          </w:p>
        </w:tc>
        <w:tc>
          <w:tcPr>
            <w:tcW w:w="674" w:type="dxa"/>
            <w:gridSpan w:val="2"/>
          </w:tcPr>
          <w:p w14:paraId="7AA2846C" w14:textId="77777777" w:rsidR="0007399C" w:rsidRPr="00DB707E" w:rsidRDefault="0007399C" w:rsidP="00D72BA7">
            <w:pPr>
              <w:pStyle w:val="TAC"/>
              <w:rPr>
                <w:rFonts w:eastAsia="Yu Mincho"/>
                <w:lang w:eastAsia="ja-JP"/>
              </w:rPr>
            </w:pPr>
            <w:r w:rsidRPr="00DB707E">
              <w:rPr>
                <w:rFonts w:eastAsia="Yu Mincho" w:cs="Arial"/>
                <w:lang w:eastAsia="ja-JP"/>
              </w:rPr>
              <w:t>-110.1</w:t>
            </w:r>
          </w:p>
        </w:tc>
        <w:tc>
          <w:tcPr>
            <w:tcW w:w="967" w:type="dxa"/>
          </w:tcPr>
          <w:p w14:paraId="47BF24A3" w14:textId="77777777" w:rsidR="0007399C" w:rsidRPr="00DB707E" w:rsidRDefault="0007399C" w:rsidP="00D72BA7">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07399C" w:rsidRPr="00DB707E" w:rsidRDefault="0007399C" w:rsidP="00D72BA7">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77777777" w:rsidR="0007399C" w:rsidRPr="00DB707E" w:rsidRDefault="0007399C" w:rsidP="00D72BA7">
            <w:pPr>
              <w:pStyle w:val="TAC"/>
              <w:rPr>
                <w:lang w:val="en-US"/>
              </w:rPr>
            </w:pPr>
            <w:r w:rsidRPr="00DB707E">
              <w:rPr>
                <w:lang w:val="en-US"/>
              </w:rPr>
              <w:t>TBD</w:t>
            </w:r>
          </w:p>
        </w:tc>
        <w:tc>
          <w:tcPr>
            <w:tcW w:w="851" w:type="dxa"/>
            <w:tcBorders>
              <w:top w:val="nil"/>
              <w:bottom w:val="nil"/>
            </w:tcBorders>
            <w:shd w:val="clear" w:color="auto" w:fill="auto"/>
          </w:tcPr>
          <w:p w14:paraId="28F3D9ED" w14:textId="77777777" w:rsidR="0007399C" w:rsidRPr="00DB707E" w:rsidRDefault="0007399C" w:rsidP="00D72BA7">
            <w:pPr>
              <w:pStyle w:val="TAC"/>
              <w:rPr>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lang w:val="en-US"/>
              </w:rPr>
            </w:pPr>
          </w:p>
        </w:tc>
      </w:tr>
      <w:tr w:rsidR="00FD0ADD" w:rsidRPr="00DB707E" w14:paraId="1FF65141" w14:textId="77777777" w:rsidTr="00FD0ADD">
        <w:trPr>
          <w:jc w:val="center"/>
        </w:trPr>
        <w:tc>
          <w:tcPr>
            <w:tcW w:w="1106" w:type="dxa"/>
            <w:tcBorders>
              <w:top w:val="nil"/>
            </w:tcBorders>
            <w:shd w:val="clear" w:color="auto" w:fill="auto"/>
          </w:tcPr>
          <w:p w14:paraId="1D2AC390" w14:textId="77777777" w:rsidR="0007399C" w:rsidRPr="00DB707E" w:rsidRDefault="0007399C" w:rsidP="00D72BA7">
            <w:pPr>
              <w:pStyle w:val="TAC"/>
              <w:rPr>
                <w:lang w:val="en-US"/>
              </w:rPr>
            </w:pPr>
          </w:p>
        </w:tc>
        <w:tc>
          <w:tcPr>
            <w:tcW w:w="1006" w:type="dxa"/>
            <w:tcBorders>
              <w:top w:val="nil"/>
            </w:tcBorders>
            <w:shd w:val="clear" w:color="auto" w:fill="auto"/>
          </w:tcPr>
          <w:p w14:paraId="0C9D3485" w14:textId="77777777" w:rsidR="0007399C" w:rsidRPr="00DB707E" w:rsidRDefault="0007399C" w:rsidP="00D72BA7">
            <w:pPr>
              <w:pStyle w:val="TAC"/>
              <w:rPr>
                <w:szCs w:val="22"/>
                <w:lang w:val="en-US"/>
              </w:rPr>
            </w:pPr>
          </w:p>
        </w:tc>
        <w:tc>
          <w:tcPr>
            <w:tcW w:w="1068" w:type="dxa"/>
            <w:shd w:val="clear" w:color="auto" w:fill="auto"/>
          </w:tcPr>
          <w:p w14:paraId="05F4978E"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1366CFC5" w14:textId="77777777" w:rsidR="0007399C" w:rsidRPr="00DB707E" w:rsidRDefault="0007399C" w:rsidP="00D72BA7">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07399C" w:rsidRPr="00DB707E" w:rsidRDefault="0007399C" w:rsidP="00D72BA7">
            <w:pPr>
              <w:pStyle w:val="TAC"/>
            </w:pPr>
            <w:r w:rsidRPr="00DB707E">
              <w:rPr>
                <w:rFonts w:cs="Arial"/>
              </w:rPr>
              <w:t>-111.8</w:t>
            </w:r>
          </w:p>
        </w:tc>
        <w:tc>
          <w:tcPr>
            <w:tcW w:w="674" w:type="dxa"/>
            <w:gridSpan w:val="2"/>
          </w:tcPr>
          <w:p w14:paraId="5471B09F" w14:textId="77777777" w:rsidR="0007399C" w:rsidRPr="00DB707E" w:rsidRDefault="0007399C" w:rsidP="00D72BA7">
            <w:pPr>
              <w:pStyle w:val="TAC"/>
            </w:pPr>
            <w:r w:rsidRPr="00DB707E">
              <w:rPr>
                <w:rFonts w:eastAsia="Yu Mincho" w:cs="Arial"/>
                <w:lang w:eastAsia="ja-JP"/>
              </w:rPr>
              <w:t>-110.1</w:t>
            </w:r>
          </w:p>
        </w:tc>
        <w:tc>
          <w:tcPr>
            <w:tcW w:w="967" w:type="dxa"/>
          </w:tcPr>
          <w:p w14:paraId="289198E2" w14:textId="77777777" w:rsidR="0007399C" w:rsidRPr="00DB707E" w:rsidRDefault="0007399C" w:rsidP="00D72BA7">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07399C" w:rsidRPr="00DB707E" w:rsidRDefault="0007399C" w:rsidP="00D72BA7">
            <w:pPr>
              <w:pStyle w:val="TAC"/>
            </w:pPr>
          </w:p>
        </w:tc>
        <w:tc>
          <w:tcPr>
            <w:tcW w:w="709" w:type="dxa"/>
          </w:tcPr>
          <w:p w14:paraId="2615EDAE" w14:textId="77777777" w:rsidR="0007399C" w:rsidRPr="00DB707E" w:rsidRDefault="0007399C" w:rsidP="00D72BA7">
            <w:pPr>
              <w:pStyle w:val="TAC"/>
            </w:pPr>
            <w:r w:rsidRPr="00DB707E">
              <w:t>TBD</w:t>
            </w:r>
          </w:p>
        </w:tc>
        <w:tc>
          <w:tcPr>
            <w:tcW w:w="851" w:type="dxa"/>
            <w:tcBorders>
              <w:top w:val="nil"/>
            </w:tcBorders>
            <w:shd w:val="clear" w:color="auto" w:fill="auto"/>
          </w:tcPr>
          <w:p w14:paraId="324BE2FC" w14:textId="77777777" w:rsidR="0007399C" w:rsidRPr="00DB707E" w:rsidRDefault="0007399C" w:rsidP="00D72BA7">
            <w:pPr>
              <w:pStyle w:val="TAC"/>
            </w:pPr>
          </w:p>
        </w:tc>
        <w:tc>
          <w:tcPr>
            <w:tcW w:w="776" w:type="dxa"/>
            <w:tcBorders>
              <w:top w:val="nil"/>
            </w:tcBorders>
            <w:shd w:val="clear" w:color="auto" w:fill="auto"/>
          </w:tcPr>
          <w:p w14:paraId="244FAEEC" w14:textId="77777777" w:rsidR="0007399C" w:rsidRPr="00DB707E" w:rsidRDefault="0007399C" w:rsidP="00D72BA7">
            <w:pPr>
              <w:pStyle w:val="TAC"/>
              <w:rPr>
                <w:lang w:val="en-US"/>
              </w:rPr>
            </w:pPr>
          </w:p>
        </w:tc>
      </w:tr>
      <w:tr w:rsidR="00FD0ADD" w:rsidRPr="00DB707E" w14:paraId="4A48174C" w14:textId="77777777" w:rsidTr="00FD0ADD">
        <w:trPr>
          <w:jc w:val="center"/>
        </w:trPr>
        <w:tc>
          <w:tcPr>
            <w:tcW w:w="1106" w:type="dxa"/>
            <w:tcBorders>
              <w:top w:val="nil"/>
              <w:bottom w:val="nil"/>
            </w:tcBorders>
            <w:shd w:val="clear" w:color="auto" w:fill="auto"/>
          </w:tcPr>
          <w:p w14:paraId="4797E2F6" w14:textId="77777777" w:rsidR="0007399C" w:rsidRPr="00DB707E" w:rsidRDefault="0007399C" w:rsidP="00D72BA7">
            <w:pPr>
              <w:pStyle w:val="TAC"/>
              <w:rPr>
                <w:lang w:val="en-US"/>
              </w:rPr>
            </w:pPr>
          </w:p>
        </w:tc>
        <w:tc>
          <w:tcPr>
            <w:tcW w:w="1006" w:type="dxa"/>
            <w:tcBorders>
              <w:bottom w:val="nil"/>
            </w:tcBorders>
            <w:shd w:val="clear" w:color="auto" w:fill="auto"/>
          </w:tcPr>
          <w:p w14:paraId="28EAC19F" w14:textId="77777777" w:rsidR="0007399C" w:rsidRPr="00DB707E" w:rsidRDefault="0007399C" w:rsidP="00D72BA7">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07399C" w:rsidRPr="00DB707E" w:rsidRDefault="0007399C" w:rsidP="00D72BA7">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07399C" w:rsidRPr="00DB707E" w:rsidRDefault="0007399C" w:rsidP="00D72BA7">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58A67137"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04523289" w14:textId="77777777" w:rsidR="0007399C" w:rsidRPr="00DB707E" w:rsidRDefault="0007399C" w:rsidP="00D72BA7">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07399C" w:rsidRPr="00DB707E" w:rsidRDefault="0007399C" w:rsidP="00D72BA7">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77777777" w:rsidR="0007399C" w:rsidRPr="00DB707E" w:rsidRDefault="0007399C" w:rsidP="00D72BA7">
            <w:pPr>
              <w:pStyle w:val="TAC"/>
              <w:rPr>
                <w:rFonts w:eastAsia="Yu Mincho"/>
                <w:lang w:eastAsia="ja-JP"/>
              </w:rPr>
            </w:pPr>
            <w:r w:rsidRPr="00DB707E">
              <w:rPr>
                <w:rFonts w:eastAsia="Yu Mincho"/>
                <w:lang w:eastAsia="ja-JP"/>
              </w:rPr>
              <w:t>TBD</w:t>
            </w:r>
          </w:p>
        </w:tc>
        <w:tc>
          <w:tcPr>
            <w:tcW w:w="851" w:type="dxa"/>
            <w:tcBorders>
              <w:bottom w:val="nil"/>
            </w:tcBorders>
            <w:shd w:val="clear" w:color="auto" w:fill="auto"/>
          </w:tcPr>
          <w:p w14:paraId="252F58CF" w14:textId="77777777" w:rsidR="0007399C" w:rsidRPr="00DB707E" w:rsidRDefault="0007399C" w:rsidP="00D72BA7">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07399C" w:rsidRPr="00DB707E" w:rsidRDefault="0007399C" w:rsidP="00D72BA7">
            <w:pPr>
              <w:pStyle w:val="TAC"/>
              <w:rPr>
                <w:rFonts w:eastAsia="Yu Mincho"/>
                <w:lang w:eastAsia="ja-JP"/>
              </w:rPr>
            </w:pPr>
            <w:r w:rsidRPr="00DB707E">
              <w:rPr>
                <w:rFonts w:eastAsia="Yu Mincho"/>
                <w:lang w:eastAsia="ja-JP"/>
              </w:rPr>
              <w:t>≥-4</w:t>
            </w:r>
          </w:p>
        </w:tc>
      </w:tr>
      <w:tr w:rsidR="00FD0ADD" w:rsidRPr="00DB707E" w14:paraId="55D5D553" w14:textId="77777777" w:rsidTr="00FD0ADD">
        <w:trPr>
          <w:jc w:val="center"/>
        </w:trPr>
        <w:tc>
          <w:tcPr>
            <w:tcW w:w="1106" w:type="dxa"/>
            <w:tcBorders>
              <w:top w:val="nil"/>
              <w:bottom w:val="nil"/>
            </w:tcBorders>
            <w:shd w:val="clear" w:color="auto" w:fill="auto"/>
          </w:tcPr>
          <w:p w14:paraId="4AB29D05" w14:textId="77777777" w:rsidR="0007399C" w:rsidRPr="00DB707E" w:rsidRDefault="0007399C" w:rsidP="00D72BA7">
            <w:pPr>
              <w:pStyle w:val="TAC"/>
              <w:rPr>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szCs w:val="22"/>
                <w:lang w:val="en-US"/>
              </w:rPr>
            </w:pPr>
          </w:p>
        </w:tc>
        <w:tc>
          <w:tcPr>
            <w:tcW w:w="1068" w:type="dxa"/>
            <w:shd w:val="clear" w:color="auto" w:fill="auto"/>
          </w:tcPr>
          <w:p w14:paraId="1A2F6180" w14:textId="77777777" w:rsidR="0007399C" w:rsidRPr="00DB707E" w:rsidRDefault="0007399C" w:rsidP="00D72BA7">
            <w:pPr>
              <w:pStyle w:val="TAC"/>
              <w:rPr>
                <w:rFonts w:eastAsia="Calibri"/>
                <w:szCs w:val="22"/>
              </w:rPr>
            </w:pPr>
            <w:r w:rsidRPr="00DB707E">
              <w:rPr>
                <w:szCs w:val="22"/>
                <w:lang w:val="en-US"/>
              </w:rPr>
              <w:t>n258</w:t>
            </w:r>
          </w:p>
        </w:tc>
        <w:tc>
          <w:tcPr>
            <w:tcW w:w="967" w:type="dxa"/>
            <w:shd w:val="clear" w:color="auto" w:fill="auto"/>
          </w:tcPr>
          <w:p w14:paraId="26BC2A38" w14:textId="77777777" w:rsidR="0007399C" w:rsidRPr="00DB707E" w:rsidRDefault="0007399C" w:rsidP="00D72BA7">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07399C" w:rsidRPr="00DB707E" w:rsidRDefault="0007399C" w:rsidP="00D72BA7">
            <w:pPr>
              <w:pStyle w:val="TAC"/>
              <w:rPr>
                <w:rFonts w:eastAsia="Yu Mincho"/>
                <w:lang w:eastAsia="ja-JP"/>
              </w:rPr>
            </w:pPr>
            <w:r w:rsidRPr="00DB707E">
              <w:rPr>
                <w:rFonts w:cs="Arial"/>
              </w:rPr>
              <w:t>-100.8</w:t>
            </w:r>
          </w:p>
        </w:tc>
        <w:tc>
          <w:tcPr>
            <w:tcW w:w="674" w:type="dxa"/>
            <w:gridSpan w:val="2"/>
          </w:tcPr>
          <w:p w14:paraId="3E2F7CC3" w14:textId="77777777" w:rsidR="0007399C" w:rsidRPr="00DB707E" w:rsidRDefault="0007399C" w:rsidP="00D72BA7">
            <w:pPr>
              <w:pStyle w:val="TAC"/>
              <w:rPr>
                <w:rFonts w:eastAsia="Yu Mincho"/>
                <w:lang w:eastAsia="ja-JP"/>
              </w:rPr>
            </w:pPr>
            <w:r w:rsidRPr="00DB707E">
              <w:rPr>
                <w:rFonts w:eastAsia="Yu Mincho" w:cs="Arial"/>
                <w:lang w:eastAsia="ja-JP"/>
              </w:rPr>
              <w:t>-99.2</w:t>
            </w:r>
          </w:p>
        </w:tc>
        <w:tc>
          <w:tcPr>
            <w:tcW w:w="967" w:type="dxa"/>
          </w:tcPr>
          <w:p w14:paraId="3ED224E6" w14:textId="77777777" w:rsidR="0007399C" w:rsidRPr="00DB707E" w:rsidRDefault="0007399C" w:rsidP="00D72BA7">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07399C" w:rsidRPr="00DB707E" w:rsidRDefault="0007399C" w:rsidP="00D72BA7">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77777777" w:rsidR="0007399C" w:rsidRPr="00DB707E" w:rsidRDefault="0007399C" w:rsidP="00D72BA7">
            <w:pPr>
              <w:pStyle w:val="TAC"/>
            </w:pPr>
            <w:r w:rsidRPr="00DB707E">
              <w:t>TBD</w:t>
            </w:r>
          </w:p>
        </w:tc>
        <w:tc>
          <w:tcPr>
            <w:tcW w:w="851" w:type="dxa"/>
            <w:tcBorders>
              <w:top w:val="nil"/>
              <w:bottom w:val="nil"/>
            </w:tcBorders>
            <w:shd w:val="clear" w:color="auto" w:fill="auto"/>
          </w:tcPr>
          <w:p w14:paraId="3B67C5D4" w14:textId="77777777" w:rsidR="0007399C" w:rsidRPr="00DB707E" w:rsidRDefault="0007399C" w:rsidP="00D72BA7">
            <w:pPr>
              <w:pStyle w:val="TAC"/>
            </w:pPr>
          </w:p>
        </w:tc>
        <w:tc>
          <w:tcPr>
            <w:tcW w:w="776" w:type="dxa"/>
            <w:tcBorders>
              <w:top w:val="nil"/>
              <w:bottom w:val="nil"/>
            </w:tcBorders>
            <w:shd w:val="clear" w:color="auto" w:fill="auto"/>
          </w:tcPr>
          <w:p w14:paraId="171D3062" w14:textId="77777777" w:rsidR="0007399C" w:rsidRPr="00DB707E" w:rsidRDefault="0007399C" w:rsidP="00D72BA7">
            <w:pPr>
              <w:pStyle w:val="TAC"/>
              <w:rPr>
                <w:lang w:val="en-US"/>
              </w:rPr>
            </w:pPr>
          </w:p>
        </w:tc>
      </w:tr>
      <w:tr w:rsidR="00FD0ADD" w:rsidRPr="00DB707E" w14:paraId="3F833374" w14:textId="77777777" w:rsidTr="00FD0ADD">
        <w:trPr>
          <w:jc w:val="center"/>
        </w:trPr>
        <w:tc>
          <w:tcPr>
            <w:tcW w:w="1106" w:type="dxa"/>
            <w:tcBorders>
              <w:top w:val="nil"/>
            </w:tcBorders>
            <w:shd w:val="clear" w:color="auto" w:fill="auto"/>
          </w:tcPr>
          <w:p w14:paraId="0765B410" w14:textId="77777777" w:rsidR="0007399C" w:rsidRPr="00DB707E" w:rsidRDefault="0007399C" w:rsidP="00D72BA7">
            <w:pPr>
              <w:pStyle w:val="TAC"/>
              <w:rPr>
                <w:lang w:val="en-US"/>
              </w:rPr>
            </w:pPr>
          </w:p>
        </w:tc>
        <w:tc>
          <w:tcPr>
            <w:tcW w:w="1006" w:type="dxa"/>
            <w:tcBorders>
              <w:top w:val="nil"/>
            </w:tcBorders>
            <w:shd w:val="clear" w:color="auto" w:fill="auto"/>
          </w:tcPr>
          <w:p w14:paraId="63B9744C" w14:textId="77777777" w:rsidR="0007399C" w:rsidRPr="00DB707E" w:rsidRDefault="0007399C" w:rsidP="00D72BA7">
            <w:pPr>
              <w:pStyle w:val="TAC"/>
              <w:rPr>
                <w:szCs w:val="22"/>
                <w:lang w:val="en-US"/>
              </w:rPr>
            </w:pPr>
          </w:p>
        </w:tc>
        <w:tc>
          <w:tcPr>
            <w:tcW w:w="1068" w:type="dxa"/>
            <w:shd w:val="clear" w:color="auto" w:fill="auto"/>
          </w:tcPr>
          <w:p w14:paraId="5CAF6113" w14:textId="77777777" w:rsidR="0007399C" w:rsidRPr="00DB707E" w:rsidRDefault="0007399C" w:rsidP="00D72BA7">
            <w:pPr>
              <w:pStyle w:val="TAC"/>
              <w:rPr>
                <w:szCs w:val="22"/>
                <w:lang w:val="en-US"/>
              </w:rPr>
            </w:pPr>
            <w:r w:rsidRPr="00DB707E">
              <w:rPr>
                <w:szCs w:val="22"/>
                <w:lang w:val="en-US"/>
              </w:rPr>
              <w:t>n261</w:t>
            </w:r>
          </w:p>
        </w:tc>
        <w:tc>
          <w:tcPr>
            <w:tcW w:w="967" w:type="dxa"/>
            <w:shd w:val="clear" w:color="auto" w:fill="auto"/>
          </w:tcPr>
          <w:p w14:paraId="4F2BEB18" w14:textId="77777777" w:rsidR="0007399C" w:rsidRPr="00DB707E" w:rsidRDefault="0007399C" w:rsidP="00D72BA7">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07399C" w:rsidRPr="00DB707E" w:rsidRDefault="0007399C" w:rsidP="00D72BA7">
            <w:pPr>
              <w:pStyle w:val="TAC"/>
            </w:pPr>
            <w:r w:rsidRPr="00DB707E">
              <w:rPr>
                <w:rFonts w:cs="Arial"/>
              </w:rPr>
              <w:t>-100.8</w:t>
            </w:r>
          </w:p>
        </w:tc>
        <w:tc>
          <w:tcPr>
            <w:tcW w:w="674" w:type="dxa"/>
            <w:gridSpan w:val="2"/>
          </w:tcPr>
          <w:p w14:paraId="4F0769D5" w14:textId="77777777" w:rsidR="0007399C" w:rsidRPr="00DB707E" w:rsidRDefault="0007399C" w:rsidP="00D72BA7">
            <w:pPr>
              <w:pStyle w:val="TAC"/>
            </w:pPr>
            <w:r w:rsidRPr="00DB707E">
              <w:rPr>
                <w:rFonts w:eastAsia="Yu Mincho" w:cs="Arial"/>
                <w:lang w:eastAsia="ja-JP"/>
              </w:rPr>
              <w:t>-99.2</w:t>
            </w:r>
          </w:p>
        </w:tc>
        <w:tc>
          <w:tcPr>
            <w:tcW w:w="967" w:type="dxa"/>
          </w:tcPr>
          <w:p w14:paraId="6A73EDBD" w14:textId="77777777" w:rsidR="0007399C" w:rsidRPr="00DB707E" w:rsidRDefault="0007399C" w:rsidP="00D72BA7">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07399C" w:rsidRPr="00DB707E" w:rsidRDefault="0007399C" w:rsidP="00D72BA7">
            <w:pPr>
              <w:pStyle w:val="TAC"/>
            </w:pPr>
          </w:p>
        </w:tc>
        <w:tc>
          <w:tcPr>
            <w:tcW w:w="709" w:type="dxa"/>
          </w:tcPr>
          <w:p w14:paraId="15783BB5" w14:textId="77777777" w:rsidR="0007399C" w:rsidRPr="00DB707E" w:rsidRDefault="0007399C" w:rsidP="00D72BA7">
            <w:pPr>
              <w:pStyle w:val="TAC"/>
            </w:pPr>
            <w:r w:rsidRPr="00DB707E">
              <w:t>TBD</w:t>
            </w:r>
          </w:p>
        </w:tc>
        <w:tc>
          <w:tcPr>
            <w:tcW w:w="851" w:type="dxa"/>
            <w:tcBorders>
              <w:top w:val="nil"/>
            </w:tcBorders>
            <w:shd w:val="clear" w:color="auto" w:fill="auto"/>
          </w:tcPr>
          <w:p w14:paraId="40974839" w14:textId="77777777" w:rsidR="0007399C" w:rsidRPr="00DB707E" w:rsidRDefault="0007399C" w:rsidP="00D72BA7">
            <w:pPr>
              <w:pStyle w:val="TAC"/>
            </w:pPr>
          </w:p>
        </w:tc>
        <w:tc>
          <w:tcPr>
            <w:tcW w:w="776" w:type="dxa"/>
            <w:tcBorders>
              <w:top w:val="nil"/>
            </w:tcBorders>
            <w:shd w:val="clear" w:color="auto" w:fill="auto"/>
          </w:tcPr>
          <w:p w14:paraId="06BA98C3" w14:textId="77777777" w:rsidR="0007399C" w:rsidRPr="00DB707E" w:rsidRDefault="0007399C" w:rsidP="00D72BA7">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Values specified at the Reference point to give minimum SSB Ês/Iot,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63C59984" w14:textId="77777777" w:rsidR="0007399C" w:rsidRPr="00DB707E" w:rsidRDefault="0007399C" w:rsidP="0007399C">
      <w:pPr>
        <w:pStyle w:val="EditorsNote"/>
        <w:rPr>
          <w:i/>
          <w:iCs/>
          <w:color w:val="auto"/>
        </w:rPr>
      </w:pPr>
      <w:r w:rsidRPr="00DB707E">
        <w:rPr>
          <w:i/>
          <w:iCs/>
          <w:color w:val="auto"/>
        </w:rPr>
        <w:t xml:space="preserve">Editor’s notes for Table B.2.3-2: </w:t>
      </w:r>
    </w:p>
    <w:p w14:paraId="2E9F46AE" w14:textId="77777777" w:rsidR="0007399C" w:rsidRPr="00DB707E" w:rsidRDefault="0007399C" w:rsidP="0007399C">
      <w:pPr>
        <w:pStyle w:val="EditorsNote"/>
        <w:rPr>
          <w:i/>
          <w:iCs/>
          <w:color w:val="auto"/>
        </w:rPr>
      </w:pPr>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p>
    <w:p w14:paraId="2F674001" w14:textId="77777777" w:rsidR="0007399C" w:rsidRPr="00DB707E" w:rsidRDefault="0007399C" w:rsidP="0007399C">
      <w:pPr>
        <w:pStyle w:val="EditorsNote"/>
        <w:rPr>
          <w:i/>
          <w:iCs/>
          <w:color w:val="auto"/>
        </w:rPr>
      </w:pPr>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295118ED" w14:textId="77777777" w:rsidR="006013F9" w:rsidRDefault="006013F9" w:rsidP="006013F9">
      <w:pPr>
        <w:pStyle w:val="B10"/>
      </w:pPr>
      <w:r>
        <w:t>-</w:t>
      </w:r>
      <w:r>
        <w:tab/>
        <w:t>A set of ephemeris information are pre-defined for each satellite corresponding to different epoch times</w:t>
      </w:r>
      <w:r w:rsidRPr="00810C75">
        <w:t xml:space="preserve"> </w:t>
      </w:r>
      <w:r>
        <w:t xml:space="preserve">in [TS TBD]. </w:t>
      </w:r>
    </w:p>
    <w:p w14:paraId="27360EBF" w14:textId="77777777" w:rsidR="006013F9" w:rsidRDefault="006013F9" w:rsidP="006013F9">
      <w:pPr>
        <w:pStyle w:val="B2"/>
      </w:pPr>
      <w:r>
        <w:t>-</w:t>
      </w:r>
      <w:r>
        <w:tab/>
        <w:t>For GEO an altitude of 35,786km is considered. an elevation angle relative to a UE position shall not be smaller than 30 deg during entire test time</w:t>
      </w:r>
    </w:p>
    <w:p w14:paraId="5FE07646" w14:textId="77777777" w:rsidR="006013F9" w:rsidRDefault="006013F9" w:rsidP="006013F9">
      <w:pPr>
        <w:pStyle w:val="B2"/>
      </w:pPr>
      <w:r>
        <w:t>-</w:t>
      </w:r>
      <w:r>
        <w:tab/>
        <w:t xml:space="preserve">For LEO an altitude of 600km on a circular orbit is considered. </w:t>
      </w:r>
    </w:p>
    <w:p w14:paraId="412640CF" w14:textId="77777777" w:rsidR="006013F9" w:rsidRDefault="006013F9" w:rsidP="006013F9">
      <w:pPr>
        <w:pStyle w:val="B10"/>
      </w:pPr>
      <w:r>
        <w:t>-</w:t>
      </w:r>
      <w:r>
        <w:tab/>
        <w:t xml:space="preserve">A motion trajectory is generated for each satellite based on the ephemeris using Eckstein-Hechler model. </w:t>
      </w:r>
    </w:p>
    <w:p w14:paraId="739115D2" w14:textId="77777777" w:rsidR="006013F9" w:rsidRDefault="006013F9" w:rsidP="006013F9">
      <w:pPr>
        <w:pStyle w:val="B10"/>
      </w:pPr>
      <w:r>
        <w:t>-</w:t>
      </w:r>
      <w:r>
        <w:tab/>
        <w:t xml:space="preserve">UE location is determined for the test. The ephemeris and the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p>
    <w:p w14:paraId="1FFF0437" w14:textId="77777777" w:rsidR="006013F9" w:rsidRPr="00031D5D" w:rsidRDefault="006013F9" w:rsidP="006013F9">
      <w:pPr>
        <w:pStyle w:val="B10"/>
      </w:pPr>
      <w:r>
        <w:t>-</w:t>
      </w:r>
      <w:r>
        <w:tab/>
        <w:t>Test equipment adjusts the time and frequency of transmission based on the satellite motion trajectory and UE location during test time to emulate the position and velocity change of the satellite relative to the UE.</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lastRenderedPageBreak/>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lastRenderedPageBreak/>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bl>
    <w:p w14:paraId="07937D0F" w14:textId="77777777" w:rsidR="006202DE" w:rsidRPr="007331B6" w:rsidRDefault="006202DE" w:rsidP="007331B6"/>
    <w:sectPr w:rsidR="006202DE" w:rsidRPr="007331B6" w:rsidSect="00895E88">
      <w:headerReference w:type="default" r:id="rId9"/>
      <w:footerReference w:type="default" r:id="rId10"/>
      <w:footnotePr>
        <w:numRestart w:val="eachSect"/>
      </w:footnotePr>
      <w:pgSz w:w="11907" w:h="16840" w:code="9"/>
      <w:pgMar w:top="1418" w:right="1134" w:bottom="1134" w:left="1134" w:header="851" w:footer="340" w:gutter="0"/>
      <w:pgNumType w:start="514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5297" w14:textId="77777777" w:rsidR="004415A8" w:rsidRDefault="004415A8">
      <w:pPr>
        <w:spacing w:after="0"/>
      </w:pPr>
      <w:r>
        <w:separator/>
      </w:r>
    </w:p>
  </w:endnote>
  <w:endnote w:type="continuationSeparator" w:id="0">
    <w:p w14:paraId="322B8B5F" w14:textId="77777777" w:rsidR="004415A8" w:rsidRDefault="00441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A0757" w14:textId="77777777" w:rsidR="004415A8" w:rsidRDefault="004415A8">
      <w:pPr>
        <w:spacing w:after="0"/>
      </w:pPr>
      <w:r>
        <w:separator/>
      </w:r>
    </w:p>
  </w:footnote>
  <w:footnote w:type="continuationSeparator" w:id="0">
    <w:p w14:paraId="70CD3B89" w14:textId="77777777" w:rsidR="004415A8" w:rsidRDefault="00441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1750C747"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E57B34">
      <w:rPr>
        <w:rFonts w:ascii="Arial" w:hAnsi="Arial" w:cs="Arial"/>
        <w:b/>
        <w:sz w:val="18"/>
        <w:szCs w:val="18"/>
        <w:lang w:val="sv-FI"/>
      </w:rPr>
      <w:t>1</w:t>
    </w:r>
    <w:r w:rsidRPr="00FE4B7C">
      <w:rPr>
        <w:rFonts w:ascii="Arial" w:hAnsi="Arial" w:cs="Arial"/>
        <w:b/>
        <w:sz w:val="18"/>
        <w:szCs w:val="18"/>
        <w:lang w:val="sv-FI"/>
      </w:rPr>
      <w:t>.0 (202</w:t>
    </w:r>
    <w:r w:rsidR="00E57B34">
      <w:rPr>
        <w:rFonts w:ascii="Arial" w:hAnsi="Arial" w:cs="Arial"/>
        <w:b/>
        <w:sz w:val="18"/>
        <w:szCs w:val="18"/>
        <w:lang w:val="sv-FI"/>
      </w:rPr>
      <w:t>3</w:t>
    </w:r>
    <w:r w:rsidRPr="00FE4B7C">
      <w:rPr>
        <w:rFonts w:ascii="Arial" w:hAnsi="Arial" w:cs="Arial"/>
        <w:b/>
        <w:sz w:val="18"/>
        <w:szCs w:val="18"/>
        <w:lang w:val="sv-FI"/>
      </w:rPr>
      <w:t>-</w:t>
    </w:r>
    <w:r w:rsidR="00E57B34">
      <w:rPr>
        <w:rFonts w:ascii="Arial" w:hAnsi="Arial" w:cs="Arial"/>
        <w:b/>
        <w:sz w:val="18"/>
        <w:szCs w:val="18"/>
        <w:lang w:val="sv-FI"/>
      </w:rPr>
      <w:t>03</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35352"/>
    <w:rsid w:val="00051DE8"/>
    <w:rsid w:val="00056752"/>
    <w:rsid w:val="0007399C"/>
    <w:rsid w:val="00080F1F"/>
    <w:rsid w:val="00084FA5"/>
    <w:rsid w:val="0009404E"/>
    <w:rsid w:val="00095489"/>
    <w:rsid w:val="00096867"/>
    <w:rsid w:val="000A5431"/>
    <w:rsid w:val="000B05C4"/>
    <w:rsid w:val="000C62C5"/>
    <w:rsid w:val="000C7D8C"/>
    <w:rsid w:val="000D368E"/>
    <w:rsid w:val="000E52F5"/>
    <w:rsid w:val="00100558"/>
    <w:rsid w:val="00100DCA"/>
    <w:rsid w:val="00102004"/>
    <w:rsid w:val="00106B20"/>
    <w:rsid w:val="00111E93"/>
    <w:rsid w:val="0011470A"/>
    <w:rsid w:val="00114AD2"/>
    <w:rsid w:val="001155C6"/>
    <w:rsid w:val="0012518F"/>
    <w:rsid w:val="00132619"/>
    <w:rsid w:val="00137B4B"/>
    <w:rsid w:val="00160F86"/>
    <w:rsid w:val="001764F5"/>
    <w:rsid w:val="00176957"/>
    <w:rsid w:val="0018117A"/>
    <w:rsid w:val="00181753"/>
    <w:rsid w:val="001869A9"/>
    <w:rsid w:val="00186BA5"/>
    <w:rsid w:val="00196526"/>
    <w:rsid w:val="001B6825"/>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3D7C"/>
    <w:rsid w:val="00257333"/>
    <w:rsid w:val="002618B6"/>
    <w:rsid w:val="00261990"/>
    <w:rsid w:val="00263C63"/>
    <w:rsid w:val="00271080"/>
    <w:rsid w:val="00274E0E"/>
    <w:rsid w:val="002850CE"/>
    <w:rsid w:val="002B7C2E"/>
    <w:rsid w:val="002B7D21"/>
    <w:rsid w:val="002C30C9"/>
    <w:rsid w:val="002D2082"/>
    <w:rsid w:val="002F1E25"/>
    <w:rsid w:val="002F2EC7"/>
    <w:rsid w:val="002F7DCA"/>
    <w:rsid w:val="003039A4"/>
    <w:rsid w:val="0031157B"/>
    <w:rsid w:val="00314A35"/>
    <w:rsid w:val="003330E0"/>
    <w:rsid w:val="0033375E"/>
    <w:rsid w:val="0034302B"/>
    <w:rsid w:val="00350002"/>
    <w:rsid w:val="003605F1"/>
    <w:rsid w:val="003911C2"/>
    <w:rsid w:val="00394F88"/>
    <w:rsid w:val="003A4AC8"/>
    <w:rsid w:val="003A70F2"/>
    <w:rsid w:val="003B4662"/>
    <w:rsid w:val="003C3188"/>
    <w:rsid w:val="003E4E9A"/>
    <w:rsid w:val="003F39F0"/>
    <w:rsid w:val="003F793A"/>
    <w:rsid w:val="00405457"/>
    <w:rsid w:val="004115DF"/>
    <w:rsid w:val="0042122D"/>
    <w:rsid w:val="00421571"/>
    <w:rsid w:val="004237CF"/>
    <w:rsid w:val="00423F71"/>
    <w:rsid w:val="004255FC"/>
    <w:rsid w:val="004321C3"/>
    <w:rsid w:val="00433170"/>
    <w:rsid w:val="004415A8"/>
    <w:rsid w:val="0044694F"/>
    <w:rsid w:val="00447DA1"/>
    <w:rsid w:val="00457685"/>
    <w:rsid w:val="004646D9"/>
    <w:rsid w:val="004751A5"/>
    <w:rsid w:val="00483F61"/>
    <w:rsid w:val="00486C1E"/>
    <w:rsid w:val="00493C09"/>
    <w:rsid w:val="00494DAA"/>
    <w:rsid w:val="00496996"/>
    <w:rsid w:val="004A0298"/>
    <w:rsid w:val="004A5431"/>
    <w:rsid w:val="004B0071"/>
    <w:rsid w:val="004B3501"/>
    <w:rsid w:val="004B50DF"/>
    <w:rsid w:val="004C1463"/>
    <w:rsid w:val="004C2595"/>
    <w:rsid w:val="004C3AAC"/>
    <w:rsid w:val="004C4A86"/>
    <w:rsid w:val="004C7439"/>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13F9"/>
    <w:rsid w:val="00604371"/>
    <w:rsid w:val="00611182"/>
    <w:rsid w:val="00613D26"/>
    <w:rsid w:val="00616C52"/>
    <w:rsid w:val="006202DE"/>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773F"/>
    <w:rsid w:val="006E4AD1"/>
    <w:rsid w:val="006E6265"/>
    <w:rsid w:val="006F5B46"/>
    <w:rsid w:val="0070327F"/>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11C05"/>
    <w:rsid w:val="0082475E"/>
    <w:rsid w:val="008308C7"/>
    <w:rsid w:val="008443E4"/>
    <w:rsid w:val="008468B9"/>
    <w:rsid w:val="00846FD6"/>
    <w:rsid w:val="00872739"/>
    <w:rsid w:val="008811A1"/>
    <w:rsid w:val="00895E88"/>
    <w:rsid w:val="00896C9E"/>
    <w:rsid w:val="008B4CB6"/>
    <w:rsid w:val="008C1BD8"/>
    <w:rsid w:val="008C2021"/>
    <w:rsid w:val="008C567E"/>
    <w:rsid w:val="008D323B"/>
    <w:rsid w:val="008D3354"/>
    <w:rsid w:val="008D372F"/>
    <w:rsid w:val="008E66E6"/>
    <w:rsid w:val="008F6F68"/>
    <w:rsid w:val="009000F8"/>
    <w:rsid w:val="009003FC"/>
    <w:rsid w:val="00901794"/>
    <w:rsid w:val="009037A5"/>
    <w:rsid w:val="00903A7B"/>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77F31"/>
    <w:rsid w:val="00B95ACB"/>
    <w:rsid w:val="00BC2BF1"/>
    <w:rsid w:val="00BD43A6"/>
    <w:rsid w:val="00BD50C0"/>
    <w:rsid w:val="00BE7B26"/>
    <w:rsid w:val="00BF69DF"/>
    <w:rsid w:val="00C143D9"/>
    <w:rsid w:val="00C17565"/>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57B34"/>
    <w:rsid w:val="00E63BF6"/>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044FD"/>
    <w:rsid w:val="00F11971"/>
    <w:rsid w:val="00F13167"/>
    <w:rsid w:val="00F26F90"/>
    <w:rsid w:val="00F31D24"/>
    <w:rsid w:val="00F37FBA"/>
    <w:rsid w:val="00F46A35"/>
    <w:rsid w:val="00F51D7E"/>
    <w:rsid w:val="00F76133"/>
    <w:rsid w:val="00F76937"/>
    <w:rsid w:val="00F80BD9"/>
    <w:rsid w:val="00F851B5"/>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E9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111E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11E9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11E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11E9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11E93"/>
    <w:pPr>
      <w:ind w:left="1701" w:hanging="1701"/>
      <w:outlineLvl w:val="4"/>
    </w:pPr>
    <w:rPr>
      <w:sz w:val="22"/>
    </w:rPr>
  </w:style>
  <w:style w:type="paragraph" w:styleId="Heading6">
    <w:name w:val="heading 6"/>
    <w:aliases w:val="T1,Header 6"/>
    <w:basedOn w:val="H6"/>
    <w:next w:val="Normal"/>
    <w:link w:val="Heading6Char"/>
    <w:qFormat/>
    <w:rsid w:val="00111E93"/>
    <w:pPr>
      <w:outlineLvl w:val="5"/>
    </w:pPr>
  </w:style>
  <w:style w:type="paragraph" w:styleId="Heading7">
    <w:name w:val="heading 7"/>
    <w:basedOn w:val="H6"/>
    <w:next w:val="Normal"/>
    <w:link w:val="Heading7Char"/>
    <w:qFormat/>
    <w:rsid w:val="00111E93"/>
    <w:pPr>
      <w:outlineLvl w:val="6"/>
    </w:pPr>
  </w:style>
  <w:style w:type="paragraph" w:styleId="Heading8">
    <w:name w:val="heading 8"/>
    <w:basedOn w:val="Heading1"/>
    <w:next w:val="Normal"/>
    <w:link w:val="Heading8Char"/>
    <w:qFormat/>
    <w:rsid w:val="00111E93"/>
    <w:pPr>
      <w:ind w:left="0" w:firstLine="0"/>
      <w:outlineLvl w:val="7"/>
    </w:pPr>
  </w:style>
  <w:style w:type="paragraph" w:styleId="Heading9">
    <w:name w:val="heading 9"/>
    <w:aliases w:val="Figure Heading,FH"/>
    <w:basedOn w:val="Heading8"/>
    <w:next w:val="Normal"/>
    <w:link w:val="Heading9Char"/>
    <w:qFormat/>
    <w:rsid w:val="00111E93"/>
    <w:pPr>
      <w:outlineLvl w:val="8"/>
    </w:pPr>
  </w:style>
  <w:style w:type="character" w:default="1" w:styleId="DefaultParagraphFont">
    <w:name w:val="Default Paragraph Font"/>
    <w:semiHidden/>
    <w:rsid w:val="00111E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E9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11E9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111E9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111E93"/>
    <w:pPr>
      <w:jc w:val="right"/>
    </w:pPr>
  </w:style>
  <w:style w:type="paragraph" w:customStyle="1" w:styleId="TAL">
    <w:name w:val="TAL"/>
    <w:basedOn w:val="Normal"/>
    <w:link w:val="TALCar"/>
    <w:rsid w:val="00111E9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111E93"/>
    <w:rPr>
      <w:b/>
    </w:rPr>
  </w:style>
  <w:style w:type="paragraph" w:customStyle="1" w:styleId="TAC">
    <w:name w:val="TAC"/>
    <w:basedOn w:val="TAL"/>
    <w:link w:val="TACChar"/>
    <w:rsid w:val="00111E93"/>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111E93"/>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111E9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111E93"/>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111E9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111E93"/>
    <w:pPr>
      <w:ind w:left="1418" w:hanging="1418"/>
    </w:pPr>
  </w:style>
  <w:style w:type="paragraph" w:styleId="TOC8">
    <w:name w:val="toc 8"/>
    <w:basedOn w:val="TOC1"/>
    <w:rsid w:val="00111E93"/>
    <w:pPr>
      <w:spacing w:before="180"/>
      <w:ind w:left="2693" w:hanging="2693"/>
    </w:pPr>
    <w:rPr>
      <w:b/>
    </w:rPr>
  </w:style>
  <w:style w:type="paragraph" w:styleId="TOC1">
    <w:name w:val="toc 1"/>
    <w:rsid w:val="00111E9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111E93"/>
    <w:pPr>
      <w:keepLines/>
      <w:tabs>
        <w:tab w:val="center" w:pos="4536"/>
        <w:tab w:val="right" w:pos="9072"/>
      </w:tabs>
    </w:pPr>
    <w:rPr>
      <w:noProof/>
    </w:rPr>
  </w:style>
  <w:style w:type="character" w:customStyle="1" w:styleId="ZGSM">
    <w:name w:val="ZGSM"/>
    <w:rsid w:val="00111E93"/>
  </w:style>
  <w:style w:type="paragraph" w:customStyle="1" w:styleId="ZD">
    <w:name w:val="ZD"/>
    <w:rsid w:val="00111E9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111E93"/>
    <w:pPr>
      <w:ind w:left="1701" w:hanging="1701"/>
    </w:pPr>
  </w:style>
  <w:style w:type="paragraph" w:styleId="TOC4">
    <w:name w:val="toc 4"/>
    <w:basedOn w:val="TOC3"/>
    <w:rsid w:val="00111E93"/>
    <w:pPr>
      <w:ind w:left="1418" w:hanging="1418"/>
    </w:pPr>
  </w:style>
  <w:style w:type="paragraph" w:styleId="TOC3">
    <w:name w:val="toc 3"/>
    <w:basedOn w:val="TOC2"/>
    <w:rsid w:val="00111E93"/>
    <w:pPr>
      <w:ind w:left="1134" w:hanging="1134"/>
    </w:pPr>
  </w:style>
  <w:style w:type="paragraph" w:styleId="TOC2">
    <w:name w:val="toc 2"/>
    <w:basedOn w:val="TOC1"/>
    <w:rsid w:val="00111E93"/>
    <w:pPr>
      <w:keepNext w:val="0"/>
      <w:spacing w:before="0"/>
      <w:ind w:left="851" w:hanging="851"/>
    </w:pPr>
    <w:rPr>
      <w:sz w:val="20"/>
    </w:rPr>
  </w:style>
  <w:style w:type="paragraph" w:customStyle="1" w:styleId="TT">
    <w:name w:val="TT"/>
    <w:basedOn w:val="Heading1"/>
    <w:next w:val="Normal"/>
    <w:rsid w:val="00111E93"/>
    <w:pPr>
      <w:outlineLvl w:val="9"/>
    </w:pPr>
  </w:style>
  <w:style w:type="paragraph" w:customStyle="1" w:styleId="NF">
    <w:name w:val="NF"/>
    <w:basedOn w:val="NO"/>
    <w:rsid w:val="00111E93"/>
    <w:pPr>
      <w:keepNext/>
      <w:spacing w:after="0"/>
    </w:pPr>
    <w:rPr>
      <w:rFonts w:ascii="Arial" w:hAnsi="Arial"/>
      <w:sz w:val="18"/>
    </w:rPr>
  </w:style>
  <w:style w:type="paragraph" w:customStyle="1" w:styleId="NO">
    <w:name w:val="NO"/>
    <w:basedOn w:val="Normal"/>
    <w:link w:val="NOChar"/>
    <w:rsid w:val="00111E9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111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111E9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111E9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111E93"/>
    <w:pPr>
      <w:spacing w:after="0"/>
    </w:pPr>
  </w:style>
  <w:style w:type="paragraph" w:customStyle="1" w:styleId="NW">
    <w:name w:val="NW"/>
    <w:basedOn w:val="NO"/>
    <w:rsid w:val="00111E93"/>
    <w:pPr>
      <w:spacing w:after="0"/>
    </w:pPr>
  </w:style>
  <w:style w:type="paragraph" w:customStyle="1" w:styleId="EW">
    <w:name w:val="EW"/>
    <w:basedOn w:val="EX"/>
    <w:rsid w:val="00111E93"/>
    <w:pPr>
      <w:spacing w:after="0"/>
    </w:pPr>
  </w:style>
  <w:style w:type="paragraph" w:styleId="TOC6">
    <w:name w:val="toc 6"/>
    <w:basedOn w:val="TOC5"/>
    <w:next w:val="Normal"/>
    <w:rsid w:val="00111E93"/>
    <w:pPr>
      <w:ind w:left="1985" w:hanging="1985"/>
    </w:pPr>
  </w:style>
  <w:style w:type="paragraph" w:styleId="TOC7">
    <w:name w:val="toc 7"/>
    <w:basedOn w:val="TOC6"/>
    <w:next w:val="Normal"/>
    <w:rsid w:val="00111E93"/>
    <w:pPr>
      <w:ind w:left="2268" w:hanging="2268"/>
    </w:pPr>
  </w:style>
  <w:style w:type="paragraph" w:customStyle="1" w:styleId="EditorsNote">
    <w:name w:val="Editor's Note"/>
    <w:aliases w:val="EN"/>
    <w:basedOn w:val="NO"/>
    <w:link w:val="EditorsNoteChar"/>
    <w:rsid w:val="00111E93"/>
    <w:rPr>
      <w:color w:val="FF0000"/>
    </w:rPr>
  </w:style>
  <w:style w:type="paragraph" w:customStyle="1" w:styleId="ZA">
    <w:name w:val="ZA"/>
    <w:rsid w:val="00111E9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1E9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1E9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1E9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111E9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111E93"/>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111E9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111E93"/>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111E93"/>
  </w:style>
  <w:style w:type="paragraph" w:customStyle="1" w:styleId="B4">
    <w:name w:val="B4"/>
    <w:basedOn w:val="List4"/>
    <w:link w:val="B4Char"/>
    <w:rsid w:val="00111E93"/>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111E93"/>
  </w:style>
  <w:style w:type="paragraph" w:customStyle="1" w:styleId="ZTD">
    <w:name w:val="ZTD"/>
    <w:basedOn w:val="ZB"/>
    <w:rsid w:val="00111E93"/>
    <w:pPr>
      <w:framePr w:hRule="auto" w:wrap="notBeside" w:y="852"/>
    </w:pPr>
    <w:rPr>
      <w:i w:val="0"/>
      <w:sz w:val="40"/>
    </w:rPr>
  </w:style>
  <w:style w:type="paragraph" w:customStyle="1" w:styleId="ZV">
    <w:name w:val="ZV"/>
    <w:basedOn w:val="ZU"/>
    <w:rsid w:val="00111E9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11E93"/>
    <w:pPr>
      <w:keepLines/>
      <w:spacing w:after="0"/>
    </w:pPr>
  </w:style>
  <w:style w:type="paragraph" w:styleId="Index2">
    <w:name w:val="index 2"/>
    <w:basedOn w:val="Index1"/>
    <w:rsid w:val="00111E93"/>
    <w:pPr>
      <w:ind w:left="284"/>
    </w:pPr>
  </w:style>
  <w:style w:type="character" w:styleId="FootnoteReference">
    <w:name w:val="footnote reference"/>
    <w:basedOn w:val="DefaultParagraphFont"/>
    <w:rsid w:val="00111E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11E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111E93"/>
    <w:pPr>
      <w:ind w:left="851"/>
    </w:pPr>
  </w:style>
  <w:style w:type="paragraph" w:styleId="ListNumber">
    <w:name w:val="List Number"/>
    <w:basedOn w:val="List"/>
    <w:rsid w:val="00111E93"/>
  </w:style>
  <w:style w:type="paragraph" w:styleId="List">
    <w:name w:val="List"/>
    <w:basedOn w:val="Normal"/>
    <w:link w:val="ListChar"/>
    <w:rsid w:val="00111E9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111E93"/>
    <w:pPr>
      <w:ind w:left="851"/>
    </w:pPr>
  </w:style>
  <w:style w:type="paragraph" w:styleId="ListBullet">
    <w:name w:val="List Bullet"/>
    <w:basedOn w:val="List"/>
    <w:link w:val="ListBulletChar"/>
    <w:rsid w:val="00111E93"/>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111E9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111E9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111E93"/>
    <w:pPr>
      <w:ind w:left="1135"/>
    </w:pPr>
  </w:style>
  <w:style w:type="paragraph" w:styleId="List4">
    <w:name w:val="List 4"/>
    <w:basedOn w:val="List3"/>
    <w:rsid w:val="00111E93"/>
    <w:pPr>
      <w:ind w:left="1418"/>
    </w:pPr>
  </w:style>
  <w:style w:type="paragraph" w:styleId="List5">
    <w:name w:val="List 5"/>
    <w:basedOn w:val="List4"/>
    <w:rsid w:val="00111E93"/>
    <w:pPr>
      <w:ind w:left="1702"/>
    </w:pPr>
  </w:style>
  <w:style w:type="paragraph" w:styleId="ListBullet4">
    <w:name w:val="List Bullet 4"/>
    <w:basedOn w:val="ListBullet3"/>
    <w:rsid w:val="00111E93"/>
    <w:pPr>
      <w:ind w:left="1418"/>
    </w:pPr>
  </w:style>
  <w:style w:type="paragraph" w:styleId="ListBullet5">
    <w:name w:val="List Bullet 5"/>
    <w:basedOn w:val="ListBullet4"/>
    <w:rsid w:val="00111E9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272</TotalTime>
  <Pages>59</Pages>
  <Words>29775</Words>
  <Characters>169722</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135</cp:revision>
  <dcterms:created xsi:type="dcterms:W3CDTF">2020-06-25T09:22:00Z</dcterms:created>
  <dcterms:modified xsi:type="dcterms:W3CDTF">2023-04-07T03:34:00Z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