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67A18F13" w:rsidR="005D086C" w:rsidRDefault="005D086C" w:rsidP="0072518D">
      <w:pPr>
        <w:rPr>
          <w:bCs/>
          <w:lang w:eastAsia="zh-CN"/>
        </w:rPr>
      </w:pPr>
      <w:r>
        <w:rPr>
          <w:rFonts w:hint="eastAsia"/>
          <w:lang w:eastAsia="zh-CN"/>
        </w:rPr>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5F67F3" w:rsidRPr="000C792B" w14:paraId="0110C954"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5F67F3" w:rsidRPr="000C792B" w:rsidRDefault="005F67F3" w:rsidP="005F67F3">
            <w:pPr>
              <w:pStyle w:val="TAC"/>
              <w:rPr>
                <w:lang w:eastAsia="zh-CN"/>
              </w:rPr>
            </w:pPr>
            <w:r w:rsidRPr="000C792B">
              <w:rPr>
                <w:lang w:eastAsia="zh-CN"/>
              </w:rPr>
              <w:t>132</w:t>
            </w:r>
          </w:p>
        </w:tc>
        <w:tc>
          <w:tcPr>
            <w:tcW w:w="1163" w:type="dxa"/>
            <w:vMerge w:val="restart"/>
            <w:vAlign w:val="center"/>
          </w:tcPr>
          <w:p w14:paraId="4D0DCD39" w14:textId="77777777" w:rsidR="005F67F3" w:rsidRPr="000C792B" w:rsidRDefault="005F67F3" w:rsidP="005F67F3">
            <w:pPr>
              <w:pStyle w:val="TAC"/>
            </w:pPr>
            <w:r w:rsidRPr="000C792B">
              <w:t>(PRS Ês/Iot)</w:t>
            </w:r>
            <w:r w:rsidRPr="000C792B">
              <w:rPr>
                <w:vertAlign w:val="subscript"/>
              </w:rPr>
              <w:t xml:space="preserve">ref </w:t>
            </w:r>
            <w:r w:rsidRPr="000C792B">
              <w:t>≥-6dB</w:t>
            </w:r>
          </w:p>
          <w:p w14:paraId="2586CFE9" w14:textId="77777777" w:rsidR="005F67F3" w:rsidRPr="000C792B" w:rsidRDefault="005F67F3" w:rsidP="005F67F3">
            <w:pPr>
              <w:pStyle w:val="TAC"/>
            </w:pPr>
          </w:p>
          <w:p w14:paraId="3FE2ED12" w14:textId="77777777" w:rsidR="005F67F3" w:rsidRPr="000C792B" w:rsidRDefault="005F67F3" w:rsidP="005F67F3">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5F67F3" w:rsidRPr="000C792B" w:rsidRDefault="005F67F3" w:rsidP="005F67F3">
            <w:pPr>
              <w:pStyle w:val="TAC"/>
              <w:rPr>
                <w:lang w:val="sv-SE" w:eastAsia="zh-CN"/>
              </w:rPr>
            </w:pPr>
            <w:r w:rsidRPr="000C792B">
              <w:rPr>
                <w:lang w:val="sv-SE" w:eastAsia="zh-CN"/>
              </w:rPr>
              <w:t>15</w:t>
            </w:r>
          </w:p>
        </w:tc>
        <w:tc>
          <w:tcPr>
            <w:tcW w:w="1134" w:type="dxa"/>
            <w:vMerge w:val="restart"/>
            <w:vAlign w:val="center"/>
            <w:hideMark/>
          </w:tcPr>
          <w:p w14:paraId="4107EA6E" w14:textId="29C67767" w:rsidR="005F67F3" w:rsidRPr="000C792B" w:rsidRDefault="005F67F3" w:rsidP="005F67F3">
            <w:pPr>
              <w:pStyle w:val="TAC"/>
            </w:pPr>
            <w:r w:rsidRPr="000C792B">
              <w:t>≥ 24</w:t>
            </w:r>
          </w:p>
        </w:tc>
        <w:tc>
          <w:tcPr>
            <w:tcW w:w="1367" w:type="dxa"/>
            <w:vMerge w:val="restart"/>
            <w:vAlign w:val="center"/>
            <w:hideMark/>
          </w:tcPr>
          <w:p w14:paraId="67B964FC" w14:textId="407D6532" w:rsidR="005F67F3" w:rsidRPr="000C792B" w:rsidRDefault="005F67F3" w:rsidP="005F67F3">
            <w:pPr>
              <w:pStyle w:val="TAC"/>
            </w:pPr>
            <w:r w:rsidRPr="000C792B">
              <w:t>≥ 4</w:t>
            </w:r>
          </w:p>
        </w:tc>
        <w:tc>
          <w:tcPr>
            <w:tcW w:w="2040" w:type="dxa"/>
            <w:vAlign w:val="center"/>
            <w:hideMark/>
          </w:tcPr>
          <w:p w14:paraId="4E640E62" w14:textId="77777777" w:rsidR="005F67F3" w:rsidRPr="000C792B" w:rsidRDefault="005F67F3" w:rsidP="005F67F3">
            <w:pPr>
              <w:pStyle w:val="TAC"/>
              <w:rPr>
                <w:szCs w:val="18"/>
              </w:rPr>
            </w:pPr>
            <w:r w:rsidRPr="000C792B">
              <w:rPr>
                <w:szCs w:val="18"/>
              </w:rPr>
              <w:t>NR_FDD_FR1_A, NR_TDD_FR1_A,</w:t>
            </w:r>
          </w:p>
          <w:p w14:paraId="6F88A296" w14:textId="77777777" w:rsidR="005F67F3" w:rsidRPr="000C792B" w:rsidRDefault="005F67F3" w:rsidP="005F67F3">
            <w:pPr>
              <w:pStyle w:val="TAC"/>
            </w:pPr>
            <w:r w:rsidRPr="000C792B">
              <w:rPr>
                <w:szCs w:val="18"/>
              </w:rPr>
              <w:t>NR_SDL_FR1_A</w:t>
            </w:r>
          </w:p>
        </w:tc>
        <w:tc>
          <w:tcPr>
            <w:tcW w:w="1134" w:type="dxa"/>
            <w:vAlign w:val="center"/>
            <w:hideMark/>
          </w:tcPr>
          <w:p w14:paraId="67D23E4A" w14:textId="77777777" w:rsidR="005F67F3" w:rsidRPr="000C792B" w:rsidRDefault="005F67F3" w:rsidP="005F67F3">
            <w:pPr>
              <w:pStyle w:val="TAC"/>
            </w:pPr>
            <w:r w:rsidRPr="000C792B">
              <w:t>-121</w:t>
            </w:r>
          </w:p>
        </w:tc>
        <w:tc>
          <w:tcPr>
            <w:tcW w:w="1275" w:type="dxa"/>
            <w:vAlign w:val="center"/>
            <w:hideMark/>
          </w:tcPr>
          <w:p w14:paraId="07AC8902" w14:textId="77777777" w:rsidR="005F67F3" w:rsidRPr="000C792B" w:rsidRDefault="005F67F3" w:rsidP="005F67F3">
            <w:pPr>
              <w:pStyle w:val="TAC"/>
              <w:rPr>
                <w:lang w:eastAsia="zh-CN"/>
              </w:rPr>
            </w:pPr>
            <w:r w:rsidRPr="000C792B">
              <w:rPr>
                <w:lang w:eastAsia="zh-CN"/>
              </w:rPr>
              <w:t>-50</w:t>
            </w:r>
          </w:p>
        </w:tc>
      </w:tr>
      <w:tr w:rsidR="005F67F3" w:rsidRPr="000C792B" w14:paraId="5B56050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5F67F3" w:rsidRPr="000C792B" w:rsidRDefault="005F67F3" w:rsidP="005F67F3">
            <w:pPr>
              <w:pStyle w:val="TAC"/>
              <w:rPr>
                <w:lang w:eastAsia="zh-CN"/>
              </w:rPr>
            </w:pPr>
          </w:p>
        </w:tc>
        <w:tc>
          <w:tcPr>
            <w:tcW w:w="1163" w:type="dxa"/>
            <w:vMerge/>
            <w:vAlign w:val="center"/>
            <w:hideMark/>
          </w:tcPr>
          <w:p w14:paraId="648386B0" w14:textId="77777777" w:rsidR="005F67F3" w:rsidRPr="000C792B" w:rsidRDefault="005F67F3" w:rsidP="005F67F3">
            <w:pPr>
              <w:pStyle w:val="TAC"/>
              <w:rPr>
                <w:lang w:val="sv-SE"/>
              </w:rPr>
            </w:pPr>
          </w:p>
        </w:tc>
        <w:tc>
          <w:tcPr>
            <w:tcW w:w="992" w:type="dxa"/>
            <w:vMerge/>
            <w:vAlign w:val="center"/>
            <w:hideMark/>
          </w:tcPr>
          <w:p w14:paraId="24D2FC4F" w14:textId="77777777" w:rsidR="005F67F3" w:rsidRPr="000C792B" w:rsidRDefault="005F67F3" w:rsidP="005F67F3">
            <w:pPr>
              <w:pStyle w:val="TAC"/>
              <w:rPr>
                <w:lang w:val="sv-SE" w:eastAsia="zh-CN"/>
              </w:rPr>
            </w:pPr>
          </w:p>
        </w:tc>
        <w:tc>
          <w:tcPr>
            <w:tcW w:w="1134" w:type="dxa"/>
            <w:vMerge/>
            <w:vAlign w:val="center"/>
            <w:hideMark/>
          </w:tcPr>
          <w:p w14:paraId="4D262B87" w14:textId="77777777" w:rsidR="005F67F3" w:rsidRPr="000C792B" w:rsidRDefault="005F67F3" w:rsidP="005F67F3">
            <w:pPr>
              <w:pStyle w:val="TAC"/>
            </w:pPr>
          </w:p>
        </w:tc>
        <w:tc>
          <w:tcPr>
            <w:tcW w:w="1367" w:type="dxa"/>
            <w:vMerge/>
            <w:vAlign w:val="center"/>
            <w:hideMark/>
          </w:tcPr>
          <w:p w14:paraId="4C60C929" w14:textId="77777777" w:rsidR="005F67F3" w:rsidRPr="000C792B" w:rsidRDefault="005F67F3" w:rsidP="005F67F3">
            <w:pPr>
              <w:pStyle w:val="TAC"/>
            </w:pPr>
          </w:p>
        </w:tc>
        <w:tc>
          <w:tcPr>
            <w:tcW w:w="2040" w:type="dxa"/>
            <w:vAlign w:val="center"/>
            <w:hideMark/>
          </w:tcPr>
          <w:p w14:paraId="3812120C" w14:textId="77777777" w:rsidR="005F67F3" w:rsidRPr="000C792B" w:rsidRDefault="005F67F3" w:rsidP="005F67F3">
            <w:pPr>
              <w:pStyle w:val="TAC"/>
            </w:pPr>
            <w:r w:rsidRPr="000C792B">
              <w:t>NR_FDD_FR1_B</w:t>
            </w:r>
          </w:p>
        </w:tc>
        <w:tc>
          <w:tcPr>
            <w:tcW w:w="1134" w:type="dxa"/>
            <w:hideMark/>
          </w:tcPr>
          <w:p w14:paraId="284B1C45" w14:textId="77777777" w:rsidR="005F67F3" w:rsidRPr="000C792B" w:rsidRDefault="005F67F3" w:rsidP="005F67F3">
            <w:pPr>
              <w:pStyle w:val="TAC"/>
            </w:pPr>
            <w:r w:rsidRPr="000C792B">
              <w:t>-120.5</w:t>
            </w:r>
          </w:p>
        </w:tc>
        <w:tc>
          <w:tcPr>
            <w:tcW w:w="1275" w:type="dxa"/>
            <w:hideMark/>
          </w:tcPr>
          <w:p w14:paraId="64884899" w14:textId="77777777" w:rsidR="005F67F3" w:rsidRPr="000C792B" w:rsidRDefault="005F67F3" w:rsidP="005F67F3">
            <w:pPr>
              <w:pStyle w:val="TAC"/>
            </w:pPr>
            <w:r w:rsidRPr="000C792B">
              <w:rPr>
                <w:lang w:eastAsia="zh-CN"/>
              </w:rPr>
              <w:t>-50</w:t>
            </w:r>
          </w:p>
        </w:tc>
      </w:tr>
      <w:tr w:rsidR="005F67F3" w:rsidRPr="000C792B" w14:paraId="11BF05BD"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5F67F3" w:rsidRPr="000C792B" w:rsidRDefault="005F67F3" w:rsidP="005F67F3">
            <w:pPr>
              <w:pStyle w:val="TAC"/>
              <w:rPr>
                <w:lang w:eastAsia="zh-CN"/>
              </w:rPr>
            </w:pPr>
          </w:p>
        </w:tc>
        <w:tc>
          <w:tcPr>
            <w:tcW w:w="1163" w:type="dxa"/>
            <w:vMerge/>
            <w:vAlign w:val="center"/>
            <w:hideMark/>
          </w:tcPr>
          <w:p w14:paraId="4ADB652E" w14:textId="77777777" w:rsidR="005F67F3" w:rsidRPr="000C792B" w:rsidRDefault="005F67F3" w:rsidP="005F67F3">
            <w:pPr>
              <w:pStyle w:val="TAC"/>
              <w:rPr>
                <w:lang w:val="sv-SE"/>
              </w:rPr>
            </w:pPr>
          </w:p>
        </w:tc>
        <w:tc>
          <w:tcPr>
            <w:tcW w:w="992" w:type="dxa"/>
            <w:vMerge/>
            <w:vAlign w:val="center"/>
            <w:hideMark/>
          </w:tcPr>
          <w:p w14:paraId="5DC5831B" w14:textId="77777777" w:rsidR="005F67F3" w:rsidRPr="000C792B" w:rsidRDefault="005F67F3" w:rsidP="005F67F3">
            <w:pPr>
              <w:pStyle w:val="TAC"/>
              <w:rPr>
                <w:lang w:val="sv-SE" w:eastAsia="zh-CN"/>
              </w:rPr>
            </w:pPr>
          </w:p>
        </w:tc>
        <w:tc>
          <w:tcPr>
            <w:tcW w:w="1134" w:type="dxa"/>
            <w:vMerge/>
            <w:vAlign w:val="center"/>
            <w:hideMark/>
          </w:tcPr>
          <w:p w14:paraId="7D438423" w14:textId="77777777" w:rsidR="005F67F3" w:rsidRPr="000C792B" w:rsidRDefault="005F67F3" w:rsidP="005F67F3">
            <w:pPr>
              <w:pStyle w:val="TAC"/>
            </w:pPr>
          </w:p>
        </w:tc>
        <w:tc>
          <w:tcPr>
            <w:tcW w:w="1367" w:type="dxa"/>
            <w:vMerge/>
            <w:vAlign w:val="center"/>
            <w:hideMark/>
          </w:tcPr>
          <w:p w14:paraId="2231310C" w14:textId="77777777" w:rsidR="005F67F3" w:rsidRPr="000C792B" w:rsidRDefault="005F67F3" w:rsidP="005F67F3">
            <w:pPr>
              <w:pStyle w:val="TAC"/>
            </w:pPr>
          </w:p>
        </w:tc>
        <w:tc>
          <w:tcPr>
            <w:tcW w:w="2040" w:type="dxa"/>
            <w:vAlign w:val="center"/>
            <w:hideMark/>
          </w:tcPr>
          <w:p w14:paraId="5433566D" w14:textId="77777777" w:rsidR="005F67F3" w:rsidRPr="000C792B" w:rsidRDefault="005F67F3" w:rsidP="005F67F3">
            <w:pPr>
              <w:pStyle w:val="TAC"/>
            </w:pPr>
            <w:r w:rsidRPr="000C792B">
              <w:t>NR_TDD_FR1_C</w:t>
            </w:r>
          </w:p>
        </w:tc>
        <w:tc>
          <w:tcPr>
            <w:tcW w:w="1134" w:type="dxa"/>
            <w:vAlign w:val="center"/>
            <w:hideMark/>
          </w:tcPr>
          <w:p w14:paraId="50876EDC" w14:textId="77777777" w:rsidR="005F67F3" w:rsidRPr="000C792B" w:rsidRDefault="005F67F3" w:rsidP="005F67F3">
            <w:pPr>
              <w:pStyle w:val="TAC"/>
            </w:pPr>
            <w:r w:rsidRPr="000C792B">
              <w:t>-120</w:t>
            </w:r>
          </w:p>
        </w:tc>
        <w:tc>
          <w:tcPr>
            <w:tcW w:w="1275" w:type="dxa"/>
            <w:hideMark/>
          </w:tcPr>
          <w:p w14:paraId="76B4D0E6" w14:textId="77777777" w:rsidR="005F67F3" w:rsidRPr="000C792B" w:rsidRDefault="005F67F3" w:rsidP="005F67F3">
            <w:pPr>
              <w:pStyle w:val="TAC"/>
            </w:pPr>
            <w:r w:rsidRPr="000C792B">
              <w:rPr>
                <w:lang w:eastAsia="zh-CN"/>
              </w:rPr>
              <w:t>-50</w:t>
            </w:r>
          </w:p>
        </w:tc>
      </w:tr>
      <w:tr w:rsidR="005F67F3" w:rsidRPr="000C792B" w14:paraId="32349159"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5F67F3" w:rsidRPr="000C792B" w:rsidRDefault="005F67F3" w:rsidP="005F67F3">
            <w:pPr>
              <w:pStyle w:val="TAC"/>
              <w:rPr>
                <w:lang w:eastAsia="zh-CN"/>
              </w:rPr>
            </w:pPr>
          </w:p>
        </w:tc>
        <w:tc>
          <w:tcPr>
            <w:tcW w:w="1163" w:type="dxa"/>
            <w:vMerge/>
            <w:vAlign w:val="center"/>
            <w:hideMark/>
          </w:tcPr>
          <w:p w14:paraId="3FDCB326" w14:textId="77777777" w:rsidR="005F67F3" w:rsidRPr="000C792B" w:rsidRDefault="005F67F3" w:rsidP="005F67F3">
            <w:pPr>
              <w:pStyle w:val="TAC"/>
              <w:rPr>
                <w:lang w:val="sv-SE"/>
              </w:rPr>
            </w:pPr>
          </w:p>
        </w:tc>
        <w:tc>
          <w:tcPr>
            <w:tcW w:w="992" w:type="dxa"/>
            <w:vMerge/>
            <w:vAlign w:val="center"/>
            <w:hideMark/>
          </w:tcPr>
          <w:p w14:paraId="10D17CEB" w14:textId="77777777" w:rsidR="005F67F3" w:rsidRPr="000C792B" w:rsidRDefault="005F67F3" w:rsidP="005F67F3">
            <w:pPr>
              <w:pStyle w:val="TAC"/>
              <w:rPr>
                <w:lang w:val="sv-SE" w:eastAsia="zh-CN"/>
              </w:rPr>
            </w:pPr>
          </w:p>
        </w:tc>
        <w:tc>
          <w:tcPr>
            <w:tcW w:w="1134" w:type="dxa"/>
            <w:vMerge/>
            <w:vAlign w:val="center"/>
            <w:hideMark/>
          </w:tcPr>
          <w:p w14:paraId="4FB1FB1E" w14:textId="77777777" w:rsidR="005F67F3" w:rsidRPr="000C792B" w:rsidRDefault="005F67F3" w:rsidP="005F67F3">
            <w:pPr>
              <w:pStyle w:val="TAC"/>
            </w:pPr>
          </w:p>
        </w:tc>
        <w:tc>
          <w:tcPr>
            <w:tcW w:w="1367" w:type="dxa"/>
            <w:vMerge/>
            <w:vAlign w:val="center"/>
            <w:hideMark/>
          </w:tcPr>
          <w:p w14:paraId="79FB8D21" w14:textId="77777777" w:rsidR="005F67F3" w:rsidRPr="000C792B" w:rsidRDefault="005F67F3" w:rsidP="005F67F3">
            <w:pPr>
              <w:pStyle w:val="TAC"/>
            </w:pPr>
          </w:p>
        </w:tc>
        <w:tc>
          <w:tcPr>
            <w:tcW w:w="2040" w:type="dxa"/>
            <w:vAlign w:val="center"/>
            <w:hideMark/>
          </w:tcPr>
          <w:p w14:paraId="42622605" w14:textId="77777777" w:rsidR="005F67F3" w:rsidRPr="000C792B" w:rsidRDefault="005F67F3" w:rsidP="005F67F3">
            <w:pPr>
              <w:pStyle w:val="TAC"/>
              <w:rPr>
                <w:lang w:val="sv-SE"/>
              </w:rPr>
            </w:pPr>
            <w:r w:rsidRPr="000C792B">
              <w:rPr>
                <w:lang w:val="sv-SE"/>
              </w:rPr>
              <w:t>NR_FDD_FR1_D, NR_TDD_FR1_D</w:t>
            </w:r>
          </w:p>
        </w:tc>
        <w:tc>
          <w:tcPr>
            <w:tcW w:w="1134" w:type="dxa"/>
            <w:vAlign w:val="center"/>
            <w:hideMark/>
          </w:tcPr>
          <w:p w14:paraId="4A59718C" w14:textId="77777777" w:rsidR="005F67F3" w:rsidRPr="000C792B" w:rsidRDefault="005F67F3" w:rsidP="005F67F3">
            <w:pPr>
              <w:pStyle w:val="TAC"/>
            </w:pPr>
            <w:r w:rsidRPr="000C792B">
              <w:t>-119.5</w:t>
            </w:r>
          </w:p>
        </w:tc>
        <w:tc>
          <w:tcPr>
            <w:tcW w:w="1275" w:type="dxa"/>
            <w:hideMark/>
          </w:tcPr>
          <w:p w14:paraId="6465D8A1" w14:textId="77777777" w:rsidR="005F67F3" w:rsidRPr="000C792B" w:rsidRDefault="005F67F3" w:rsidP="005F67F3">
            <w:pPr>
              <w:pStyle w:val="TAC"/>
            </w:pPr>
            <w:r w:rsidRPr="000C792B">
              <w:rPr>
                <w:lang w:eastAsia="zh-CN"/>
              </w:rPr>
              <w:t>-50</w:t>
            </w:r>
          </w:p>
        </w:tc>
      </w:tr>
      <w:tr w:rsidR="005F67F3" w:rsidRPr="000C792B" w14:paraId="1DF31E6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5F67F3" w:rsidRPr="000C792B" w:rsidRDefault="005F67F3" w:rsidP="005F67F3">
            <w:pPr>
              <w:pStyle w:val="TAC"/>
              <w:rPr>
                <w:lang w:eastAsia="zh-CN"/>
              </w:rPr>
            </w:pPr>
          </w:p>
        </w:tc>
        <w:tc>
          <w:tcPr>
            <w:tcW w:w="1163" w:type="dxa"/>
            <w:vMerge/>
            <w:vAlign w:val="center"/>
            <w:hideMark/>
          </w:tcPr>
          <w:p w14:paraId="3FF59390" w14:textId="77777777" w:rsidR="005F67F3" w:rsidRPr="000C792B" w:rsidRDefault="005F67F3" w:rsidP="005F67F3">
            <w:pPr>
              <w:pStyle w:val="TAC"/>
              <w:rPr>
                <w:lang w:val="sv-SE"/>
              </w:rPr>
            </w:pPr>
          </w:p>
        </w:tc>
        <w:tc>
          <w:tcPr>
            <w:tcW w:w="992" w:type="dxa"/>
            <w:vMerge/>
            <w:vAlign w:val="center"/>
            <w:hideMark/>
          </w:tcPr>
          <w:p w14:paraId="4B2ACB30" w14:textId="77777777" w:rsidR="005F67F3" w:rsidRPr="000C792B" w:rsidRDefault="005F67F3" w:rsidP="005F67F3">
            <w:pPr>
              <w:pStyle w:val="TAC"/>
              <w:rPr>
                <w:lang w:val="sv-SE" w:eastAsia="zh-CN"/>
              </w:rPr>
            </w:pPr>
          </w:p>
        </w:tc>
        <w:tc>
          <w:tcPr>
            <w:tcW w:w="1134" w:type="dxa"/>
            <w:vMerge/>
            <w:vAlign w:val="center"/>
            <w:hideMark/>
          </w:tcPr>
          <w:p w14:paraId="43C1BC0A" w14:textId="77777777" w:rsidR="005F67F3" w:rsidRPr="000C792B" w:rsidRDefault="005F67F3" w:rsidP="005F67F3">
            <w:pPr>
              <w:pStyle w:val="TAC"/>
            </w:pPr>
          </w:p>
        </w:tc>
        <w:tc>
          <w:tcPr>
            <w:tcW w:w="1367" w:type="dxa"/>
            <w:vMerge/>
            <w:vAlign w:val="center"/>
            <w:hideMark/>
          </w:tcPr>
          <w:p w14:paraId="7A57B009" w14:textId="77777777" w:rsidR="005F67F3" w:rsidRPr="000C792B" w:rsidRDefault="005F67F3" w:rsidP="005F67F3">
            <w:pPr>
              <w:pStyle w:val="TAC"/>
            </w:pPr>
          </w:p>
        </w:tc>
        <w:tc>
          <w:tcPr>
            <w:tcW w:w="2040" w:type="dxa"/>
            <w:vAlign w:val="center"/>
            <w:hideMark/>
          </w:tcPr>
          <w:p w14:paraId="11093266" w14:textId="77777777" w:rsidR="005F67F3" w:rsidRPr="000C792B" w:rsidRDefault="005F67F3" w:rsidP="005F67F3">
            <w:pPr>
              <w:pStyle w:val="TAC"/>
              <w:rPr>
                <w:lang w:val="sv-SE"/>
              </w:rPr>
            </w:pPr>
            <w:r w:rsidRPr="000C792B">
              <w:rPr>
                <w:lang w:val="sv-SE"/>
              </w:rPr>
              <w:t>NR_FDD_FR1_E, NR_TDD_FR1_E</w:t>
            </w:r>
          </w:p>
        </w:tc>
        <w:tc>
          <w:tcPr>
            <w:tcW w:w="1134" w:type="dxa"/>
            <w:vAlign w:val="center"/>
            <w:hideMark/>
          </w:tcPr>
          <w:p w14:paraId="28DF208A" w14:textId="77777777" w:rsidR="005F67F3" w:rsidRPr="000C792B" w:rsidRDefault="005F67F3" w:rsidP="005F67F3">
            <w:pPr>
              <w:pStyle w:val="TAC"/>
            </w:pPr>
            <w:r w:rsidRPr="000C792B">
              <w:t>-119</w:t>
            </w:r>
          </w:p>
        </w:tc>
        <w:tc>
          <w:tcPr>
            <w:tcW w:w="1275" w:type="dxa"/>
            <w:hideMark/>
          </w:tcPr>
          <w:p w14:paraId="12F00B6D" w14:textId="77777777" w:rsidR="005F67F3" w:rsidRPr="000C792B" w:rsidRDefault="005F67F3" w:rsidP="005F67F3">
            <w:pPr>
              <w:pStyle w:val="TAC"/>
            </w:pPr>
            <w:r w:rsidRPr="000C792B">
              <w:rPr>
                <w:lang w:eastAsia="zh-CN"/>
              </w:rPr>
              <w:t>-50</w:t>
            </w:r>
          </w:p>
        </w:tc>
      </w:tr>
      <w:tr w:rsidR="005F67F3" w:rsidRPr="000C792B" w14:paraId="7A81939F"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5F67F3" w:rsidRPr="000C792B" w:rsidRDefault="005F67F3" w:rsidP="005F67F3">
            <w:pPr>
              <w:pStyle w:val="TAC"/>
              <w:rPr>
                <w:lang w:eastAsia="zh-CN"/>
              </w:rPr>
            </w:pPr>
          </w:p>
        </w:tc>
        <w:tc>
          <w:tcPr>
            <w:tcW w:w="1163" w:type="dxa"/>
            <w:vMerge/>
            <w:vAlign w:val="center"/>
            <w:hideMark/>
          </w:tcPr>
          <w:p w14:paraId="09C02E37" w14:textId="77777777" w:rsidR="005F67F3" w:rsidRPr="000C792B" w:rsidRDefault="005F67F3" w:rsidP="005F67F3">
            <w:pPr>
              <w:pStyle w:val="TAC"/>
              <w:rPr>
                <w:lang w:val="sv-SE"/>
              </w:rPr>
            </w:pPr>
          </w:p>
        </w:tc>
        <w:tc>
          <w:tcPr>
            <w:tcW w:w="992" w:type="dxa"/>
            <w:vMerge/>
            <w:vAlign w:val="center"/>
            <w:hideMark/>
          </w:tcPr>
          <w:p w14:paraId="2CB99866" w14:textId="77777777" w:rsidR="005F67F3" w:rsidRPr="000C792B" w:rsidRDefault="005F67F3" w:rsidP="005F67F3">
            <w:pPr>
              <w:pStyle w:val="TAC"/>
              <w:rPr>
                <w:lang w:val="sv-SE" w:eastAsia="zh-CN"/>
              </w:rPr>
            </w:pPr>
          </w:p>
        </w:tc>
        <w:tc>
          <w:tcPr>
            <w:tcW w:w="1134" w:type="dxa"/>
            <w:vMerge/>
            <w:vAlign w:val="center"/>
            <w:hideMark/>
          </w:tcPr>
          <w:p w14:paraId="67183F2B" w14:textId="77777777" w:rsidR="005F67F3" w:rsidRPr="000C792B" w:rsidRDefault="005F67F3" w:rsidP="005F67F3">
            <w:pPr>
              <w:pStyle w:val="TAC"/>
            </w:pPr>
          </w:p>
        </w:tc>
        <w:tc>
          <w:tcPr>
            <w:tcW w:w="1367" w:type="dxa"/>
            <w:vMerge/>
            <w:vAlign w:val="center"/>
            <w:hideMark/>
          </w:tcPr>
          <w:p w14:paraId="283C44B7" w14:textId="77777777" w:rsidR="005F67F3" w:rsidRPr="000C792B" w:rsidRDefault="005F67F3" w:rsidP="005F67F3">
            <w:pPr>
              <w:pStyle w:val="TAC"/>
            </w:pPr>
          </w:p>
        </w:tc>
        <w:tc>
          <w:tcPr>
            <w:tcW w:w="2040" w:type="dxa"/>
            <w:vAlign w:val="center"/>
            <w:hideMark/>
          </w:tcPr>
          <w:p w14:paraId="2B24F021" w14:textId="77777777" w:rsidR="005F67F3" w:rsidRPr="000C792B" w:rsidRDefault="005F67F3" w:rsidP="005F67F3">
            <w:pPr>
              <w:pStyle w:val="TAC"/>
            </w:pPr>
            <w:r w:rsidRPr="000C792B">
              <w:rPr>
                <w:lang w:eastAsia="zh-CN"/>
              </w:rPr>
              <w:t>NR_FDD_FR1_F</w:t>
            </w:r>
          </w:p>
        </w:tc>
        <w:tc>
          <w:tcPr>
            <w:tcW w:w="1134" w:type="dxa"/>
            <w:vAlign w:val="center"/>
            <w:hideMark/>
          </w:tcPr>
          <w:p w14:paraId="431CFF0D" w14:textId="77777777" w:rsidR="005F67F3" w:rsidRPr="000C792B" w:rsidRDefault="005F67F3" w:rsidP="005F67F3">
            <w:pPr>
              <w:pStyle w:val="TAC"/>
            </w:pPr>
            <w:r w:rsidRPr="000C792B">
              <w:t>-118.5</w:t>
            </w:r>
          </w:p>
        </w:tc>
        <w:tc>
          <w:tcPr>
            <w:tcW w:w="1275" w:type="dxa"/>
            <w:hideMark/>
          </w:tcPr>
          <w:p w14:paraId="4A716020" w14:textId="77777777" w:rsidR="005F67F3" w:rsidRPr="000C792B" w:rsidRDefault="005F67F3" w:rsidP="005F67F3">
            <w:pPr>
              <w:pStyle w:val="TAC"/>
            </w:pPr>
            <w:r w:rsidRPr="000C792B">
              <w:rPr>
                <w:lang w:eastAsia="zh-CN"/>
              </w:rPr>
              <w:t>-50</w:t>
            </w:r>
          </w:p>
        </w:tc>
      </w:tr>
      <w:tr w:rsidR="005F67F3" w:rsidRPr="000C792B" w14:paraId="16BB27BE"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5F67F3" w:rsidRPr="000C792B" w:rsidRDefault="005F67F3" w:rsidP="005F67F3">
            <w:pPr>
              <w:pStyle w:val="TAC"/>
              <w:rPr>
                <w:lang w:eastAsia="zh-CN"/>
              </w:rPr>
            </w:pPr>
          </w:p>
        </w:tc>
        <w:tc>
          <w:tcPr>
            <w:tcW w:w="1163" w:type="dxa"/>
            <w:vMerge/>
            <w:vAlign w:val="center"/>
            <w:hideMark/>
          </w:tcPr>
          <w:p w14:paraId="75D45FB7" w14:textId="77777777" w:rsidR="005F67F3" w:rsidRPr="000C792B" w:rsidRDefault="005F67F3" w:rsidP="005F67F3">
            <w:pPr>
              <w:pStyle w:val="TAC"/>
              <w:rPr>
                <w:lang w:val="sv-SE"/>
              </w:rPr>
            </w:pPr>
          </w:p>
        </w:tc>
        <w:tc>
          <w:tcPr>
            <w:tcW w:w="992" w:type="dxa"/>
            <w:vMerge/>
            <w:vAlign w:val="center"/>
            <w:hideMark/>
          </w:tcPr>
          <w:p w14:paraId="6F68E51E" w14:textId="77777777" w:rsidR="005F67F3" w:rsidRPr="000C792B" w:rsidRDefault="005F67F3" w:rsidP="005F67F3">
            <w:pPr>
              <w:pStyle w:val="TAC"/>
              <w:rPr>
                <w:lang w:val="sv-SE" w:eastAsia="zh-CN"/>
              </w:rPr>
            </w:pPr>
          </w:p>
        </w:tc>
        <w:tc>
          <w:tcPr>
            <w:tcW w:w="1134" w:type="dxa"/>
            <w:vMerge/>
            <w:vAlign w:val="center"/>
            <w:hideMark/>
          </w:tcPr>
          <w:p w14:paraId="262A90A2" w14:textId="77777777" w:rsidR="005F67F3" w:rsidRPr="000C792B" w:rsidRDefault="005F67F3" w:rsidP="005F67F3">
            <w:pPr>
              <w:pStyle w:val="TAC"/>
            </w:pPr>
          </w:p>
        </w:tc>
        <w:tc>
          <w:tcPr>
            <w:tcW w:w="1367" w:type="dxa"/>
            <w:vMerge/>
            <w:vAlign w:val="center"/>
            <w:hideMark/>
          </w:tcPr>
          <w:p w14:paraId="49FB5D82" w14:textId="77777777" w:rsidR="005F67F3" w:rsidRPr="000C792B" w:rsidRDefault="005F67F3" w:rsidP="005F67F3">
            <w:pPr>
              <w:pStyle w:val="TAC"/>
            </w:pPr>
          </w:p>
        </w:tc>
        <w:tc>
          <w:tcPr>
            <w:tcW w:w="2040" w:type="dxa"/>
            <w:vAlign w:val="center"/>
            <w:hideMark/>
          </w:tcPr>
          <w:p w14:paraId="4B3F2914"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hideMark/>
          </w:tcPr>
          <w:p w14:paraId="5117D0D6" w14:textId="77777777" w:rsidR="005F67F3" w:rsidRPr="000C792B" w:rsidRDefault="005F67F3" w:rsidP="005F67F3">
            <w:pPr>
              <w:pStyle w:val="TAC"/>
            </w:pPr>
            <w:r w:rsidRPr="000C792B">
              <w:t>-118</w:t>
            </w:r>
          </w:p>
        </w:tc>
        <w:tc>
          <w:tcPr>
            <w:tcW w:w="1275" w:type="dxa"/>
            <w:hideMark/>
          </w:tcPr>
          <w:p w14:paraId="19B38327" w14:textId="77777777" w:rsidR="005F67F3" w:rsidRPr="000C792B" w:rsidRDefault="005F67F3" w:rsidP="005F67F3">
            <w:pPr>
              <w:pStyle w:val="TAC"/>
            </w:pPr>
            <w:r w:rsidRPr="000C792B">
              <w:rPr>
                <w:lang w:eastAsia="zh-CN"/>
              </w:rPr>
              <w:t>-50</w:t>
            </w:r>
          </w:p>
        </w:tc>
      </w:tr>
      <w:tr w:rsidR="005F67F3" w:rsidRPr="000C792B" w14:paraId="23BBFFDE"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5F67F3" w:rsidRPr="000C792B" w:rsidRDefault="005F67F3" w:rsidP="005F67F3">
            <w:pPr>
              <w:pStyle w:val="TAC"/>
              <w:rPr>
                <w:lang w:eastAsia="zh-CN"/>
              </w:rPr>
            </w:pPr>
          </w:p>
        </w:tc>
        <w:tc>
          <w:tcPr>
            <w:tcW w:w="1163" w:type="dxa"/>
            <w:vMerge/>
            <w:vAlign w:val="center"/>
            <w:hideMark/>
          </w:tcPr>
          <w:p w14:paraId="3425B1FE" w14:textId="77777777" w:rsidR="005F67F3" w:rsidRPr="000C792B" w:rsidRDefault="005F67F3" w:rsidP="005F67F3">
            <w:pPr>
              <w:pStyle w:val="TAC"/>
              <w:rPr>
                <w:lang w:val="sv-SE"/>
              </w:rPr>
            </w:pPr>
          </w:p>
        </w:tc>
        <w:tc>
          <w:tcPr>
            <w:tcW w:w="992" w:type="dxa"/>
            <w:vMerge/>
            <w:vAlign w:val="center"/>
            <w:hideMark/>
          </w:tcPr>
          <w:p w14:paraId="252A1E9D" w14:textId="77777777" w:rsidR="005F67F3" w:rsidRPr="000C792B" w:rsidRDefault="005F67F3" w:rsidP="005F67F3">
            <w:pPr>
              <w:pStyle w:val="TAC"/>
              <w:rPr>
                <w:lang w:val="sv-SE" w:eastAsia="zh-CN"/>
              </w:rPr>
            </w:pPr>
          </w:p>
        </w:tc>
        <w:tc>
          <w:tcPr>
            <w:tcW w:w="1134" w:type="dxa"/>
            <w:vMerge/>
            <w:vAlign w:val="center"/>
            <w:hideMark/>
          </w:tcPr>
          <w:p w14:paraId="5BE52F7F" w14:textId="77777777" w:rsidR="005F67F3" w:rsidRPr="000C792B" w:rsidRDefault="005F67F3" w:rsidP="005F67F3">
            <w:pPr>
              <w:pStyle w:val="TAC"/>
            </w:pPr>
          </w:p>
        </w:tc>
        <w:tc>
          <w:tcPr>
            <w:tcW w:w="1367" w:type="dxa"/>
            <w:vMerge/>
            <w:vAlign w:val="center"/>
            <w:hideMark/>
          </w:tcPr>
          <w:p w14:paraId="025BF967" w14:textId="77777777" w:rsidR="005F67F3" w:rsidRPr="000C792B" w:rsidRDefault="005F67F3" w:rsidP="005F67F3">
            <w:pPr>
              <w:pStyle w:val="TAC"/>
            </w:pPr>
          </w:p>
        </w:tc>
        <w:tc>
          <w:tcPr>
            <w:tcW w:w="2040" w:type="dxa"/>
            <w:vAlign w:val="center"/>
            <w:hideMark/>
          </w:tcPr>
          <w:p w14:paraId="1D7B84DD" w14:textId="77777777" w:rsidR="005F67F3" w:rsidRPr="000C792B" w:rsidRDefault="005F67F3" w:rsidP="005F67F3">
            <w:pPr>
              <w:pStyle w:val="TAC"/>
            </w:pPr>
            <w:r w:rsidRPr="000C792B">
              <w:rPr>
                <w:lang w:eastAsia="zh-CN"/>
              </w:rPr>
              <w:t>NR</w:t>
            </w:r>
            <w:r w:rsidRPr="000C792B">
              <w:t>_</w:t>
            </w:r>
            <w:r w:rsidRPr="000C792B">
              <w:rPr>
                <w:lang w:eastAsia="zh-CN"/>
              </w:rPr>
              <w:t>FDD_FR1_H</w:t>
            </w:r>
          </w:p>
        </w:tc>
        <w:tc>
          <w:tcPr>
            <w:tcW w:w="1134" w:type="dxa"/>
            <w:vAlign w:val="center"/>
            <w:hideMark/>
          </w:tcPr>
          <w:p w14:paraId="26A4DEB7" w14:textId="77777777" w:rsidR="005F67F3" w:rsidRPr="000C792B" w:rsidRDefault="005F67F3" w:rsidP="005F67F3">
            <w:pPr>
              <w:pStyle w:val="TAC"/>
            </w:pPr>
            <w:r w:rsidRPr="000C792B">
              <w:t>-117.5</w:t>
            </w:r>
          </w:p>
        </w:tc>
        <w:tc>
          <w:tcPr>
            <w:tcW w:w="1275" w:type="dxa"/>
            <w:hideMark/>
          </w:tcPr>
          <w:p w14:paraId="1E00E774" w14:textId="77777777" w:rsidR="005F67F3" w:rsidRPr="000C792B" w:rsidRDefault="005F67F3" w:rsidP="005F67F3">
            <w:pPr>
              <w:pStyle w:val="TAC"/>
            </w:pPr>
            <w:r w:rsidRPr="000C792B">
              <w:rPr>
                <w:lang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5F67F3" w:rsidRPr="000C792B" w14:paraId="6ABD2C22" w14:textId="77777777" w:rsidTr="00224E82">
        <w:trPr>
          <w:jc w:val="center"/>
        </w:trPr>
        <w:tc>
          <w:tcPr>
            <w:tcW w:w="959" w:type="dxa"/>
            <w:vMerge w:val="restart"/>
            <w:vAlign w:val="center"/>
            <w:hideMark/>
          </w:tcPr>
          <w:p w14:paraId="582B3BA2" w14:textId="03DF2A3A" w:rsidR="005F67F3" w:rsidRPr="000C792B" w:rsidRDefault="005F67F3" w:rsidP="005F67F3">
            <w:pPr>
              <w:pStyle w:val="TAC"/>
              <w:rPr>
                <w:lang w:eastAsia="zh-CN"/>
              </w:rPr>
            </w:pPr>
            <w:r w:rsidRPr="002B4D79">
              <w:rPr>
                <w:lang w:eastAsia="zh-CN"/>
              </w:rPr>
              <w:t>75</w:t>
            </w:r>
          </w:p>
        </w:tc>
        <w:tc>
          <w:tcPr>
            <w:tcW w:w="1163" w:type="dxa"/>
            <w:vMerge/>
            <w:vAlign w:val="center"/>
            <w:hideMark/>
          </w:tcPr>
          <w:p w14:paraId="0D9B8FEB" w14:textId="77777777" w:rsidR="005F67F3" w:rsidRPr="000C792B" w:rsidRDefault="005F67F3" w:rsidP="005F67F3">
            <w:pPr>
              <w:pStyle w:val="TAC"/>
              <w:rPr>
                <w:lang w:val="sv-SE"/>
              </w:rPr>
            </w:pPr>
          </w:p>
        </w:tc>
        <w:tc>
          <w:tcPr>
            <w:tcW w:w="992" w:type="dxa"/>
            <w:vMerge w:val="restart"/>
            <w:vAlign w:val="center"/>
            <w:hideMark/>
          </w:tcPr>
          <w:p w14:paraId="23ECEA96" w14:textId="77777777" w:rsidR="005F67F3" w:rsidRPr="000C792B" w:rsidRDefault="005F67F3" w:rsidP="005F67F3">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5F67F3" w:rsidRPr="000C792B" w:rsidRDefault="005F67F3" w:rsidP="005F67F3">
            <w:pPr>
              <w:pStyle w:val="TAC"/>
            </w:pPr>
            <w:r w:rsidRPr="000C792B">
              <w:t>≥ 24</w:t>
            </w:r>
          </w:p>
        </w:tc>
        <w:tc>
          <w:tcPr>
            <w:tcW w:w="1367" w:type="dxa"/>
            <w:vMerge w:val="restart"/>
            <w:vAlign w:val="center"/>
            <w:hideMark/>
          </w:tcPr>
          <w:p w14:paraId="674142AA" w14:textId="27458BFD" w:rsidR="005F67F3" w:rsidRPr="000C792B" w:rsidRDefault="005F67F3" w:rsidP="005F67F3">
            <w:pPr>
              <w:pStyle w:val="TAC"/>
            </w:pPr>
            <w:r w:rsidRPr="000C792B">
              <w:t>≥ 4</w:t>
            </w:r>
          </w:p>
        </w:tc>
        <w:tc>
          <w:tcPr>
            <w:tcW w:w="2040" w:type="dxa"/>
            <w:vAlign w:val="center"/>
            <w:hideMark/>
          </w:tcPr>
          <w:p w14:paraId="4DA75B4F" w14:textId="77777777" w:rsidR="005F67F3" w:rsidRPr="000C792B" w:rsidRDefault="005F67F3" w:rsidP="005F67F3">
            <w:pPr>
              <w:pStyle w:val="TAC"/>
              <w:rPr>
                <w:szCs w:val="18"/>
              </w:rPr>
            </w:pPr>
            <w:r w:rsidRPr="000C792B">
              <w:rPr>
                <w:szCs w:val="18"/>
              </w:rPr>
              <w:t>NR_FDD_FR1_A, NR_TDD_FR1_A,</w:t>
            </w:r>
          </w:p>
          <w:p w14:paraId="2866C097" w14:textId="77777777" w:rsidR="005F67F3" w:rsidRPr="000C792B" w:rsidRDefault="005F67F3" w:rsidP="005F67F3">
            <w:pPr>
              <w:pStyle w:val="TAC"/>
            </w:pPr>
            <w:r w:rsidRPr="000C792B">
              <w:rPr>
                <w:szCs w:val="18"/>
              </w:rPr>
              <w:t>NR_SDL_FR1_A</w:t>
            </w:r>
          </w:p>
        </w:tc>
        <w:tc>
          <w:tcPr>
            <w:tcW w:w="1134" w:type="dxa"/>
            <w:vAlign w:val="center"/>
            <w:hideMark/>
          </w:tcPr>
          <w:p w14:paraId="08F720FF" w14:textId="77777777" w:rsidR="005F67F3" w:rsidRPr="000C792B" w:rsidRDefault="005F67F3" w:rsidP="005F67F3">
            <w:pPr>
              <w:pStyle w:val="TAC"/>
            </w:pPr>
            <w:r w:rsidRPr="000C792B">
              <w:t>-118</w:t>
            </w:r>
          </w:p>
        </w:tc>
        <w:tc>
          <w:tcPr>
            <w:tcW w:w="1275" w:type="dxa"/>
            <w:vAlign w:val="center"/>
            <w:hideMark/>
          </w:tcPr>
          <w:p w14:paraId="0BB99CB3" w14:textId="77777777" w:rsidR="005F67F3" w:rsidRPr="000C792B" w:rsidRDefault="005F67F3" w:rsidP="005F67F3">
            <w:pPr>
              <w:pStyle w:val="TAC"/>
            </w:pPr>
            <w:r w:rsidRPr="000C792B">
              <w:rPr>
                <w:lang w:eastAsia="zh-CN"/>
              </w:rPr>
              <w:t>-50</w:t>
            </w:r>
          </w:p>
        </w:tc>
      </w:tr>
      <w:tr w:rsidR="005F67F3" w:rsidRPr="000C792B" w14:paraId="7FCF913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5F67F3" w:rsidRPr="000C792B" w:rsidRDefault="005F67F3" w:rsidP="005F67F3">
            <w:pPr>
              <w:pStyle w:val="TAC"/>
              <w:rPr>
                <w:lang w:eastAsia="zh-CN"/>
              </w:rPr>
            </w:pPr>
          </w:p>
        </w:tc>
        <w:tc>
          <w:tcPr>
            <w:tcW w:w="1163" w:type="dxa"/>
            <w:vMerge/>
            <w:vAlign w:val="center"/>
            <w:hideMark/>
          </w:tcPr>
          <w:p w14:paraId="68884873" w14:textId="77777777" w:rsidR="005F67F3" w:rsidRPr="000C792B" w:rsidRDefault="005F67F3" w:rsidP="005F67F3">
            <w:pPr>
              <w:pStyle w:val="TAC"/>
              <w:rPr>
                <w:lang w:val="sv-SE"/>
              </w:rPr>
            </w:pPr>
          </w:p>
        </w:tc>
        <w:tc>
          <w:tcPr>
            <w:tcW w:w="992" w:type="dxa"/>
            <w:vMerge/>
            <w:vAlign w:val="center"/>
            <w:hideMark/>
          </w:tcPr>
          <w:p w14:paraId="4F505EE2" w14:textId="77777777" w:rsidR="005F67F3" w:rsidRPr="000C792B" w:rsidRDefault="005F67F3" w:rsidP="005F67F3">
            <w:pPr>
              <w:pStyle w:val="TAC"/>
              <w:rPr>
                <w:lang w:val="sv-SE" w:eastAsia="zh-CN"/>
              </w:rPr>
            </w:pPr>
          </w:p>
        </w:tc>
        <w:tc>
          <w:tcPr>
            <w:tcW w:w="1134" w:type="dxa"/>
            <w:vMerge/>
            <w:vAlign w:val="center"/>
            <w:hideMark/>
          </w:tcPr>
          <w:p w14:paraId="5954EEA6" w14:textId="77777777" w:rsidR="005F67F3" w:rsidRPr="000C792B" w:rsidRDefault="005F67F3" w:rsidP="005F67F3">
            <w:pPr>
              <w:pStyle w:val="TAC"/>
            </w:pPr>
          </w:p>
        </w:tc>
        <w:tc>
          <w:tcPr>
            <w:tcW w:w="1367" w:type="dxa"/>
            <w:vMerge/>
            <w:vAlign w:val="center"/>
            <w:hideMark/>
          </w:tcPr>
          <w:p w14:paraId="2A543B62" w14:textId="77777777" w:rsidR="005F67F3" w:rsidRPr="000C792B" w:rsidRDefault="005F67F3" w:rsidP="005F67F3">
            <w:pPr>
              <w:pStyle w:val="TAC"/>
            </w:pPr>
          </w:p>
        </w:tc>
        <w:tc>
          <w:tcPr>
            <w:tcW w:w="2040" w:type="dxa"/>
            <w:vAlign w:val="center"/>
            <w:hideMark/>
          </w:tcPr>
          <w:p w14:paraId="7C76F9B6" w14:textId="77777777" w:rsidR="005F67F3" w:rsidRPr="000C792B" w:rsidRDefault="005F67F3" w:rsidP="005F67F3">
            <w:pPr>
              <w:pStyle w:val="TAC"/>
            </w:pPr>
            <w:r w:rsidRPr="000C792B">
              <w:t>NR_FDD_FR1_B</w:t>
            </w:r>
          </w:p>
        </w:tc>
        <w:tc>
          <w:tcPr>
            <w:tcW w:w="1134" w:type="dxa"/>
            <w:hideMark/>
          </w:tcPr>
          <w:p w14:paraId="7B56B685" w14:textId="77777777" w:rsidR="005F67F3" w:rsidRPr="000C792B" w:rsidRDefault="005F67F3" w:rsidP="005F67F3">
            <w:pPr>
              <w:pStyle w:val="TAC"/>
            </w:pPr>
            <w:r w:rsidRPr="000C792B">
              <w:t>-117.5</w:t>
            </w:r>
          </w:p>
        </w:tc>
        <w:tc>
          <w:tcPr>
            <w:tcW w:w="1275" w:type="dxa"/>
            <w:hideMark/>
          </w:tcPr>
          <w:p w14:paraId="48A512D0" w14:textId="77777777" w:rsidR="005F67F3" w:rsidRPr="000C792B" w:rsidRDefault="005F67F3" w:rsidP="005F67F3">
            <w:pPr>
              <w:pStyle w:val="TAC"/>
            </w:pPr>
            <w:r w:rsidRPr="000C792B">
              <w:rPr>
                <w:lang w:eastAsia="zh-CN"/>
              </w:rPr>
              <w:t>-50</w:t>
            </w:r>
          </w:p>
        </w:tc>
      </w:tr>
      <w:tr w:rsidR="005F67F3" w:rsidRPr="000C792B" w14:paraId="6C09C6F7"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5F67F3" w:rsidRPr="000C792B" w:rsidRDefault="005F67F3" w:rsidP="005F67F3">
            <w:pPr>
              <w:pStyle w:val="TAC"/>
              <w:rPr>
                <w:lang w:eastAsia="zh-CN"/>
              </w:rPr>
            </w:pPr>
          </w:p>
        </w:tc>
        <w:tc>
          <w:tcPr>
            <w:tcW w:w="1163" w:type="dxa"/>
            <w:vMerge/>
            <w:vAlign w:val="center"/>
            <w:hideMark/>
          </w:tcPr>
          <w:p w14:paraId="441E1D45" w14:textId="77777777" w:rsidR="005F67F3" w:rsidRPr="000C792B" w:rsidRDefault="005F67F3" w:rsidP="005F67F3">
            <w:pPr>
              <w:pStyle w:val="TAC"/>
              <w:rPr>
                <w:lang w:val="sv-SE"/>
              </w:rPr>
            </w:pPr>
          </w:p>
        </w:tc>
        <w:tc>
          <w:tcPr>
            <w:tcW w:w="992" w:type="dxa"/>
            <w:vMerge/>
            <w:vAlign w:val="center"/>
            <w:hideMark/>
          </w:tcPr>
          <w:p w14:paraId="5255C538" w14:textId="77777777" w:rsidR="005F67F3" w:rsidRPr="000C792B" w:rsidRDefault="005F67F3" w:rsidP="005F67F3">
            <w:pPr>
              <w:pStyle w:val="TAC"/>
              <w:rPr>
                <w:lang w:val="sv-SE" w:eastAsia="zh-CN"/>
              </w:rPr>
            </w:pPr>
          </w:p>
        </w:tc>
        <w:tc>
          <w:tcPr>
            <w:tcW w:w="1134" w:type="dxa"/>
            <w:vMerge/>
            <w:vAlign w:val="center"/>
            <w:hideMark/>
          </w:tcPr>
          <w:p w14:paraId="3F7BD76D" w14:textId="77777777" w:rsidR="005F67F3" w:rsidRPr="000C792B" w:rsidRDefault="005F67F3" w:rsidP="005F67F3">
            <w:pPr>
              <w:pStyle w:val="TAC"/>
            </w:pPr>
          </w:p>
        </w:tc>
        <w:tc>
          <w:tcPr>
            <w:tcW w:w="1367" w:type="dxa"/>
            <w:vMerge/>
            <w:vAlign w:val="center"/>
            <w:hideMark/>
          </w:tcPr>
          <w:p w14:paraId="0D044186" w14:textId="77777777" w:rsidR="005F67F3" w:rsidRPr="000C792B" w:rsidRDefault="005F67F3" w:rsidP="005F67F3">
            <w:pPr>
              <w:pStyle w:val="TAC"/>
            </w:pPr>
          </w:p>
        </w:tc>
        <w:tc>
          <w:tcPr>
            <w:tcW w:w="2040" w:type="dxa"/>
            <w:vAlign w:val="center"/>
            <w:hideMark/>
          </w:tcPr>
          <w:p w14:paraId="77526BBF" w14:textId="77777777" w:rsidR="005F67F3" w:rsidRPr="000C792B" w:rsidRDefault="005F67F3" w:rsidP="005F67F3">
            <w:pPr>
              <w:pStyle w:val="TAC"/>
            </w:pPr>
            <w:r w:rsidRPr="000C792B">
              <w:t>NR_TDD_FR1_C</w:t>
            </w:r>
          </w:p>
        </w:tc>
        <w:tc>
          <w:tcPr>
            <w:tcW w:w="1134" w:type="dxa"/>
            <w:vAlign w:val="center"/>
            <w:hideMark/>
          </w:tcPr>
          <w:p w14:paraId="2FFC75D3" w14:textId="77777777" w:rsidR="005F67F3" w:rsidRPr="000C792B" w:rsidRDefault="005F67F3" w:rsidP="005F67F3">
            <w:pPr>
              <w:pStyle w:val="TAC"/>
            </w:pPr>
            <w:r w:rsidRPr="000C792B">
              <w:t>-117</w:t>
            </w:r>
          </w:p>
        </w:tc>
        <w:tc>
          <w:tcPr>
            <w:tcW w:w="1275" w:type="dxa"/>
            <w:hideMark/>
          </w:tcPr>
          <w:p w14:paraId="0340E7D0" w14:textId="77777777" w:rsidR="005F67F3" w:rsidRPr="000C792B" w:rsidRDefault="005F67F3" w:rsidP="005F67F3">
            <w:pPr>
              <w:pStyle w:val="TAC"/>
            </w:pPr>
            <w:r w:rsidRPr="000C792B">
              <w:rPr>
                <w:lang w:eastAsia="zh-CN"/>
              </w:rPr>
              <w:t>-50</w:t>
            </w:r>
          </w:p>
        </w:tc>
      </w:tr>
      <w:tr w:rsidR="005F67F3" w:rsidRPr="000C792B" w14:paraId="74628B75"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5F67F3" w:rsidRPr="000C792B" w:rsidRDefault="005F67F3" w:rsidP="005F67F3">
            <w:pPr>
              <w:pStyle w:val="TAC"/>
              <w:rPr>
                <w:lang w:eastAsia="zh-CN"/>
              </w:rPr>
            </w:pPr>
          </w:p>
        </w:tc>
        <w:tc>
          <w:tcPr>
            <w:tcW w:w="1163" w:type="dxa"/>
            <w:vMerge/>
            <w:vAlign w:val="center"/>
            <w:hideMark/>
          </w:tcPr>
          <w:p w14:paraId="29DCB236" w14:textId="77777777" w:rsidR="005F67F3" w:rsidRPr="000C792B" w:rsidRDefault="005F67F3" w:rsidP="005F67F3">
            <w:pPr>
              <w:pStyle w:val="TAC"/>
              <w:rPr>
                <w:lang w:val="sv-SE"/>
              </w:rPr>
            </w:pPr>
          </w:p>
        </w:tc>
        <w:tc>
          <w:tcPr>
            <w:tcW w:w="992" w:type="dxa"/>
            <w:vMerge/>
            <w:vAlign w:val="center"/>
            <w:hideMark/>
          </w:tcPr>
          <w:p w14:paraId="12AD9DC8" w14:textId="77777777" w:rsidR="005F67F3" w:rsidRPr="000C792B" w:rsidRDefault="005F67F3" w:rsidP="005F67F3">
            <w:pPr>
              <w:pStyle w:val="TAC"/>
              <w:rPr>
                <w:lang w:val="sv-SE" w:eastAsia="zh-CN"/>
              </w:rPr>
            </w:pPr>
          </w:p>
        </w:tc>
        <w:tc>
          <w:tcPr>
            <w:tcW w:w="1134" w:type="dxa"/>
            <w:vMerge/>
            <w:vAlign w:val="center"/>
            <w:hideMark/>
          </w:tcPr>
          <w:p w14:paraId="298AC52B" w14:textId="77777777" w:rsidR="005F67F3" w:rsidRPr="000C792B" w:rsidRDefault="005F67F3" w:rsidP="005F67F3">
            <w:pPr>
              <w:pStyle w:val="TAC"/>
            </w:pPr>
          </w:p>
        </w:tc>
        <w:tc>
          <w:tcPr>
            <w:tcW w:w="1367" w:type="dxa"/>
            <w:vMerge/>
            <w:vAlign w:val="center"/>
            <w:hideMark/>
          </w:tcPr>
          <w:p w14:paraId="4BBACF59" w14:textId="77777777" w:rsidR="005F67F3" w:rsidRPr="000C792B" w:rsidRDefault="005F67F3" w:rsidP="005F67F3">
            <w:pPr>
              <w:pStyle w:val="TAC"/>
            </w:pPr>
          </w:p>
        </w:tc>
        <w:tc>
          <w:tcPr>
            <w:tcW w:w="2040" w:type="dxa"/>
            <w:vAlign w:val="center"/>
            <w:hideMark/>
          </w:tcPr>
          <w:p w14:paraId="58B1632B" w14:textId="77777777" w:rsidR="005F67F3" w:rsidRPr="000C792B" w:rsidRDefault="005F67F3" w:rsidP="005F67F3">
            <w:pPr>
              <w:pStyle w:val="TAC"/>
              <w:rPr>
                <w:lang w:val="sv-SE"/>
              </w:rPr>
            </w:pPr>
            <w:r w:rsidRPr="000C792B">
              <w:rPr>
                <w:lang w:val="sv-SE"/>
              </w:rPr>
              <w:t>NR_FDD_FR1_D, NR_TDD_FR1_D</w:t>
            </w:r>
          </w:p>
        </w:tc>
        <w:tc>
          <w:tcPr>
            <w:tcW w:w="1134" w:type="dxa"/>
            <w:vAlign w:val="center"/>
            <w:hideMark/>
          </w:tcPr>
          <w:p w14:paraId="283660A8" w14:textId="77777777" w:rsidR="005F67F3" w:rsidRPr="000C792B" w:rsidRDefault="005F67F3" w:rsidP="005F67F3">
            <w:pPr>
              <w:pStyle w:val="TAC"/>
            </w:pPr>
            <w:r w:rsidRPr="000C792B">
              <w:t>-116.5</w:t>
            </w:r>
          </w:p>
        </w:tc>
        <w:tc>
          <w:tcPr>
            <w:tcW w:w="1275" w:type="dxa"/>
            <w:hideMark/>
          </w:tcPr>
          <w:p w14:paraId="4926E66C" w14:textId="77777777" w:rsidR="005F67F3" w:rsidRPr="000C792B" w:rsidRDefault="005F67F3" w:rsidP="005F67F3">
            <w:pPr>
              <w:pStyle w:val="TAC"/>
            </w:pPr>
            <w:r w:rsidRPr="000C792B">
              <w:rPr>
                <w:lang w:eastAsia="zh-CN"/>
              </w:rPr>
              <w:t>-50</w:t>
            </w:r>
          </w:p>
        </w:tc>
      </w:tr>
      <w:tr w:rsidR="005F67F3" w:rsidRPr="000C792B" w14:paraId="2801403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5F67F3" w:rsidRPr="000C792B" w:rsidRDefault="005F67F3" w:rsidP="005F67F3">
            <w:pPr>
              <w:pStyle w:val="TAC"/>
              <w:rPr>
                <w:lang w:eastAsia="zh-CN"/>
              </w:rPr>
            </w:pPr>
          </w:p>
        </w:tc>
        <w:tc>
          <w:tcPr>
            <w:tcW w:w="1163" w:type="dxa"/>
            <w:vMerge/>
            <w:vAlign w:val="center"/>
            <w:hideMark/>
          </w:tcPr>
          <w:p w14:paraId="525114D0" w14:textId="77777777" w:rsidR="005F67F3" w:rsidRPr="000C792B" w:rsidRDefault="005F67F3" w:rsidP="005F67F3">
            <w:pPr>
              <w:pStyle w:val="TAC"/>
              <w:rPr>
                <w:lang w:val="sv-SE"/>
              </w:rPr>
            </w:pPr>
          </w:p>
        </w:tc>
        <w:tc>
          <w:tcPr>
            <w:tcW w:w="992" w:type="dxa"/>
            <w:vMerge/>
            <w:vAlign w:val="center"/>
            <w:hideMark/>
          </w:tcPr>
          <w:p w14:paraId="0B98576B" w14:textId="77777777" w:rsidR="005F67F3" w:rsidRPr="000C792B" w:rsidRDefault="005F67F3" w:rsidP="005F67F3">
            <w:pPr>
              <w:pStyle w:val="TAC"/>
              <w:rPr>
                <w:lang w:val="sv-SE" w:eastAsia="zh-CN"/>
              </w:rPr>
            </w:pPr>
          </w:p>
        </w:tc>
        <w:tc>
          <w:tcPr>
            <w:tcW w:w="1134" w:type="dxa"/>
            <w:vMerge/>
            <w:vAlign w:val="center"/>
            <w:hideMark/>
          </w:tcPr>
          <w:p w14:paraId="6E5E4DE7" w14:textId="77777777" w:rsidR="005F67F3" w:rsidRPr="000C792B" w:rsidRDefault="005F67F3" w:rsidP="005F67F3">
            <w:pPr>
              <w:pStyle w:val="TAC"/>
            </w:pPr>
          </w:p>
        </w:tc>
        <w:tc>
          <w:tcPr>
            <w:tcW w:w="1367" w:type="dxa"/>
            <w:vMerge/>
            <w:vAlign w:val="center"/>
            <w:hideMark/>
          </w:tcPr>
          <w:p w14:paraId="32DF934D" w14:textId="77777777" w:rsidR="005F67F3" w:rsidRPr="000C792B" w:rsidRDefault="005F67F3" w:rsidP="005F67F3">
            <w:pPr>
              <w:pStyle w:val="TAC"/>
            </w:pPr>
          </w:p>
        </w:tc>
        <w:tc>
          <w:tcPr>
            <w:tcW w:w="2040" w:type="dxa"/>
            <w:vAlign w:val="center"/>
            <w:hideMark/>
          </w:tcPr>
          <w:p w14:paraId="4622B887" w14:textId="77777777" w:rsidR="005F67F3" w:rsidRPr="000C792B" w:rsidRDefault="005F67F3" w:rsidP="005F67F3">
            <w:pPr>
              <w:pStyle w:val="TAC"/>
              <w:rPr>
                <w:lang w:val="sv-SE"/>
              </w:rPr>
            </w:pPr>
            <w:r w:rsidRPr="000C792B">
              <w:rPr>
                <w:lang w:val="sv-SE"/>
              </w:rPr>
              <w:t>NR_FDD_FR1_E, NR_TDD_FR1_E</w:t>
            </w:r>
          </w:p>
        </w:tc>
        <w:tc>
          <w:tcPr>
            <w:tcW w:w="1134" w:type="dxa"/>
            <w:vAlign w:val="center"/>
            <w:hideMark/>
          </w:tcPr>
          <w:p w14:paraId="3D0DFECA" w14:textId="77777777" w:rsidR="005F67F3" w:rsidRPr="000C792B" w:rsidRDefault="005F67F3" w:rsidP="005F67F3">
            <w:pPr>
              <w:pStyle w:val="TAC"/>
            </w:pPr>
            <w:r w:rsidRPr="000C792B">
              <w:t>-116</w:t>
            </w:r>
          </w:p>
        </w:tc>
        <w:tc>
          <w:tcPr>
            <w:tcW w:w="1275" w:type="dxa"/>
            <w:hideMark/>
          </w:tcPr>
          <w:p w14:paraId="5CF46CDD" w14:textId="77777777" w:rsidR="005F67F3" w:rsidRPr="000C792B" w:rsidRDefault="005F67F3" w:rsidP="005F67F3">
            <w:pPr>
              <w:pStyle w:val="TAC"/>
            </w:pPr>
            <w:r w:rsidRPr="000C792B">
              <w:rPr>
                <w:lang w:eastAsia="zh-CN"/>
              </w:rPr>
              <w:t>-50</w:t>
            </w:r>
          </w:p>
        </w:tc>
      </w:tr>
      <w:tr w:rsidR="005F67F3" w:rsidRPr="000C792B" w14:paraId="32914F0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5F67F3" w:rsidRPr="000C792B" w:rsidRDefault="005F67F3" w:rsidP="005F67F3">
            <w:pPr>
              <w:pStyle w:val="TAC"/>
              <w:rPr>
                <w:lang w:eastAsia="zh-CN"/>
              </w:rPr>
            </w:pPr>
          </w:p>
        </w:tc>
        <w:tc>
          <w:tcPr>
            <w:tcW w:w="1163" w:type="dxa"/>
            <w:vMerge/>
            <w:vAlign w:val="center"/>
            <w:hideMark/>
          </w:tcPr>
          <w:p w14:paraId="006AB266" w14:textId="77777777" w:rsidR="005F67F3" w:rsidRPr="000C792B" w:rsidRDefault="005F67F3" w:rsidP="005F67F3">
            <w:pPr>
              <w:pStyle w:val="TAC"/>
              <w:rPr>
                <w:lang w:val="sv-SE"/>
              </w:rPr>
            </w:pPr>
          </w:p>
        </w:tc>
        <w:tc>
          <w:tcPr>
            <w:tcW w:w="992" w:type="dxa"/>
            <w:vMerge/>
            <w:vAlign w:val="center"/>
            <w:hideMark/>
          </w:tcPr>
          <w:p w14:paraId="184AB0E0" w14:textId="77777777" w:rsidR="005F67F3" w:rsidRPr="000C792B" w:rsidRDefault="005F67F3" w:rsidP="005F67F3">
            <w:pPr>
              <w:pStyle w:val="TAC"/>
              <w:rPr>
                <w:lang w:val="sv-SE" w:eastAsia="zh-CN"/>
              </w:rPr>
            </w:pPr>
          </w:p>
        </w:tc>
        <w:tc>
          <w:tcPr>
            <w:tcW w:w="1134" w:type="dxa"/>
            <w:vMerge/>
            <w:vAlign w:val="center"/>
            <w:hideMark/>
          </w:tcPr>
          <w:p w14:paraId="04702F3C" w14:textId="77777777" w:rsidR="005F67F3" w:rsidRPr="000C792B" w:rsidRDefault="005F67F3" w:rsidP="005F67F3">
            <w:pPr>
              <w:pStyle w:val="TAC"/>
            </w:pPr>
          </w:p>
        </w:tc>
        <w:tc>
          <w:tcPr>
            <w:tcW w:w="1367" w:type="dxa"/>
            <w:vMerge/>
            <w:vAlign w:val="center"/>
            <w:hideMark/>
          </w:tcPr>
          <w:p w14:paraId="5ED0D611" w14:textId="77777777" w:rsidR="005F67F3" w:rsidRPr="000C792B" w:rsidRDefault="005F67F3" w:rsidP="005F67F3">
            <w:pPr>
              <w:pStyle w:val="TAC"/>
            </w:pPr>
          </w:p>
        </w:tc>
        <w:tc>
          <w:tcPr>
            <w:tcW w:w="2040" w:type="dxa"/>
            <w:vAlign w:val="center"/>
            <w:hideMark/>
          </w:tcPr>
          <w:p w14:paraId="0CB13464" w14:textId="77777777" w:rsidR="005F67F3" w:rsidRPr="000C792B" w:rsidRDefault="005F67F3" w:rsidP="005F67F3">
            <w:pPr>
              <w:pStyle w:val="TAC"/>
            </w:pPr>
            <w:r w:rsidRPr="000C792B">
              <w:rPr>
                <w:lang w:eastAsia="zh-CN"/>
              </w:rPr>
              <w:t>NR_FDD_FR1_F</w:t>
            </w:r>
          </w:p>
        </w:tc>
        <w:tc>
          <w:tcPr>
            <w:tcW w:w="1134" w:type="dxa"/>
            <w:vAlign w:val="center"/>
            <w:hideMark/>
          </w:tcPr>
          <w:p w14:paraId="053392D5" w14:textId="77777777" w:rsidR="005F67F3" w:rsidRPr="000C792B" w:rsidRDefault="005F67F3" w:rsidP="005F67F3">
            <w:pPr>
              <w:pStyle w:val="TAC"/>
            </w:pPr>
            <w:r w:rsidRPr="000C792B">
              <w:t>-115.5</w:t>
            </w:r>
          </w:p>
        </w:tc>
        <w:tc>
          <w:tcPr>
            <w:tcW w:w="1275" w:type="dxa"/>
            <w:hideMark/>
          </w:tcPr>
          <w:p w14:paraId="2694B931" w14:textId="77777777" w:rsidR="005F67F3" w:rsidRPr="000C792B" w:rsidRDefault="005F67F3" w:rsidP="005F67F3">
            <w:pPr>
              <w:pStyle w:val="TAC"/>
            </w:pPr>
            <w:r w:rsidRPr="000C792B">
              <w:rPr>
                <w:lang w:eastAsia="zh-CN"/>
              </w:rPr>
              <w:t>-50</w:t>
            </w:r>
          </w:p>
        </w:tc>
      </w:tr>
      <w:tr w:rsidR="005F67F3" w:rsidRPr="000C792B" w14:paraId="450C7BE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5F67F3" w:rsidRPr="000C792B" w:rsidRDefault="005F67F3" w:rsidP="005F67F3">
            <w:pPr>
              <w:pStyle w:val="TAC"/>
              <w:rPr>
                <w:lang w:eastAsia="zh-CN"/>
              </w:rPr>
            </w:pPr>
          </w:p>
        </w:tc>
        <w:tc>
          <w:tcPr>
            <w:tcW w:w="1163" w:type="dxa"/>
            <w:vMerge/>
            <w:vAlign w:val="center"/>
            <w:hideMark/>
          </w:tcPr>
          <w:p w14:paraId="7A7CEC14" w14:textId="77777777" w:rsidR="005F67F3" w:rsidRPr="000C792B" w:rsidRDefault="005F67F3" w:rsidP="005F67F3">
            <w:pPr>
              <w:pStyle w:val="TAC"/>
              <w:rPr>
                <w:lang w:val="sv-SE"/>
              </w:rPr>
            </w:pPr>
          </w:p>
        </w:tc>
        <w:tc>
          <w:tcPr>
            <w:tcW w:w="992" w:type="dxa"/>
            <w:vMerge/>
            <w:vAlign w:val="center"/>
            <w:hideMark/>
          </w:tcPr>
          <w:p w14:paraId="2579ACEF" w14:textId="77777777" w:rsidR="005F67F3" w:rsidRPr="000C792B" w:rsidRDefault="005F67F3" w:rsidP="005F67F3">
            <w:pPr>
              <w:pStyle w:val="TAC"/>
              <w:rPr>
                <w:lang w:val="sv-SE" w:eastAsia="zh-CN"/>
              </w:rPr>
            </w:pPr>
          </w:p>
        </w:tc>
        <w:tc>
          <w:tcPr>
            <w:tcW w:w="1134" w:type="dxa"/>
            <w:vMerge/>
            <w:vAlign w:val="center"/>
            <w:hideMark/>
          </w:tcPr>
          <w:p w14:paraId="47EC156E" w14:textId="77777777" w:rsidR="005F67F3" w:rsidRPr="000C792B" w:rsidRDefault="005F67F3" w:rsidP="005F67F3">
            <w:pPr>
              <w:pStyle w:val="TAC"/>
            </w:pPr>
          </w:p>
        </w:tc>
        <w:tc>
          <w:tcPr>
            <w:tcW w:w="1367" w:type="dxa"/>
            <w:vMerge/>
            <w:vAlign w:val="center"/>
            <w:hideMark/>
          </w:tcPr>
          <w:p w14:paraId="46FEF72D" w14:textId="77777777" w:rsidR="005F67F3" w:rsidRPr="000C792B" w:rsidRDefault="005F67F3" w:rsidP="005F67F3">
            <w:pPr>
              <w:pStyle w:val="TAC"/>
            </w:pPr>
          </w:p>
        </w:tc>
        <w:tc>
          <w:tcPr>
            <w:tcW w:w="2040" w:type="dxa"/>
            <w:vAlign w:val="center"/>
            <w:hideMark/>
          </w:tcPr>
          <w:p w14:paraId="3E5D4780"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hideMark/>
          </w:tcPr>
          <w:p w14:paraId="1B8CBE49" w14:textId="77777777" w:rsidR="005F67F3" w:rsidRPr="000C792B" w:rsidRDefault="005F67F3" w:rsidP="005F67F3">
            <w:pPr>
              <w:pStyle w:val="TAC"/>
            </w:pPr>
            <w:r w:rsidRPr="000C792B">
              <w:t>-115</w:t>
            </w:r>
          </w:p>
        </w:tc>
        <w:tc>
          <w:tcPr>
            <w:tcW w:w="1275" w:type="dxa"/>
            <w:hideMark/>
          </w:tcPr>
          <w:p w14:paraId="016CC69F" w14:textId="77777777" w:rsidR="005F67F3" w:rsidRPr="000C792B" w:rsidRDefault="005F67F3" w:rsidP="005F67F3">
            <w:pPr>
              <w:pStyle w:val="TAC"/>
            </w:pPr>
            <w:r w:rsidRPr="000C792B">
              <w:rPr>
                <w:lang w:eastAsia="zh-CN"/>
              </w:rPr>
              <w:t>-50</w:t>
            </w:r>
          </w:p>
        </w:tc>
      </w:tr>
      <w:tr w:rsidR="005F67F3" w:rsidRPr="000C792B" w14:paraId="2AF73B0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5F67F3" w:rsidRPr="000C792B" w:rsidRDefault="005F67F3" w:rsidP="005F67F3">
            <w:pPr>
              <w:pStyle w:val="TAC"/>
              <w:rPr>
                <w:lang w:eastAsia="zh-CN"/>
              </w:rPr>
            </w:pPr>
          </w:p>
        </w:tc>
        <w:tc>
          <w:tcPr>
            <w:tcW w:w="1163" w:type="dxa"/>
            <w:vMerge/>
            <w:vAlign w:val="center"/>
            <w:hideMark/>
          </w:tcPr>
          <w:p w14:paraId="3F287E80" w14:textId="77777777" w:rsidR="005F67F3" w:rsidRPr="000C792B" w:rsidRDefault="005F67F3" w:rsidP="005F67F3">
            <w:pPr>
              <w:pStyle w:val="TAC"/>
              <w:rPr>
                <w:lang w:val="sv-SE"/>
              </w:rPr>
            </w:pPr>
          </w:p>
        </w:tc>
        <w:tc>
          <w:tcPr>
            <w:tcW w:w="992" w:type="dxa"/>
            <w:vMerge/>
            <w:vAlign w:val="center"/>
            <w:hideMark/>
          </w:tcPr>
          <w:p w14:paraId="0F89DC0E" w14:textId="77777777" w:rsidR="005F67F3" w:rsidRPr="000C792B" w:rsidRDefault="005F67F3" w:rsidP="005F67F3">
            <w:pPr>
              <w:pStyle w:val="TAC"/>
              <w:rPr>
                <w:lang w:val="sv-SE" w:eastAsia="zh-CN"/>
              </w:rPr>
            </w:pPr>
          </w:p>
        </w:tc>
        <w:tc>
          <w:tcPr>
            <w:tcW w:w="1134" w:type="dxa"/>
            <w:vMerge/>
            <w:vAlign w:val="center"/>
            <w:hideMark/>
          </w:tcPr>
          <w:p w14:paraId="36CBB99D" w14:textId="77777777" w:rsidR="005F67F3" w:rsidRPr="000C792B" w:rsidRDefault="005F67F3" w:rsidP="005F67F3">
            <w:pPr>
              <w:pStyle w:val="TAC"/>
            </w:pPr>
          </w:p>
        </w:tc>
        <w:tc>
          <w:tcPr>
            <w:tcW w:w="1367" w:type="dxa"/>
            <w:vMerge/>
            <w:vAlign w:val="center"/>
            <w:hideMark/>
          </w:tcPr>
          <w:p w14:paraId="409C7C2D" w14:textId="77777777" w:rsidR="005F67F3" w:rsidRPr="000C792B" w:rsidRDefault="005F67F3" w:rsidP="005F67F3">
            <w:pPr>
              <w:pStyle w:val="TAC"/>
            </w:pPr>
          </w:p>
        </w:tc>
        <w:tc>
          <w:tcPr>
            <w:tcW w:w="2040" w:type="dxa"/>
            <w:vAlign w:val="center"/>
            <w:hideMark/>
          </w:tcPr>
          <w:p w14:paraId="4E549068" w14:textId="77777777" w:rsidR="005F67F3" w:rsidRPr="000C792B" w:rsidRDefault="005F67F3" w:rsidP="005F67F3">
            <w:pPr>
              <w:pStyle w:val="TAC"/>
            </w:pPr>
            <w:r w:rsidRPr="000C792B">
              <w:rPr>
                <w:lang w:eastAsia="zh-CN"/>
              </w:rPr>
              <w:t>NR</w:t>
            </w:r>
            <w:r w:rsidRPr="000C792B">
              <w:t>_</w:t>
            </w:r>
            <w:r w:rsidRPr="000C792B">
              <w:rPr>
                <w:lang w:eastAsia="zh-CN"/>
              </w:rPr>
              <w:t>FDD_FR1_H</w:t>
            </w:r>
          </w:p>
        </w:tc>
        <w:tc>
          <w:tcPr>
            <w:tcW w:w="1134" w:type="dxa"/>
            <w:vAlign w:val="center"/>
            <w:hideMark/>
          </w:tcPr>
          <w:p w14:paraId="1D34B941" w14:textId="77777777" w:rsidR="005F67F3" w:rsidRPr="000C792B" w:rsidRDefault="005F67F3" w:rsidP="005F67F3">
            <w:pPr>
              <w:pStyle w:val="TAC"/>
            </w:pPr>
            <w:r w:rsidRPr="000C792B">
              <w:t>-114.5</w:t>
            </w:r>
          </w:p>
        </w:tc>
        <w:tc>
          <w:tcPr>
            <w:tcW w:w="1275" w:type="dxa"/>
            <w:hideMark/>
          </w:tcPr>
          <w:p w14:paraId="0AB3B36E" w14:textId="77777777" w:rsidR="005F67F3" w:rsidRPr="000C792B" w:rsidRDefault="005F67F3" w:rsidP="005F67F3">
            <w:pPr>
              <w:pStyle w:val="TAC"/>
            </w:pPr>
            <w:r w:rsidRPr="000C792B">
              <w:rPr>
                <w:lang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5F67F3" w:rsidRPr="000C792B" w14:paraId="4E8A6631" w14:textId="77777777" w:rsidTr="00224E8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5F67F3" w:rsidRDefault="005F67F3" w:rsidP="005F67F3">
            <w:pPr>
              <w:pStyle w:val="TAC"/>
            </w:pPr>
            <w:r w:rsidRPr="000C792B">
              <w:t>50</w:t>
            </w:r>
          </w:p>
          <w:p w14:paraId="174341F9" w14:textId="77777777" w:rsidR="005F67F3" w:rsidRPr="000C792B" w:rsidRDefault="005F67F3" w:rsidP="005F67F3">
            <w:pPr>
              <w:pStyle w:val="TAC"/>
              <w:rPr>
                <w:lang w:eastAsia="zh-CN"/>
              </w:rPr>
            </w:pPr>
          </w:p>
        </w:tc>
        <w:tc>
          <w:tcPr>
            <w:tcW w:w="1163" w:type="dxa"/>
            <w:vMerge/>
            <w:vAlign w:val="center"/>
          </w:tcPr>
          <w:p w14:paraId="0A469EEA" w14:textId="77777777" w:rsidR="005F67F3" w:rsidRPr="000C792B" w:rsidRDefault="005F67F3" w:rsidP="005F67F3">
            <w:pPr>
              <w:pStyle w:val="TAC"/>
              <w:rPr>
                <w:lang w:val="sv-SE"/>
              </w:rPr>
            </w:pPr>
          </w:p>
        </w:tc>
        <w:tc>
          <w:tcPr>
            <w:tcW w:w="992" w:type="dxa"/>
            <w:vMerge w:val="restart"/>
            <w:vAlign w:val="center"/>
          </w:tcPr>
          <w:p w14:paraId="524B25FD" w14:textId="77777777" w:rsidR="005F67F3" w:rsidRPr="000C792B" w:rsidRDefault="005F67F3" w:rsidP="005F67F3">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5F67F3" w:rsidRPr="000C792B" w:rsidRDefault="005F67F3" w:rsidP="005F67F3">
            <w:pPr>
              <w:pStyle w:val="TAC"/>
            </w:pPr>
            <w:r w:rsidRPr="000C792B">
              <w:t>≥ 24</w:t>
            </w:r>
          </w:p>
        </w:tc>
        <w:tc>
          <w:tcPr>
            <w:tcW w:w="1367" w:type="dxa"/>
            <w:vMerge w:val="restart"/>
            <w:vAlign w:val="center"/>
          </w:tcPr>
          <w:p w14:paraId="3739A2CB" w14:textId="38FFD4CB" w:rsidR="005F67F3" w:rsidRPr="000C792B" w:rsidRDefault="005F67F3" w:rsidP="005F67F3">
            <w:pPr>
              <w:pStyle w:val="TAC"/>
            </w:pPr>
            <w:r w:rsidRPr="000C792B">
              <w:t>≥ 4</w:t>
            </w:r>
          </w:p>
        </w:tc>
        <w:tc>
          <w:tcPr>
            <w:tcW w:w="2040" w:type="dxa"/>
            <w:vAlign w:val="center"/>
          </w:tcPr>
          <w:p w14:paraId="392723DB" w14:textId="77777777" w:rsidR="005F67F3" w:rsidRPr="000C792B" w:rsidRDefault="005F67F3" w:rsidP="005F67F3">
            <w:pPr>
              <w:pStyle w:val="TAC"/>
              <w:rPr>
                <w:szCs w:val="18"/>
              </w:rPr>
            </w:pPr>
            <w:r w:rsidRPr="000C792B">
              <w:rPr>
                <w:szCs w:val="18"/>
              </w:rPr>
              <w:t>NR_FDD_FR1_A, NR_TDD_FR1_A,</w:t>
            </w:r>
          </w:p>
          <w:p w14:paraId="2D9767CB" w14:textId="77777777" w:rsidR="005F67F3" w:rsidRPr="000C792B" w:rsidRDefault="005F67F3" w:rsidP="005F67F3">
            <w:pPr>
              <w:pStyle w:val="TAC"/>
            </w:pPr>
            <w:r w:rsidRPr="000C792B">
              <w:rPr>
                <w:szCs w:val="18"/>
              </w:rPr>
              <w:t>NR_SDL_FR1_A</w:t>
            </w:r>
          </w:p>
        </w:tc>
        <w:tc>
          <w:tcPr>
            <w:tcW w:w="1134" w:type="dxa"/>
            <w:vAlign w:val="center"/>
          </w:tcPr>
          <w:p w14:paraId="2475AB6B" w14:textId="77777777" w:rsidR="005F67F3" w:rsidRPr="000C792B" w:rsidRDefault="005F67F3" w:rsidP="005F67F3">
            <w:pPr>
              <w:pStyle w:val="TAC"/>
            </w:pPr>
            <w:r w:rsidRPr="000C792B">
              <w:t>-115</w:t>
            </w:r>
          </w:p>
        </w:tc>
        <w:tc>
          <w:tcPr>
            <w:tcW w:w="1275" w:type="dxa"/>
            <w:vAlign w:val="center"/>
          </w:tcPr>
          <w:p w14:paraId="513DE516" w14:textId="77777777" w:rsidR="005F67F3" w:rsidRPr="000C792B" w:rsidRDefault="005F67F3" w:rsidP="005F67F3">
            <w:pPr>
              <w:pStyle w:val="TAC"/>
            </w:pPr>
            <w:r w:rsidRPr="000C792B">
              <w:rPr>
                <w:lang w:eastAsia="zh-CN"/>
              </w:rPr>
              <w:t>-50</w:t>
            </w:r>
          </w:p>
        </w:tc>
      </w:tr>
      <w:tr w:rsidR="005F67F3" w:rsidRPr="000C792B" w14:paraId="2D6F405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5F67F3" w:rsidRPr="000C792B" w:rsidRDefault="005F67F3" w:rsidP="005F67F3">
            <w:pPr>
              <w:pStyle w:val="TAC"/>
              <w:rPr>
                <w:lang w:eastAsia="zh-CN"/>
              </w:rPr>
            </w:pPr>
          </w:p>
        </w:tc>
        <w:tc>
          <w:tcPr>
            <w:tcW w:w="1163" w:type="dxa"/>
            <w:vMerge/>
            <w:vAlign w:val="center"/>
          </w:tcPr>
          <w:p w14:paraId="62DBC6B2" w14:textId="77777777" w:rsidR="005F67F3" w:rsidRPr="000C792B" w:rsidRDefault="005F67F3" w:rsidP="005F67F3">
            <w:pPr>
              <w:pStyle w:val="TAC"/>
              <w:rPr>
                <w:lang w:val="sv-SE"/>
              </w:rPr>
            </w:pPr>
          </w:p>
        </w:tc>
        <w:tc>
          <w:tcPr>
            <w:tcW w:w="992" w:type="dxa"/>
            <w:vMerge/>
            <w:vAlign w:val="center"/>
          </w:tcPr>
          <w:p w14:paraId="24628F54" w14:textId="77777777" w:rsidR="005F67F3" w:rsidRPr="000C792B" w:rsidRDefault="005F67F3" w:rsidP="005F67F3">
            <w:pPr>
              <w:pStyle w:val="TAC"/>
              <w:rPr>
                <w:lang w:val="sv-SE" w:eastAsia="zh-CN"/>
              </w:rPr>
            </w:pPr>
          </w:p>
        </w:tc>
        <w:tc>
          <w:tcPr>
            <w:tcW w:w="1134" w:type="dxa"/>
            <w:vMerge/>
            <w:vAlign w:val="center"/>
          </w:tcPr>
          <w:p w14:paraId="74215C3C" w14:textId="77777777" w:rsidR="005F67F3" w:rsidRPr="000C792B" w:rsidRDefault="005F67F3" w:rsidP="005F67F3">
            <w:pPr>
              <w:pStyle w:val="TAC"/>
            </w:pPr>
          </w:p>
        </w:tc>
        <w:tc>
          <w:tcPr>
            <w:tcW w:w="1367" w:type="dxa"/>
            <w:vMerge/>
            <w:vAlign w:val="center"/>
          </w:tcPr>
          <w:p w14:paraId="3EDC5804" w14:textId="77777777" w:rsidR="005F67F3" w:rsidRPr="000C792B" w:rsidRDefault="005F67F3" w:rsidP="005F67F3">
            <w:pPr>
              <w:pStyle w:val="TAC"/>
            </w:pPr>
          </w:p>
        </w:tc>
        <w:tc>
          <w:tcPr>
            <w:tcW w:w="2040" w:type="dxa"/>
            <w:vAlign w:val="center"/>
          </w:tcPr>
          <w:p w14:paraId="262972C9" w14:textId="77777777" w:rsidR="005F67F3" w:rsidRPr="000C792B" w:rsidRDefault="005F67F3" w:rsidP="005F67F3">
            <w:pPr>
              <w:pStyle w:val="TAC"/>
            </w:pPr>
            <w:r w:rsidRPr="000C792B">
              <w:t>NR_FDD_FR1_B</w:t>
            </w:r>
          </w:p>
        </w:tc>
        <w:tc>
          <w:tcPr>
            <w:tcW w:w="1134" w:type="dxa"/>
          </w:tcPr>
          <w:p w14:paraId="1F2560FD" w14:textId="77777777" w:rsidR="005F67F3" w:rsidRPr="000C792B" w:rsidRDefault="005F67F3" w:rsidP="005F67F3">
            <w:pPr>
              <w:pStyle w:val="TAC"/>
            </w:pPr>
            <w:r w:rsidRPr="000C792B">
              <w:t>-114.5</w:t>
            </w:r>
          </w:p>
        </w:tc>
        <w:tc>
          <w:tcPr>
            <w:tcW w:w="1275" w:type="dxa"/>
          </w:tcPr>
          <w:p w14:paraId="780686D3" w14:textId="77777777" w:rsidR="005F67F3" w:rsidRPr="000C792B" w:rsidRDefault="005F67F3" w:rsidP="005F67F3">
            <w:pPr>
              <w:pStyle w:val="TAC"/>
            </w:pPr>
            <w:r w:rsidRPr="000C792B">
              <w:rPr>
                <w:lang w:eastAsia="zh-CN"/>
              </w:rPr>
              <w:t>-50</w:t>
            </w:r>
          </w:p>
        </w:tc>
      </w:tr>
      <w:tr w:rsidR="005F67F3" w:rsidRPr="000C792B" w14:paraId="435F8037"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5F67F3" w:rsidRPr="000C792B" w:rsidRDefault="005F67F3" w:rsidP="005F67F3">
            <w:pPr>
              <w:pStyle w:val="TAC"/>
              <w:rPr>
                <w:lang w:eastAsia="zh-CN"/>
              </w:rPr>
            </w:pPr>
          </w:p>
        </w:tc>
        <w:tc>
          <w:tcPr>
            <w:tcW w:w="1163" w:type="dxa"/>
            <w:vMerge/>
            <w:vAlign w:val="center"/>
          </w:tcPr>
          <w:p w14:paraId="5C6B8015" w14:textId="77777777" w:rsidR="005F67F3" w:rsidRPr="000C792B" w:rsidRDefault="005F67F3" w:rsidP="005F67F3">
            <w:pPr>
              <w:pStyle w:val="TAC"/>
              <w:rPr>
                <w:lang w:val="sv-SE"/>
              </w:rPr>
            </w:pPr>
          </w:p>
        </w:tc>
        <w:tc>
          <w:tcPr>
            <w:tcW w:w="992" w:type="dxa"/>
            <w:vMerge/>
            <w:vAlign w:val="center"/>
          </w:tcPr>
          <w:p w14:paraId="231D8205" w14:textId="77777777" w:rsidR="005F67F3" w:rsidRPr="000C792B" w:rsidRDefault="005F67F3" w:rsidP="005F67F3">
            <w:pPr>
              <w:pStyle w:val="TAC"/>
              <w:rPr>
                <w:lang w:val="sv-SE" w:eastAsia="zh-CN"/>
              </w:rPr>
            </w:pPr>
          </w:p>
        </w:tc>
        <w:tc>
          <w:tcPr>
            <w:tcW w:w="1134" w:type="dxa"/>
            <w:vMerge/>
            <w:vAlign w:val="center"/>
          </w:tcPr>
          <w:p w14:paraId="3E11ABDE" w14:textId="77777777" w:rsidR="005F67F3" w:rsidRPr="000C792B" w:rsidRDefault="005F67F3" w:rsidP="005F67F3">
            <w:pPr>
              <w:pStyle w:val="TAC"/>
            </w:pPr>
          </w:p>
        </w:tc>
        <w:tc>
          <w:tcPr>
            <w:tcW w:w="1367" w:type="dxa"/>
            <w:vMerge/>
            <w:vAlign w:val="center"/>
          </w:tcPr>
          <w:p w14:paraId="46FB4A60" w14:textId="77777777" w:rsidR="005F67F3" w:rsidRPr="000C792B" w:rsidRDefault="005F67F3" w:rsidP="005F67F3">
            <w:pPr>
              <w:pStyle w:val="TAC"/>
            </w:pPr>
          </w:p>
        </w:tc>
        <w:tc>
          <w:tcPr>
            <w:tcW w:w="2040" w:type="dxa"/>
            <w:vAlign w:val="center"/>
          </w:tcPr>
          <w:p w14:paraId="31611FD7" w14:textId="77777777" w:rsidR="005F67F3" w:rsidRPr="000C792B" w:rsidRDefault="005F67F3" w:rsidP="005F67F3">
            <w:pPr>
              <w:pStyle w:val="TAC"/>
            </w:pPr>
            <w:r w:rsidRPr="000C792B">
              <w:t>NR_TDD_FR1_C</w:t>
            </w:r>
          </w:p>
        </w:tc>
        <w:tc>
          <w:tcPr>
            <w:tcW w:w="1134" w:type="dxa"/>
            <w:vAlign w:val="center"/>
          </w:tcPr>
          <w:p w14:paraId="760F4236" w14:textId="77777777" w:rsidR="005F67F3" w:rsidRPr="000C792B" w:rsidRDefault="005F67F3" w:rsidP="005F67F3">
            <w:pPr>
              <w:pStyle w:val="TAC"/>
            </w:pPr>
            <w:r w:rsidRPr="000C792B">
              <w:t>-114</w:t>
            </w:r>
          </w:p>
        </w:tc>
        <w:tc>
          <w:tcPr>
            <w:tcW w:w="1275" w:type="dxa"/>
          </w:tcPr>
          <w:p w14:paraId="426BF9EB" w14:textId="77777777" w:rsidR="005F67F3" w:rsidRPr="000C792B" w:rsidRDefault="005F67F3" w:rsidP="005F67F3">
            <w:pPr>
              <w:pStyle w:val="TAC"/>
            </w:pPr>
            <w:r w:rsidRPr="000C792B">
              <w:rPr>
                <w:lang w:eastAsia="zh-CN"/>
              </w:rPr>
              <w:t>-50</w:t>
            </w:r>
          </w:p>
        </w:tc>
      </w:tr>
      <w:tr w:rsidR="005F67F3" w:rsidRPr="000C792B" w14:paraId="102DA76B"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5F67F3" w:rsidRPr="000C792B" w:rsidRDefault="005F67F3" w:rsidP="005F67F3">
            <w:pPr>
              <w:pStyle w:val="TAC"/>
              <w:rPr>
                <w:lang w:eastAsia="zh-CN"/>
              </w:rPr>
            </w:pPr>
          </w:p>
        </w:tc>
        <w:tc>
          <w:tcPr>
            <w:tcW w:w="1163" w:type="dxa"/>
            <w:vMerge/>
            <w:vAlign w:val="center"/>
          </w:tcPr>
          <w:p w14:paraId="7C33B404" w14:textId="77777777" w:rsidR="005F67F3" w:rsidRPr="000C792B" w:rsidRDefault="005F67F3" w:rsidP="005F67F3">
            <w:pPr>
              <w:pStyle w:val="TAC"/>
              <w:rPr>
                <w:lang w:val="sv-SE"/>
              </w:rPr>
            </w:pPr>
          </w:p>
        </w:tc>
        <w:tc>
          <w:tcPr>
            <w:tcW w:w="992" w:type="dxa"/>
            <w:vMerge/>
            <w:vAlign w:val="center"/>
          </w:tcPr>
          <w:p w14:paraId="668DFA6E" w14:textId="77777777" w:rsidR="005F67F3" w:rsidRPr="000C792B" w:rsidRDefault="005F67F3" w:rsidP="005F67F3">
            <w:pPr>
              <w:pStyle w:val="TAC"/>
              <w:rPr>
                <w:lang w:val="sv-SE" w:eastAsia="zh-CN"/>
              </w:rPr>
            </w:pPr>
          </w:p>
        </w:tc>
        <w:tc>
          <w:tcPr>
            <w:tcW w:w="1134" w:type="dxa"/>
            <w:vMerge/>
            <w:vAlign w:val="center"/>
          </w:tcPr>
          <w:p w14:paraId="6FCD4D43" w14:textId="77777777" w:rsidR="005F67F3" w:rsidRPr="000C792B" w:rsidRDefault="005F67F3" w:rsidP="005F67F3">
            <w:pPr>
              <w:pStyle w:val="TAC"/>
            </w:pPr>
          </w:p>
        </w:tc>
        <w:tc>
          <w:tcPr>
            <w:tcW w:w="1367" w:type="dxa"/>
            <w:vMerge/>
            <w:vAlign w:val="center"/>
          </w:tcPr>
          <w:p w14:paraId="3219F47C" w14:textId="77777777" w:rsidR="005F67F3" w:rsidRPr="000C792B" w:rsidRDefault="005F67F3" w:rsidP="005F67F3">
            <w:pPr>
              <w:pStyle w:val="TAC"/>
            </w:pPr>
          </w:p>
        </w:tc>
        <w:tc>
          <w:tcPr>
            <w:tcW w:w="2040" w:type="dxa"/>
            <w:vAlign w:val="center"/>
          </w:tcPr>
          <w:p w14:paraId="28C4F750" w14:textId="77777777" w:rsidR="005F67F3" w:rsidRPr="000C792B" w:rsidRDefault="005F67F3" w:rsidP="005F67F3">
            <w:pPr>
              <w:pStyle w:val="TAC"/>
              <w:rPr>
                <w:lang w:val="sv-SE"/>
              </w:rPr>
            </w:pPr>
            <w:r w:rsidRPr="000C792B">
              <w:rPr>
                <w:lang w:val="sv-SE"/>
              </w:rPr>
              <w:t>NR_FDD_FR1_D, NR_TDD_FR1_D</w:t>
            </w:r>
          </w:p>
        </w:tc>
        <w:tc>
          <w:tcPr>
            <w:tcW w:w="1134" w:type="dxa"/>
            <w:vAlign w:val="center"/>
          </w:tcPr>
          <w:p w14:paraId="27508FBB" w14:textId="77777777" w:rsidR="005F67F3" w:rsidRPr="000C792B" w:rsidRDefault="005F67F3" w:rsidP="005F67F3">
            <w:pPr>
              <w:pStyle w:val="TAC"/>
            </w:pPr>
            <w:r w:rsidRPr="000C792B">
              <w:t>-113.5</w:t>
            </w:r>
          </w:p>
        </w:tc>
        <w:tc>
          <w:tcPr>
            <w:tcW w:w="1275" w:type="dxa"/>
          </w:tcPr>
          <w:p w14:paraId="58A6C057" w14:textId="77777777" w:rsidR="005F67F3" w:rsidRPr="000C792B" w:rsidRDefault="005F67F3" w:rsidP="005F67F3">
            <w:pPr>
              <w:pStyle w:val="TAC"/>
            </w:pPr>
            <w:r w:rsidRPr="000C792B">
              <w:rPr>
                <w:lang w:eastAsia="zh-CN"/>
              </w:rPr>
              <w:t>-50</w:t>
            </w:r>
          </w:p>
        </w:tc>
      </w:tr>
      <w:tr w:rsidR="005F67F3" w:rsidRPr="000C792B" w14:paraId="175A288A"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5F67F3" w:rsidRPr="000C792B" w:rsidRDefault="005F67F3" w:rsidP="005F67F3">
            <w:pPr>
              <w:pStyle w:val="TAC"/>
              <w:rPr>
                <w:lang w:eastAsia="zh-CN"/>
              </w:rPr>
            </w:pPr>
          </w:p>
        </w:tc>
        <w:tc>
          <w:tcPr>
            <w:tcW w:w="1163" w:type="dxa"/>
            <w:vMerge/>
            <w:vAlign w:val="center"/>
          </w:tcPr>
          <w:p w14:paraId="3BF6F796" w14:textId="77777777" w:rsidR="005F67F3" w:rsidRPr="000C792B" w:rsidRDefault="005F67F3" w:rsidP="005F67F3">
            <w:pPr>
              <w:pStyle w:val="TAC"/>
              <w:rPr>
                <w:lang w:val="sv-SE"/>
              </w:rPr>
            </w:pPr>
          </w:p>
        </w:tc>
        <w:tc>
          <w:tcPr>
            <w:tcW w:w="992" w:type="dxa"/>
            <w:vMerge/>
            <w:vAlign w:val="center"/>
          </w:tcPr>
          <w:p w14:paraId="0C851794" w14:textId="77777777" w:rsidR="005F67F3" w:rsidRPr="000C792B" w:rsidRDefault="005F67F3" w:rsidP="005F67F3">
            <w:pPr>
              <w:pStyle w:val="TAC"/>
              <w:rPr>
                <w:lang w:val="sv-SE" w:eastAsia="zh-CN"/>
              </w:rPr>
            </w:pPr>
          </w:p>
        </w:tc>
        <w:tc>
          <w:tcPr>
            <w:tcW w:w="1134" w:type="dxa"/>
            <w:vMerge/>
            <w:vAlign w:val="center"/>
          </w:tcPr>
          <w:p w14:paraId="68E63353" w14:textId="77777777" w:rsidR="005F67F3" w:rsidRPr="000C792B" w:rsidRDefault="005F67F3" w:rsidP="005F67F3">
            <w:pPr>
              <w:pStyle w:val="TAC"/>
            </w:pPr>
          </w:p>
        </w:tc>
        <w:tc>
          <w:tcPr>
            <w:tcW w:w="1367" w:type="dxa"/>
            <w:vMerge/>
            <w:vAlign w:val="center"/>
          </w:tcPr>
          <w:p w14:paraId="624BD795" w14:textId="77777777" w:rsidR="005F67F3" w:rsidRPr="000C792B" w:rsidRDefault="005F67F3" w:rsidP="005F67F3">
            <w:pPr>
              <w:pStyle w:val="TAC"/>
            </w:pPr>
          </w:p>
        </w:tc>
        <w:tc>
          <w:tcPr>
            <w:tcW w:w="2040" w:type="dxa"/>
            <w:vAlign w:val="center"/>
          </w:tcPr>
          <w:p w14:paraId="129A6691" w14:textId="77777777" w:rsidR="005F67F3" w:rsidRPr="000C792B" w:rsidRDefault="005F67F3" w:rsidP="005F67F3">
            <w:pPr>
              <w:pStyle w:val="TAC"/>
              <w:rPr>
                <w:lang w:val="sv-SE"/>
              </w:rPr>
            </w:pPr>
            <w:r w:rsidRPr="000C792B">
              <w:rPr>
                <w:lang w:val="sv-SE"/>
              </w:rPr>
              <w:t>NR_FDD_FR1_E, NR_TDD_FR1_E</w:t>
            </w:r>
          </w:p>
        </w:tc>
        <w:tc>
          <w:tcPr>
            <w:tcW w:w="1134" w:type="dxa"/>
            <w:vAlign w:val="center"/>
          </w:tcPr>
          <w:p w14:paraId="485D90AF" w14:textId="77777777" w:rsidR="005F67F3" w:rsidRPr="000C792B" w:rsidRDefault="005F67F3" w:rsidP="005F67F3">
            <w:pPr>
              <w:pStyle w:val="TAC"/>
            </w:pPr>
            <w:r w:rsidRPr="000C792B">
              <w:t>-113</w:t>
            </w:r>
          </w:p>
        </w:tc>
        <w:tc>
          <w:tcPr>
            <w:tcW w:w="1275" w:type="dxa"/>
          </w:tcPr>
          <w:p w14:paraId="48845268" w14:textId="77777777" w:rsidR="005F67F3" w:rsidRPr="000C792B" w:rsidRDefault="005F67F3" w:rsidP="005F67F3">
            <w:pPr>
              <w:pStyle w:val="TAC"/>
            </w:pPr>
            <w:r w:rsidRPr="000C792B">
              <w:rPr>
                <w:lang w:eastAsia="zh-CN"/>
              </w:rPr>
              <w:t>-50</w:t>
            </w:r>
          </w:p>
        </w:tc>
      </w:tr>
      <w:tr w:rsidR="005F67F3" w:rsidRPr="000C792B" w14:paraId="093B7F83"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5F67F3" w:rsidRPr="000C792B" w:rsidRDefault="005F67F3" w:rsidP="005F67F3">
            <w:pPr>
              <w:pStyle w:val="TAC"/>
              <w:rPr>
                <w:lang w:eastAsia="zh-CN"/>
              </w:rPr>
            </w:pPr>
          </w:p>
        </w:tc>
        <w:tc>
          <w:tcPr>
            <w:tcW w:w="1163" w:type="dxa"/>
            <w:vMerge/>
            <w:vAlign w:val="center"/>
          </w:tcPr>
          <w:p w14:paraId="2A20DEA5" w14:textId="77777777" w:rsidR="005F67F3" w:rsidRPr="000C792B" w:rsidRDefault="005F67F3" w:rsidP="005F67F3">
            <w:pPr>
              <w:pStyle w:val="TAC"/>
              <w:rPr>
                <w:lang w:val="sv-SE"/>
              </w:rPr>
            </w:pPr>
          </w:p>
        </w:tc>
        <w:tc>
          <w:tcPr>
            <w:tcW w:w="992" w:type="dxa"/>
            <w:vMerge/>
            <w:vAlign w:val="center"/>
          </w:tcPr>
          <w:p w14:paraId="4A0A258D" w14:textId="77777777" w:rsidR="005F67F3" w:rsidRPr="000C792B" w:rsidRDefault="005F67F3" w:rsidP="005F67F3">
            <w:pPr>
              <w:pStyle w:val="TAC"/>
              <w:rPr>
                <w:lang w:val="sv-SE" w:eastAsia="zh-CN"/>
              </w:rPr>
            </w:pPr>
          </w:p>
        </w:tc>
        <w:tc>
          <w:tcPr>
            <w:tcW w:w="1134" w:type="dxa"/>
            <w:vMerge/>
            <w:vAlign w:val="center"/>
          </w:tcPr>
          <w:p w14:paraId="024F6240" w14:textId="77777777" w:rsidR="005F67F3" w:rsidRPr="000C792B" w:rsidRDefault="005F67F3" w:rsidP="005F67F3">
            <w:pPr>
              <w:pStyle w:val="TAC"/>
            </w:pPr>
          </w:p>
        </w:tc>
        <w:tc>
          <w:tcPr>
            <w:tcW w:w="1367" w:type="dxa"/>
            <w:vMerge/>
            <w:vAlign w:val="center"/>
          </w:tcPr>
          <w:p w14:paraId="3A78E46D" w14:textId="77777777" w:rsidR="005F67F3" w:rsidRPr="000C792B" w:rsidRDefault="005F67F3" w:rsidP="005F67F3">
            <w:pPr>
              <w:pStyle w:val="TAC"/>
            </w:pPr>
          </w:p>
        </w:tc>
        <w:tc>
          <w:tcPr>
            <w:tcW w:w="2040" w:type="dxa"/>
            <w:vAlign w:val="center"/>
          </w:tcPr>
          <w:p w14:paraId="4AE005C3" w14:textId="77777777" w:rsidR="005F67F3" w:rsidRPr="000C792B" w:rsidRDefault="005F67F3" w:rsidP="005F67F3">
            <w:pPr>
              <w:pStyle w:val="TAC"/>
            </w:pPr>
            <w:r w:rsidRPr="000C792B">
              <w:rPr>
                <w:lang w:eastAsia="zh-CN"/>
              </w:rPr>
              <w:t>NR_FDD_FR1_F</w:t>
            </w:r>
          </w:p>
        </w:tc>
        <w:tc>
          <w:tcPr>
            <w:tcW w:w="1134" w:type="dxa"/>
            <w:vAlign w:val="center"/>
          </w:tcPr>
          <w:p w14:paraId="0F49E45B" w14:textId="77777777" w:rsidR="005F67F3" w:rsidRPr="000C792B" w:rsidRDefault="005F67F3" w:rsidP="005F67F3">
            <w:pPr>
              <w:pStyle w:val="TAC"/>
            </w:pPr>
            <w:r w:rsidRPr="000C792B">
              <w:t>-113.5</w:t>
            </w:r>
          </w:p>
        </w:tc>
        <w:tc>
          <w:tcPr>
            <w:tcW w:w="1275" w:type="dxa"/>
          </w:tcPr>
          <w:p w14:paraId="20CA3AB9" w14:textId="77777777" w:rsidR="005F67F3" w:rsidRPr="000C792B" w:rsidRDefault="005F67F3" w:rsidP="005F67F3">
            <w:pPr>
              <w:pStyle w:val="TAC"/>
            </w:pPr>
            <w:r w:rsidRPr="000C792B">
              <w:rPr>
                <w:lang w:eastAsia="zh-CN"/>
              </w:rPr>
              <w:t>-50</w:t>
            </w:r>
          </w:p>
        </w:tc>
      </w:tr>
      <w:tr w:rsidR="005F67F3" w:rsidRPr="000C792B" w14:paraId="7CE6318E"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5F67F3" w:rsidRPr="000C792B" w:rsidRDefault="005F67F3" w:rsidP="005F67F3">
            <w:pPr>
              <w:pStyle w:val="TAC"/>
              <w:rPr>
                <w:lang w:eastAsia="zh-CN"/>
              </w:rPr>
            </w:pPr>
          </w:p>
        </w:tc>
        <w:tc>
          <w:tcPr>
            <w:tcW w:w="1163" w:type="dxa"/>
            <w:vMerge/>
            <w:vAlign w:val="center"/>
          </w:tcPr>
          <w:p w14:paraId="2EA9C413" w14:textId="77777777" w:rsidR="005F67F3" w:rsidRPr="000C792B" w:rsidRDefault="005F67F3" w:rsidP="005F67F3">
            <w:pPr>
              <w:pStyle w:val="TAC"/>
              <w:rPr>
                <w:lang w:val="sv-SE"/>
              </w:rPr>
            </w:pPr>
          </w:p>
        </w:tc>
        <w:tc>
          <w:tcPr>
            <w:tcW w:w="992" w:type="dxa"/>
            <w:vMerge/>
            <w:vAlign w:val="center"/>
          </w:tcPr>
          <w:p w14:paraId="41D3DF40" w14:textId="77777777" w:rsidR="005F67F3" w:rsidRPr="000C792B" w:rsidRDefault="005F67F3" w:rsidP="005F67F3">
            <w:pPr>
              <w:pStyle w:val="TAC"/>
              <w:rPr>
                <w:lang w:val="sv-SE" w:eastAsia="zh-CN"/>
              </w:rPr>
            </w:pPr>
          </w:p>
        </w:tc>
        <w:tc>
          <w:tcPr>
            <w:tcW w:w="1134" w:type="dxa"/>
            <w:vMerge/>
            <w:vAlign w:val="center"/>
          </w:tcPr>
          <w:p w14:paraId="782865A0" w14:textId="77777777" w:rsidR="005F67F3" w:rsidRPr="000C792B" w:rsidRDefault="005F67F3" w:rsidP="005F67F3">
            <w:pPr>
              <w:pStyle w:val="TAC"/>
            </w:pPr>
          </w:p>
        </w:tc>
        <w:tc>
          <w:tcPr>
            <w:tcW w:w="1367" w:type="dxa"/>
            <w:vMerge/>
            <w:vAlign w:val="center"/>
          </w:tcPr>
          <w:p w14:paraId="40CFA0FD" w14:textId="77777777" w:rsidR="005F67F3" w:rsidRPr="000C792B" w:rsidRDefault="005F67F3" w:rsidP="005F67F3">
            <w:pPr>
              <w:pStyle w:val="TAC"/>
            </w:pPr>
          </w:p>
        </w:tc>
        <w:tc>
          <w:tcPr>
            <w:tcW w:w="2040" w:type="dxa"/>
            <w:vAlign w:val="center"/>
          </w:tcPr>
          <w:p w14:paraId="785FD91B"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tcPr>
          <w:p w14:paraId="1018E0CA" w14:textId="77777777" w:rsidR="005F67F3" w:rsidRPr="000C792B" w:rsidRDefault="005F67F3" w:rsidP="005F67F3">
            <w:pPr>
              <w:pStyle w:val="TAC"/>
            </w:pPr>
            <w:r w:rsidRPr="000C792B">
              <w:t>-113</w:t>
            </w:r>
          </w:p>
        </w:tc>
        <w:tc>
          <w:tcPr>
            <w:tcW w:w="1275" w:type="dxa"/>
          </w:tcPr>
          <w:p w14:paraId="25746227" w14:textId="77777777" w:rsidR="005F67F3" w:rsidRPr="000C792B" w:rsidRDefault="005F67F3" w:rsidP="005F67F3">
            <w:pPr>
              <w:pStyle w:val="TAC"/>
            </w:pPr>
            <w:r w:rsidRPr="000C792B">
              <w:rPr>
                <w:lang w:eastAsia="zh-CN"/>
              </w:rPr>
              <w:t>-50</w:t>
            </w:r>
          </w:p>
        </w:tc>
      </w:tr>
      <w:tr w:rsidR="005F67F3" w:rsidRPr="000C792B" w14:paraId="6689C4A5"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5F67F3" w:rsidRPr="000C792B" w:rsidRDefault="005F67F3" w:rsidP="005F67F3">
            <w:pPr>
              <w:pStyle w:val="TAC"/>
              <w:rPr>
                <w:lang w:eastAsia="zh-CN"/>
              </w:rPr>
            </w:pPr>
          </w:p>
        </w:tc>
        <w:tc>
          <w:tcPr>
            <w:tcW w:w="1163" w:type="dxa"/>
            <w:vMerge/>
            <w:vAlign w:val="center"/>
          </w:tcPr>
          <w:p w14:paraId="1D29B11E" w14:textId="77777777" w:rsidR="005F67F3" w:rsidRPr="000C792B" w:rsidRDefault="005F67F3" w:rsidP="005F67F3">
            <w:pPr>
              <w:pStyle w:val="TAC"/>
              <w:rPr>
                <w:lang w:val="sv-SE"/>
              </w:rPr>
            </w:pPr>
          </w:p>
        </w:tc>
        <w:tc>
          <w:tcPr>
            <w:tcW w:w="992" w:type="dxa"/>
            <w:vMerge/>
            <w:vAlign w:val="center"/>
          </w:tcPr>
          <w:p w14:paraId="637C8FEE" w14:textId="77777777" w:rsidR="005F67F3" w:rsidRPr="000C792B" w:rsidRDefault="005F67F3" w:rsidP="005F67F3">
            <w:pPr>
              <w:pStyle w:val="TAC"/>
              <w:rPr>
                <w:lang w:val="sv-SE" w:eastAsia="zh-CN"/>
              </w:rPr>
            </w:pPr>
          </w:p>
        </w:tc>
        <w:tc>
          <w:tcPr>
            <w:tcW w:w="1134" w:type="dxa"/>
            <w:vMerge/>
            <w:vAlign w:val="center"/>
          </w:tcPr>
          <w:p w14:paraId="3CAA9AF7" w14:textId="77777777" w:rsidR="005F67F3" w:rsidRPr="000C792B" w:rsidRDefault="005F67F3" w:rsidP="005F67F3">
            <w:pPr>
              <w:pStyle w:val="TAC"/>
            </w:pPr>
          </w:p>
        </w:tc>
        <w:tc>
          <w:tcPr>
            <w:tcW w:w="1367" w:type="dxa"/>
            <w:vMerge/>
            <w:vAlign w:val="center"/>
          </w:tcPr>
          <w:p w14:paraId="7807D915" w14:textId="77777777" w:rsidR="005F67F3" w:rsidRPr="000C792B" w:rsidRDefault="005F67F3" w:rsidP="005F67F3">
            <w:pPr>
              <w:pStyle w:val="TAC"/>
            </w:pPr>
          </w:p>
        </w:tc>
        <w:tc>
          <w:tcPr>
            <w:tcW w:w="2040" w:type="dxa"/>
            <w:vAlign w:val="center"/>
          </w:tcPr>
          <w:p w14:paraId="601FF549" w14:textId="77777777" w:rsidR="005F67F3" w:rsidRPr="000C792B" w:rsidRDefault="005F67F3" w:rsidP="005F67F3">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511D8B2" w14:textId="77777777" w:rsidR="005F67F3" w:rsidRPr="000C792B" w:rsidRDefault="005F67F3" w:rsidP="005F67F3">
            <w:pPr>
              <w:pStyle w:val="TAC"/>
            </w:pPr>
            <w:r w:rsidRPr="000C792B">
              <w:t>-111.5</w:t>
            </w:r>
          </w:p>
        </w:tc>
        <w:tc>
          <w:tcPr>
            <w:tcW w:w="1275" w:type="dxa"/>
          </w:tcPr>
          <w:p w14:paraId="58B30313" w14:textId="77777777" w:rsidR="005F67F3" w:rsidRPr="000C792B" w:rsidRDefault="005F67F3" w:rsidP="005F67F3">
            <w:pPr>
              <w:pStyle w:val="TAC"/>
              <w:rPr>
                <w:lang w:eastAsia="zh-CN"/>
              </w:rPr>
            </w:pPr>
            <w:r w:rsidRPr="000C792B">
              <w:rPr>
                <w:lang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7"/>
        <w:gridCol w:w="1120"/>
        <w:gridCol w:w="696"/>
        <w:gridCol w:w="1251"/>
        <w:gridCol w:w="1409"/>
        <w:gridCol w:w="2566"/>
        <w:gridCol w:w="1510"/>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5F67F3"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5F67F3" w:rsidRPr="000C792B" w:rsidRDefault="005F67F3" w:rsidP="005F67F3">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5F67F3" w:rsidRPr="000C792B" w:rsidRDefault="005F67F3" w:rsidP="005F67F3">
            <w:pPr>
              <w:pStyle w:val="TAC"/>
            </w:pPr>
            <w:r w:rsidRPr="000C792B">
              <w:t>(PRS Ês/Iot)</w:t>
            </w:r>
            <w:r w:rsidRPr="000C792B">
              <w:rPr>
                <w:vertAlign w:val="subscript"/>
              </w:rPr>
              <w:t xml:space="preserve">ref </w:t>
            </w:r>
            <w:r w:rsidRPr="000C792B">
              <w:t>≥-6dB</w:t>
            </w:r>
          </w:p>
          <w:p w14:paraId="61CDEF82" w14:textId="77777777" w:rsidR="005F67F3" w:rsidRPr="000C792B" w:rsidRDefault="005F67F3" w:rsidP="005F67F3">
            <w:pPr>
              <w:pStyle w:val="TAC"/>
            </w:pPr>
          </w:p>
          <w:p w14:paraId="346A393A" w14:textId="77777777" w:rsidR="005F67F3" w:rsidRPr="000C792B" w:rsidRDefault="005F67F3" w:rsidP="005F67F3">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5F67F3" w:rsidRPr="000C792B" w:rsidRDefault="005F67F3" w:rsidP="005F67F3">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5F67F3" w:rsidRPr="000C792B" w:rsidRDefault="005F67F3" w:rsidP="005F67F3">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5F67F3" w:rsidRPr="000C792B" w:rsidRDefault="005F67F3" w:rsidP="005F67F3">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77777777" w:rsidR="005F67F3" w:rsidRPr="000C792B" w:rsidRDefault="005F67F3" w:rsidP="005F67F3">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5F67F3" w:rsidRPr="000C792B" w:rsidRDefault="005F67F3" w:rsidP="005F67F3">
            <w:pPr>
              <w:pStyle w:val="TAC"/>
              <w:rPr>
                <w:b/>
                <w:sz w:val="16"/>
                <w:szCs w:val="16"/>
              </w:rPr>
            </w:pPr>
            <w:r w:rsidRPr="000C792B">
              <w:rPr>
                <w:lang w:eastAsia="zh-CN"/>
              </w:rPr>
              <w:t>-50</w:t>
            </w:r>
          </w:p>
        </w:tc>
      </w:tr>
      <w:tr w:rsidR="005F67F3"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5F67F3" w:rsidRPr="000C792B" w:rsidRDefault="005F67F3" w:rsidP="005F67F3">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5F67F3" w:rsidRPr="000C792B" w:rsidRDefault="005F67F3" w:rsidP="005F67F3">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5F67F3" w:rsidRPr="000C792B" w:rsidRDefault="005F67F3" w:rsidP="005F67F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5F67F3" w:rsidRPr="000C792B" w:rsidRDefault="005F67F3" w:rsidP="005F67F3">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5F67F3" w:rsidRPr="000C792B" w:rsidRDefault="005F67F3" w:rsidP="005F67F3">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7777777" w:rsidR="005F67F3" w:rsidRPr="000C792B" w:rsidRDefault="005F67F3" w:rsidP="005F67F3">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5F67F3" w:rsidRPr="000C792B" w:rsidRDefault="005F67F3" w:rsidP="005F67F3">
            <w:pPr>
              <w:pStyle w:val="TAC"/>
              <w:rPr>
                <w:b/>
                <w:sz w:val="16"/>
                <w:szCs w:val="16"/>
              </w:rPr>
            </w:pPr>
            <w:r w:rsidRPr="000C792B">
              <w:t>Note 5</w:t>
            </w:r>
          </w:p>
        </w:tc>
      </w:tr>
      <w:tr w:rsidR="005F67F3"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5F67F3" w:rsidRPr="000C792B" w:rsidRDefault="005F67F3" w:rsidP="005F67F3">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5F67F3" w:rsidRPr="000C792B" w:rsidRDefault="005F67F3" w:rsidP="005F67F3">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5F67F3" w:rsidRPr="000C792B" w:rsidRDefault="005F67F3" w:rsidP="005F67F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5F67F3" w:rsidRPr="000C792B" w:rsidRDefault="005F67F3" w:rsidP="005F67F3">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5F67F3" w:rsidRPr="000C792B" w:rsidRDefault="005F67F3" w:rsidP="005F67F3">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5F67F3" w:rsidRPr="000C792B" w:rsidRDefault="005F67F3" w:rsidP="005F67F3">
            <w:pPr>
              <w:pStyle w:val="TAC"/>
            </w:pPr>
            <w:r w:rsidRPr="000C792B">
              <w:t>Note 5</w:t>
            </w:r>
          </w:p>
        </w:tc>
      </w:tr>
      <w:tr w:rsidR="005F67F3"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5F67F3" w:rsidRPr="000C792B" w:rsidRDefault="005F67F3" w:rsidP="005F67F3">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5F67F3" w:rsidRPr="000C792B" w:rsidRDefault="005F67F3" w:rsidP="005F67F3">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5F67F3" w:rsidRPr="000C792B" w:rsidRDefault="005F67F3" w:rsidP="005F67F3">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5F67F3" w:rsidRPr="000C792B" w:rsidRDefault="005F67F3" w:rsidP="005F67F3">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5F67F3" w:rsidRPr="000C792B" w:rsidRDefault="005F67F3" w:rsidP="005F67F3">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77777777" w:rsidR="005F67F3" w:rsidRPr="000C792B" w:rsidRDefault="005F67F3" w:rsidP="005F67F3">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5F67F3" w:rsidRPr="000C792B" w:rsidRDefault="005F67F3" w:rsidP="005F67F3">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5F67F3" w:rsidRPr="000C792B" w14:paraId="547F48C5"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5F67F3" w:rsidRPr="000C792B" w:rsidRDefault="005F67F3" w:rsidP="005F67F3">
            <w:pPr>
              <w:pStyle w:val="TAC"/>
              <w:rPr>
                <w:lang w:eastAsia="zh-CN"/>
              </w:rPr>
            </w:pPr>
            <w:r w:rsidRPr="000C792B">
              <w:rPr>
                <w:lang w:eastAsia="zh-CN"/>
              </w:rPr>
              <w:t>247</w:t>
            </w:r>
          </w:p>
        </w:tc>
        <w:tc>
          <w:tcPr>
            <w:tcW w:w="1163" w:type="dxa"/>
            <w:vMerge w:val="restart"/>
            <w:vAlign w:val="center"/>
          </w:tcPr>
          <w:p w14:paraId="15D06BBF" w14:textId="77777777" w:rsidR="005F67F3" w:rsidRPr="000C792B" w:rsidRDefault="005F67F3" w:rsidP="005F67F3">
            <w:pPr>
              <w:pStyle w:val="TAC"/>
            </w:pPr>
            <w:r w:rsidRPr="000C792B">
              <w:t>(PRS Ês/Iot)</w:t>
            </w:r>
            <w:r w:rsidRPr="000C792B">
              <w:rPr>
                <w:vertAlign w:val="subscript"/>
              </w:rPr>
              <w:t xml:space="preserve">ref </w:t>
            </w:r>
            <w:r w:rsidRPr="000C792B">
              <w:t>≥-6dB</w:t>
            </w:r>
          </w:p>
          <w:p w14:paraId="77C247D0" w14:textId="77777777" w:rsidR="005F67F3" w:rsidRPr="000C792B" w:rsidRDefault="005F67F3" w:rsidP="005F67F3">
            <w:pPr>
              <w:pStyle w:val="TAC"/>
            </w:pPr>
          </w:p>
          <w:p w14:paraId="7349F710" w14:textId="77777777" w:rsidR="005F67F3" w:rsidRPr="000C792B" w:rsidRDefault="005F67F3" w:rsidP="005F67F3">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5F67F3" w:rsidRPr="000C792B" w:rsidRDefault="005F67F3" w:rsidP="005F67F3">
            <w:pPr>
              <w:pStyle w:val="TAC"/>
              <w:rPr>
                <w:lang w:val="sv-SE" w:eastAsia="zh-CN"/>
              </w:rPr>
            </w:pPr>
            <w:r w:rsidRPr="000C792B">
              <w:rPr>
                <w:lang w:val="sv-SE" w:eastAsia="zh-CN"/>
              </w:rPr>
              <w:t>15</w:t>
            </w:r>
          </w:p>
        </w:tc>
        <w:tc>
          <w:tcPr>
            <w:tcW w:w="1134" w:type="dxa"/>
            <w:vMerge w:val="restart"/>
            <w:vAlign w:val="center"/>
            <w:hideMark/>
          </w:tcPr>
          <w:p w14:paraId="1F6E8846" w14:textId="75E424EE" w:rsidR="005F67F3" w:rsidRPr="000C792B" w:rsidRDefault="005F67F3" w:rsidP="005F67F3">
            <w:pPr>
              <w:pStyle w:val="TAC"/>
            </w:pPr>
            <w:r w:rsidRPr="000C792B">
              <w:t>≥ 24</w:t>
            </w:r>
          </w:p>
        </w:tc>
        <w:tc>
          <w:tcPr>
            <w:tcW w:w="1367" w:type="dxa"/>
            <w:vMerge w:val="restart"/>
            <w:vAlign w:val="center"/>
            <w:hideMark/>
          </w:tcPr>
          <w:p w14:paraId="6E6EB813" w14:textId="0C8E367F" w:rsidR="005F67F3" w:rsidRPr="000C792B" w:rsidRDefault="005F67F3" w:rsidP="005F67F3">
            <w:pPr>
              <w:pStyle w:val="TAC"/>
            </w:pPr>
            <w:r w:rsidRPr="000C792B">
              <w:t>≥ 4</w:t>
            </w:r>
          </w:p>
        </w:tc>
        <w:tc>
          <w:tcPr>
            <w:tcW w:w="2040" w:type="dxa"/>
            <w:vAlign w:val="center"/>
            <w:hideMark/>
          </w:tcPr>
          <w:p w14:paraId="28989828" w14:textId="77777777" w:rsidR="005F67F3" w:rsidRPr="000C792B" w:rsidRDefault="005F67F3" w:rsidP="005F67F3">
            <w:pPr>
              <w:pStyle w:val="TAC"/>
              <w:rPr>
                <w:szCs w:val="18"/>
              </w:rPr>
            </w:pPr>
            <w:r w:rsidRPr="000C792B">
              <w:rPr>
                <w:szCs w:val="18"/>
              </w:rPr>
              <w:t>NR_FDD_FR1_A, NR_TDD_FR1_A,</w:t>
            </w:r>
          </w:p>
          <w:p w14:paraId="0111F5B3" w14:textId="77777777" w:rsidR="005F67F3" w:rsidRPr="000C792B" w:rsidRDefault="005F67F3" w:rsidP="005F67F3">
            <w:pPr>
              <w:pStyle w:val="TAC"/>
            </w:pPr>
            <w:r w:rsidRPr="000C792B">
              <w:rPr>
                <w:szCs w:val="18"/>
              </w:rPr>
              <w:t>NR_SDL_FR1_A</w:t>
            </w:r>
          </w:p>
        </w:tc>
        <w:tc>
          <w:tcPr>
            <w:tcW w:w="1134" w:type="dxa"/>
            <w:vAlign w:val="center"/>
            <w:hideMark/>
          </w:tcPr>
          <w:p w14:paraId="290B8C3A" w14:textId="77777777" w:rsidR="005F67F3" w:rsidRPr="000C792B" w:rsidRDefault="005F67F3" w:rsidP="005F67F3">
            <w:pPr>
              <w:pStyle w:val="TAC"/>
            </w:pPr>
            <w:r w:rsidRPr="000C792B">
              <w:t>-121</w:t>
            </w:r>
          </w:p>
        </w:tc>
        <w:tc>
          <w:tcPr>
            <w:tcW w:w="1275" w:type="dxa"/>
            <w:vAlign w:val="center"/>
            <w:hideMark/>
          </w:tcPr>
          <w:p w14:paraId="3B0F4964" w14:textId="77777777" w:rsidR="005F67F3" w:rsidRPr="000C792B" w:rsidRDefault="005F67F3" w:rsidP="005F67F3">
            <w:pPr>
              <w:pStyle w:val="TAC"/>
              <w:rPr>
                <w:lang w:eastAsia="zh-CN"/>
              </w:rPr>
            </w:pPr>
            <w:r w:rsidRPr="000C792B">
              <w:rPr>
                <w:lang w:eastAsia="zh-CN"/>
              </w:rPr>
              <w:t>-50</w:t>
            </w:r>
          </w:p>
        </w:tc>
      </w:tr>
      <w:tr w:rsidR="005F67F3" w:rsidRPr="000C792B" w14:paraId="3D11570F"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5F67F3" w:rsidRPr="000C792B" w:rsidRDefault="005F67F3" w:rsidP="005F67F3">
            <w:pPr>
              <w:pStyle w:val="TAC"/>
              <w:rPr>
                <w:lang w:eastAsia="zh-CN"/>
              </w:rPr>
            </w:pPr>
          </w:p>
        </w:tc>
        <w:tc>
          <w:tcPr>
            <w:tcW w:w="1163" w:type="dxa"/>
            <w:vMerge/>
            <w:vAlign w:val="center"/>
            <w:hideMark/>
          </w:tcPr>
          <w:p w14:paraId="4FAEE48B" w14:textId="77777777" w:rsidR="005F67F3" w:rsidRPr="000C792B" w:rsidRDefault="005F67F3" w:rsidP="005F67F3">
            <w:pPr>
              <w:pStyle w:val="TAC"/>
              <w:rPr>
                <w:lang w:val="sv-SE"/>
              </w:rPr>
            </w:pPr>
          </w:p>
        </w:tc>
        <w:tc>
          <w:tcPr>
            <w:tcW w:w="992" w:type="dxa"/>
            <w:vMerge/>
            <w:vAlign w:val="center"/>
            <w:hideMark/>
          </w:tcPr>
          <w:p w14:paraId="03827CB8" w14:textId="77777777" w:rsidR="005F67F3" w:rsidRPr="000C792B" w:rsidRDefault="005F67F3" w:rsidP="005F67F3">
            <w:pPr>
              <w:pStyle w:val="TAC"/>
              <w:rPr>
                <w:lang w:val="sv-SE" w:eastAsia="zh-CN"/>
              </w:rPr>
            </w:pPr>
          </w:p>
        </w:tc>
        <w:tc>
          <w:tcPr>
            <w:tcW w:w="1134" w:type="dxa"/>
            <w:vMerge/>
            <w:vAlign w:val="center"/>
            <w:hideMark/>
          </w:tcPr>
          <w:p w14:paraId="3FF7589D" w14:textId="77777777" w:rsidR="005F67F3" w:rsidRPr="000C792B" w:rsidRDefault="005F67F3" w:rsidP="005F67F3">
            <w:pPr>
              <w:pStyle w:val="TAC"/>
            </w:pPr>
          </w:p>
        </w:tc>
        <w:tc>
          <w:tcPr>
            <w:tcW w:w="1367" w:type="dxa"/>
            <w:vMerge/>
            <w:vAlign w:val="center"/>
            <w:hideMark/>
          </w:tcPr>
          <w:p w14:paraId="0F0F5A9A" w14:textId="77777777" w:rsidR="005F67F3" w:rsidRPr="000C792B" w:rsidRDefault="005F67F3" w:rsidP="005F67F3">
            <w:pPr>
              <w:pStyle w:val="TAC"/>
            </w:pPr>
          </w:p>
        </w:tc>
        <w:tc>
          <w:tcPr>
            <w:tcW w:w="2040" w:type="dxa"/>
            <w:vAlign w:val="center"/>
            <w:hideMark/>
          </w:tcPr>
          <w:p w14:paraId="5B137812" w14:textId="77777777" w:rsidR="005F67F3" w:rsidRPr="000C792B" w:rsidRDefault="005F67F3" w:rsidP="005F67F3">
            <w:pPr>
              <w:pStyle w:val="TAC"/>
            </w:pPr>
            <w:r w:rsidRPr="000C792B">
              <w:t>NR_FDD_FR1_B</w:t>
            </w:r>
          </w:p>
        </w:tc>
        <w:tc>
          <w:tcPr>
            <w:tcW w:w="1134" w:type="dxa"/>
            <w:hideMark/>
          </w:tcPr>
          <w:p w14:paraId="14F2383D" w14:textId="77777777" w:rsidR="005F67F3" w:rsidRPr="000C792B" w:rsidRDefault="005F67F3" w:rsidP="005F67F3">
            <w:pPr>
              <w:pStyle w:val="TAC"/>
            </w:pPr>
            <w:r w:rsidRPr="000C792B">
              <w:t>-120.5</w:t>
            </w:r>
          </w:p>
        </w:tc>
        <w:tc>
          <w:tcPr>
            <w:tcW w:w="1275" w:type="dxa"/>
            <w:hideMark/>
          </w:tcPr>
          <w:p w14:paraId="2B642CA4" w14:textId="77777777" w:rsidR="005F67F3" w:rsidRPr="000C792B" w:rsidRDefault="005F67F3" w:rsidP="005F67F3">
            <w:pPr>
              <w:pStyle w:val="TAC"/>
            </w:pPr>
            <w:r w:rsidRPr="000C792B">
              <w:rPr>
                <w:lang w:eastAsia="zh-CN"/>
              </w:rPr>
              <w:t>-50</w:t>
            </w:r>
          </w:p>
        </w:tc>
      </w:tr>
      <w:tr w:rsidR="005F67F3" w:rsidRPr="000C792B" w14:paraId="6FB4A57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5F67F3" w:rsidRPr="000C792B" w:rsidRDefault="005F67F3" w:rsidP="005F67F3">
            <w:pPr>
              <w:pStyle w:val="TAC"/>
              <w:rPr>
                <w:lang w:eastAsia="zh-CN"/>
              </w:rPr>
            </w:pPr>
          </w:p>
        </w:tc>
        <w:tc>
          <w:tcPr>
            <w:tcW w:w="1163" w:type="dxa"/>
            <w:vMerge/>
            <w:vAlign w:val="center"/>
            <w:hideMark/>
          </w:tcPr>
          <w:p w14:paraId="57C5F9AC" w14:textId="77777777" w:rsidR="005F67F3" w:rsidRPr="000C792B" w:rsidRDefault="005F67F3" w:rsidP="005F67F3">
            <w:pPr>
              <w:pStyle w:val="TAC"/>
              <w:rPr>
                <w:lang w:val="sv-SE"/>
              </w:rPr>
            </w:pPr>
          </w:p>
        </w:tc>
        <w:tc>
          <w:tcPr>
            <w:tcW w:w="992" w:type="dxa"/>
            <w:vMerge/>
            <w:vAlign w:val="center"/>
            <w:hideMark/>
          </w:tcPr>
          <w:p w14:paraId="61082103" w14:textId="77777777" w:rsidR="005F67F3" w:rsidRPr="000C792B" w:rsidRDefault="005F67F3" w:rsidP="005F67F3">
            <w:pPr>
              <w:pStyle w:val="TAC"/>
              <w:rPr>
                <w:lang w:val="sv-SE" w:eastAsia="zh-CN"/>
              </w:rPr>
            </w:pPr>
          </w:p>
        </w:tc>
        <w:tc>
          <w:tcPr>
            <w:tcW w:w="1134" w:type="dxa"/>
            <w:vMerge/>
            <w:vAlign w:val="center"/>
            <w:hideMark/>
          </w:tcPr>
          <w:p w14:paraId="0FE74EA7" w14:textId="77777777" w:rsidR="005F67F3" w:rsidRPr="000C792B" w:rsidRDefault="005F67F3" w:rsidP="005F67F3">
            <w:pPr>
              <w:pStyle w:val="TAC"/>
            </w:pPr>
          </w:p>
        </w:tc>
        <w:tc>
          <w:tcPr>
            <w:tcW w:w="1367" w:type="dxa"/>
            <w:vMerge/>
            <w:vAlign w:val="center"/>
            <w:hideMark/>
          </w:tcPr>
          <w:p w14:paraId="37C118FC" w14:textId="77777777" w:rsidR="005F67F3" w:rsidRPr="000C792B" w:rsidRDefault="005F67F3" w:rsidP="005F67F3">
            <w:pPr>
              <w:pStyle w:val="TAC"/>
            </w:pPr>
          </w:p>
        </w:tc>
        <w:tc>
          <w:tcPr>
            <w:tcW w:w="2040" w:type="dxa"/>
            <w:vAlign w:val="center"/>
            <w:hideMark/>
          </w:tcPr>
          <w:p w14:paraId="05E85DDB" w14:textId="77777777" w:rsidR="005F67F3" w:rsidRPr="000C792B" w:rsidRDefault="005F67F3" w:rsidP="005F67F3">
            <w:pPr>
              <w:pStyle w:val="TAC"/>
            </w:pPr>
            <w:r w:rsidRPr="000C792B">
              <w:t>NR_TDD_FR1_C</w:t>
            </w:r>
          </w:p>
        </w:tc>
        <w:tc>
          <w:tcPr>
            <w:tcW w:w="1134" w:type="dxa"/>
            <w:vAlign w:val="center"/>
            <w:hideMark/>
          </w:tcPr>
          <w:p w14:paraId="3E655A06" w14:textId="77777777" w:rsidR="005F67F3" w:rsidRPr="000C792B" w:rsidRDefault="005F67F3" w:rsidP="005F67F3">
            <w:pPr>
              <w:pStyle w:val="TAC"/>
            </w:pPr>
            <w:r w:rsidRPr="000C792B">
              <w:t>-120</w:t>
            </w:r>
          </w:p>
        </w:tc>
        <w:tc>
          <w:tcPr>
            <w:tcW w:w="1275" w:type="dxa"/>
            <w:hideMark/>
          </w:tcPr>
          <w:p w14:paraId="513B6C40" w14:textId="77777777" w:rsidR="005F67F3" w:rsidRPr="000C792B" w:rsidRDefault="005F67F3" w:rsidP="005F67F3">
            <w:pPr>
              <w:pStyle w:val="TAC"/>
            </w:pPr>
            <w:r w:rsidRPr="000C792B">
              <w:rPr>
                <w:lang w:eastAsia="zh-CN"/>
              </w:rPr>
              <w:t>-50</w:t>
            </w:r>
          </w:p>
        </w:tc>
      </w:tr>
      <w:tr w:rsidR="005F67F3" w:rsidRPr="000C792B" w14:paraId="3231B9D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5F67F3" w:rsidRPr="000C792B" w:rsidRDefault="005F67F3" w:rsidP="005F67F3">
            <w:pPr>
              <w:pStyle w:val="TAC"/>
              <w:rPr>
                <w:lang w:eastAsia="zh-CN"/>
              </w:rPr>
            </w:pPr>
          </w:p>
        </w:tc>
        <w:tc>
          <w:tcPr>
            <w:tcW w:w="1163" w:type="dxa"/>
            <w:vMerge/>
            <w:vAlign w:val="center"/>
            <w:hideMark/>
          </w:tcPr>
          <w:p w14:paraId="15953E16" w14:textId="77777777" w:rsidR="005F67F3" w:rsidRPr="000C792B" w:rsidRDefault="005F67F3" w:rsidP="005F67F3">
            <w:pPr>
              <w:pStyle w:val="TAC"/>
              <w:rPr>
                <w:lang w:val="sv-SE"/>
              </w:rPr>
            </w:pPr>
          </w:p>
        </w:tc>
        <w:tc>
          <w:tcPr>
            <w:tcW w:w="992" w:type="dxa"/>
            <w:vMerge/>
            <w:vAlign w:val="center"/>
            <w:hideMark/>
          </w:tcPr>
          <w:p w14:paraId="197BA05F" w14:textId="77777777" w:rsidR="005F67F3" w:rsidRPr="000C792B" w:rsidRDefault="005F67F3" w:rsidP="005F67F3">
            <w:pPr>
              <w:pStyle w:val="TAC"/>
              <w:rPr>
                <w:lang w:val="sv-SE" w:eastAsia="zh-CN"/>
              </w:rPr>
            </w:pPr>
          </w:p>
        </w:tc>
        <w:tc>
          <w:tcPr>
            <w:tcW w:w="1134" w:type="dxa"/>
            <w:vMerge/>
            <w:vAlign w:val="center"/>
            <w:hideMark/>
          </w:tcPr>
          <w:p w14:paraId="36C41E35" w14:textId="77777777" w:rsidR="005F67F3" w:rsidRPr="000C792B" w:rsidRDefault="005F67F3" w:rsidP="005F67F3">
            <w:pPr>
              <w:pStyle w:val="TAC"/>
            </w:pPr>
          </w:p>
        </w:tc>
        <w:tc>
          <w:tcPr>
            <w:tcW w:w="1367" w:type="dxa"/>
            <w:vMerge/>
            <w:vAlign w:val="center"/>
            <w:hideMark/>
          </w:tcPr>
          <w:p w14:paraId="1CC79E0B" w14:textId="77777777" w:rsidR="005F67F3" w:rsidRPr="000C792B" w:rsidRDefault="005F67F3" w:rsidP="005F67F3">
            <w:pPr>
              <w:pStyle w:val="TAC"/>
            </w:pPr>
          </w:p>
        </w:tc>
        <w:tc>
          <w:tcPr>
            <w:tcW w:w="2040" w:type="dxa"/>
            <w:vAlign w:val="center"/>
            <w:hideMark/>
          </w:tcPr>
          <w:p w14:paraId="3106E04B" w14:textId="77777777" w:rsidR="005F67F3" w:rsidRPr="000C792B" w:rsidRDefault="005F67F3" w:rsidP="005F67F3">
            <w:pPr>
              <w:pStyle w:val="TAC"/>
              <w:rPr>
                <w:lang w:val="sv-SE"/>
              </w:rPr>
            </w:pPr>
            <w:r w:rsidRPr="000C792B">
              <w:rPr>
                <w:lang w:val="sv-SE"/>
              </w:rPr>
              <w:t>NR_FDD_FR1_D, NR_TDD_FR1_D</w:t>
            </w:r>
          </w:p>
        </w:tc>
        <w:tc>
          <w:tcPr>
            <w:tcW w:w="1134" w:type="dxa"/>
            <w:vAlign w:val="center"/>
            <w:hideMark/>
          </w:tcPr>
          <w:p w14:paraId="6FD75DFB" w14:textId="77777777" w:rsidR="005F67F3" w:rsidRPr="000C792B" w:rsidRDefault="005F67F3" w:rsidP="005F67F3">
            <w:pPr>
              <w:pStyle w:val="TAC"/>
            </w:pPr>
            <w:r w:rsidRPr="000C792B">
              <w:t>-119.5</w:t>
            </w:r>
          </w:p>
        </w:tc>
        <w:tc>
          <w:tcPr>
            <w:tcW w:w="1275" w:type="dxa"/>
            <w:hideMark/>
          </w:tcPr>
          <w:p w14:paraId="343D63FD" w14:textId="77777777" w:rsidR="005F67F3" w:rsidRPr="000C792B" w:rsidRDefault="005F67F3" w:rsidP="005F67F3">
            <w:pPr>
              <w:pStyle w:val="TAC"/>
            </w:pPr>
            <w:r w:rsidRPr="000C792B">
              <w:rPr>
                <w:lang w:eastAsia="zh-CN"/>
              </w:rPr>
              <w:t>-50</w:t>
            </w:r>
          </w:p>
        </w:tc>
      </w:tr>
      <w:tr w:rsidR="005F67F3" w:rsidRPr="000C792B" w14:paraId="65DBC617"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5F67F3" w:rsidRPr="000C792B" w:rsidRDefault="005F67F3" w:rsidP="005F67F3">
            <w:pPr>
              <w:pStyle w:val="TAC"/>
              <w:rPr>
                <w:lang w:eastAsia="zh-CN"/>
              </w:rPr>
            </w:pPr>
          </w:p>
        </w:tc>
        <w:tc>
          <w:tcPr>
            <w:tcW w:w="1163" w:type="dxa"/>
            <w:vMerge/>
            <w:vAlign w:val="center"/>
            <w:hideMark/>
          </w:tcPr>
          <w:p w14:paraId="5FB2F6EF" w14:textId="77777777" w:rsidR="005F67F3" w:rsidRPr="000C792B" w:rsidRDefault="005F67F3" w:rsidP="005F67F3">
            <w:pPr>
              <w:pStyle w:val="TAC"/>
              <w:rPr>
                <w:lang w:val="sv-SE"/>
              </w:rPr>
            </w:pPr>
          </w:p>
        </w:tc>
        <w:tc>
          <w:tcPr>
            <w:tcW w:w="992" w:type="dxa"/>
            <w:vMerge/>
            <w:vAlign w:val="center"/>
            <w:hideMark/>
          </w:tcPr>
          <w:p w14:paraId="6FB81EEA" w14:textId="77777777" w:rsidR="005F67F3" w:rsidRPr="000C792B" w:rsidRDefault="005F67F3" w:rsidP="005F67F3">
            <w:pPr>
              <w:pStyle w:val="TAC"/>
              <w:rPr>
                <w:lang w:val="sv-SE" w:eastAsia="zh-CN"/>
              </w:rPr>
            </w:pPr>
          </w:p>
        </w:tc>
        <w:tc>
          <w:tcPr>
            <w:tcW w:w="1134" w:type="dxa"/>
            <w:vMerge/>
            <w:vAlign w:val="center"/>
            <w:hideMark/>
          </w:tcPr>
          <w:p w14:paraId="0586ED06" w14:textId="77777777" w:rsidR="005F67F3" w:rsidRPr="000C792B" w:rsidRDefault="005F67F3" w:rsidP="005F67F3">
            <w:pPr>
              <w:pStyle w:val="TAC"/>
            </w:pPr>
          </w:p>
        </w:tc>
        <w:tc>
          <w:tcPr>
            <w:tcW w:w="1367" w:type="dxa"/>
            <w:vMerge/>
            <w:vAlign w:val="center"/>
            <w:hideMark/>
          </w:tcPr>
          <w:p w14:paraId="243FB5F4" w14:textId="77777777" w:rsidR="005F67F3" w:rsidRPr="000C792B" w:rsidRDefault="005F67F3" w:rsidP="005F67F3">
            <w:pPr>
              <w:pStyle w:val="TAC"/>
            </w:pPr>
          </w:p>
        </w:tc>
        <w:tc>
          <w:tcPr>
            <w:tcW w:w="2040" w:type="dxa"/>
            <w:vAlign w:val="center"/>
            <w:hideMark/>
          </w:tcPr>
          <w:p w14:paraId="3B342303" w14:textId="77777777" w:rsidR="005F67F3" w:rsidRPr="000C792B" w:rsidRDefault="005F67F3" w:rsidP="005F67F3">
            <w:pPr>
              <w:pStyle w:val="TAC"/>
              <w:rPr>
                <w:lang w:val="sv-SE"/>
              </w:rPr>
            </w:pPr>
            <w:r w:rsidRPr="000C792B">
              <w:rPr>
                <w:lang w:val="sv-SE"/>
              </w:rPr>
              <w:t>NR_FDD_FR1_E, NR_TDD_FR1_E</w:t>
            </w:r>
          </w:p>
        </w:tc>
        <w:tc>
          <w:tcPr>
            <w:tcW w:w="1134" w:type="dxa"/>
            <w:vAlign w:val="center"/>
            <w:hideMark/>
          </w:tcPr>
          <w:p w14:paraId="5A300DF8" w14:textId="77777777" w:rsidR="005F67F3" w:rsidRPr="000C792B" w:rsidRDefault="005F67F3" w:rsidP="005F67F3">
            <w:pPr>
              <w:pStyle w:val="TAC"/>
            </w:pPr>
            <w:r w:rsidRPr="000C792B">
              <w:t>-119</w:t>
            </w:r>
          </w:p>
        </w:tc>
        <w:tc>
          <w:tcPr>
            <w:tcW w:w="1275" w:type="dxa"/>
            <w:hideMark/>
          </w:tcPr>
          <w:p w14:paraId="0094C1CF" w14:textId="77777777" w:rsidR="005F67F3" w:rsidRPr="000C792B" w:rsidRDefault="005F67F3" w:rsidP="005F67F3">
            <w:pPr>
              <w:pStyle w:val="TAC"/>
            </w:pPr>
            <w:r w:rsidRPr="000C792B">
              <w:rPr>
                <w:lang w:eastAsia="zh-CN"/>
              </w:rPr>
              <w:t>-50</w:t>
            </w:r>
          </w:p>
        </w:tc>
      </w:tr>
      <w:tr w:rsidR="005F67F3" w:rsidRPr="000C792B" w14:paraId="204B988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5F67F3" w:rsidRPr="000C792B" w:rsidRDefault="005F67F3" w:rsidP="005F67F3">
            <w:pPr>
              <w:pStyle w:val="TAC"/>
              <w:rPr>
                <w:lang w:eastAsia="zh-CN"/>
              </w:rPr>
            </w:pPr>
          </w:p>
        </w:tc>
        <w:tc>
          <w:tcPr>
            <w:tcW w:w="1163" w:type="dxa"/>
            <w:vMerge/>
            <w:vAlign w:val="center"/>
            <w:hideMark/>
          </w:tcPr>
          <w:p w14:paraId="500D0CE9" w14:textId="77777777" w:rsidR="005F67F3" w:rsidRPr="000C792B" w:rsidRDefault="005F67F3" w:rsidP="005F67F3">
            <w:pPr>
              <w:pStyle w:val="TAC"/>
              <w:rPr>
                <w:lang w:val="sv-SE"/>
              </w:rPr>
            </w:pPr>
          </w:p>
        </w:tc>
        <w:tc>
          <w:tcPr>
            <w:tcW w:w="992" w:type="dxa"/>
            <w:vMerge/>
            <w:vAlign w:val="center"/>
            <w:hideMark/>
          </w:tcPr>
          <w:p w14:paraId="1FB53205" w14:textId="77777777" w:rsidR="005F67F3" w:rsidRPr="000C792B" w:rsidRDefault="005F67F3" w:rsidP="005F67F3">
            <w:pPr>
              <w:pStyle w:val="TAC"/>
              <w:rPr>
                <w:lang w:val="sv-SE" w:eastAsia="zh-CN"/>
              </w:rPr>
            </w:pPr>
          </w:p>
        </w:tc>
        <w:tc>
          <w:tcPr>
            <w:tcW w:w="1134" w:type="dxa"/>
            <w:vMerge/>
            <w:vAlign w:val="center"/>
            <w:hideMark/>
          </w:tcPr>
          <w:p w14:paraId="054CA876" w14:textId="77777777" w:rsidR="005F67F3" w:rsidRPr="000C792B" w:rsidRDefault="005F67F3" w:rsidP="005F67F3">
            <w:pPr>
              <w:pStyle w:val="TAC"/>
            </w:pPr>
          </w:p>
        </w:tc>
        <w:tc>
          <w:tcPr>
            <w:tcW w:w="1367" w:type="dxa"/>
            <w:vMerge/>
            <w:vAlign w:val="center"/>
            <w:hideMark/>
          </w:tcPr>
          <w:p w14:paraId="68E764A5" w14:textId="77777777" w:rsidR="005F67F3" w:rsidRPr="000C792B" w:rsidRDefault="005F67F3" w:rsidP="005F67F3">
            <w:pPr>
              <w:pStyle w:val="TAC"/>
            </w:pPr>
          </w:p>
        </w:tc>
        <w:tc>
          <w:tcPr>
            <w:tcW w:w="2040" w:type="dxa"/>
            <w:vAlign w:val="center"/>
            <w:hideMark/>
          </w:tcPr>
          <w:p w14:paraId="100D0D79" w14:textId="77777777" w:rsidR="005F67F3" w:rsidRPr="000C792B" w:rsidRDefault="005F67F3" w:rsidP="005F67F3">
            <w:pPr>
              <w:pStyle w:val="TAC"/>
            </w:pPr>
            <w:r w:rsidRPr="000C792B">
              <w:rPr>
                <w:lang w:eastAsia="zh-CN"/>
              </w:rPr>
              <w:t>NR_FDD_FR1_F</w:t>
            </w:r>
          </w:p>
        </w:tc>
        <w:tc>
          <w:tcPr>
            <w:tcW w:w="1134" w:type="dxa"/>
            <w:vAlign w:val="center"/>
            <w:hideMark/>
          </w:tcPr>
          <w:p w14:paraId="5FCA9447" w14:textId="77777777" w:rsidR="005F67F3" w:rsidRPr="000C792B" w:rsidRDefault="005F67F3" w:rsidP="005F67F3">
            <w:pPr>
              <w:pStyle w:val="TAC"/>
            </w:pPr>
            <w:r w:rsidRPr="000C792B">
              <w:t>-118.5</w:t>
            </w:r>
          </w:p>
        </w:tc>
        <w:tc>
          <w:tcPr>
            <w:tcW w:w="1275" w:type="dxa"/>
            <w:hideMark/>
          </w:tcPr>
          <w:p w14:paraId="79A73FE8" w14:textId="77777777" w:rsidR="005F67F3" w:rsidRPr="000C792B" w:rsidRDefault="005F67F3" w:rsidP="005F67F3">
            <w:pPr>
              <w:pStyle w:val="TAC"/>
            </w:pPr>
            <w:r w:rsidRPr="000C792B">
              <w:rPr>
                <w:lang w:eastAsia="zh-CN"/>
              </w:rPr>
              <w:t>-50</w:t>
            </w:r>
          </w:p>
        </w:tc>
      </w:tr>
      <w:tr w:rsidR="005F67F3" w:rsidRPr="000C792B" w14:paraId="5E79E2F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5F67F3" w:rsidRPr="000C792B" w:rsidRDefault="005F67F3" w:rsidP="005F67F3">
            <w:pPr>
              <w:pStyle w:val="TAC"/>
              <w:rPr>
                <w:lang w:eastAsia="zh-CN"/>
              </w:rPr>
            </w:pPr>
          </w:p>
        </w:tc>
        <w:tc>
          <w:tcPr>
            <w:tcW w:w="1163" w:type="dxa"/>
            <w:vMerge/>
            <w:vAlign w:val="center"/>
            <w:hideMark/>
          </w:tcPr>
          <w:p w14:paraId="4665BEF9" w14:textId="77777777" w:rsidR="005F67F3" w:rsidRPr="000C792B" w:rsidRDefault="005F67F3" w:rsidP="005F67F3">
            <w:pPr>
              <w:pStyle w:val="TAC"/>
              <w:rPr>
                <w:lang w:val="sv-SE"/>
              </w:rPr>
            </w:pPr>
          </w:p>
        </w:tc>
        <w:tc>
          <w:tcPr>
            <w:tcW w:w="992" w:type="dxa"/>
            <w:vMerge/>
            <w:vAlign w:val="center"/>
            <w:hideMark/>
          </w:tcPr>
          <w:p w14:paraId="485C225C" w14:textId="77777777" w:rsidR="005F67F3" w:rsidRPr="000C792B" w:rsidRDefault="005F67F3" w:rsidP="005F67F3">
            <w:pPr>
              <w:pStyle w:val="TAC"/>
              <w:rPr>
                <w:lang w:val="sv-SE" w:eastAsia="zh-CN"/>
              </w:rPr>
            </w:pPr>
          </w:p>
        </w:tc>
        <w:tc>
          <w:tcPr>
            <w:tcW w:w="1134" w:type="dxa"/>
            <w:vMerge/>
            <w:vAlign w:val="center"/>
            <w:hideMark/>
          </w:tcPr>
          <w:p w14:paraId="119EFD57" w14:textId="77777777" w:rsidR="005F67F3" w:rsidRPr="000C792B" w:rsidRDefault="005F67F3" w:rsidP="005F67F3">
            <w:pPr>
              <w:pStyle w:val="TAC"/>
            </w:pPr>
          </w:p>
        </w:tc>
        <w:tc>
          <w:tcPr>
            <w:tcW w:w="1367" w:type="dxa"/>
            <w:vMerge/>
            <w:vAlign w:val="center"/>
            <w:hideMark/>
          </w:tcPr>
          <w:p w14:paraId="1B69A4E3" w14:textId="77777777" w:rsidR="005F67F3" w:rsidRPr="000C792B" w:rsidRDefault="005F67F3" w:rsidP="005F67F3">
            <w:pPr>
              <w:pStyle w:val="TAC"/>
            </w:pPr>
          </w:p>
        </w:tc>
        <w:tc>
          <w:tcPr>
            <w:tcW w:w="2040" w:type="dxa"/>
            <w:vAlign w:val="center"/>
            <w:hideMark/>
          </w:tcPr>
          <w:p w14:paraId="3EE7475F"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hideMark/>
          </w:tcPr>
          <w:p w14:paraId="49A9D61C" w14:textId="77777777" w:rsidR="005F67F3" w:rsidRPr="000C792B" w:rsidRDefault="005F67F3" w:rsidP="005F67F3">
            <w:pPr>
              <w:pStyle w:val="TAC"/>
            </w:pPr>
            <w:r w:rsidRPr="000C792B">
              <w:t>-118</w:t>
            </w:r>
          </w:p>
        </w:tc>
        <w:tc>
          <w:tcPr>
            <w:tcW w:w="1275" w:type="dxa"/>
            <w:hideMark/>
          </w:tcPr>
          <w:p w14:paraId="1387DEC5" w14:textId="77777777" w:rsidR="005F67F3" w:rsidRPr="000C792B" w:rsidRDefault="005F67F3" w:rsidP="005F67F3">
            <w:pPr>
              <w:pStyle w:val="TAC"/>
            </w:pPr>
            <w:r w:rsidRPr="000C792B">
              <w:rPr>
                <w:lang w:eastAsia="zh-CN"/>
              </w:rPr>
              <w:t>-50</w:t>
            </w:r>
          </w:p>
        </w:tc>
      </w:tr>
      <w:tr w:rsidR="005F67F3" w:rsidRPr="000C792B" w14:paraId="33B3B7A9"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5F67F3" w:rsidRPr="000C792B" w:rsidRDefault="005F67F3" w:rsidP="005F67F3">
            <w:pPr>
              <w:pStyle w:val="TAC"/>
              <w:rPr>
                <w:lang w:eastAsia="zh-CN"/>
              </w:rPr>
            </w:pPr>
          </w:p>
        </w:tc>
        <w:tc>
          <w:tcPr>
            <w:tcW w:w="1163" w:type="dxa"/>
            <w:vMerge/>
            <w:vAlign w:val="center"/>
            <w:hideMark/>
          </w:tcPr>
          <w:p w14:paraId="03B24DD4" w14:textId="77777777" w:rsidR="005F67F3" w:rsidRPr="000C792B" w:rsidRDefault="005F67F3" w:rsidP="005F67F3">
            <w:pPr>
              <w:pStyle w:val="TAC"/>
              <w:rPr>
                <w:lang w:val="sv-SE"/>
              </w:rPr>
            </w:pPr>
          </w:p>
        </w:tc>
        <w:tc>
          <w:tcPr>
            <w:tcW w:w="992" w:type="dxa"/>
            <w:vMerge/>
            <w:vAlign w:val="center"/>
            <w:hideMark/>
          </w:tcPr>
          <w:p w14:paraId="6A60795B" w14:textId="77777777" w:rsidR="005F67F3" w:rsidRPr="000C792B" w:rsidRDefault="005F67F3" w:rsidP="005F67F3">
            <w:pPr>
              <w:pStyle w:val="TAC"/>
              <w:rPr>
                <w:lang w:val="sv-SE" w:eastAsia="zh-CN"/>
              </w:rPr>
            </w:pPr>
          </w:p>
        </w:tc>
        <w:tc>
          <w:tcPr>
            <w:tcW w:w="1134" w:type="dxa"/>
            <w:vMerge/>
            <w:vAlign w:val="center"/>
            <w:hideMark/>
          </w:tcPr>
          <w:p w14:paraId="121C92DF" w14:textId="77777777" w:rsidR="005F67F3" w:rsidRPr="000C792B" w:rsidRDefault="005F67F3" w:rsidP="005F67F3">
            <w:pPr>
              <w:pStyle w:val="TAC"/>
            </w:pPr>
          </w:p>
        </w:tc>
        <w:tc>
          <w:tcPr>
            <w:tcW w:w="1367" w:type="dxa"/>
            <w:vMerge/>
            <w:vAlign w:val="center"/>
            <w:hideMark/>
          </w:tcPr>
          <w:p w14:paraId="6D3B1D52" w14:textId="77777777" w:rsidR="005F67F3" w:rsidRPr="000C792B" w:rsidRDefault="005F67F3" w:rsidP="005F67F3">
            <w:pPr>
              <w:pStyle w:val="TAC"/>
            </w:pPr>
          </w:p>
        </w:tc>
        <w:tc>
          <w:tcPr>
            <w:tcW w:w="2040" w:type="dxa"/>
            <w:vAlign w:val="center"/>
            <w:hideMark/>
          </w:tcPr>
          <w:p w14:paraId="0FE0C85B" w14:textId="77777777" w:rsidR="005F67F3" w:rsidRPr="000C792B" w:rsidRDefault="005F67F3" w:rsidP="005F67F3">
            <w:pPr>
              <w:pStyle w:val="TAC"/>
            </w:pPr>
            <w:r w:rsidRPr="000C792B">
              <w:rPr>
                <w:lang w:eastAsia="zh-CN"/>
              </w:rPr>
              <w:t>NR</w:t>
            </w:r>
            <w:r w:rsidRPr="000C792B">
              <w:t>_</w:t>
            </w:r>
            <w:r w:rsidRPr="000C792B">
              <w:rPr>
                <w:lang w:eastAsia="zh-CN"/>
              </w:rPr>
              <w:t>FDD_FR1_H</w:t>
            </w:r>
          </w:p>
        </w:tc>
        <w:tc>
          <w:tcPr>
            <w:tcW w:w="1134" w:type="dxa"/>
            <w:vAlign w:val="center"/>
            <w:hideMark/>
          </w:tcPr>
          <w:p w14:paraId="3D72FE63" w14:textId="77777777" w:rsidR="005F67F3" w:rsidRPr="000C792B" w:rsidRDefault="005F67F3" w:rsidP="005F67F3">
            <w:pPr>
              <w:pStyle w:val="TAC"/>
            </w:pPr>
            <w:r w:rsidRPr="000C792B">
              <w:t>-117.5</w:t>
            </w:r>
          </w:p>
        </w:tc>
        <w:tc>
          <w:tcPr>
            <w:tcW w:w="1275" w:type="dxa"/>
            <w:hideMark/>
          </w:tcPr>
          <w:p w14:paraId="7F95DFB2" w14:textId="77777777" w:rsidR="005F67F3" w:rsidRPr="000C792B" w:rsidRDefault="005F67F3" w:rsidP="005F67F3">
            <w:pPr>
              <w:pStyle w:val="TAC"/>
            </w:pPr>
            <w:r w:rsidRPr="000C792B">
              <w:rPr>
                <w:lang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5F67F3" w:rsidRPr="000C792B" w14:paraId="74AB3526" w14:textId="77777777" w:rsidTr="00224E8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5F67F3" w:rsidRPr="000C792B" w:rsidRDefault="005F67F3" w:rsidP="005F67F3">
            <w:pPr>
              <w:pStyle w:val="TAC"/>
              <w:rPr>
                <w:lang w:eastAsia="zh-CN"/>
              </w:rPr>
            </w:pPr>
            <w:r w:rsidRPr="002B4D79">
              <w:rPr>
                <w:lang w:eastAsia="zh-CN"/>
              </w:rPr>
              <w:t>118</w:t>
            </w:r>
          </w:p>
        </w:tc>
        <w:tc>
          <w:tcPr>
            <w:tcW w:w="1163" w:type="dxa"/>
            <w:vMerge/>
            <w:vAlign w:val="center"/>
            <w:hideMark/>
          </w:tcPr>
          <w:p w14:paraId="22F68725" w14:textId="77777777" w:rsidR="005F67F3" w:rsidRPr="000C792B" w:rsidRDefault="005F67F3" w:rsidP="005F67F3">
            <w:pPr>
              <w:pStyle w:val="TAC"/>
              <w:rPr>
                <w:lang w:val="sv-SE"/>
              </w:rPr>
            </w:pPr>
          </w:p>
        </w:tc>
        <w:tc>
          <w:tcPr>
            <w:tcW w:w="992" w:type="dxa"/>
            <w:vMerge w:val="restart"/>
            <w:vAlign w:val="center"/>
            <w:hideMark/>
          </w:tcPr>
          <w:p w14:paraId="66AB590D" w14:textId="77777777" w:rsidR="005F67F3" w:rsidRPr="000C792B" w:rsidRDefault="005F67F3" w:rsidP="005F67F3">
            <w:pPr>
              <w:pStyle w:val="TAC"/>
              <w:rPr>
                <w:lang w:val="sv-SE" w:eastAsia="zh-CN"/>
              </w:rPr>
            </w:pPr>
            <w:r w:rsidRPr="000C792B">
              <w:rPr>
                <w:lang w:val="sv-SE" w:eastAsia="zh-CN"/>
              </w:rPr>
              <w:t>30</w:t>
            </w:r>
          </w:p>
        </w:tc>
        <w:tc>
          <w:tcPr>
            <w:tcW w:w="1134" w:type="dxa"/>
            <w:vMerge w:val="restart"/>
            <w:vAlign w:val="center"/>
            <w:hideMark/>
          </w:tcPr>
          <w:p w14:paraId="568433EB" w14:textId="0EBC9CE5" w:rsidR="005F67F3" w:rsidRPr="000C792B" w:rsidRDefault="005F67F3" w:rsidP="005F67F3">
            <w:pPr>
              <w:pStyle w:val="TAC"/>
            </w:pPr>
            <w:r w:rsidRPr="000C792B">
              <w:t>≥ 24</w:t>
            </w:r>
          </w:p>
        </w:tc>
        <w:tc>
          <w:tcPr>
            <w:tcW w:w="1367" w:type="dxa"/>
            <w:vMerge w:val="restart"/>
            <w:vAlign w:val="center"/>
            <w:hideMark/>
          </w:tcPr>
          <w:p w14:paraId="28C8A34D" w14:textId="2DE40177" w:rsidR="005F67F3" w:rsidRPr="000C792B" w:rsidRDefault="005F67F3" w:rsidP="005F67F3">
            <w:pPr>
              <w:pStyle w:val="TAC"/>
            </w:pPr>
            <w:r w:rsidRPr="000C792B">
              <w:t>≥ 4</w:t>
            </w:r>
          </w:p>
        </w:tc>
        <w:tc>
          <w:tcPr>
            <w:tcW w:w="2040" w:type="dxa"/>
            <w:vAlign w:val="center"/>
            <w:hideMark/>
          </w:tcPr>
          <w:p w14:paraId="342D8E26" w14:textId="77777777" w:rsidR="005F67F3" w:rsidRPr="000C792B" w:rsidRDefault="005F67F3" w:rsidP="005F67F3">
            <w:pPr>
              <w:pStyle w:val="TAC"/>
              <w:rPr>
                <w:szCs w:val="18"/>
              </w:rPr>
            </w:pPr>
            <w:r w:rsidRPr="000C792B">
              <w:rPr>
                <w:szCs w:val="18"/>
              </w:rPr>
              <w:t>NR_FDD_FR1_A, NR_TDD_FR1_A,</w:t>
            </w:r>
          </w:p>
          <w:p w14:paraId="52B32517" w14:textId="77777777" w:rsidR="005F67F3" w:rsidRPr="000C792B" w:rsidRDefault="005F67F3" w:rsidP="005F67F3">
            <w:pPr>
              <w:pStyle w:val="TAC"/>
            </w:pPr>
            <w:r w:rsidRPr="000C792B">
              <w:rPr>
                <w:szCs w:val="18"/>
              </w:rPr>
              <w:t>NR_SDL_FR1_A</w:t>
            </w:r>
          </w:p>
        </w:tc>
        <w:tc>
          <w:tcPr>
            <w:tcW w:w="1134" w:type="dxa"/>
            <w:vAlign w:val="center"/>
            <w:hideMark/>
          </w:tcPr>
          <w:p w14:paraId="3DA2C2AA" w14:textId="77777777" w:rsidR="005F67F3" w:rsidRPr="000C792B" w:rsidRDefault="005F67F3" w:rsidP="005F67F3">
            <w:pPr>
              <w:pStyle w:val="TAC"/>
            </w:pPr>
            <w:r w:rsidRPr="000C792B">
              <w:t>-118</w:t>
            </w:r>
          </w:p>
        </w:tc>
        <w:tc>
          <w:tcPr>
            <w:tcW w:w="1275" w:type="dxa"/>
            <w:vAlign w:val="center"/>
            <w:hideMark/>
          </w:tcPr>
          <w:p w14:paraId="2812CF66" w14:textId="77777777" w:rsidR="005F67F3" w:rsidRPr="000C792B" w:rsidRDefault="005F67F3" w:rsidP="005F67F3">
            <w:pPr>
              <w:pStyle w:val="TAC"/>
            </w:pPr>
            <w:r w:rsidRPr="000C792B">
              <w:rPr>
                <w:lang w:eastAsia="zh-CN"/>
              </w:rPr>
              <w:t>-50</w:t>
            </w:r>
          </w:p>
        </w:tc>
      </w:tr>
      <w:tr w:rsidR="005F67F3" w:rsidRPr="000C792B" w14:paraId="0F39DEAA"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5F67F3" w:rsidRPr="000C792B" w:rsidRDefault="005F67F3" w:rsidP="005F67F3">
            <w:pPr>
              <w:pStyle w:val="TAC"/>
              <w:rPr>
                <w:lang w:eastAsia="zh-CN"/>
              </w:rPr>
            </w:pPr>
          </w:p>
        </w:tc>
        <w:tc>
          <w:tcPr>
            <w:tcW w:w="1163" w:type="dxa"/>
            <w:vMerge/>
            <w:vAlign w:val="center"/>
            <w:hideMark/>
          </w:tcPr>
          <w:p w14:paraId="3F6D4C88" w14:textId="77777777" w:rsidR="005F67F3" w:rsidRPr="000C792B" w:rsidRDefault="005F67F3" w:rsidP="005F67F3">
            <w:pPr>
              <w:pStyle w:val="TAC"/>
              <w:rPr>
                <w:lang w:val="sv-SE"/>
              </w:rPr>
            </w:pPr>
          </w:p>
        </w:tc>
        <w:tc>
          <w:tcPr>
            <w:tcW w:w="992" w:type="dxa"/>
            <w:vMerge/>
            <w:vAlign w:val="center"/>
            <w:hideMark/>
          </w:tcPr>
          <w:p w14:paraId="5F1DC855" w14:textId="77777777" w:rsidR="005F67F3" w:rsidRPr="000C792B" w:rsidRDefault="005F67F3" w:rsidP="005F67F3">
            <w:pPr>
              <w:pStyle w:val="TAC"/>
              <w:rPr>
                <w:lang w:val="sv-SE" w:eastAsia="zh-CN"/>
              </w:rPr>
            </w:pPr>
          </w:p>
        </w:tc>
        <w:tc>
          <w:tcPr>
            <w:tcW w:w="1134" w:type="dxa"/>
            <w:vMerge/>
            <w:vAlign w:val="center"/>
            <w:hideMark/>
          </w:tcPr>
          <w:p w14:paraId="149B574C" w14:textId="77777777" w:rsidR="005F67F3" w:rsidRPr="000C792B" w:rsidRDefault="005F67F3" w:rsidP="005F67F3">
            <w:pPr>
              <w:pStyle w:val="TAC"/>
            </w:pPr>
          </w:p>
        </w:tc>
        <w:tc>
          <w:tcPr>
            <w:tcW w:w="1367" w:type="dxa"/>
            <w:vMerge/>
            <w:vAlign w:val="center"/>
            <w:hideMark/>
          </w:tcPr>
          <w:p w14:paraId="2670C019" w14:textId="77777777" w:rsidR="005F67F3" w:rsidRPr="000C792B" w:rsidRDefault="005F67F3" w:rsidP="005F67F3">
            <w:pPr>
              <w:pStyle w:val="TAC"/>
            </w:pPr>
          </w:p>
        </w:tc>
        <w:tc>
          <w:tcPr>
            <w:tcW w:w="2040" w:type="dxa"/>
            <w:vAlign w:val="center"/>
            <w:hideMark/>
          </w:tcPr>
          <w:p w14:paraId="4E864F7B" w14:textId="77777777" w:rsidR="005F67F3" w:rsidRPr="000C792B" w:rsidRDefault="005F67F3" w:rsidP="005F67F3">
            <w:pPr>
              <w:pStyle w:val="TAC"/>
            </w:pPr>
            <w:r w:rsidRPr="000C792B">
              <w:t>NR_FDD_FR1_B</w:t>
            </w:r>
          </w:p>
        </w:tc>
        <w:tc>
          <w:tcPr>
            <w:tcW w:w="1134" w:type="dxa"/>
            <w:hideMark/>
          </w:tcPr>
          <w:p w14:paraId="11A3F7B4" w14:textId="77777777" w:rsidR="005F67F3" w:rsidRPr="000C792B" w:rsidRDefault="005F67F3" w:rsidP="005F67F3">
            <w:pPr>
              <w:pStyle w:val="TAC"/>
            </w:pPr>
            <w:r w:rsidRPr="000C792B">
              <w:t>-117.5</w:t>
            </w:r>
          </w:p>
        </w:tc>
        <w:tc>
          <w:tcPr>
            <w:tcW w:w="1275" w:type="dxa"/>
            <w:hideMark/>
          </w:tcPr>
          <w:p w14:paraId="5A627BF2" w14:textId="77777777" w:rsidR="005F67F3" w:rsidRPr="000C792B" w:rsidRDefault="005F67F3" w:rsidP="005F67F3">
            <w:pPr>
              <w:pStyle w:val="TAC"/>
            </w:pPr>
            <w:r w:rsidRPr="000C792B">
              <w:rPr>
                <w:lang w:eastAsia="zh-CN"/>
              </w:rPr>
              <w:t>-50</w:t>
            </w:r>
          </w:p>
        </w:tc>
      </w:tr>
      <w:tr w:rsidR="005F67F3" w:rsidRPr="000C792B" w14:paraId="078F0F73"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5F67F3" w:rsidRPr="000C792B" w:rsidRDefault="005F67F3" w:rsidP="005F67F3">
            <w:pPr>
              <w:pStyle w:val="TAC"/>
              <w:rPr>
                <w:lang w:eastAsia="zh-CN"/>
              </w:rPr>
            </w:pPr>
          </w:p>
        </w:tc>
        <w:tc>
          <w:tcPr>
            <w:tcW w:w="1163" w:type="dxa"/>
            <w:vMerge/>
            <w:vAlign w:val="center"/>
            <w:hideMark/>
          </w:tcPr>
          <w:p w14:paraId="731CA946" w14:textId="77777777" w:rsidR="005F67F3" w:rsidRPr="000C792B" w:rsidRDefault="005F67F3" w:rsidP="005F67F3">
            <w:pPr>
              <w:pStyle w:val="TAC"/>
              <w:rPr>
                <w:lang w:val="sv-SE"/>
              </w:rPr>
            </w:pPr>
          </w:p>
        </w:tc>
        <w:tc>
          <w:tcPr>
            <w:tcW w:w="992" w:type="dxa"/>
            <w:vMerge/>
            <w:vAlign w:val="center"/>
            <w:hideMark/>
          </w:tcPr>
          <w:p w14:paraId="2D96E3D5" w14:textId="77777777" w:rsidR="005F67F3" w:rsidRPr="000C792B" w:rsidRDefault="005F67F3" w:rsidP="005F67F3">
            <w:pPr>
              <w:pStyle w:val="TAC"/>
              <w:rPr>
                <w:lang w:val="sv-SE" w:eastAsia="zh-CN"/>
              </w:rPr>
            </w:pPr>
          </w:p>
        </w:tc>
        <w:tc>
          <w:tcPr>
            <w:tcW w:w="1134" w:type="dxa"/>
            <w:vMerge/>
            <w:vAlign w:val="center"/>
            <w:hideMark/>
          </w:tcPr>
          <w:p w14:paraId="10AF3088" w14:textId="77777777" w:rsidR="005F67F3" w:rsidRPr="000C792B" w:rsidRDefault="005F67F3" w:rsidP="005F67F3">
            <w:pPr>
              <w:pStyle w:val="TAC"/>
            </w:pPr>
          </w:p>
        </w:tc>
        <w:tc>
          <w:tcPr>
            <w:tcW w:w="1367" w:type="dxa"/>
            <w:vMerge/>
            <w:vAlign w:val="center"/>
            <w:hideMark/>
          </w:tcPr>
          <w:p w14:paraId="2BE59631" w14:textId="77777777" w:rsidR="005F67F3" w:rsidRPr="000C792B" w:rsidRDefault="005F67F3" w:rsidP="005F67F3">
            <w:pPr>
              <w:pStyle w:val="TAC"/>
            </w:pPr>
          </w:p>
        </w:tc>
        <w:tc>
          <w:tcPr>
            <w:tcW w:w="2040" w:type="dxa"/>
            <w:vAlign w:val="center"/>
            <w:hideMark/>
          </w:tcPr>
          <w:p w14:paraId="21BFA5E7" w14:textId="77777777" w:rsidR="005F67F3" w:rsidRPr="000C792B" w:rsidRDefault="005F67F3" w:rsidP="005F67F3">
            <w:pPr>
              <w:pStyle w:val="TAC"/>
            </w:pPr>
            <w:r w:rsidRPr="000C792B">
              <w:t>NR_TDD_FR1_C</w:t>
            </w:r>
          </w:p>
        </w:tc>
        <w:tc>
          <w:tcPr>
            <w:tcW w:w="1134" w:type="dxa"/>
            <w:vAlign w:val="center"/>
            <w:hideMark/>
          </w:tcPr>
          <w:p w14:paraId="504C4910" w14:textId="77777777" w:rsidR="005F67F3" w:rsidRPr="000C792B" w:rsidRDefault="005F67F3" w:rsidP="005F67F3">
            <w:pPr>
              <w:pStyle w:val="TAC"/>
            </w:pPr>
            <w:r w:rsidRPr="000C792B">
              <w:t>-117</w:t>
            </w:r>
          </w:p>
        </w:tc>
        <w:tc>
          <w:tcPr>
            <w:tcW w:w="1275" w:type="dxa"/>
            <w:hideMark/>
          </w:tcPr>
          <w:p w14:paraId="199BC2DB" w14:textId="77777777" w:rsidR="005F67F3" w:rsidRPr="000C792B" w:rsidRDefault="005F67F3" w:rsidP="005F67F3">
            <w:pPr>
              <w:pStyle w:val="TAC"/>
            </w:pPr>
            <w:r w:rsidRPr="000C792B">
              <w:rPr>
                <w:lang w:eastAsia="zh-CN"/>
              </w:rPr>
              <w:t>-50</w:t>
            </w:r>
          </w:p>
        </w:tc>
      </w:tr>
      <w:tr w:rsidR="005F67F3" w:rsidRPr="000C792B" w14:paraId="30892030"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5F67F3" w:rsidRPr="000C792B" w:rsidRDefault="005F67F3" w:rsidP="005F67F3">
            <w:pPr>
              <w:pStyle w:val="TAC"/>
              <w:rPr>
                <w:lang w:eastAsia="zh-CN"/>
              </w:rPr>
            </w:pPr>
          </w:p>
        </w:tc>
        <w:tc>
          <w:tcPr>
            <w:tcW w:w="1163" w:type="dxa"/>
            <w:vMerge/>
            <w:vAlign w:val="center"/>
            <w:hideMark/>
          </w:tcPr>
          <w:p w14:paraId="225805FF" w14:textId="77777777" w:rsidR="005F67F3" w:rsidRPr="000C792B" w:rsidRDefault="005F67F3" w:rsidP="005F67F3">
            <w:pPr>
              <w:pStyle w:val="TAC"/>
              <w:rPr>
                <w:lang w:val="sv-SE"/>
              </w:rPr>
            </w:pPr>
          </w:p>
        </w:tc>
        <w:tc>
          <w:tcPr>
            <w:tcW w:w="992" w:type="dxa"/>
            <w:vMerge/>
            <w:vAlign w:val="center"/>
            <w:hideMark/>
          </w:tcPr>
          <w:p w14:paraId="25EADB2F" w14:textId="77777777" w:rsidR="005F67F3" w:rsidRPr="000C792B" w:rsidRDefault="005F67F3" w:rsidP="005F67F3">
            <w:pPr>
              <w:pStyle w:val="TAC"/>
              <w:rPr>
                <w:lang w:val="sv-SE" w:eastAsia="zh-CN"/>
              </w:rPr>
            </w:pPr>
          </w:p>
        </w:tc>
        <w:tc>
          <w:tcPr>
            <w:tcW w:w="1134" w:type="dxa"/>
            <w:vMerge/>
            <w:vAlign w:val="center"/>
            <w:hideMark/>
          </w:tcPr>
          <w:p w14:paraId="3DE761DB" w14:textId="77777777" w:rsidR="005F67F3" w:rsidRPr="000C792B" w:rsidRDefault="005F67F3" w:rsidP="005F67F3">
            <w:pPr>
              <w:pStyle w:val="TAC"/>
            </w:pPr>
          </w:p>
        </w:tc>
        <w:tc>
          <w:tcPr>
            <w:tcW w:w="1367" w:type="dxa"/>
            <w:vMerge/>
            <w:vAlign w:val="center"/>
            <w:hideMark/>
          </w:tcPr>
          <w:p w14:paraId="70A1E8D8" w14:textId="77777777" w:rsidR="005F67F3" w:rsidRPr="000C792B" w:rsidRDefault="005F67F3" w:rsidP="005F67F3">
            <w:pPr>
              <w:pStyle w:val="TAC"/>
            </w:pPr>
          </w:p>
        </w:tc>
        <w:tc>
          <w:tcPr>
            <w:tcW w:w="2040" w:type="dxa"/>
            <w:vAlign w:val="center"/>
            <w:hideMark/>
          </w:tcPr>
          <w:p w14:paraId="0E6EA1F4" w14:textId="77777777" w:rsidR="005F67F3" w:rsidRPr="000C792B" w:rsidRDefault="005F67F3" w:rsidP="005F67F3">
            <w:pPr>
              <w:pStyle w:val="TAC"/>
              <w:rPr>
                <w:lang w:val="sv-SE"/>
              </w:rPr>
            </w:pPr>
            <w:r w:rsidRPr="000C792B">
              <w:rPr>
                <w:lang w:val="sv-SE"/>
              </w:rPr>
              <w:t>NR_FDD_FR1_D, NR_TDD_FR1_D</w:t>
            </w:r>
          </w:p>
        </w:tc>
        <w:tc>
          <w:tcPr>
            <w:tcW w:w="1134" w:type="dxa"/>
            <w:vAlign w:val="center"/>
            <w:hideMark/>
          </w:tcPr>
          <w:p w14:paraId="4547CE4E" w14:textId="77777777" w:rsidR="005F67F3" w:rsidRPr="000C792B" w:rsidRDefault="005F67F3" w:rsidP="005F67F3">
            <w:pPr>
              <w:pStyle w:val="TAC"/>
            </w:pPr>
            <w:r w:rsidRPr="000C792B">
              <w:t>-116.5</w:t>
            </w:r>
          </w:p>
        </w:tc>
        <w:tc>
          <w:tcPr>
            <w:tcW w:w="1275" w:type="dxa"/>
            <w:hideMark/>
          </w:tcPr>
          <w:p w14:paraId="6EC256CE" w14:textId="77777777" w:rsidR="005F67F3" w:rsidRPr="000C792B" w:rsidRDefault="005F67F3" w:rsidP="005F67F3">
            <w:pPr>
              <w:pStyle w:val="TAC"/>
            </w:pPr>
            <w:r w:rsidRPr="000C792B">
              <w:rPr>
                <w:lang w:eastAsia="zh-CN"/>
              </w:rPr>
              <w:t>-50</w:t>
            </w:r>
          </w:p>
        </w:tc>
      </w:tr>
      <w:tr w:rsidR="005F67F3" w:rsidRPr="000C792B" w14:paraId="05A9E454"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5F67F3" w:rsidRPr="000C792B" w:rsidRDefault="005F67F3" w:rsidP="005F67F3">
            <w:pPr>
              <w:pStyle w:val="TAC"/>
              <w:rPr>
                <w:lang w:eastAsia="zh-CN"/>
              </w:rPr>
            </w:pPr>
          </w:p>
        </w:tc>
        <w:tc>
          <w:tcPr>
            <w:tcW w:w="1163" w:type="dxa"/>
            <w:vMerge/>
            <w:vAlign w:val="center"/>
            <w:hideMark/>
          </w:tcPr>
          <w:p w14:paraId="1FF2FB02" w14:textId="77777777" w:rsidR="005F67F3" w:rsidRPr="000C792B" w:rsidRDefault="005F67F3" w:rsidP="005F67F3">
            <w:pPr>
              <w:pStyle w:val="TAC"/>
              <w:rPr>
                <w:lang w:val="sv-SE"/>
              </w:rPr>
            </w:pPr>
          </w:p>
        </w:tc>
        <w:tc>
          <w:tcPr>
            <w:tcW w:w="992" w:type="dxa"/>
            <w:vMerge/>
            <w:vAlign w:val="center"/>
            <w:hideMark/>
          </w:tcPr>
          <w:p w14:paraId="47942F34" w14:textId="77777777" w:rsidR="005F67F3" w:rsidRPr="000C792B" w:rsidRDefault="005F67F3" w:rsidP="005F67F3">
            <w:pPr>
              <w:pStyle w:val="TAC"/>
              <w:rPr>
                <w:lang w:val="sv-SE" w:eastAsia="zh-CN"/>
              </w:rPr>
            </w:pPr>
          </w:p>
        </w:tc>
        <w:tc>
          <w:tcPr>
            <w:tcW w:w="1134" w:type="dxa"/>
            <w:vMerge/>
            <w:vAlign w:val="center"/>
            <w:hideMark/>
          </w:tcPr>
          <w:p w14:paraId="1AE3AF91" w14:textId="77777777" w:rsidR="005F67F3" w:rsidRPr="000C792B" w:rsidRDefault="005F67F3" w:rsidP="005F67F3">
            <w:pPr>
              <w:pStyle w:val="TAC"/>
            </w:pPr>
          </w:p>
        </w:tc>
        <w:tc>
          <w:tcPr>
            <w:tcW w:w="1367" w:type="dxa"/>
            <w:vMerge/>
            <w:vAlign w:val="center"/>
            <w:hideMark/>
          </w:tcPr>
          <w:p w14:paraId="2BD300B4" w14:textId="77777777" w:rsidR="005F67F3" w:rsidRPr="000C792B" w:rsidRDefault="005F67F3" w:rsidP="005F67F3">
            <w:pPr>
              <w:pStyle w:val="TAC"/>
            </w:pPr>
          </w:p>
        </w:tc>
        <w:tc>
          <w:tcPr>
            <w:tcW w:w="2040" w:type="dxa"/>
            <w:vAlign w:val="center"/>
            <w:hideMark/>
          </w:tcPr>
          <w:p w14:paraId="58CEC79D" w14:textId="77777777" w:rsidR="005F67F3" w:rsidRPr="000C792B" w:rsidRDefault="005F67F3" w:rsidP="005F67F3">
            <w:pPr>
              <w:pStyle w:val="TAC"/>
              <w:rPr>
                <w:lang w:val="sv-SE"/>
              </w:rPr>
            </w:pPr>
            <w:r w:rsidRPr="000C792B">
              <w:rPr>
                <w:lang w:val="sv-SE"/>
              </w:rPr>
              <w:t>NR_FDD_FR1_E, NR_TDD_FR1_E</w:t>
            </w:r>
          </w:p>
        </w:tc>
        <w:tc>
          <w:tcPr>
            <w:tcW w:w="1134" w:type="dxa"/>
            <w:vAlign w:val="center"/>
            <w:hideMark/>
          </w:tcPr>
          <w:p w14:paraId="0FCCC427" w14:textId="77777777" w:rsidR="005F67F3" w:rsidRPr="000C792B" w:rsidRDefault="005F67F3" w:rsidP="005F67F3">
            <w:pPr>
              <w:pStyle w:val="TAC"/>
            </w:pPr>
            <w:r w:rsidRPr="000C792B">
              <w:t>-116</w:t>
            </w:r>
          </w:p>
        </w:tc>
        <w:tc>
          <w:tcPr>
            <w:tcW w:w="1275" w:type="dxa"/>
            <w:hideMark/>
          </w:tcPr>
          <w:p w14:paraId="3D8DD825" w14:textId="77777777" w:rsidR="005F67F3" w:rsidRPr="000C792B" w:rsidRDefault="005F67F3" w:rsidP="005F67F3">
            <w:pPr>
              <w:pStyle w:val="TAC"/>
            </w:pPr>
            <w:r w:rsidRPr="000C792B">
              <w:rPr>
                <w:lang w:eastAsia="zh-CN"/>
              </w:rPr>
              <w:t>-50</w:t>
            </w:r>
          </w:p>
        </w:tc>
      </w:tr>
      <w:tr w:rsidR="005F67F3" w:rsidRPr="000C792B" w14:paraId="783F359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5F67F3" w:rsidRPr="000C792B" w:rsidRDefault="005F67F3" w:rsidP="005F67F3">
            <w:pPr>
              <w:pStyle w:val="TAC"/>
              <w:rPr>
                <w:lang w:eastAsia="zh-CN"/>
              </w:rPr>
            </w:pPr>
          </w:p>
        </w:tc>
        <w:tc>
          <w:tcPr>
            <w:tcW w:w="1163" w:type="dxa"/>
            <w:vMerge/>
            <w:vAlign w:val="center"/>
            <w:hideMark/>
          </w:tcPr>
          <w:p w14:paraId="2F245421" w14:textId="77777777" w:rsidR="005F67F3" w:rsidRPr="000C792B" w:rsidRDefault="005F67F3" w:rsidP="005F67F3">
            <w:pPr>
              <w:pStyle w:val="TAC"/>
              <w:rPr>
                <w:lang w:val="sv-SE"/>
              </w:rPr>
            </w:pPr>
          </w:p>
        </w:tc>
        <w:tc>
          <w:tcPr>
            <w:tcW w:w="992" w:type="dxa"/>
            <w:vMerge/>
            <w:vAlign w:val="center"/>
            <w:hideMark/>
          </w:tcPr>
          <w:p w14:paraId="1FBC4112" w14:textId="77777777" w:rsidR="005F67F3" w:rsidRPr="000C792B" w:rsidRDefault="005F67F3" w:rsidP="005F67F3">
            <w:pPr>
              <w:pStyle w:val="TAC"/>
              <w:rPr>
                <w:lang w:val="sv-SE" w:eastAsia="zh-CN"/>
              </w:rPr>
            </w:pPr>
          </w:p>
        </w:tc>
        <w:tc>
          <w:tcPr>
            <w:tcW w:w="1134" w:type="dxa"/>
            <w:vMerge/>
            <w:vAlign w:val="center"/>
            <w:hideMark/>
          </w:tcPr>
          <w:p w14:paraId="1419032B" w14:textId="77777777" w:rsidR="005F67F3" w:rsidRPr="000C792B" w:rsidRDefault="005F67F3" w:rsidP="005F67F3">
            <w:pPr>
              <w:pStyle w:val="TAC"/>
            </w:pPr>
          </w:p>
        </w:tc>
        <w:tc>
          <w:tcPr>
            <w:tcW w:w="1367" w:type="dxa"/>
            <w:vMerge/>
            <w:vAlign w:val="center"/>
            <w:hideMark/>
          </w:tcPr>
          <w:p w14:paraId="1E9B41DE" w14:textId="77777777" w:rsidR="005F67F3" w:rsidRPr="000C792B" w:rsidRDefault="005F67F3" w:rsidP="005F67F3">
            <w:pPr>
              <w:pStyle w:val="TAC"/>
            </w:pPr>
          </w:p>
        </w:tc>
        <w:tc>
          <w:tcPr>
            <w:tcW w:w="2040" w:type="dxa"/>
            <w:vAlign w:val="center"/>
            <w:hideMark/>
          </w:tcPr>
          <w:p w14:paraId="453AB2CC" w14:textId="77777777" w:rsidR="005F67F3" w:rsidRPr="000C792B" w:rsidRDefault="005F67F3" w:rsidP="005F67F3">
            <w:pPr>
              <w:pStyle w:val="TAC"/>
            </w:pPr>
            <w:r w:rsidRPr="000C792B">
              <w:rPr>
                <w:lang w:eastAsia="zh-CN"/>
              </w:rPr>
              <w:t>NR_FDD_FR1_F</w:t>
            </w:r>
          </w:p>
        </w:tc>
        <w:tc>
          <w:tcPr>
            <w:tcW w:w="1134" w:type="dxa"/>
            <w:vAlign w:val="center"/>
            <w:hideMark/>
          </w:tcPr>
          <w:p w14:paraId="77EA0B15" w14:textId="77777777" w:rsidR="005F67F3" w:rsidRPr="000C792B" w:rsidRDefault="005F67F3" w:rsidP="005F67F3">
            <w:pPr>
              <w:pStyle w:val="TAC"/>
            </w:pPr>
            <w:r w:rsidRPr="000C792B">
              <w:t>-115.5</w:t>
            </w:r>
          </w:p>
        </w:tc>
        <w:tc>
          <w:tcPr>
            <w:tcW w:w="1275" w:type="dxa"/>
            <w:hideMark/>
          </w:tcPr>
          <w:p w14:paraId="68B80FB3" w14:textId="77777777" w:rsidR="005F67F3" w:rsidRPr="000C792B" w:rsidRDefault="005F67F3" w:rsidP="005F67F3">
            <w:pPr>
              <w:pStyle w:val="TAC"/>
            </w:pPr>
            <w:r w:rsidRPr="000C792B">
              <w:rPr>
                <w:lang w:eastAsia="zh-CN"/>
              </w:rPr>
              <w:t>-50</w:t>
            </w:r>
          </w:p>
        </w:tc>
      </w:tr>
      <w:tr w:rsidR="005F67F3" w:rsidRPr="000C792B" w14:paraId="31E455F2"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5F67F3" w:rsidRPr="000C792B" w:rsidRDefault="005F67F3" w:rsidP="005F67F3">
            <w:pPr>
              <w:pStyle w:val="TAC"/>
              <w:rPr>
                <w:lang w:eastAsia="zh-CN"/>
              </w:rPr>
            </w:pPr>
          </w:p>
        </w:tc>
        <w:tc>
          <w:tcPr>
            <w:tcW w:w="1163" w:type="dxa"/>
            <w:vMerge/>
            <w:vAlign w:val="center"/>
            <w:hideMark/>
          </w:tcPr>
          <w:p w14:paraId="62516C78" w14:textId="77777777" w:rsidR="005F67F3" w:rsidRPr="000C792B" w:rsidRDefault="005F67F3" w:rsidP="005F67F3">
            <w:pPr>
              <w:pStyle w:val="TAC"/>
              <w:rPr>
                <w:lang w:val="sv-SE"/>
              </w:rPr>
            </w:pPr>
          </w:p>
        </w:tc>
        <w:tc>
          <w:tcPr>
            <w:tcW w:w="992" w:type="dxa"/>
            <w:vMerge/>
            <w:vAlign w:val="center"/>
            <w:hideMark/>
          </w:tcPr>
          <w:p w14:paraId="68BB25BC" w14:textId="77777777" w:rsidR="005F67F3" w:rsidRPr="000C792B" w:rsidRDefault="005F67F3" w:rsidP="005F67F3">
            <w:pPr>
              <w:pStyle w:val="TAC"/>
              <w:rPr>
                <w:lang w:val="sv-SE" w:eastAsia="zh-CN"/>
              </w:rPr>
            </w:pPr>
          </w:p>
        </w:tc>
        <w:tc>
          <w:tcPr>
            <w:tcW w:w="1134" w:type="dxa"/>
            <w:vMerge/>
            <w:vAlign w:val="center"/>
            <w:hideMark/>
          </w:tcPr>
          <w:p w14:paraId="6EA39DF2" w14:textId="77777777" w:rsidR="005F67F3" w:rsidRPr="000C792B" w:rsidRDefault="005F67F3" w:rsidP="005F67F3">
            <w:pPr>
              <w:pStyle w:val="TAC"/>
            </w:pPr>
          </w:p>
        </w:tc>
        <w:tc>
          <w:tcPr>
            <w:tcW w:w="1367" w:type="dxa"/>
            <w:vMerge/>
            <w:vAlign w:val="center"/>
            <w:hideMark/>
          </w:tcPr>
          <w:p w14:paraId="15EF4866" w14:textId="77777777" w:rsidR="005F67F3" w:rsidRPr="000C792B" w:rsidRDefault="005F67F3" w:rsidP="005F67F3">
            <w:pPr>
              <w:pStyle w:val="TAC"/>
            </w:pPr>
          </w:p>
        </w:tc>
        <w:tc>
          <w:tcPr>
            <w:tcW w:w="2040" w:type="dxa"/>
            <w:vAlign w:val="center"/>
            <w:hideMark/>
          </w:tcPr>
          <w:p w14:paraId="17B931B8"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hideMark/>
          </w:tcPr>
          <w:p w14:paraId="36B53051" w14:textId="77777777" w:rsidR="005F67F3" w:rsidRPr="000C792B" w:rsidRDefault="005F67F3" w:rsidP="005F67F3">
            <w:pPr>
              <w:pStyle w:val="TAC"/>
            </w:pPr>
            <w:r w:rsidRPr="000C792B">
              <w:t>-115</w:t>
            </w:r>
          </w:p>
        </w:tc>
        <w:tc>
          <w:tcPr>
            <w:tcW w:w="1275" w:type="dxa"/>
            <w:hideMark/>
          </w:tcPr>
          <w:p w14:paraId="600B7069" w14:textId="77777777" w:rsidR="005F67F3" w:rsidRPr="000C792B" w:rsidRDefault="005F67F3" w:rsidP="005F67F3">
            <w:pPr>
              <w:pStyle w:val="TAC"/>
            </w:pPr>
            <w:r w:rsidRPr="000C792B">
              <w:rPr>
                <w:lang w:eastAsia="zh-CN"/>
              </w:rPr>
              <w:t>-50</w:t>
            </w:r>
          </w:p>
        </w:tc>
      </w:tr>
      <w:tr w:rsidR="005F67F3" w:rsidRPr="000C792B" w14:paraId="3B83EEC8" w14:textId="77777777" w:rsidTr="00224E8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5F67F3" w:rsidRPr="000C792B" w:rsidRDefault="005F67F3" w:rsidP="005F67F3">
            <w:pPr>
              <w:pStyle w:val="TAC"/>
              <w:rPr>
                <w:lang w:eastAsia="zh-CN"/>
              </w:rPr>
            </w:pPr>
          </w:p>
        </w:tc>
        <w:tc>
          <w:tcPr>
            <w:tcW w:w="1163" w:type="dxa"/>
            <w:vMerge/>
            <w:vAlign w:val="center"/>
            <w:hideMark/>
          </w:tcPr>
          <w:p w14:paraId="6D54A671" w14:textId="77777777" w:rsidR="005F67F3" w:rsidRPr="000C792B" w:rsidRDefault="005F67F3" w:rsidP="005F67F3">
            <w:pPr>
              <w:pStyle w:val="TAC"/>
              <w:rPr>
                <w:lang w:val="sv-SE"/>
              </w:rPr>
            </w:pPr>
          </w:p>
        </w:tc>
        <w:tc>
          <w:tcPr>
            <w:tcW w:w="992" w:type="dxa"/>
            <w:vMerge/>
            <w:vAlign w:val="center"/>
            <w:hideMark/>
          </w:tcPr>
          <w:p w14:paraId="638234B6" w14:textId="77777777" w:rsidR="005F67F3" w:rsidRPr="000C792B" w:rsidRDefault="005F67F3" w:rsidP="005F67F3">
            <w:pPr>
              <w:pStyle w:val="TAC"/>
              <w:rPr>
                <w:lang w:val="sv-SE" w:eastAsia="zh-CN"/>
              </w:rPr>
            </w:pPr>
          </w:p>
        </w:tc>
        <w:tc>
          <w:tcPr>
            <w:tcW w:w="1134" w:type="dxa"/>
            <w:vMerge/>
            <w:vAlign w:val="center"/>
            <w:hideMark/>
          </w:tcPr>
          <w:p w14:paraId="152D071B" w14:textId="77777777" w:rsidR="005F67F3" w:rsidRPr="000C792B" w:rsidRDefault="005F67F3" w:rsidP="005F67F3">
            <w:pPr>
              <w:pStyle w:val="TAC"/>
            </w:pPr>
          </w:p>
        </w:tc>
        <w:tc>
          <w:tcPr>
            <w:tcW w:w="1367" w:type="dxa"/>
            <w:vMerge/>
            <w:vAlign w:val="center"/>
            <w:hideMark/>
          </w:tcPr>
          <w:p w14:paraId="7B765A3E" w14:textId="77777777" w:rsidR="005F67F3" w:rsidRPr="000C792B" w:rsidRDefault="005F67F3" w:rsidP="005F67F3">
            <w:pPr>
              <w:pStyle w:val="TAC"/>
            </w:pPr>
          </w:p>
        </w:tc>
        <w:tc>
          <w:tcPr>
            <w:tcW w:w="2040" w:type="dxa"/>
            <w:vAlign w:val="center"/>
            <w:hideMark/>
          </w:tcPr>
          <w:p w14:paraId="0670E8A6" w14:textId="77777777" w:rsidR="005F67F3" w:rsidRPr="000C792B" w:rsidRDefault="005F67F3" w:rsidP="005F67F3">
            <w:pPr>
              <w:pStyle w:val="TAC"/>
            </w:pPr>
            <w:r w:rsidRPr="000C792B">
              <w:rPr>
                <w:lang w:eastAsia="zh-CN"/>
              </w:rPr>
              <w:t>NR</w:t>
            </w:r>
            <w:r w:rsidRPr="000C792B">
              <w:t>_</w:t>
            </w:r>
            <w:r w:rsidRPr="000C792B">
              <w:rPr>
                <w:lang w:eastAsia="zh-CN"/>
              </w:rPr>
              <w:t>FDD_FR1_H</w:t>
            </w:r>
          </w:p>
        </w:tc>
        <w:tc>
          <w:tcPr>
            <w:tcW w:w="1134" w:type="dxa"/>
            <w:vAlign w:val="center"/>
            <w:hideMark/>
          </w:tcPr>
          <w:p w14:paraId="3499DFFA" w14:textId="77777777" w:rsidR="005F67F3" w:rsidRPr="000C792B" w:rsidRDefault="005F67F3" w:rsidP="005F67F3">
            <w:pPr>
              <w:pStyle w:val="TAC"/>
            </w:pPr>
            <w:r w:rsidRPr="000C792B">
              <w:t>-114.5</w:t>
            </w:r>
          </w:p>
        </w:tc>
        <w:tc>
          <w:tcPr>
            <w:tcW w:w="1275" w:type="dxa"/>
            <w:hideMark/>
          </w:tcPr>
          <w:p w14:paraId="0E325217" w14:textId="77777777" w:rsidR="005F67F3" w:rsidRPr="000C792B" w:rsidRDefault="005F67F3" w:rsidP="005F67F3">
            <w:pPr>
              <w:pStyle w:val="TAC"/>
            </w:pPr>
            <w:r w:rsidRPr="000C792B">
              <w:rPr>
                <w:lang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5F67F3" w:rsidRPr="000C792B" w14:paraId="0413CED9" w14:textId="77777777" w:rsidTr="00224E82">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5F67F3" w:rsidRPr="000C792B" w:rsidRDefault="005F67F3" w:rsidP="005F67F3">
            <w:pPr>
              <w:pStyle w:val="TAC"/>
              <w:rPr>
                <w:lang w:eastAsia="zh-CN"/>
              </w:rPr>
            </w:pPr>
            <w:r w:rsidRPr="000C792B">
              <w:rPr>
                <w:lang w:eastAsia="zh-CN"/>
              </w:rPr>
              <w:t>147</w:t>
            </w:r>
          </w:p>
        </w:tc>
        <w:tc>
          <w:tcPr>
            <w:tcW w:w="1163" w:type="dxa"/>
            <w:vMerge/>
            <w:vAlign w:val="center"/>
          </w:tcPr>
          <w:p w14:paraId="595384B1" w14:textId="77777777" w:rsidR="005F67F3" w:rsidRPr="000C792B" w:rsidRDefault="005F67F3" w:rsidP="005F67F3">
            <w:pPr>
              <w:pStyle w:val="TAC"/>
              <w:rPr>
                <w:lang w:val="sv-SE"/>
              </w:rPr>
            </w:pPr>
          </w:p>
        </w:tc>
        <w:tc>
          <w:tcPr>
            <w:tcW w:w="992" w:type="dxa"/>
            <w:vMerge w:val="restart"/>
            <w:vAlign w:val="center"/>
          </w:tcPr>
          <w:p w14:paraId="7416709C" w14:textId="77777777" w:rsidR="005F67F3" w:rsidRPr="000C792B" w:rsidRDefault="005F67F3" w:rsidP="005F67F3">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5F67F3" w:rsidRPr="000C792B" w:rsidRDefault="005F67F3" w:rsidP="005F67F3">
            <w:pPr>
              <w:pStyle w:val="TAC"/>
            </w:pPr>
            <w:r w:rsidRPr="000C792B">
              <w:t>≥ 24</w:t>
            </w:r>
          </w:p>
        </w:tc>
        <w:tc>
          <w:tcPr>
            <w:tcW w:w="1367" w:type="dxa"/>
            <w:vMerge w:val="restart"/>
            <w:vAlign w:val="center"/>
          </w:tcPr>
          <w:p w14:paraId="22DC5FBE" w14:textId="1F25E95C" w:rsidR="005F67F3" w:rsidRPr="000C792B" w:rsidRDefault="005F67F3" w:rsidP="005F67F3">
            <w:pPr>
              <w:pStyle w:val="TAC"/>
            </w:pPr>
            <w:r w:rsidRPr="000C792B">
              <w:t>≥ 4</w:t>
            </w:r>
          </w:p>
        </w:tc>
        <w:tc>
          <w:tcPr>
            <w:tcW w:w="2040" w:type="dxa"/>
            <w:vAlign w:val="center"/>
          </w:tcPr>
          <w:p w14:paraId="7B51CD18" w14:textId="77777777" w:rsidR="005F67F3" w:rsidRPr="000C792B" w:rsidRDefault="005F67F3" w:rsidP="005F67F3">
            <w:pPr>
              <w:pStyle w:val="TAC"/>
              <w:rPr>
                <w:szCs w:val="18"/>
              </w:rPr>
            </w:pPr>
            <w:r w:rsidRPr="000C792B">
              <w:rPr>
                <w:szCs w:val="18"/>
              </w:rPr>
              <w:t>NR_FDD_FR1_A, NR_TDD_FR1_A,</w:t>
            </w:r>
          </w:p>
          <w:p w14:paraId="0C360017" w14:textId="77777777" w:rsidR="005F67F3" w:rsidRPr="000C792B" w:rsidRDefault="005F67F3" w:rsidP="005F67F3">
            <w:pPr>
              <w:pStyle w:val="TAC"/>
            </w:pPr>
            <w:r w:rsidRPr="000C792B">
              <w:rPr>
                <w:szCs w:val="18"/>
              </w:rPr>
              <w:t>NR_SDL_FR1_A</w:t>
            </w:r>
          </w:p>
        </w:tc>
        <w:tc>
          <w:tcPr>
            <w:tcW w:w="1134" w:type="dxa"/>
            <w:vAlign w:val="center"/>
          </w:tcPr>
          <w:p w14:paraId="0EAE3B44" w14:textId="77777777" w:rsidR="005F67F3" w:rsidRPr="000C792B" w:rsidRDefault="005F67F3" w:rsidP="005F67F3">
            <w:pPr>
              <w:pStyle w:val="TAC"/>
            </w:pPr>
            <w:r w:rsidRPr="000C792B">
              <w:t>-115</w:t>
            </w:r>
          </w:p>
        </w:tc>
        <w:tc>
          <w:tcPr>
            <w:tcW w:w="1275" w:type="dxa"/>
            <w:vAlign w:val="center"/>
          </w:tcPr>
          <w:p w14:paraId="4D244910" w14:textId="77777777" w:rsidR="005F67F3" w:rsidRPr="000C792B" w:rsidRDefault="005F67F3" w:rsidP="005F67F3">
            <w:pPr>
              <w:pStyle w:val="TAC"/>
            </w:pPr>
            <w:r w:rsidRPr="000C792B">
              <w:rPr>
                <w:lang w:eastAsia="zh-CN"/>
              </w:rPr>
              <w:t>-50</w:t>
            </w:r>
          </w:p>
        </w:tc>
      </w:tr>
      <w:tr w:rsidR="005F67F3" w:rsidRPr="000C792B" w14:paraId="1B52C34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5F67F3" w:rsidRPr="000C792B" w:rsidRDefault="005F67F3" w:rsidP="005F67F3">
            <w:pPr>
              <w:pStyle w:val="TAC"/>
              <w:rPr>
                <w:lang w:eastAsia="zh-CN"/>
              </w:rPr>
            </w:pPr>
          </w:p>
        </w:tc>
        <w:tc>
          <w:tcPr>
            <w:tcW w:w="1163" w:type="dxa"/>
            <w:vMerge/>
            <w:vAlign w:val="center"/>
          </w:tcPr>
          <w:p w14:paraId="328A8020" w14:textId="77777777" w:rsidR="005F67F3" w:rsidRPr="000C792B" w:rsidRDefault="005F67F3" w:rsidP="005F67F3">
            <w:pPr>
              <w:pStyle w:val="TAC"/>
              <w:rPr>
                <w:lang w:val="sv-SE"/>
              </w:rPr>
            </w:pPr>
          </w:p>
        </w:tc>
        <w:tc>
          <w:tcPr>
            <w:tcW w:w="992" w:type="dxa"/>
            <w:vMerge/>
            <w:vAlign w:val="center"/>
          </w:tcPr>
          <w:p w14:paraId="06622671" w14:textId="77777777" w:rsidR="005F67F3" w:rsidRPr="000C792B" w:rsidRDefault="005F67F3" w:rsidP="005F67F3">
            <w:pPr>
              <w:pStyle w:val="TAC"/>
              <w:rPr>
                <w:lang w:val="sv-SE" w:eastAsia="zh-CN"/>
              </w:rPr>
            </w:pPr>
          </w:p>
        </w:tc>
        <w:tc>
          <w:tcPr>
            <w:tcW w:w="1134" w:type="dxa"/>
            <w:vMerge/>
            <w:vAlign w:val="center"/>
          </w:tcPr>
          <w:p w14:paraId="7E697638" w14:textId="77777777" w:rsidR="005F67F3" w:rsidRPr="000C792B" w:rsidRDefault="005F67F3" w:rsidP="005F67F3">
            <w:pPr>
              <w:pStyle w:val="TAC"/>
            </w:pPr>
          </w:p>
        </w:tc>
        <w:tc>
          <w:tcPr>
            <w:tcW w:w="1367" w:type="dxa"/>
            <w:vMerge/>
            <w:vAlign w:val="center"/>
          </w:tcPr>
          <w:p w14:paraId="2EE932E3" w14:textId="77777777" w:rsidR="005F67F3" w:rsidRPr="000C792B" w:rsidRDefault="005F67F3" w:rsidP="005F67F3">
            <w:pPr>
              <w:pStyle w:val="TAC"/>
            </w:pPr>
          </w:p>
        </w:tc>
        <w:tc>
          <w:tcPr>
            <w:tcW w:w="2040" w:type="dxa"/>
            <w:vAlign w:val="center"/>
          </w:tcPr>
          <w:p w14:paraId="435201B6" w14:textId="77777777" w:rsidR="005F67F3" w:rsidRPr="000C792B" w:rsidRDefault="005F67F3" w:rsidP="005F67F3">
            <w:pPr>
              <w:pStyle w:val="TAC"/>
            </w:pPr>
            <w:r w:rsidRPr="000C792B">
              <w:t>NR_FDD_FR1_B</w:t>
            </w:r>
          </w:p>
        </w:tc>
        <w:tc>
          <w:tcPr>
            <w:tcW w:w="1134" w:type="dxa"/>
          </w:tcPr>
          <w:p w14:paraId="3C187564" w14:textId="77777777" w:rsidR="005F67F3" w:rsidRPr="000C792B" w:rsidRDefault="005F67F3" w:rsidP="005F67F3">
            <w:pPr>
              <w:pStyle w:val="TAC"/>
            </w:pPr>
            <w:r w:rsidRPr="000C792B">
              <w:t>-114.5</w:t>
            </w:r>
          </w:p>
        </w:tc>
        <w:tc>
          <w:tcPr>
            <w:tcW w:w="1275" w:type="dxa"/>
          </w:tcPr>
          <w:p w14:paraId="115C41BE" w14:textId="77777777" w:rsidR="005F67F3" w:rsidRPr="000C792B" w:rsidRDefault="005F67F3" w:rsidP="005F67F3">
            <w:pPr>
              <w:pStyle w:val="TAC"/>
            </w:pPr>
            <w:r w:rsidRPr="000C792B">
              <w:rPr>
                <w:lang w:eastAsia="zh-CN"/>
              </w:rPr>
              <w:t>-50</w:t>
            </w:r>
          </w:p>
        </w:tc>
      </w:tr>
      <w:tr w:rsidR="005F67F3" w:rsidRPr="000C792B" w14:paraId="0C181984"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5F67F3" w:rsidRPr="000C792B" w:rsidRDefault="005F67F3" w:rsidP="005F67F3">
            <w:pPr>
              <w:pStyle w:val="TAC"/>
              <w:rPr>
                <w:lang w:eastAsia="zh-CN"/>
              </w:rPr>
            </w:pPr>
          </w:p>
        </w:tc>
        <w:tc>
          <w:tcPr>
            <w:tcW w:w="1163" w:type="dxa"/>
            <w:vMerge/>
            <w:vAlign w:val="center"/>
          </w:tcPr>
          <w:p w14:paraId="7E43ED72" w14:textId="77777777" w:rsidR="005F67F3" w:rsidRPr="000C792B" w:rsidRDefault="005F67F3" w:rsidP="005F67F3">
            <w:pPr>
              <w:pStyle w:val="TAC"/>
              <w:rPr>
                <w:lang w:val="sv-SE"/>
              </w:rPr>
            </w:pPr>
          </w:p>
        </w:tc>
        <w:tc>
          <w:tcPr>
            <w:tcW w:w="992" w:type="dxa"/>
            <w:vMerge/>
            <w:vAlign w:val="center"/>
          </w:tcPr>
          <w:p w14:paraId="0EF92A46" w14:textId="77777777" w:rsidR="005F67F3" w:rsidRPr="000C792B" w:rsidRDefault="005F67F3" w:rsidP="005F67F3">
            <w:pPr>
              <w:pStyle w:val="TAC"/>
              <w:rPr>
                <w:lang w:val="sv-SE" w:eastAsia="zh-CN"/>
              </w:rPr>
            </w:pPr>
          </w:p>
        </w:tc>
        <w:tc>
          <w:tcPr>
            <w:tcW w:w="1134" w:type="dxa"/>
            <w:vMerge/>
            <w:vAlign w:val="center"/>
          </w:tcPr>
          <w:p w14:paraId="07D77CA6" w14:textId="77777777" w:rsidR="005F67F3" w:rsidRPr="000C792B" w:rsidRDefault="005F67F3" w:rsidP="005F67F3">
            <w:pPr>
              <w:pStyle w:val="TAC"/>
            </w:pPr>
          </w:p>
        </w:tc>
        <w:tc>
          <w:tcPr>
            <w:tcW w:w="1367" w:type="dxa"/>
            <w:vMerge/>
            <w:vAlign w:val="center"/>
          </w:tcPr>
          <w:p w14:paraId="70D5AF23" w14:textId="77777777" w:rsidR="005F67F3" w:rsidRPr="000C792B" w:rsidRDefault="005F67F3" w:rsidP="005F67F3">
            <w:pPr>
              <w:pStyle w:val="TAC"/>
            </w:pPr>
          </w:p>
        </w:tc>
        <w:tc>
          <w:tcPr>
            <w:tcW w:w="2040" w:type="dxa"/>
            <w:vAlign w:val="center"/>
          </w:tcPr>
          <w:p w14:paraId="50ACD2D1" w14:textId="77777777" w:rsidR="005F67F3" w:rsidRPr="000C792B" w:rsidRDefault="005F67F3" w:rsidP="005F67F3">
            <w:pPr>
              <w:pStyle w:val="TAC"/>
            </w:pPr>
            <w:r w:rsidRPr="000C792B">
              <w:t>NR_TDD_FR1_C</w:t>
            </w:r>
          </w:p>
        </w:tc>
        <w:tc>
          <w:tcPr>
            <w:tcW w:w="1134" w:type="dxa"/>
            <w:vAlign w:val="center"/>
          </w:tcPr>
          <w:p w14:paraId="11207492" w14:textId="77777777" w:rsidR="005F67F3" w:rsidRPr="000C792B" w:rsidRDefault="005F67F3" w:rsidP="005F67F3">
            <w:pPr>
              <w:pStyle w:val="TAC"/>
            </w:pPr>
            <w:r w:rsidRPr="000C792B">
              <w:t>-114</w:t>
            </w:r>
          </w:p>
        </w:tc>
        <w:tc>
          <w:tcPr>
            <w:tcW w:w="1275" w:type="dxa"/>
          </w:tcPr>
          <w:p w14:paraId="2524B3F2" w14:textId="77777777" w:rsidR="005F67F3" w:rsidRPr="000C792B" w:rsidRDefault="005F67F3" w:rsidP="005F67F3">
            <w:pPr>
              <w:pStyle w:val="TAC"/>
            </w:pPr>
            <w:r w:rsidRPr="000C792B">
              <w:rPr>
                <w:lang w:eastAsia="zh-CN"/>
              </w:rPr>
              <w:t>-50</w:t>
            </w:r>
          </w:p>
        </w:tc>
      </w:tr>
      <w:tr w:rsidR="005F67F3" w:rsidRPr="000C792B" w14:paraId="06FC0F9B"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5F67F3" w:rsidRPr="000C792B" w:rsidRDefault="005F67F3" w:rsidP="005F67F3">
            <w:pPr>
              <w:pStyle w:val="TAC"/>
              <w:rPr>
                <w:lang w:eastAsia="zh-CN"/>
              </w:rPr>
            </w:pPr>
          </w:p>
        </w:tc>
        <w:tc>
          <w:tcPr>
            <w:tcW w:w="1163" w:type="dxa"/>
            <w:vMerge/>
            <w:vAlign w:val="center"/>
          </w:tcPr>
          <w:p w14:paraId="3BA8D9CF" w14:textId="77777777" w:rsidR="005F67F3" w:rsidRPr="000C792B" w:rsidRDefault="005F67F3" w:rsidP="005F67F3">
            <w:pPr>
              <w:pStyle w:val="TAC"/>
              <w:rPr>
                <w:lang w:val="sv-SE"/>
              </w:rPr>
            </w:pPr>
          </w:p>
        </w:tc>
        <w:tc>
          <w:tcPr>
            <w:tcW w:w="992" w:type="dxa"/>
            <w:vMerge/>
            <w:vAlign w:val="center"/>
          </w:tcPr>
          <w:p w14:paraId="57B8BCF4" w14:textId="77777777" w:rsidR="005F67F3" w:rsidRPr="000C792B" w:rsidRDefault="005F67F3" w:rsidP="005F67F3">
            <w:pPr>
              <w:pStyle w:val="TAC"/>
              <w:rPr>
                <w:lang w:val="sv-SE" w:eastAsia="zh-CN"/>
              </w:rPr>
            </w:pPr>
          </w:p>
        </w:tc>
        <w:tc>
          <w:tcPr>
            <w:tcW w:w="1134" w:type="dxa"/>
            <w:vMerge/>
            <w:vAlign w:val="center"/>
          </w:tcPr>
          <w:p w14:paraId="6535C5EA" w14:textId="77777777" w:rsidR="005F67F3" w:rsidRPr="000C792B" w:rsidRDefault="005F67F3" w:rsidP="005F67F3">
            <w:pPr>
              <w:pStyle w:val="TAC"/>
            </w:pPr>
          </w:p>
        </w:tc>
        <w:tc>
          <w:tcPr>
            <w:tcW w:w="1367" w:type="dxa"/>
            <w:vMerge/>
            <w:vAlign w:val="center"/>
          </w:tcPr>
          <w:p w14:paraId="5AF683B7" w14:textId="77777777" w:rsidR="005F67F3" w:rsidRPr="000C792B" w:rsidRDefault="005F67F3" w:rsidP="005F67F3">
            <w:pPr>
              <w:pStyle w:val="TAC"/>
            </w:pPr>
          </w:p>
        </w:tc>
        <w:tc>
          <w:tcPr>
            <w:tcW w:w="2040" w:type="dxa"/>
            <w:vAlign w:val="center"/>
          </w:tcPr>
          <w:p w14:paraId="3E27D7ED" w14:textId="77777777" w:rsidR="005F67F3" w:rsidRPr="000C792B" w:rsidRDefault="005F67F3" w:rsidP="005F67F3">
            <w:pPr>
              <w:pStyle w:val="TAC"/>
              <w:rPr>
                <w:lang w:val="sv-SE"/>
              </w:rPr>
            </w:pPr>
            <w:r w:rsidRPr="000C792B">
              <w:rPr>
                <w:lang w:val="sv-SE"/>
              </w:rPr>
              <w:t>NR_FDD_FR1_D, NR_TDD_FR1_D</w:t>
            </w:r>
          </w:p>
        </w:tc>
        <w:tc>
          <w:tcPr>
            <w:tcW w:w="1134" w:type="dxa"/>
            <w:vAlign w:val="center"/>
          </w:tcPr>
          <w:p w14:paraId="19936DC6" w14:textId="77777777" w:rsidR="005F67F3" w:rsidRPr="000C792B" w:rsidRDefault="005F67F3" w:rsidP="005F67F3">
            <w:pPr>
              <w:pStyle w:val="TAC"/>
            </w:pPr>
            <w:r w:rsidRPr="000C792B">
              <w:t>-113.5</w:t>
            </w:r>
          </w:p>
        </w:tc>
        <w:tc>
          <w:tcPr>
            <w:tcW w:w="1275" w:type="dxa"/>
          </w:tcPr>
          <w:p w14:paraId="47E71421" w14:textId="77777777" w:rsidR="005F67F3" w:rsidRPr="000C792B" w:rsidRDefault="005F67F3" w:rsidP="005F67F3">
            <w:pPr>
              <w:pStyle w:val="TAC"/>
            </w:pPr>
            <w:r w:rsidRPr="000C792B">
              <w:rPr>
                <w:lang w:eastAsia="zh-CN"/>
              </w:rPr>
              <w:t>-50</w:t>
            </w:r>
          </w:p>
        </w:tc>
      </w:tr>
      <w:tr w:rsidR="005F67F3" w:rsidRPr="000C792B" w14:paraId="196CD9F8"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5F67F3" w:rsidRPr="000C792B" w:rsidRDefault="005F67F3" w:rsidP="005F67F3">
            <w:pPr>
              <w:pStyle w:val="TAC"/>
              <w:rPr>
                <w:lang w:eastAsia="zh-CN"/>
              </w:rPr>
            </w:pPr>
          </w:p>
        </w:tc>
        <w:tc>
          <w:tcPr>
            <w:tcW w:w="1163" w:type="dxa"/>
            <w:vMerge/>
            <w:vAlign w:val="center"/>
          </w:tcPr>
          <w:p w14:paraId="11C540A8" w14:textId="77777777" w:rsidR="005F67F3" w:rsidRPr="000C792B" w:rsidRDefault="005F67F3" w:rsidP="005F67F3">
            <w:pPr>
              <w:pStyle w:val="TAC"/>
              <w:rPr>
                <w:lang w:val="sv-SE"/>
              </w:rPr>
            </w:pPr>
          </w:p>
        </w:tc>
        <w:tc>
          <w:tcPr>
            <w:tcW w:w="992" w:type="dxa"/>
            <w:vMerge/>
            <w:vAlign w:val="center"/>
          </w:tcPr>
          <w:p w14:paraId="574E3A22" w14:textId="77777777" w:rsidR="005F67F3" w:rsidRPr="000C792B" w:rsidRDefault="005F67F3" w:rsidP="005F67F3">
            <w:pPr>
              <w:pStyle w:val="TAC"/>
              <w:rPr>
                <w:lang w:val="sv-SE" w:eastAsia="zh-CN"/>
              </w:rPr>
            </w:pPr>
          </w:p>
        </w:tc>
        <w:tc>
          <w:tcPr>
            <w:tcW w:w="1134" w:type="dxa"/>
            <w:vMerge/>
            <w:vAlign w:val="center"/>
          </w:tcPr>
          <w:p w14:paraId="6F1900AB" w14:textId="77777777" w:rsidR="005F67F3" w:rsidRPr="000C792B" w:rsidRDefault="005F67F3" w:rsidP="005F67F3">
            <w:pPr>
              <w:pStyle w:val="TAC"/>
            </w:pPr>
          </w:p>
        </w:tc>
        <w:tc>
          <w:tcPr>
            <w:tcW w:w="1367" w:type="dxa"/>
            <w:vMerge/>
            <w:vAlign w:val="center"/>
          </w:tcPr>
          <w:p w14:paraId="2D3B838D" w14:textId="77777777" w:rsidR="005F67F3" w:rsidRPr="000C792B" w:rsidRDefault="005F67F3" w:rsidP="005F67F3">
            <w:pPr>
              <w:pStyle w:val="TAC"/>
            </w:pPr>
          </w:p>
        </w:tc>
        <w:tc>
          <w:tcPr>
            <w:tcW w:w="2040" w:type="dxa"/>
            <w:vAlign w:val="center"/>
          </w:tcPr>
          <w:p w14:paraId="5F32938F" w14:textId="77777777" w:rsidR="005F67F3" w:rsidRPr="000C792B" w:rsidRDefault="005F67F3" w:rsidP="005F67F3">
            <w:pPr>
              <w:pStyle w:val="TAC"/>
              <w:rPr>
                <w:lang w:val="sv-SE"/>
              </w:rPr>
            </w:pPr>
            <w:r w:rsidRPr="000C792B">
              <w:rPr>
                <w:lang w:val="sv-SE"/>
              </w:rPr>
              <w:t>NR_FDD_FR1_E, NR_TDD_FR1_E</w:t>
            </w:r>
          </w:p>
        </w:tc>
        <w:tc>
          <w:tcPr>
            <w:tcW w:w="1134" w:type="dxa"/>
            <w:vAlign w:val="center"/>
          </w:tcPr>
          <w:p w14:paraId="3253BEE6" w14:textId="77777777" w:rsidR="005F67F3" w:rsidRPr="000C792B" w:rsidRDefault="005F67F3" w:rsidP="005F67F3">
            <w:pPr>
              <w:pStyle w:val="TAC"/>
            </w:pPr>
            <w:r w:rsidRPr="000C792B">
              <w:t>-113</w:t>
            </w:r>
          </w:p>
        </w:tc>
        <w:tc>
          <w:tcPr>
            <w:tcW w:w="1275" w:type="dxa"/>
          </w:tcPr>
          <w:p w14:paraId="51CF5140" w14:textId="77777777" w:rsidR="005F67F3" w:rsidRPr="000C792B" w:rsidRDefault="005F67F3" w:rsidP="005F67F3">
            <w:pPr>
              <w:pStyle w:val="TAC"/>
            </w:pPr>
            <w:r w:rsidRPr="000C792B">
              <w:rPr>
                <w:lang w:eastAsia="zh-CN"/>
              </w:rPr>
              <w:t>-50</w:t>
            </w:r>
          </w:p>
        </w:tc>
      </w:tr>
      <w:tr w:rsidR="005F67F3" w:rsidRPr="000C792B" w14:paraId="39520011"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5F67F3" w:rsidRPr="000C792B" w:rsidRDefault="005F67F3" w:rsidP="005F67F3">
            <w:pPr>
              <w:pStyle w:val="TAC"/>
              <w:rPr>
                <w:lang w:eastAsia="zh-CN"/>
              </w:rPr>
            </w:pPr>
          </w:p>
        </w:tc>
        <w:tc>
          <w:tcPr>
            <w:tcW w:w="1163" w:type="dxa"/>
            <w:vMerge/>
            <w:vAlign w:val="center"/>
          </w:tcPr>
          <w:p w14:paraId="214E27F3" w14:textId="77777777" w:rsidR="005F67F3" w:rsidRPr="000C792B" w:rsidRDefault="005F67F3" w:rsidP="005F67F3">
            <w:pPr>
              <w:pStyle w:val="TAC"/>
              <w:rPr>
                <w:lang w:val="sv-SE"/>
              </w:rPr>
            </w:pPr>
          </w:p>
        </w:tc>
        <w:tc>
          <w:tcPr>
            <w:tcW w:w="992" w:type="dxa"/>
            <w:vMerge/>
            <w:vAlign w:val="center"/>
          </w:tcPr>
          <w:p w14:paraId="4E5F4F0C" w14:textId="77777777" w:rsidR="005F67F3" w:rsidRPr="000C792B" w:rsidRDefault="005F67F3" w:rsidP="005F67F3">
            <w:pPr>
              <w:pStyle w:val="TAC"/>
              <w:rPr>
                <w:lang w:val="sv-SE" w:eastAsia="zh-CN"/>
              </w:rPr>
            </w:pPr>
          </w:p>
        </w:tc>
        <w:tc>
          <w:tcPr>
            <w:tcW w:w="1134" w:type="dxa"/>
            <w:vMerge/>
            <w:vAlign w:val="center"/>
          </w:tcPr>
          <w:p w14:paraId="39685AEC" w14:textId="77777777" w:rsidR="005F67F3" w:rsidRPr="000C792B" w:rsidRDefault="005F67F3" w:rsidP="005F67F3">
            <w:pPr>
              <w:pStyle w:val="TAC"/>
            </w:pPr>
          </w:p>
        </w:tc>
        <w:tc>
          <w:tcPr>
            <w:tcW w:w="1367" w:type="dxa"/>
            <w:vMerge/>
            <w:vAlign w:val="center"/>
          </w:tcPr>
          <w:p w14:paraId="7374E839" w14:textId="77777777" w:rsidR="005F67F3" w:rsidRPr="000C792B" w:rsidRDefault="005F67F3" w:rsidP="005F67F3">
            <w:pPr>
              <w:pStyle w:val="TAC"/>
            </w:pPr>
          </w:p>
        </w:tc>
        <w:tc>
          <w:tcPr>
            <w:tcW w:w="2040" w:type="dxa"/>
            <w:vAlign w:val="center"/>
          </w:tcPr>
          <w:p w14:paraId="66FDC066" w14:textId="77777777" w:rsidR="005F67F3" w:rsidRPr="000C792B" w:rsidRDefault="005F67F3" w:rsidP="005F67F3">
            <w:pPr>
              <w:pStyle w:val="TAC"/>
            </w:pPr>
            <w:r w:rsidRPr="000C792B">
              <w:rPr>
                <w:lang w:eastAsia="zh-CN"/>
              </w:rPr>
              <w:t>NR_FDD_FR1_F</w:t>
            </w:r>
          </w:p>
        </w:tc>
        <w:tc>
          <w:tcPr>
            <w:tcW w:w="1134" w:type="dxa"/>
            <w:vAlign w:val="center"/>
          </w:tcPr>
          <w:p w14:paraId="2FCB0643" w14:textId="77777777" w:rsidR="005F67F3" w:rsidRPr="000C792B" w:rsidRDefault="005F67F3" w:rsidP="005F67F3">
            <w:pPr>
              <w:pStyle w:val="TAC"/>
            </w:pPr>
            <w:r w:rsidRPr="000C792B">
              <w:t>-113.5</w:t>
            </w:r>
          </w:p>
        </w:tc>
        <w:tc>
          <w:tcPr>
            <w:tcW w:w="1275" w:type="dxa"/>
          </w:tcPr>
          <w:p w14:paraId="1ABBFFD3" w14:textId="77777777" w:rsidR="005F67F3" w:rsidRPr="000C792B" w:rsidRDefault="005F67F3" w:rsidP="005F67F3">
            <w:pPr>
              <w:pStyle w:val="TAC"/>
            </w:pPr>
            <w:r w:rsidRPr="000C792B">
              <w:rPr>
                <w:lang w:eastAsia="zh-CN"/>
              </w:rPr>
              <w:t>-50</w:t>
            </w:r>
          </w:p>
        </w:tc>
      </w:tr>
      <w:tr w:rsidR="005F67F3" w:rsidRPr="000C792B" w14:paraId="0C2162D9"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5F67F3" w:rsidRPr="000C792B" w:rsidRDefault="005F67F3" w:rsidP="005F67F3">
            <w:pPr>
              <w:pStyle w:val="TAC"/>
              <w:rPr>
                <w:lang w:eastAsia="zh-CN"/>
              </w:rPr>
            </w:pPr>
          </w:p>
        </w:tc>
        <w:tc>
          <w:tcPr>
            <w:tcW w:w="1163" w:type="dxa"/>
            <w:vMerge/>
            <w:vAlign w:val="center"/>
          </w:tcPr>
          <w:p w14:paraId="45EEC4D2" w14:textId="77777777" w:rsidR="005F67F3" w:rsidRPr="000C792B" w:rsidRDefault="005F67F3" w:rsidP="005F67F3">
            <w:pPr>
              <w:pStyle w:val="TAC"/>
              <w:rPr>
                <w:lang w:val="sv-SE"/>
              </w:rPr>
            </w:pPr>
          </w:p>
        </w:tc>
        <w:tc>
          <w:tcPr>
            <w:tcW w:w="992" w:type="dxa"/>
            <w:vMerge/>
            <w:vAlign w:val="center"/>
          </w:tcPr>
          <w:p w14:paraId="74018AD9" w14:textId="77777777" w:rsidR="005F67F3" w:rsidRPr="000C792B" w:rsidRDefault="005F67F3" w:rsidP="005F67F3">
            <w:pPr>
              <w:pStyle w:val="TAC"/>
              <w:rPr>
                <w:lang w:val="sv-SE" w:eastAsia="zh-CN"/>
              </w:rPr>
            </w:pPr>
          </w:p>
        </w:tc>
        <w:tc>
          <w:tcPr>
            <w:tcW w:w="1134" w:type="dxa"/>
            <w:vMerge/>
            <w:vAlign w:val="center"/>
          </w:tcPr>
          <w:p w14:paraId="7A388982" w14:textId="77777777" w:rsidR="005F67F3" w:rsidRPr="000C792B" w:rsidRDefault="005F67F3" w:rsidP="005F67F3">
            <w:pPr>
              <w:pStyle w:val="TAC"/>
            </w:pPr>
          </w:p>
        </w:tc>
        <w:tc>
          <w:tcPr>
            <w:tcW w:w="1367" w:type="dxa"/>
            <w:vMerge/>
            <w:vAlign w:val="center"/>
          </w:tcPr>
          <w:p w14:paraId="660048F8" w14:textId="77777777" w:rsidR="005F67F3" w:rsidRPr="000C792B" w:rsidRDefault="005F67F3" w:rsidP="005F67F3">
            <w:pPr>
              <w:pStyle w:val="TAC"/>
            </w:pPr>
          </w:p>
        </w:tc>
        <w:tc>
          <w:tcPr>
            <w:tcW w:w="2040" w:type="dxa"/>
            <w:vAlign w:val="center"/>
          </w:tcPr>
          <w:p w14:paraId="33FC3EF7" w14:textId="77777777" w:rsidR="005F67F3" w:rsidRPr="000C792B" w:rsidRDefault="005F67F3" w:rsidP="005F67F3">
            <w:pPr>
              <w:pStyle w:val="TAC"/>
            </w:pPr>
            <w:r w:rsidRPr="000C792B">
              <w:rPr>
                <w:lang w:eastAsia="zh-CN"/>
              </w:rPr>
              <w:t>NR</w:t>
            </w:r>
            <w:r w:rsidRPr="000C792B">
              <w:t>_</w:t>
            </w:r>
            <w:r w:rsidRPr="000C792B">
              <w:rPr>
                <w:lang w:eastAsia="zh-CN"/>
              </w:rPr>
              <w:t>FDD_FR1_G</w:t>
            </w:r>
          </w:p>
        </w:tc>
        <w:tc>
          <w:tcPr>
            <w:tcW w:w="1134" w:type="dxa"/>
            <w:vAlign w:val="center"/>
          </w:tcPr>
          <w:p w14:paraId="6F0860A5" w14:textId="77777777" w:rsidR="005F67F3" w:rsidRPr="000C792B" w:rsidRDefault="005F67F3" w:rsidP="005F67F3">
            <w:pPr>
              <w:pStyle w:val="TAC"/>
            </w:pPr>
            <w:r w:rsidRPr="000C792B">
              <w:t>-113</w:t>
            </w:r>
          </w:p>
        </w:tc>
        <w:tc>
          <w:tcPr>
            <w:tcW w:w="1275" w:type="dxa"/>
          </w:tcPr>
          <w:p w14:paraId="2F708EC2" w14:textId="77777777" w:rsidR="005F67F3" w:rsidRPr="000C792B" w:rsidRDefault="005F67F3" w:rsidP="005F67F3">
            <w:pPr>
              <w:pStyle w:val="TAC"/>
            </w:pPr>
            <w:r w:rsidRPr="000C792B">
              <w:rPr>
                <w:lang w:eastAsia="zh-CN"/>
              </w:rPr>
              <w:t>-50</w:t>
            </w:r>
          </w:p>
        </w:tc>
      </w:tr>
      <w:tr w:rsidR="005F67F3" w:rsidRPr="000C792B" w14:paraId="3C3C0382" w14:textId="77777777" w:rsidTr="00224E82">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5F67F3" w:rsidRPr="000C792B" w:rsidRDefault="005F67F3" w:rsidP="005F67F3">
            <w:pPr>
              <w:pStyle w:val="TAC"/>
              <w:rPr>
                <w:lang w:eastAsia="zh-CN"/>
              </w:rPr>
            </w:pPr>
          </w:p>
        </w:tc>
        <w:tc>
          <w:tcPr>
            <w:tcW w:w="1163" w:type="dxa"/>
            <w:vMerge/>
            <w:vAlign w:val="center"/>
          </w:tcPr>
          <w:p w14:paraId="7D42F164" w14:textId="77777777" w:rsidR="005F67F3" w:rsidRPr="000C792B" w:rsidRDefault="005F67F3" w:rsidP="005F67F3">
            <w:pPr>
              <w:pStyle w:val="TAC"/>
              <w:rPr>
                <w:lang w:val="sv-SE"/>
              </w:rPr>
            </w:pPr>
          </w:p>
        </w:tc>
        <w:tc>
          <w:tcPr>
            <w:tcW w:w="992" w:type="dxa"/>
            <w:vMerge/>
            <w:vAlign w:val="center"/>
          </w:tcPr>
          <w:p w14:paraId="0C337A19" w14:textId="77777777" w:rsidR="005F67F3" w:rsidRPr="000C792B" w:rsidRDefault="005F67F3" w:rsidP="005F67F3">
            <w:pPr>
              <w:pStyle w:val="TAC"/>
              <w:rPr>
                <w:lang w:val="sv-SE" w:eastAsia="zh-CN"/>
              </w:rPr>
            </w:pPr>
          </w:p>
        </w:tc>
        <w:tc>
          <w:tcPr>
            <w:tcW w:w="1134" w:type="dxa"/>
            <w:vMerge/>
            <w:vAlign w:val="center"/>
          </w:tcPr>
          <w:p w14:paraId="2DDFD2CC" w14:textId="77777777" w:rsidR="005F67F3" w:rsidRPr="000C792B" w:rsidRDefault="005F67F3" w:rsidP="005F67F3">
            <w:pPr>
              <w:pStyle w:val="TAC"/>
            </w:pPr>
          </w:p>
        </w:tc>
        <w:tc>
          <w:tcPr>
            <w:tcW w:w="1367" w:type="dxa"/>
            <w:vMerge/>
            <w:vAlign w:val="center"/>
          </w:tcPr>
          <w:p w14:paraId="7EA69B0C" w14:textId="77777777" w:rsidR="005F67F3" w:rsidRPr="000C792B" w:rsidRDefault="005F67F3" w:rsidP="005F67F3">
            <w:pPr>
              <w:pStyle w:val="TAC"/>
            </w:pPr>
          </w:p>
        </w:tc>
        <w:tc>
          <w:tcPr>
            <w:tcW w:w="2040" w:type="dxa"/>
            <w:vAlign w:val="center"/>
          </w:tcPr>
          <w:p w14:paraId="58970B60" w14:textId="77777777" w:rsidR="005F67F3" w:rsidRPr="000C792B" w:rsidRDefault="005F67F3" w:rsidP="005F67F3">
            <w:pPr>
              <w:pStyle w:val="TAC"/>
            </w:pPr>
            <w:r w:rsidRPr="000C792B">
              <w:rPr>
                <w:lang w:eastAsia="zh-CN"/>
              </w:rPr>
              <w:t>NR</w:t>
            </w:r>
            <w:r w:rsidRPr="000C792B">
              <w:t>_</w:t>
            </w:r>
            <w:r w:rsidRPr="000C792B">
              <w:rPr>
                <w:lang w:eastAsia="zh-CN"/>
              </w:rPr>
              <w:t>FDD_FR1_H</w:t>
            </w:r>
          </w:p>
        </w:tc>
        <w:tc>
          <w:tcPr>
            <w:tcW w:w="1134" w:type="dxa"/>
            <w:vAlign w:val="center"/>
          </w:tcPr>
          <w:p w14:paraId="359C50FF" w14:textId="77777777" w:rsidR="005F67F3" w:rsidRPr="000C792B" w:rsidRDefault="005F67F3" w:rsidP="005F67F3">
            <w:pPr>
              <w:pStyle w:val="TAC"/>
            </w:pPr>
            <w:r w:rsidRPr="000C792B">
              <w:t>-111.5</w:t>
            </w:r>
          </w:p>
        </w:tc>
        <w:tc>
          <w:tcPr>
            <w:tcW w:w="1275" w:type="dxa"/>
          </w:tcPr>
          <w:p w14:paraId="48DC086C" w14:textId="77777777" w:rsidR="005F67F3" w:rsidRPr="000C792B" w:rsidRDefault="005F67F3" w:rsidP="005F67F3">
            <w:pPr>
              <w:pStyle w:val="TAC"/>
            </w:pPr>
            <w:r w:rsidRPr="000C792B">
              <w:rPr>
                <w:lang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7"/>
        <w:gridCol w:w="1120"/>
        <w:gridCol w:w="696"/>
        <w:gridCol w:w="1251"/>
        <w:gridCol w:w="1409"/>
        <w:gridCol w:w="2566"/>
        <w:gridCol w:w="1510"/>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5F67F3"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5F67F3" w:rsidRPr="000C792B" w:rsidRDefault="005F67F3" w:rsidP="005F67F3">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5F67F3" w:rsidRPr="000C792B" w:rsidRDefault="005F67F3" w:rsidP="005F67F3">
            <w:pPr>
              <w:pStyle w:val="TAC"/>
            </w:pPr>
            <w:r w:rsidRPr="000C792B">
              <w:t>(PRS Ês/Iot)</w:t>
            </w:r>
            <w:r w:rsidRPr="000C792B">
              <w:rPr>
                <w:vertAlign w:val="subscript"/>
              </w:rPr>
              <w:t xml:space="preserve">ref </w:t>
            </w:r>
            <w:r w:rsidRPr="000C792B">
              <w:t>≥-6dB</w:t>
            </w:r>
          </w:p>
          <w:p w14:paraId="39EB0DC1" w14:textId="77777777" w:rsidR="005F67F3" w:rsidRPr="000C792B" w:rsidRDefault="005F67F3" w:rsidP="005F67F3">
            <w:pPr>
              <w:pStyle w:val="TAC"/>
            </w:pPr>
          </w:p>
          <w:p w14:paraId="097B755D" w14:textId="77777777" w:rsidR="005F67F3" w:rsidRPr="000C792B" w:rsidRDefault="005F67F3" w:rsidP="005F67F3">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5F67F3" w:rsidRPr="000C792B" w:rsidRDefault="005F67F3" w:rsidP="005F67F3">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5F67F3" w:rsidRPr="000C792B" w:rsidRDefault="005F67F3" w:rsidP="005F67F3">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5F67F3" w:rsidRPr="000C792B" w:rsidRDefault="005F67F3" w:rsidP="005F67F3">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77777777" w:rsidR="005F67F3" w:rsidRPr="000C792B" w:rsidRDefault="005F67F3" w:rsidP="005F67F3">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5F67F3" w:rsidRPr="000C792B" w:rsidRDefault="005F67F3" w:rsidP="005F67F3">
            <w:pPr>
              <w:pStyle w:val="TAC"/>
              <w:rPr>
                <w:b/>
                <w:sz w:val="16"/>
                <w:szCs w:val="16"/>
              </w:rPr>
            </w:pPr>
            <w:r w:rsidRPr="000C792B">
              <w:rPr>
                <w:lang w:eastAsia="zh-CN"/>
              </w:rPr>
              <w:t>-50</w:t>
            </w:r>
          </w:p>
        </w:tc>
      </w:tr>
      <w:tr w:rsidR="005F67F3"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5F67F3" w:rsidRPr="000C792B" w:rsidRDefault="005F67F3" w:rsidP="005F67F3">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5F67F3" w:rsidRPr="000C792B" w:rsidRDefault="005F67F3" w:rsidP="005F67F3">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5F67F3" w:rsidRPr="000C792B" w:rsidRDefault="005F67F3" w:rsidP="005F67F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5F67F3" w:rsidRPr="000C792B" w:rsidRDefault="005F67F3" w:rsidP="005F67F3">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5F67F3" w:rsidRPr="000C792B" w:rsidRDefault="005F67F3" w:rsidP="005F67F3">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77777777" w:rsidR="005F67F3" w:rsidRPr="000C792B" w:rsidRDefault="005F67F3" w:rsidP="005F67F3">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5F67F3" w:rsidRPr="000C792B" w:rsidRDefault="005F67F3" w:rsidP="005F67F3">
            <w:pPr>
              <w:pStyle w:val="TAC"/>
              <w:rPr>
                <w:b/>
                <w:sz w:val="16"/>
                <w:szCs w:val="16"/>
              </w:rPr>
            </w:pPr>
            <w:r w:rsidRPr="000C792B">
              <w:t>Note 5</w:t>
            </w:r>
          </w:p>
        </w:tc>
      </w:tr>
      <w:tr w:rsidR="005F67F3"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5F67F3" w:rsidRPr="000C792B" w:rsidRDefault="005F67F3" w:rsidP="005F67F3">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5F67F3" w:rsidRPr="000C792B" w:rsidRDefault="005F67F3" w:rsidP="005F67F3">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5F67F3" w:rsidRPr="000C792B" w:rsidRDefault="005F67F3" w:rsidP="005F67F3">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5F67F3" w:rsidRPr="000C792B" w:rsidRDefault="005F67F3" w:rsidP="005F67F3">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5F67F3" w:rsidRPr="000C792B" w:rsidRDefault="005F67F3" w:rsidP="005F67F3">
            <w:pPr>
              <w:pStyle w:val="TAC"/>
            </w:pPr>
            <w:r w:rsidRPr="000C792B">
              <w:t>Note 5</w:t>
            </w:r>
          </w:p>
        </w:tc>
      </w:tr>
      <w:tr w:rsidR="005F67F3"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5F67F3" w:rsidRPr="000C792B" w:rsidRDefault="005F67F3" w:rsidP="005F67F3">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5F67F3" w:rsidRPr="000C792B" w:rsidRDefault="005F67F3" w:rsidP="005F67F3">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5F67F3" w:rsidRPr="000C792B" w:rsidRDefault="005F67F3" w:rsidP="005F67F3">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5F67F3" w:rsidRPr="000C792B" w:rsidRDefault="005F67F3" w:rsidP="005F67F3">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5F67F3" w:rsidRPr="000C792B" w:rsidRDefault="005F67F3" w:rsidP="005F67F3">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77777777" w:rsidR="005F67F3" w:rsidRPr="000C792B" w:rsidRDefault="005F67F3" w:rsidP="005F67F3">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5F67F3" w:rsidRPr="000C792B" w:rsidRDefault="005F67F3" w:rsidP="005F67F3">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8C3A4D6" w14:textId="030A8718" w:rsidR="00BD7D84" w:rsidRPr="007D085D" w:rsidRDefault="0015055C" w:rsidP="00BD7D84">
      <w:pPr>
        <w:pStyle w:val="TH"/>
        <w:rPr>
          <w:rFonts w:eastAsia="SimSun"/>
        </w:rPr>
      </w:pPr>
      <w:r w:rsidRPr="007D085D">
        <w:rPr>
          <w:rFonts w:eastAsia="SimSun"/>
        </w:rPr>
        <w:t>Table 10.1.23.2-</w:t>
      </w:r>
      <w:r>
        <w:rPr>
          <w:rFonts w:eastAsia="SimSun"/>
        </w:rPr>
        <w:t>7</w:t>
      </w:r>
      <w:r w:rsidRPr="007D085D">
        <w:rPr>
          <w:rFonts w:eastAsia="SimSun"/>
        </w:rPr>
        <w:t>: RSTD absolute accuracy in FR1 for AWGN channel</w:t>
      </w:r>
      <w:r>
        <w:rPr>
          <w:rFonts w:eastAsia="SimSun"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BD7D84" w:rsidRPr="007D085D" w14:paraId="6A64AE35" w14:textId="77777777" w:rsidTr="00EC13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49784D3" w14:textId="77777777" w:rsidR="00BD7D84" w:rsidRPr="007D085D" w:rsidRDefault="00BD7D84" w:rsidP="00BD7D84">
            <w:pPr>
              <w:pStyle w:val="TAH"/>
              <w:rPr>
                <w:rFonts w:eastAsia="SimSun"/>
              </w:rPr>
            </w:pPr>
            <w:r w:rsidRPr="007D085D">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3CF7FC0" w14:textId="77777777" w:rsidR="00BD7D84" w:rsidRPr="007D085D" w:rsidRDefault="00BD7D84" w:rsidP="00BD7D84">
            <w:pPr>
              <w:pStyle w:val="TAH"/>
              <w:rPr>
                <w:rFonts w:eastAsia="SimSun"/>
              </w:rPr>
            </w:pPr>
            <w:r w:rsidRPr="007D085D">
              <w:rPr>
                <w:rFonts w:eastAsia="SimSun"/>
              </w:rPr>
              <w:t>Conditions</w:t>
            </w:r>
          </w:p>
        </w:tc>
      </w:tr>
      <w:tr w:rsidR="00BD7D84" w:rsidRPr="007D085D" w14:paraId="480EBF18" w14:textId="77777777" w:rsidTr="00EC13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7C0FB4" w14:textId="77777777" w:rsidR="00BD7D84" w:rsidRPr="007D085D" w:rsidRDefault="00BD7D84" w:rsidP="00BD7D84">
            <w:pPr>
              <w:pStyle w:val="TAH"/>
              <w:rPr>
                <w:rFonts w:eastAsia="SimSun"/>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9734E2C" w14:textId="77777777" w:rsidR="00BD7D84" w:rsidRPr="007D085D" w:rsidRDefault="00BD7D84" w:rsidP="00BD7D84">
            <w:pPr>
              <w:pStyle w:val="TAH"/>
              <w:rPr>
                <w:rFonts w:eastAsia="SimSun"/>
              </w:rPr>
            </w:pPr>
            <w:r w:rsidRPr="007D085D">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8AC966" w14:textId="77777777" w:rsidR="00BD7D84" w:rsidRPr="007D085D" w:rsidRDefault="00BD7D84" w:rsidP="00BD7D84">
            <w:pPr>
              <w:pStyle w:val="TAH"/>
              <w:rPr>
                <w:rFonts w:eastAsia="SimSun"/>
                <w:lang w:eastAsia="zh-CN"/>
              </w:rPr>
            </w:pPr>
            <w:r w:rsidRPr="007D085D">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5D189C" w14:textId="77777777" w:rsidR="00BD7D84" w:rsidRPr="007D085D" w:rsidRDefault="00BD7D84" w:rsidP="00BD7D84">
            <w:pPr>
              <w:pStyle w:val="TAH"/>
              <w:rPr>
                <w:rFonts w:eastAsia="SimSun"/>
                <w:lang w:eastAsia="zh-CN"/>
              </w:rPr>
            </w:pPr>
            <w:r w:rsidRPr="007D085D">
              <w:rPr>
                <w:rFonts w:eastAsia="SimSun"/>
                <w:lang w:eastAsia="zh-CN"/>
              </w:rPr>
              <w:t>PRS bandwidth</w:t>
            </w:r>
          </w:p>
          <w:p w14:paraId="0885E840" w14:textId="77777777" w:rsidR="00BD7D84" w:rsidRPr="007D085D" w:rsidRDefault="00BD7D84" w:rsidP="00BD7D84">
            <w:pPr>
              <w:pStyle w:val="TAH"/>
              <w:rPr>
                <w:rFonts w:eastAsia="SimSun"/>
              </w:rPr>
            </w:pPr>
            <w:r w:rsidRPr="007D085D">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42B8EFB" w14:textId="77777777" w:rsidR="00BD7D84" w:rsidRPr="007D085D" w:rsidRDefault="00BD7D84" w:rsidP="00BD7D84">
            <w:pPr>
              <w:pStyle w:val="TAH"/>
              <w:rPr>
                <w:rFonts w:eastAsia="SimSun"/>
                <w:lang w:eastAsia="zh-CN"/>
              </w:rPr>
            </w:pPr>
            <w:r w:rsidRPr="007D085D">
              <w:rPr>
                <w:rFonts w:eastAsia="SimSun"/>
                <w:lang w:eastAsia="zh-CN"/>
              </w:rPr>
              <w:t>PRS resource repetition (</w:t>
            </w:r>
            <m:oMath>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SimSun" w:hAnsi="Cambria Math"/>
                      <w:bCs/>
                      <w:i/>
                      <w:iCs/>
                      <w:szCs w:val="18"/>
                      <w:lang w:val="en-US"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sidRPr="007D085D">
              <w:rPr>
                <w:rFonts w:eastAsia="SimSun"/>
                <w:lang w:eastAsia="zh-CN"/>
              </w:rPr>
              <w:t>)</w:t>
            </w:r>
          </w:p>
          <w:p w14:paraId="661901B5" w14:textId="77777777" w:rsidR="00BD7D84" w:rsidRPr="007D085D" w:rsidRDefault="00BD7D84" w:rsidP="00BD7D84">
            <w:pPr>
              <w:pStyle w:val="TAH"/>
              <w:rPr>
                <w:rFonts w:eastAsia="SimSun"/>
                <w:lang w:eastAsia="zh-CN"/>
              </w:rPr>
            </w:pPr>
            <w:r w:rsidRPr="007D085D">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636461" w14:textId="77777777" w:rsidR="00BD7D84" w:rsidRPr="007D085D" w:rsidRDefault="00BD7D84" w:rsidP="00BD7D84">
            <w:pPr>
              <w:pStyle w:val="TAH"/>
              <w:rPr>
                <w:rFonts w:eastAsia="SimSun"/>
              </w:rPr>
            </w:pPr>
            <w:r w:rsidRPr="007D085D">
              <w:rPr>
                <w:rFonts w:eastAsia="SimSun"/>
              </w:rPr>
              <w:t>Io</w:t>
            </w:r>
            <w:r w:rsidRPr="007D085D">
              <w:rPr>
                <w:rFonts w:eastAsia="SimSun"/>
                <w:vertAlign w:val="superscript"/>
                <w:lang w:eastAsia="zh-CN"/>
              </w:rPr>
              <w:t xml:space="preserve"> Note 3</w:t>
            </w:r>
            <w:r w:rsidRPr="007D085D">
              <w:rPr>
                <w:rFonts w:eastAsia="SimSun"/>
              </w:rPr>
              <w:t xml:space="preserve"> range</w:t>
            </w:r>
          </w:p>
        </w:tc>
      </w:tr>
      <w:tr w:rsidR="00BD7D84" w:rsidRPr="007D085D" w14:paraId="484A0F40" w14:textId="77777777" w:rsidTr="00EC13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8C5DE19" w14:textId="77777777" w:rsidR="00BD7D84" w:rsidRPr="007D085D" w:rsidRDefault="00BD7D84" w:rsidP="00BD7D84">
            <w:pPr>
              <w:pStyle w:val="TAH"/>
              <w:rPr>
                <w:rFonts w:eastAsia="SimSu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9E651E0" w14:textId="77777777" w:rsidR="00BD7D84" w:rsidRPr="007D085D" w:rsidRDefault="00BD7D84" w:rsidP="00BD7D84">
            <w:pPr>
              <w:pStyle w:val="TAH"/>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FF4AF" w14:textId="77777777" w:rsidR="00BD7D84" w:rsidRPr="007D085D" w:rsidRDefault="00BD7D84" w:rsidP="00BD7D84">
            <w:pPr>
              <w:pStyle w:val="TAH"/>
              <w:rPr>
                <w:rFonts w:eastAsia="SimSun"/>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AD681" w14:textId="77777777" w:rsidR="00BD7D84" w:rsidRPr="007D085D" w:rsidRDefault="00BD7D84" w:rsidP="00BD7D84">
            <w:pPr>
              <w:pStyle w:val="TAH"/>
              <w:rPr>
                <w:rFonts w:eastAsia="SimSu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C419A9" w14:textId="77777777" w:rsidR="00BD7D84" w:rsidRPr="007D085D" w:rsidRDefault="00BD7D84" w:rsidP="00BD7D84">
            <w:pPr>
              <w:pStyle w:val="TAH"/>
              <w:rPr>
                <w:rFonts w:eastAsia="SimSun"/>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19398B" w14:textId="77777777" w:rsidR="00BD7D84" w:rsidRPr="007D085D" w:rsidRDefault="00BD7D84" w:rsidP="00BD7D84">
            <w:pPr>
              <w:pStyle w:val="TAH"/>
              <w:rPr>
                <w:rFonts w:eastAsia="SimSun"/>
              </w:rPr>
            </w:pPr>
            <w:r w:rsidRPr="007D085D">
              <w:rPr>
                <w:rFonts w:eastAsia="SimSun"/>
              </w:rPr>
              <w:t>NR operating band groups</w:t>
            </w:r>
            <w:r w:rsidRPr="007D085D">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C15878" w14:textId="77777777" w:rsidR="00BD7D84" w:rsidRPr="007D085D" w:rsidRDefault="00BD7D84" w:rsidP="00BD7D84">
            <w:pPr>
              <w:pStyle w:val="TAH"/>
              <w:rPr>
                <w:rFonts w:eastAsia="SimSun"/>
              </w:rPr>
            </w:pPr>
            <w:r w:rsidRPr="007D085D">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6BDEAA" w14:textId="77777777" w:rsidR="00BD7D84" w:rsidRPr="007D085D" w:rsidRDefault="00BD7D84" w:rsidP="00BD7D84">
            <w:pPr>
              <w:pStyle w:val="TAH"/>
              <w:rPr>
                <w:rFonts w:eastAsia="SimSun"/>
              </w:rPr>
            </w:pPr>
            <w:r w:rsidRPr="007D085D">
              <w:rPr>
                <w:rFonts w:eastAsia="SimSun"/>
              </w:rPr>
              <w:t>Maximum Io</w:t>
            </w:r>
          </w:p>
        </w:tc>
      </w:tr>
      <w:tr w:rsidR="00BD7D84" w:rsidRPr="007D085D" w14:paraId="5EE4E1C6"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C37EEE1" w14:textId="77777777" w:rsidR="00BD7D84" w:rsidRPr="007D085D" w:rsidRDefault="00BD7D84" w:rsidP="00BD7D84">
            <w:pPr>
              <w:pStyle w:val="TAH"/>
              <w:rPr>
                <w:rFonts w:eastAsia="SimSun"/>
              </w:rPr>
            </w:pPr>
            <w:r w:rsidRPr="007D085D">
              <w:rPr>
                <w:rFonts w:eastAsia="SimSun"/>
              </w:rPr>
              <w:t>Tc</w:t>
            </w:r>
            <w:r w:rsidRPr="007D085D">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D40567" w14:textId="77777777" w:rsidR="00BD7D84" w:rsidRPr="007D085D" w:rsidRDefault="00BD7D84" w:rsidP="00BD7D84">
            <w:pPr>
              <w:pStyle w:val="TAH"/>
              <w:rPr>
                <w:rFonts w:eastAsia="SimSun"/>
              </w:rPr>
            </w:pPr>
            <w:r w:rsidRPr="007D085D">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02E31" w14:textId="77777777" w:rsidR="00BD7D84" w:rsidRPr="007D085D" w:rsidRDefault="00BD7D84" w:rsidP="00BD7D84">
            <w:pPr>
              <w:pStyle w:val="TAH"/>
              <w:rPr>
                <w:rFonts w:eastAsia="SimSun"/>
                <w:lang w:eastAsia="zh-CN"/>
              </w:rPr>
            </w:pPr>
            <w:r w:rsidRPr="007D085D">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58C540" w14:textId="77777777" w:rsidR="00BD7D84" w:rsidRPr="007D085D" w:rsidRDefault="00BD7D84" w:rsidP="00BD7D84">
            <w:pPr>
              <w:pStyle w:val="TAH"/>
              <w:rPr>
                <w:rFonts w:eastAsia="SimSun"/>
              </w:rPr>
            </w:pPr>
            <w:r w:rsidRPr="007D085D">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793EB9C" w14:textId="77777777" w:rsidR="00BD7D84" w:rsidRPr="007D085D" w:rsidRDefault="00BD7D84" w:rsidP="00BD7D84">
            <w:pPr>
              <w:pStyle w:val="TAH"/>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C2A4D3" w14:textId="77777777" w:rsidR="00BD7D84" w:rsidRPr="007D085D" w:rsidRDefault="00BD7D84" w:rsidP="00BD7D84">
            <w:pPr>
              <w:pStyle w:val="TAH"/>
              <w:rPr>
                <w:rFonts w:eastAsia="SimSu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3A14BC" w14:textId="77777777" w:rsidR="00BD7D84" w:rsidRPr="007D085D" w:rsidRDefault="00BD7D84" w:rsidP="00BD7D84">
            <w:pPr>
              <w:pStyle w:val="TAH"/>
              <w:rPr>
                <w:rFonts w:eastAsia="SimSun"/>
              </w:rPr>
            </w:pPr>
            <w:r w:rsidRPr="007D085D">
              <w:rPr>
                <w:rFonts w:eastAsia="SimSun"/>
              </w:rPr>
              <w:t>dBm/SCS</w:t>
            </w:r>
            <w:r w:rsidRPr="007D085D">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A4139" w14:textId="77777777" w:rsidR="00BD7D84" w:rsidRPr="007D085D" w:rsidRDefault="00BD7D84" w:rsidP="00BD7D84">
            <w:pPr>
              <w:pStyle w:val="TAH"/>
              <w:rPr>
                <w:rFonts w:eastAsia="SimSun"/>
              </w:rPr>
            </w:pPr>
            <w:r w:rsidRPr="007D085D">
              <w:rPr>
                <w:rFonts w:eastAsia="SimSun"/>
              </w:rPr>
              <w:t>dBm/BW</w:t>
            </w:r>
            <w:r w:rsidRPr="007D085D">
              <w:rPr>
                <w:rFonts w:eastAsia="SimSun"/>
                <w:vertAlign w:val="subscript"/>
              </w:rPr>
              <w:t>Channel</w:t>
            </w:r>
          </w:p>
        </w:tc>
      </w:tr>
      <w:tr w:rsidR="005F67F3" w:rsidRPr="007D085D" w14:paraId="6D0FA216"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0DB6605E" w14:textId="432B7C54" w:rsidR="005F67F3" w:rsidRPr="007D085D" w:rsidRDefault="005F67F3" w:rsidP="005F67F3">
            <w:pPr>
              <w:pStyle w:val="TAC"/>
              <w:rPr>
                <w:rFonts w:eastAsia="SimSun"/>
                <w:vertAlign w:val="superscript"/>
              </w:rPr>
            </w:pPr>
            <w:r w:rsidRPr="007D085D">
              <w:rPr>
                <w:rFonts w:eastAsia="SimSun"/>
                <w:lang w:eastAsia="zh-CN"/>
              </w:rPr>
              <w:t>[</w:t>
            </w:r>
            <w:r>
              <w:rPr>
                <w:rFonts w:eastAsia="SimSun"/>
                <w:lang w:eastAsia="zh-CN"/>
              </w:rPr>
              <w:t>98</w:t>
            </w:r>
            <w:r w:rsidRPr="007D085D">
              <w:rPr>
                <w:rFonts w:eastAsia="SimSun"/>
                <w:lang w:eastAsia="zh-CN"/>
              </w:rPr>
              <w:t>]</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9BBE28" w14:textId="77777777" w:rsidR="005F67F3" w:rsidRPr="007D085D" w:rsidRDefault="005F67F3" w:rsidP="005F67F3">
            <w:pPr>
              <w:pStyle w:val="TAC"/>
              <w:rPr>
                <w:rFonts w:eastAsia="SimSun"/>
              </w:rPr>
            </w:pPr>
            <w:r w:rsidRPr="007D085D">
              <w:rPr>
                <w:rFonts w:eastAsia="SimSun"/>
              </w:rPr>
              <w:t>(PRS Ês/Iot)</w:t>
            </w:r>
            <w:r w:rsidRPr="007D085D">
              <w:rPr>
                <w:rFonts w:eastAsia="SimSun"/>
                <w:vertAlign w:val="subscript"/>
              </w:rPr>
              <w:t xml:space="preserve">ref </w:t>
            </w:r>
            <w:r w:rsidRPr="007D085D">
              <w:rPr>
                <w:rFonts w:eastAsia="SimSun"/>
              </w:rPr>
              <w:t>≥-3dB</w:t>
            </w:r>
          </w:p>
          <w:p w14:paraId="79DACD5C" w14:textId="77777777" w:rsidR="005F67F3" w:rsidRPr="007D085D" w:rsidRDefault="005F67F3" w:rsidP="005F67F3">
            <w:pPr>
              <w:pStyle w:val="TAC"/>
              <w:rPr>
                <w:rFonts w:eastAsia="SimSun"/>
              </w:rPr>
            </w:pPr>
          </w:p>
          <w:p w14:paraId="5A05318A" w14:textId="77777777" w:rsidR="005F67F3" w:rsidRPr="007D085D" w:rsidRDefault="005F67F3" w:rsidP="005F67F3">
            <w:pPr>
              <w:pStyle w:val="TAC"/>
              <w:rPr>
                <w:rFonts w:eastAsia="SimSun"/>
              </w:rPr>
            </w:pPr>
            <w:r w:rsidRPr="007D085D">
              <w:rPr>
                <w:rFonts w:eastAsia="SimSun"/>
              </w:rPr>
              <w:t xml:space="preserve"> (PRS Ês/Iot)</w:t>
            </w:r>
            <w:r w:rsidRPr="007D085D">
              <w:rPr>
                <w:rFonts w:eastAsia="SimSun"/>
                <w:i/>
                <w:vertAlign w:val="subscript"/>
              </w:rPr>
              <w:t>i</w:t>
            </w:r>
            <w:r w:rsidRPr="007D085D">
              <w:rPr>
                <w:rFonts w:eastAsia="SimSun"/>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44A635C" w14:textId="77777777" w:rsidR="005F67F3" w:rsidRPr="007D085D" w:rsidRDefault="005F67F3" w:rsidP="005F67F3">
            <w:pPr>
              <w:pStyle w:val="TAC"/>
              <w:rPr>
                <w:rFonts w:eastAsia="SimSun"/>
                <w:lang w:val="sv-SE" w:eastAsia="zh-CN"/>
              </w:rPr>
            </w:pPr>
            <w:r w:rsidRPr="007D085D">
              <w:rPr>
                <w:rFonts w:eastAsia="SimSun"/>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D28D4D" w14:textId="16355A65" w:rsidR="005F67F3" w:rsidRPr="007D085D" w:rsidRDefault="005F67F3" w:rsidP="005F67F3">
            <w:pPr>
              <w:pStyle w:val="TAC"/>
              <w:rPr>
                <w:rFonts w:eastAsia="SimSun"/>
              </w:rPr>
            </w:pPr>
            <w:r w:rsidRPr="007D085D">
              <w:rPr>
                <w:rFonts w:eastAsia="SimSun"/>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838463" w14:textId="1376FB30"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7A9364" w14:textId="77777777" w:rsidR="005F67F3" w:rsidRPr="007D085D" w:rsidRDefault="005F67F3" w:rsidP="005F67F3">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563D6"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83A9A4" w14:textId="77777777" w:rsidR="005F67F3" w:rsidRPr="007D085D" w:rsidRDefault="005F67F3" w:rsidP="005F67F3">
            <w:pPr>
              <w:pStyle w:val="TAC"/>
              <w:rPr>
                <w:rFonts w:eastAsia="SimSun"/>
              </w:rPr>
            </w:pPr>
            <w:r w:rsidRPr="007D085D">
              <w:rPr>
                <w:rFonts w:eastAsia="SimSun"/>
              </w:rPr>
              <w:t>Note 6</w:t>
            </w:r>
          </w:p>
        </w:tc>
      </w:tr>
      <w:tr w:rsidR="005F67F3" w:rsidRPr="007D085D" w14:paraId="7A86F092"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0BCA17F6" w14:textId="4A2407DE"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42</w:t>
            </w:r>
            <w:r w:rsidRPr="007D085D">
              <w:rPr>
                <w:rFonts w:eastAsia="SimSun"/>
                <w:lang w:eastAsia="zh-CN"/>
              </w:rPr>
              <w:t>]</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05F67B" w14:textId="77777777" w:rsidR="005F67F3" w:rsidRPr="007D085D" w:rsidRDefault="005F67F3" w:rsidP="005F67F3">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CDBCC6" w14:textId="77777777" w:rsidR="005F67F3" w:rsidRPr="007D085D" w:rsidRDefault="005F67F3" w:rsidP="005F67F3">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CFEDF1" w14:textId="5E91D202" w:rsidR="005F67F3" w:rsidRPr="007D085D" w:rsidRDefault="005F67F3" w:rsidP="005F67F3">
            <w:pPr>
              <w:pStyle w:val="TAC"/>
              <w:rPr>
                <w:rFonts w:eastAsia="SimSun"/>
              </w:rPr>
            </w:pPr>
            <w:r w:rsidRPr="007D085D">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E813B0" w14:textId="7B14E553"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E481850" w14:textId="77777777" w:rsidR="005F67F3" w:rsidRPr="007D085D" w:rsidRDefault="005F67F3" w:rsidP="005F67F3">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97295"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D767A" w14:textId="77777777" w:rsidR="005F67F3" w:rsidRPr="007D085D" w:rsidRDefault="005F67F3" w:rsidP="005F67F3">
            <w:pPr>
              <w:pStyle w:val="TAC"/>
              <w:rPr>
                <w:rFonts w:eastAsia="SimSun"/>
              </w:rPr>
            </w:pPr>
            <w:r w:rsidRPr="007D085D">
              <w:rPr>
                <w:rFonts w:eastAsia="SimSun"/>
              </w:rPr>
              <w:t>Note 6</w:t>
            </w:r>
          </w:p>
        </w:tc>
      </w:tr>
      <w:tr w:rsidR="005F67F3" w:rsidRPr="007D085D" w14:paraId="5F2DF7A8"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25C81178" w14:textId="24AD7A9A"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48</w:t>
            </w:r>
            <w:r w:rsidRPr="007D085D">
              <w:rPr>
                <w:rFonts w:eastAsia="SimSun"/>
                <w:lang w:eastAsia="zh-CN"/>
              </w:rPr>
              <w:t>]</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752E8F6" w14:textId="77777777" w:rsidR="005F67F3" w:rsidRPr="007D085D" w:rsidRDefault="005F67F3" w:rsidP="005F67F3">
            <w:pPr>
              <w:pStyle w:val="TAC"/>
              <w:rPr>
                <w:rFonts w:eastAsia="SimSu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BFD9F8" w14:textId="77777777" w:rsidR="005F67F3" w:rsidRPr="007D085D" w:rsidRDefault="005F67F3" w:rsidP="005F67F3">
            <w:pPr>
              <w:pStyle w:val="TAC"/>
              <w:rPr>
                <w:rFonts w:eastAsia="SimSun"/>
                <w:lang w:val="sv-SE" w:eastAsia="zh-CN"/>
              </w:rPr>
            </w:pPr>
            <w:r w:rsidRPr="007D085D">
              <w:rPr>
                <w:rFonts w:eastAsia="SimSun"/>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19C633" w14:textId="2EAA765A" w:rsidR="005F67F3" w:rsidRPr="007D085D" w:rsidRDefault="005F67F3" w:rsidP="005F67F3">
            <w:pPr>
              <w:pStyle w:val="TAC"/>
              <w:rPr>
                <w:rFonts w:eastAsia="SimSun"/>
              </w:rPr>
            </w:pPr>
            <w:r w:rsidRPr="007D085D">
              <w:rPr>
                <w:rFonts w:eastAsia="SimSun"/>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8D57AD4" w14:textId="62238C2F"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D5EADD" w14:textId="77777777" w:rsidR="005F67F3" w:rsidRPr="007D085D" w:rsidRDefault="005F67F3" w:rsidP="005F67F3">
            <w:pPr>
              <w:pStyle w:val="TAC"/>
              <w:rPr>
                <w:rFonts w:eastAsia="SimSun"/>
                <w:lang w:eastAsia="zh-C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9FDD94"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44093" w14:textId="77777777" w:rsidR="005F67F3" w:rsidRPr="007D085D" w:rsidRDefault="005F67F3" w:rsidP="005F67F3">
            <w:pPr>
              <w:pStyle w:val="TAC"/>
              <w:rPr>
                <w:rFonts w:eastAsia="SimSun"/>
                <w:lang w:eastAsia="zh-CN"/>
              </w:rPr>
            </w:pPr>
            <w:r w:rsidRPr="007D085D">
              <w:rPr>
                <w:rFonts w:eastAsia="SimSun"/>
              </w:rPr>
              <w:t>Note 6</w:t>
            </w:r>
          </w:p>
        </w:tc>
      </w:tr>
      <w:tr w:rsidR="005F67F3" w:rsidRPr="007D085D" w14:paraId="5E07C68D"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0182C0FA" w14:textId="26DF932A"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24</w:t>
            </w:r>
            <w:r w:rsidRPr="007D085D">
              <w:rPr>
                <w:rFonts w:eastAsia="SimSun"/>
                <w:lang w:eastAsia="zh-CN"/>
              </w:rPr>
              <w:t>]</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31DB3D" w14:textId="77777777" w:rsidR="005F67F3" w:rsidRPr="007D085D" w:rsidRDefault="005F67F3" w:rsidP="005F67F3">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B47146" w14:textId="77777777" w:rsidR="005F67F3" w:rsidRPr="007D085D" w:rsidRDefault="005F67F3" w:rsidP="005F67F3">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6A8607" w14:textId="05646882" w:rsidR="005F67F3" w:rsidRPr="007D085D" w:rsidRDefault="005F67F3" w:rsidP="005F67F3">
            <w:pPr>
              <w:pStyle w:val="TAC"/>
              <w:rPr>
                <w:rFonts w:eastAsia="SimSun"/>
              </w:rPr>
            </w:pPr>
            <w:r w:rsidRPr="007D085D">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DA47271" w14:textId="2F16C269"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C71FDB" w14:textId="77777777" w:rsidR="005F67F3" w:rsidRPr="007D085D" w:rsidRDefault="005F67F3" w:rsidP="005F67F3">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E0759"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0CC5AA" w14:textId="77777777" w:rsidR="005F67F3" w:rsidRPr="007D085D" w:rsidRDefault="005F67F3" w:rsidP="005F67F3">
            <w:pPr>
              <w:pStyle w:val="TAC"/>
              <w:rPr>
                <w:rFonts w:eastAsia="SimSun"/>
              </w:rPr>
            </w:pPr>
            <w:r w:rsidRPr="007D085D">
              <w:rPr>
                <w:rFonts w:eastAsia="SimSun"/>
              </w:rPr>
              <w:t>Note 6</w:t>
            </w:r>
          </w:p>
        </w:tc>
      </w:tr>
      <w:tr w:rsidR="005F67F3" w:rsidRPr="007D085D" w14:paraId="72BB80BE"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6B58E71C" w14:textId="3710051E"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24</w:t>
            </w:r>
            <w:r w:rsidRPr="007D085D">
              <w:rPr>
                <w:rFonts w:eastAsia="SimSun"/>
                <w:lang w:eastAsia="zh-CN"/>
              </w:rPr>
              <w:t>]</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A71FD9" w14:textId="77777777" w:rsidR="005F67F3" w:rsidRPr="007D085D" w:rsidRDefault="005F67F3" w:rsidP="005F67F3">
            <w:pPr>
              <w:pStyle w:val="TAC"/>
              <w:rPr>
                <w:rFonts w:eastAsia="SimSu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D9947" w14:textId="77777777" w:rsidR="005F67F3" w:rsidRPr="007D085D" w:rsidRDefault="005F67F3" w:rsidP="005F67F3">
            <w:pPr>
              <w:pStyle w:val="TAC"/>
              <w:rPr>
                <w:rFonts w:eastAsia="SimSun"/>
                <w:lang w:val="sv-SE" w:eastAsia="zh-CN"/>
              </w:rPr>
            </w:pPr>
            <w:r w:rsidRPr="007D085D">
              <w:rPr>
                <w:rFonts w:eastAsia="SimSun"/>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E23A3" w14:textId="4A66F063" w:rsidR="005F67F3" w:rsidRPr="007D085D" w:rsidRDefault="005F67F3" w:rsidP="005F67F3">
            <w:pPr>
              <w:pStyle w:val="TAC"/>
              <w:rPr>
                <w:rFonts w:eastAsia="SimSun"/>
              </w:rPr>
            </w:pPr>
            <w:r w:rsidRPr="007D085D">
              <w:rPr>
                <w:rFonts w:eastAsia="SimSun"/>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75A252C" w14:textId="0CAF170F"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50AD40" w14:textId="77777777" w:rsidR="005F67F3" w:rsidRPr="007D085D" w:rsidRDefault="005F67F3" w:rsidP="005F67F3">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346CB"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8FABB9" w14:textId="77777777" w:rsidR="005F67F3" w:rsidRPr="007D085D" w:rsidRDefault="005F67F3" w:rsidP="005F67F3">
            <w:pPr>
              <w:pStyle w:val="TAC"/>
              <w:rPr>
                <w:rFonts w:eastAsia="SimSun"/>
              </w:rPr>
            </w:pPr>
            <w:r w:rsidRPr="007D085D">
              <w:rPr>
                <w:rFonts w:eastAsia="SimSun"/>
              </w:rPr>
              <w:t>Note 6</w:t>
            </w:r>
          </w:p>
        </w:tc>
      </w:tr>
      <w:tr w:rsidR="005F67F3" w:rsidRPr="007D085D" w14:paraId="560BD3B7" w14:textId="77777777" w:rsidTr="00EC132E">
        <w:trPr>
          <w:jc w:val="center"/>
        </w:trPr>
        <w:tc>
          <w:tcPr>
            <w:tcW w:w="960" w:type="dxa"/>
            <w:tcBorders>
              <w:top w:val="single" w:sz="4" w:space="0" w:color="auto"/>
              <w:left w:val="single" w:sz="4" w:space="0" w:color="auto"/>
              <w:bottom w:val="single" w:sz="4" w:space="0" w:color="auto"/>
              <w:right w:val="single" w:sz="4" w:space="0" w:color="auto"/>
            </w:tcBorders>
            <w:hideMark/>
          </w:tcPr>
          <w:p w14:paraId="1E46DD21" w14:textId="0C09773C"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10</w:t>
            </w:r>
            <w:r w:rsidRPr="007D085D">
              <w:rPr>
                <w:rFonts w:eastAsia="SimSun"/>
                <w:lang w:eastAsia="zh-CN"/>
              </w:rPr>
              <w:t>]</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F9E083E" w14:textId="77777777" w:rsidR="005F67F3" w:rsidRPr="007D085D" w:rsidRDefault="005F67F3" w:rsidP="005F67F3">
            <w:pPr>
              <w:pStyle w:val="TAC"/>
              <w:rPr>
                <w:rFonts w:eastAsia="SimSu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AEF06B" w14:textId="77777777" w:rsidR="005F67F3" w:rsidRPr="007D085D" w:rsidRDefault="005F67F3" w:rsidP="005F67F3">
            <w:pPr>
              <w:pStyle w:val="TAC"/>
              <w:rPr>
                <w:rFonts w:eastAsia="SimSun"/>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49EDB2" w14:textId="660BEE21" w:rsidR="005F67F3" w:rsidRPr="007D085D" w:rsidRDefault="005F67F3" w:rsidP="005F67F3">
            <w:pPr>
              <w:pStyle w:val="TAC"/>
              <w:rPr>
                <w:rFonts w:eastAsia="SimSun"/>
              </w:rPr>
            </w:pPr>
            <w:r w:rsidRPr="007D085D">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30A1AD" w14:textId="1A2BB664" w:rsidR="005F67F3" w:rsidRPr="007D085D" w:rsidRDefault="005F67F3" w:rsidP="005F67F3">
            <w:pPr>
              <w:pStyle w:val="TAC"/>
              <w:rPr>
                <w:rFonts w:eastAsia="SimSun"/>
              </w:rPr>
            </w:pPr>
            <w:r w:rsidRPr="007D085D">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B745CA" w14:textId="77777777" w:rsidR="005F67F3" w:rsidRPr="007D085D" w:rsidRDefault="005F67F3" w:rsidP="005F67F3">
            <w:pPr>
              <w:pStyle w:val="TAC"/>
              <w:rPr>
                <w:rFonts w:eastAsia="SimSun"/>
              </w:rPr>
            </w:pPr>
            <w:r w:rsidRPr="007D085D">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FD04FD" w14:textId="77777777" w:rsidR="005F67F3" w:rsidRPr="007D085D" w:rsidRDefault="005F67F3" w:rsidP="005F67F3">
            <w:pPr>
              <w:pStyle w:val="TAC"/>
              <w:rPr>
                <w:rFonts w:eastAsia="SimSun"/>
              </w:rPr>
            </w:pPr>
            <w:r w:rsidRPr="007D085D">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B53700" w14:textId="77777777" w:rsidR="005F67F3" w:rsidRPr="007D085D" w:rsidRDefault="005F67F3" w:rsidP="005F67F3">
            <w:pPr>
              <w:pStyle w:val="TAC"/>
              <w:rPr>
                <w:rFonts w:eastAsia="SimSun"/>
              </w:rPr>
            </w:pPr>
            <w:r w:rsidRPr="007D085D">
              <w:rPr>
                <w:rFonts w:eastAsia="SimSun"/>
              </w:rPr>
              <w:t>Note 6</w:t>
            </w:r>
          </w:p>
        </w:tc>
      </w:tr>
      <w:tr w:rsidR="00BD7D84" w:rsidRPr="007D085D" w14:paraId="0FA4FA91" w14:textId="77777777" w:rsidTr="00EC13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93D8614" w14:textId="77777777" w:rsidR="00B22B9E" w:rsidRPr="007D085D" w:rsidRDefault="00B22B9E" w:rsidP="00B22B9E">
            <w:pPr>
              <w:pStyle w:val="TAN"/>
              <w:rPr>
                <w:rFonts w:eastAsia="SimSun"/>
              </w:rPr>
            </w:pPr>
            <w:r w:rsidRPr="007D085D">
              <w:rPr>
                <w:rFonts w:eastAsia="SimSun"/>
              </w:rPr>
              <w:t>NOTE 1:</w:t>
            </w:r>
            <w:r w:rsidRPr="007D085D">
              <w:rPr>
                <w:rFonts w:eastAsia="SimSun"/>
              </w:rPr>
              <w:tab/>
              <w:t>Minimum PRS bandwidth, which is minimum of the PRS bandwidths of the reference resource and the measured neighbour resource i.</w:t>
            </w:r>
          </w:p>
          <w:p w14:paraId="484DA9DF" w14:textId="77777777" w:rsidR="00B22B9E" w:rsidRPr="007D085D" w:rsidRDefault="00B22B9E" w:rsidP="00B22B9E">
            <w:pPr>
              <w:pStyle w:val="TAN"/>
              <w:rPr>
                <w:rFonts w:eastAsia="SimSun"/>
                <w:iCs/>
                <w:szCs w:val="18"/>
                <w:lang w:val="en-US" w:eastAsia="zh-CN"/>
              </w:rPr>
            </w:pPr>
            <w:r w:rsidRPr="007D085D">
              <w:rPr>
                <w:rFonts w:eastAsia="SimSun"/>
              </w:rPr>
              <w:t xml:space="preserve">NOTE 2: </w:t>
            </w:r>
            <w:r w:rsidRPr="007D085D">
              <w:rPr>
                <w:rFonts w:eastAsia="SimSun"/>
              </w:rPr>
              <w:tab/>
              <w:t xml:space="preserve">Minimum number of PRS resource repetitions among the reference resource and the measured neighbour resource i. </w:t>
            </w:r>
            <m:oMath>
              <m:sSubSup>
                <m:sSubSupPr>
                  <m:ctrlPr>
                    <w:rPr>
                      <w:rFonts w:ascii="Cambria Math" w:eastAsia="SimSun"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SimSun"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SimSun"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7D085D">
              <w:rPr>
                <w:rFonts w:eastAsia="SimSun"/>
                <w:b/>
                <w:bCs/>
                <w:lang w:eastAsia="zh-CN"/>
              </w:rPr>
              <w:t xml:space="preserve"> </w:t>
            </w:r>
            <w:r w:rsidRPr="007D085D">
              <w:rPr>
                <w:rFonts w:eastAsia="SimSun"/>
                <w:szCs w:val="18"/>
              </w:rPr>
              <w:t xml:space="preserve">are configured by higher layer parameter </w:t>
            </w:r>
            <w:r w:rsidRPr="007D085D">
              <w:rPr>
                <w:rFonts w:eastAsia="SimSun"/>
                <w:i/>
                <w:szCs w:val="18"/>
              </w:rPr>
              <w:t>dl-PRS-ResourceRepetitionFactor, dl-PRS-NumSymbols and dl-PRS-CombSizeN</w:t>
            </w:r>
            <w:r w:rsidRPr="007D085D">
              <w:rPr>
                <w:rFonts w:eastAsia="SimSun"/>
                <w:iCs/>
                <w:szCs w:val="18"/>
              </w:rPr>
              <w:t>defined in TS 37.355 [34], respectively</w:t>
            </w:r>
            <w:r w:rsidRPr="007D085D">
              <w:rPr>
                <w:rFonts w:eastAsia="SimSun"/>
                <w:iCs/>
                <w:szCs w:val="18"/>
                <w:lang w:val="en-US" w:eastAsia="zh-CN"/>
              </w:rPr>
              <w:t>.</w:t>
            </w:r>
          </w:p>
          <w:p w14:paraId="667AAC8C"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3:</w:t>
            </w:r>
            <w:r w:rsidRPr="007D085D">
              <w:rPr>
                <w:rFonts w:eastAsia="SimSun"/>
              </w:rPr>
              <w:tab/>
              <w:t>Io is assumed to have constant EPRE across the bandwidth.</w:t>
            </w:r>
          </w:p>
          <w:p w14:paraId="0B3A5D37"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4:</w:t>
            </w:r>
            <w:r w:rsidRPr="007D085D">
              <w:rPr>
                <w:rFonts w:eastAsia="SimSun"/>
              </w:rPr>
              <w:tab/>
              <w:t>NR operating band groups in FR1 are as defined in clause 3.5.2.</w:t>
            </w:r>
          </w:p>
          <w:p w14:paraId="5916BF1A"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5:</w:t>
            </w:r>
            <w:r w:rsidRPr="007D085D">
              <w:rPr>
                <w:rFonts w:eastAsia="SimSun"/>
              </w:rPr>
              <w:tab/>
              <w:t>Tc is the basic timing unit defined in TS 38.211 [6].</w:t>
            </w:r>
          </w:p>
          <w:p w14:paraId="58AE2428" w14:textId="77777777" w:rsidR="00B22B9E" w:rsidRPr="007D085D" w:rsidRDefault="00B22B9E" w:rsidP="00B22B9E">
            <w:pPr>
              <w:pStyle w:val="TAN"/>
              <w:rPr>
                <w:rFonts w:eastAsia="SimSun"/>
              </w:rPr>
            </w:pPr>
            <w:r w:rsidRPr="007D085D">
              <w:rPr>
                <w:rFonts w:eastAsia="SimSun"/>
              </w:rPr>
              <w:t>NOTE 6:</w:t>
            </w:r>
            <w:r w:rsidRPr="007D085D">
              <w:rPr>
                <w:rFonts w:eastAsia="SimSun"/>
              </w:rPr>
              <w:tab/>
              <w:t>The same bands and the same Io conditions for each band apply for this requirement as for the corresponding requirement with the PRS bandwidth of the smallest RB number for the corresponding SCS.</w:t>
            </w:r>
          </w:p>
          <w:p w14:paraId="042EBA12" w14:textId="75F7E360" w:rsidR="00BD7D84" w:rsidRPr="007D085D" w:rsidRDefault="005F67F3" w:rsidP="00B22B9E">
            <w:pPr>
              <w:pStyle w:val="TAN"/>
              <w:rPr>
                <w:rFonts w:eastAsia="SimSun"/>
              </w:rPr>
            </w:pPr>
            <w:r w:rsidRPr="007D085D">
              <w:rPr>
                <w:rFonts w:eastAsia="SimSun"/>
              </w:rPr>
              <w:t>NOTE 7:</w:t>
            </w:r>
            <w:r w:rsidRPr="007D085D">
              <w:rPr>
                <w:rFonts w:eastAsia="SimSun"/>
              </w:rPr>
              <w:tab/>
            </w:r>
            <w:r>
              <w:rPr>
                <w:rFonts w:hint="eastAsia"/>
                <w:lang w:eastAsia="zh-CN"/>
              </w:rPr>
              <w:t>V</w:t>
            </w:r>
            <w:r>
              <w:rPr>
                <w:lang w:eastAsia="zh-CN"/>
              </w:rPr>
              <w:t>oid</w:t>
            </w:r>
          </w:p>
        </w:tc>
      </w:tr>
    </w:tbl>
    <w:p w14:paraId="472D3EBA" w14:textId="77777777" w:rsidR="00BD7D84" w:rsidRPr="007D085D" w:rsidRDefault="00BD7D84" w:rsidP="00BD7D84">
      <w:pPr>
        <w:rPr>
          <w:rFonts w:eastAsia="SimSun"/>
        </w:rPr>
      </w:pPr>
    </w:p>
    <w:p w14:paraId="2DCC4C4C" w14:textId="052E3FA0" w:rsidR="00BD7D84" w:rsidRPr="007D085D" w:rsidRDefault="0015055C" w:rsidP="00BD7D84">
      <w:pPr>
        <w:pStyle w:val="TH"/>
        <w:rPr>
          <w:rFonts w:eastAsia="SimSun"/>
        </w:rPr>
      </w:pPr>
      <w:r w:rsidRPr="007D085D">
        <w:rPr>
          <w:rFonts w:eastAsia="SimSun"/>
        </w:rPr>
        <w:t>Table 10.1.23.2-</w:t>
      </w:r>
      <w:r>
        <w:rPr>
          <w:rFonts w:eastAsia="SimSun"/>
        </w:rPr>
        <w:t>8</w:t>
      </w:r>
      <w:r w:rsidRPr="007D085D">
        <w:rPr>
          <w:rFonts w:eastAsia="SimSun"/>
        </w:rPr>
        <w:t>: RSTD absolute accuracy in FR2 for AWGN channel</w:t>
      </w:r>
      <w:r>
        <w:rPr>
          <w:rFonts w:eastAsia="SimSun" w:hint="eastAsia"/>
          <w:lang w:eastAsia="zh-CN"/>
        </w:rPr>
        <w:t xml:space="preserve"> with reduced number of samples</w:t>
      </w:r>
    </w:p>
    <w:tbl>
      <w:tblPr>
        <w:tblW w:w="0" w:type="auto"/>
        <w:jc w:val="center"/>
        <w:tblLook w:val="01E0" w:firstRow="1" w:lastRow="1" w:firstColumn="1" w:lastColumn="1" w:noHBand="0" w:noVBand="0"/>
      </w:tblPr>
      <w:tblGrid>
        <w:gridCol w:w="1218"/>
        <w:gridCol w:w="1365"/>
        <w:gridCol w:w="833"/>
        <w:gridCol w:w="1460"/>
        <w:gridCol w:w="1758"/>
        <w:gridCol w:w="1288"/>
        <w:gridCol w:w="1707"/>
      </w:tblGrid>
      <w:tr w:rsidR="00BD7D84" w:rsidRPr="007D085D" w14:paraId="33856387" w14:textId="77777777" w:rsidTr="00ED4E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197DA93" w14:textId="77777777" w:rsidR="00BD7D84" w:rsidRPr="007D085D" w:rsidRDefault="00BD7D84" w:rsidP="00EC132E">
            <w:pPr>
              <w:pStyle w:val="TAH"/>
              <w:rPr>
                <w:rFonts w:eastAsia="SimSun"/>
              </w:rPr>
            </w:pPr>
            <w:r w:rsidRPr="007D085D">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9A90083" w14:textId="77777777" w:rsidR="00BD7D84" w:rsidRPr="007D085D" w:rsidRDefault="00BD7D84" w:rsidP="00EC132E">
            <w:pPr>
              <w:pStyle w:val="TAH"/>
              <w:rPr>
                <w:rFonts w:eastAsia="SimSun"/>
              </w:rPr>
            </w:pPr>
            <w:r w:rsidRPr="007D085D">
              <w:rPr>
                <w:rFonts w:eastAsia="SimSun"/>
              </w:rPr>
              <w:t>Conditions</w:t>
            </w:r>
          </w:p>
        </w:tc>
      </w:tr>
      <w:tr w:rsidR="00BD7D84" w:rsidRPr="007D085D" w14:paraId="46EB1DBB"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F4805E4" w14:textId="77777777" w:rsidR="00BD7D84" w:rsidRPr="007D085D" w:rsidRDefault="00BD7D84" w:rsidP="00EC132E">
            <w:pPr>
              <w:pStyle w:val="TAH"/>
              <w:rPr>
                <w:rFonts w:eastAsia="SimSun"/>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916B91F" w14:textId="77777777" w:rsidR="00BD7D84" w:rsidRPr="007D085D" w:rsidRDefault="00BD7D84" w:rsidP="00EC132E">
            <w:pPr>
              <w:pStyle w:val="TAH"/>
              <w:rPr>
                <w:rFonts w:eastAsia="SimSun"/>
              </w:rPr>
            </w:pPr>
            <w:r w:rsidRPr="007D085D">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C8A410" w14:textId="77777777" w:rsidR="00BD7D84" w:rsidRPr="007D085D" w:rsidRDefault="00BD7D84" w:rsidP="00EC132E">
            <w:pPr>
              <w:pStyle w:val="TAH"/>
              <w:rPr>
                <w:rFonts w:eastAsia="SimSun"/>
                <w:lang w:eastAsia="zh-CN"/>
              </w:rPr>
            </w:pPr>
            <w:r w:rsidRPr="007D085D">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74AF6CC" w14:textId="77777777" w:rsidR="00BD7D84" w:rsidRPr="007D085D" w:rsidRDefault="00BD7D84" w:rsidP="00EC132E">
            <w:pPr>
              <w:pStyle w:val="TAH"/>
              <w:rPr>
                <w:rFonts w:eastAsia="SimSun"/>
                <w:lang w:eastAsia="zh-CN"/>
              </w:rPr>
            </w:pPr>
            <w:r w:rsidRPr="007D085D">
              <w:rPr>
                <w:rFonts w:eastAsia="SimSun"/>
                <w:lang w:eastAsia="zh-CN"/>
              </w:rPr>
              <w:t>PRS bandwidth</w:t>
            </w:r>
          </w:p>
          <w:p w14:paraId="31EAA2B0" w14:textId="77777777" w:rsidR="00BD7D84" w:rsidRPr="007D085D" w:rsidRDefault="00BD7D84" w:rsidP="00EC132E">
            <w:pPr>
              <w:pStyle w:val="TAH"/>
              <w:rPr>
                <w:rFonts w:eastAsia="SimSun"/>
              </w:rPr>
            </w:pPr>
            <w:r w:rsidRPr="007D085D">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7004B8" w14:textId="77777777" w:rsidR="00BD7D84" w:rsidRPr="007D085D" w:rsidRDefault="00BD7D84" w:rsidP="00EC132E">
            <w:pPr>
              <w:pStyle w:val="TAH"/>
              <w:rPr>
                <w:rFonts w:eastAsia="SimSun"/>
                <w:lang w:eastAsia="zh-CN"/>
              </w:rPr>
            </w:pPr>
            <w:r w:rsidRPr="007D085D">
              <w:rPr>
                <w:rFonts w:eastAsia="SimSun"/>
                <w:lang w:eastAsia="zh-CN"/>
              </w:rPr>
              <w:t xml:space="preserve">PRS resource repetition </w:t>
            </w:r>
          </w:p>
          <w:p w14:paraId="1171C4F6" w14:textId="77777777" w:rsidR="00BD7D84" w:rsidRPr="007D085D" w:rsidRDefault="00BD7D84" w:rsidP="00EC132E">
            <w:pPr>
              <w:pStyle w:val="TAH"/>
              <w:rPr>
                <w:rFonts w:eastAsia="SimSun"/>
                <w:lang w:eastAsia="zh-CN"/>
              </w:rPr>
            </w:pPr>
            <w:r w:rsidRPr="007D085D">
              <w:rPr>
                <w:rFonts w:eastAsia="SimSun"/>
                <w:lang w:eastAsia="zh-CN"/>
              </w:rPr>
              <w:t>(</w:t>
            </w:r>
            <m:oMath>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SimSun" w:hAnsi="Cambria Math"/>
                      <w:bCs/>
                      <w:i/>
                      <w:iCs/>
                      <w:szCs w:val="18"/>
                      <w:lang w:val="en-US" w:eastAsia="zh-CN"/>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SimSun" w:hAnsi="Cambria Math"/>
                      <w:bCs/>
                      <w:i/>
                      <w:iCs/>
                      <w:szCs w:val="18"/>
                      <w:lang w:val="en-US" w:eastAsia="zh-CN"/>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sidRPr="007D085D">
              <w:rPr>
                <w:rFonts w:eastAsia="SimSun"/>
                <w:lang w:eastAsia="zh-CN"/>
              </w:rPr>
              <w:t xml:space="preserve">)          </w:t>
            </w:r>
            <w:r w:rsidRPr="007D085D">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49DDB18" w14:textId="77777777" w:rsidR="00BD7D84" w:rsidRPr="007D085D" w:rsidRDefault="00BD7D84" w:rsidP="00EC132E">
            <w:pPr>
              <w:pStyle w:val="TAH"/>
              <w:rPr>
                <w:rFonts w:eastAsia="SimSun"/>
              </w:rPr>
            </w:pPr>
            <w:r w:rsidRPr="007D085D">
              <w:rPr>
                <w:rFonts w:eastAsia="SimSun"/>
              </w:rPr>
              <w:t>Io</w:t>
            </w:r>
            <w:r w:rsidRPr="007D085D">
              <w:rPr>
                <w:rFonts w:eastAsia="SimSun"/>
                <w:vertAlign w:val="superscript"/>
                <w:lang w:eastAsia="zh-CN"/>
              </w:rPr>
              <w:t xml:space="preserve"> Note 3</w:t>
            </w:r>
            <w:r w:rsidRPr="007D085D">
              <w:rPr>
                <w:rFonts w:eastAsia="SimSun"/>
              </w:rPr>
              <w:t xml:space="preserve"> range</w:t>
            </w:r>
          </w:p>
        </w:tc>
      </w:tr>
      <w:tr w:rsidR="00BD7D84" w:rsidRPr="007D085D" w14:paraId="754FEB57"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4E06BFF" w14:textId="77777777" w:rsidR="00BD7D84" w:rsidRPr="007D085D" w:rsidRDefault="00BD7D84" w:rsidP="00EC132E">
            <w:pPr>
              <w:pStyle w:val="TAH"/>
              <w:rPr>
                <w:rFonts w:eastAsia="SimSun"/>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09BE00A" w14:textId="77777777" w:rsidR="00BD7D84" w:rsidRPr="007D085D" w:rsidRDefault="00BD7D84" w:rsidP="00EC132E">
            <w:pPr>
              <w:pStyle w:val="TAH"/>
              <w:rPr>
                <w:rFonts w:eastAsia="SimSu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6EEC7A3" w14:textId="77777777" w:rsidR="00BD7D84" w:rsidRPr="007D085D" w:rsidRDefault="00BD7D84" w:rsidP="00EC132E">
            <w:pPr>
              <w:pStyle w:val="TAH"/>
              <w:rPr>
                <w:rFonts w:eastAsia="SimSun"/>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6D7030" w14:textId="77777777" w:rsidR="00BD7D84" w:rsidRPr="007D085D" w:rsidRDefault="00BD7D84" w:rsidP="00EC132E">
            <w:pPr>
              <w:pStyle w:val="TAH"/>
              <w:rPr>
                <w:rFonts w:eastAsia="SimSu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75AF36" w14:textId="77777777" w:rsidR="00BD7D84" w:rsidRPr="007D085D" w:rsidRDefault="00BD7D84" w:rsidP="00EC132E">
            <w:pPr>
              <w:pStyle w:val="TAH"/>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3CF994A" w14:textId="77777777" w:rsidR="00BD7D84" w:rsidRPr="007D085D" w:rsidRDefault="00BD7D84" w:rsidP="00EC132E">
            <w:pPr>
              <w:pStyle w:val="TAH"/>
              <w:rPr>
                <w:rFonts w:eastAsia="SimSun"/>
              </w:rPr>
            </w:pPr>
            <w:r w:rsidRPr="007D085D">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E386A3A" w14:textId="77777777" w:rsidR="00BD7D84" w:rsidRPr="007D085D" w:rsidRDefault="00BD7D84" w:rsidP="00EC132E">
            <w:pPr>
              <w:pStyle w:val="TAH"/>
              <w:rPr>
                <w:rFonts w:eastAsia="SimSun"/>
              </w:rPr>
            </w:pPr>
            <w:r w:rsidRPr="007D085D">
              <w:rPr>
                <w:rFonts w:eastAsia="SimSun"/>
              </w:rPr>
              <w:t>Maximum Io</w:t>
            </w:r>
          </w:p>
        </w:tc>
      </w:tr>
      <w:tr w:rsidR="00BD7D84" w:rsidRPr="007D085D" w14:paraId="4B2C260B"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6045242" w14:textId="77777777" w:rsidR="00BD7D84" w:rsidRPr="007D085D" w:rsidRDefault="00BD7D84" w:rsidP="00EC132E">
            <w:pPr>
              <w:pStyle w:val="TAH"/>
              <w:rPr>
                <w:rFonts w:eastAsia="SimSun"/>
              </w:rPr>
            </w:pPr>
            <w:r w:rsidRPr="007D085D">
              <w:rPr>
                <w:rFonts w:eastAsia="SimSun"/>
              </w:rPr>
              <w:t>Tc</w:t>
            </w:r>
            <w:r w:rsidRPr="007D085D">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ED465F3" w14:textId="77777777" w:rsidR="00BD7D84" w:rsidRPr="007D085D" w:rsidRDefault="00BD7D84" w:rsidP="00EC132E">
            <w:pPr>
              <w:pStyle w:val="TAH"/>
              <w:rPr>
                <w:rFonts w:eastAsia="SimSun"/>
              </w:rPr>
            </w:pPr>
            <w:r w:rsidRPr="007D085D">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557E90D" w14:textId="77777777" w:rsidR="00BD7D84" w:rsidRPr="007D085D" w:rsidRDefault="00BD7D84" w:rsidP="00EC132E">
            <w:pPr>
              <w:pStyle w:val="TAH"/>
              <w:rPr>
                <w:rFonts w:eastAsia="SimSun"/>
                <w:lang w:eastAsia="zh-CN"/>
              </w:rPr>
            </w:pPr>
            <w:r w:rsidRPr="007D085D">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8948664" w14:textId="77777777" w:rsidR="00BD7D84" w:rsidRPr="007D085D" w:rsidRDefault="00BD7D84" w:rsidP="00EC132E">
            <w:pPr>
              <w:pStyle w:val="TAH"/>
              <w:rPr>
                <w:rFonts w:eastAsia="SimSun"/>
              </w:rPr>
            </w:pPr>
            <w:r w:rsidRPr="007D085D">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04F48F1C" w14:textId="77777777" w:rsidR="00BD7D84" w:rsidRPr="007D085D" w:rsidRDefault="00BD7D84" w:rsidP="00EC132E">
            <w:pPr>
              <w:pStyle w:val="TAH"/>
              <w:rPr>
                <w:rFonts w:eastAsia="SimSu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22E46A" w14:textId="77777777" w:rsidR="00BD7D84" w:rsidRPr="007D085D" w:rsidRDefault="00BD7D84" w:rsidP="00EC132E">
            <w:pPr>
              <w:pStyle w:val="TAH"/>
              <w:rPr>
                <w:rFonts w:eastAsia="SimSun"/>
              </w:rPr>
            </w:pPr>
            <w:r w:rsidRPr="007D085D">
              <w:rPr>
                <w:rFonts w:eastAsia="SimSun"/>
              </w:rPr>
              <w:t>dBm/SCS</w:t>
            </w:r>
            <w:r w:rsidRPr="007D085D">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A175AD" w14:textId="77777777" w:rsidR="00BD7D84" w:rsidRPr="007D085D" w:rsidRDefault="00BD7D84" w:rsidP="00EC132E">
            <w:pPr>
              <w:pStyle w:val="TAH"/>
              <w:rPr>
                <w:rFonts w:eastAsia="SimSun"/>
              </w:rPr>
            </w:pPr>
            <w:r w:rsidRPr="007D085D">
              <w:rPr>
                <w:rFonts w:eastAsia="SimSun"/>
              </w:rPr>
              <w:t>dBm/BW</w:t>
            </w:r>
            <w:r w:rsidRPr="007D085D">
              <w:rPr>
                <w:rFonts w:eastAsia="SimSun"/>
                <w:vertAlign w:val="subscript"/>
              </w:rPr>
              <w:t>Channel</w:t>
            </w:r>
          </w:p>
        </w:tc>
      </w:tr>
      <w:tr w:rsidR="005F67F3" w:rsidRPr="007D085D" w14:paraId="70B9E35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7BC56AC" w14:textId="743B88C7" w:rsidR="005F67F3" w:rsidRPr="007D085D" w:rsidRDefault="005F67F3" w:rsidP="005F67F3">
            <w:pPr>
              <w:pStyle w:val="TAC"/>
              <w:rPr>
                <w:rFonts w:eastAsia="SimSun"/>
                <w:b/>
                <w:sz w:val="16"/>
                <w:szCs w:val="16"/>
                <w:vertAlign w:val="superscript"/>
              </w:rPr>
            </w:pPr>
            <w:r w:rsidRPr="007D085D">
              <w:rPr>
                <w:rFonts w:eastAsia="SimSun"/>
                <w:lang w:eastAsia="zh-CN"/>
              </w:rPr>
              <w:t>[</w:t>
            </w:r>
            <w:r>
              <w:rPr>
                <w:rFonts w:eastAsia="SimSun"/>
                <w:lang w:eastAsia="zh-CN"/>
              </w:rPr>
              <w:t>24</w:t>
            </w:r>
            <w:r w:rsidRPr="007D085D">
              <w:rPr>
                <w:rFonts w:eastAsia="SimSun"/>
                <w:lang w:eastAsia="zh-CN"/>
              </w:rPr>
              <w:t>]</w:t>
            </w:r>
          </w:p>
        </w:tc>
        <w:tc>
          <w:tcPr>
            <w:tcW w:w="0" w:type="auto"/>
            <w:vMerge w:val="restart"/>
            <w:tcBorders>
              <w:top w:val="nil"/>
              <w:left w:val="single" w:sz="6" w:space="0" w:color="auto"/>
              <w:bottom w:val="nil"/>
              <w:right w:val="single" w:sz="4" w:space="0" w:color="auto"/>
            </w:tcBorders>
            <w:vAlign w:val="center"/>
          </w:tcPr>
          <w:p w14:paraId="0F560D28" w14:textId="77777777" w:rsidR="005F67F3" w:rsidRPr="007D085D" w:rsidRDefault="005F67F3" w:rsidP="005F67F3">
            <w:pPr>
              <w:pStyle w:val="TAC"/>
              <w:rPr>
                <w:rFonts w:eastAsia="SimSun"/>
              </w:rPr>
            </w:pPr>
            <w:r w:rsidRPr="007D085D">
              <w:rPr>
                <w:rFonts w:eastAsia="SimSun"/>
              </w:rPr>
              <w:t>(PRS Ês/Iot)</w:t>
            </w:r>
            <w:r w:rsidRPr="007D085D">
              <w:rPr>
                <w:rFonts w:eastAsia="SimSun"/>
                <w:vertAlign w:val="subscript"/>
              </w:rPr>
              <w:t xml:space="preserve">ref </w:t>
            </w:r>
            <w:r w:rsidRPr="007D085D">
              <w:rPr>
                <w:rFonts w:eastAsia="SimSun"/>
              </w:rPr>
              <w:t>≥-3dB</w:t>
            </w:r>
          </w:p>
          <w:p w14:paraId="734376FE" w14:textId="77777777" w:rsidR="005F67F3" w:rsidRPr="007D085D" w:rsidRDefault="005F67F3" w:rsidP="005F67F3">
            <w:pPr>
              <w:pStyle w:val="TAC"/>
              <w:rPr>
                <w:rFonts w:eastAsia="SimSun"/>
              </w:rPr>
            </w:pPr>
          </w:p>
          <w:p w14:paraId="7E38E8B4" w14:textId="77777777" w:rsidR="005F67F3" w:rsidRPr="007D085D" w:rsidRDefault="005F67F3" w:rsidP="005F67F3">
            <w:pPr>
              <w:pStyle w:val="TAC"/>
              <w:rPr>
                <w:rFonts w:eastAsia="SimSun"/>
                <w:b/>
                <w:sz w:val="16"/>
                <w:szCs w:val="16"/>
              </w:rPr>
            </w:pPr>
            <w:r w:rsidRPr="007D085D">
              <w:rPr>
                <w:rFonts w:eastAsia="SimSun"/>
              </w:rPr>
              <w:t xml:space="preserve"> (PRS Ês/Iot)</w:t>
            </w:r>
            <w:r w:rsidRPr="007D085D">
              <w:rPr>
                <w:rFonts w:eastAsia="SimSun"/>
                <w:i/>
                <w:vertAlign w:val="subscript"/>
              </w:rPr>
              <w:t>i</w:t>
            </w:r>
            <w:r w:rsidRPr="007D085D">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8443A19" w14:textId="77777777" w:rsidR="005F67F3" w:rsidRPr="007D085D" w:rsidRDefault="005F67F3" w:rsidP="005F67F3">
            <w:pPr>
              <w:pStyle w:val="TAC"/>
              <w:rPr>
                <w:rFonts w:eastAsia="SimSun"/>
                <w:bCs/>
                <w:lang w:eastAsia="zh-CN"/>
              </w:rPr>
            </w:pPr>
            <w:r w:rsidRPr="007D085D">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C75C2E7" w14:textId="004299D4" w:rsidR="005F67F3" w:rsidRPr="007D085D" w:rsidRDefault="005F67F3" w:rsidP="005F67F3">
            <w:pPr>
              <w:pStyle w:val="TAC"/>
              <w:rPr>
                <w:rFonts w:eastAsia="SimSun"/>
                <w:b/>
                <w:sz w:val="16"/>
                <w:szCs w:val="16"/>
              </w:rPr>
            </w:pPr>
            <w:r w:rsidRPr="007D085D">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CC2C805" w14:textId="1BCEFB82" w:rsidR="005F67F3" w:rsidRPr="007D085D" w:rsidRDefault="005F67F3" w:rsidP="005F67F3">
            <w:pPr>
              <w:pStyle w:val="TAC"/>
              <w:rPr>
                <w:rFonts w:eastAsia="SimSun"/>
                <w:b/>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805930" w14:textId="77777777" w:rsidR="005F67F3" w:rsidRPr="007D085D" w:rsidRDefault="005F67F3" w:rsidP="005F67F3">
            <w:pPr>
              <w:pStyle w:val="TAC"/>
              <w:rPr>
                <w:rFonts w:eastAsia="SimSun"/>
                <w:b/>
                <w:sz w:val="16"/>
                <w:szCs w:val="16"/>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1EA332B" w14:textId="77777777" w:rsidR="005F67F3" w:rsidRPr="007D085D" w:rsidRDefault="005F67F3" w:rsidP="005F67F3">
            <w:pPr>
              <w:pStyle w:val="TAC"/>
              <w:rPr>
                <w:rFonts w:eastAsia="SimSun"/>
                <w:b/>
                <w:sz w:val="16"/>
                <w:szCs w:val="16"/>
              </w:rPr>
            </w:pPr>
            <w:r w:rsidRPr="007D085D">
              <w:rPr>
                <w:rFonts w:eastAsia="SimSun"/>
              </w:rPr>
              <w:t>Note 5</w:t>
            </w:r>
          </w:p>
        </w:tc>
      </w:tr>
      <w:tr w:rsidR="005F67F3" w:rsidRPr="007D085D" w14:paraId="763C694C"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528D71" w14:textId="282A28D9"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11</w:t>
            </w:r>
            <w:r w:rsidRPr="007D085D">
              <w:rPr>
                <w:rFonts w:eastAsia="SimSun"/>
                <w:lang w:eastAsia="zh-CN"/>
              </w:rPr>
              <w:t>]</w:t>
            </w:r>
          </w:p>
        </w:tc>
        <w:tc>
          <w:tcPr>
            <w:tcW w:w="0" w:type="auto"/>
            <w:vMerge/>
            <w:tcBorders>
              <w:top w:val="nil"/>
              <w:left w:val="single" w:sz="6" w:space="0" w:color="auto"/>
              <w:bottom w:val="nil"/>
              <w:right w:val="single" w:sz="4" w:space="0" w:color="auto"/>
            </w:tcBorders>
            <w:vAlign w:val="center"/>
            <w:hideMark/>
          </w:tcPr>
          <w:p w14:paraId="4808FAFF" w14:textId="77777777" w:rsidR="005F67F3" w:rsidRPr="007D085D" w:rsidRDefault="005F67F3" w:rsidP="005F67F3">
            <w:pPr>
              <w:pStyle w:val="TAC"/>
              <w:rPr>
                <w:rFonts w:eastAsia="SimSun"/>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1B91E567" w14:textId="77777777" w:rsidR="005F67F3" w:rsidRPr="007D085D" w:rsidRDefault="005F67F3" w:rsidP="005F67F3">
            <w:pPr>
              <w:pStyle w:val="TAC"/>
              <w:rPr>
                <w:rFonts w:eastAsia="SimSun"/>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1A4EF3" w14:textId="31C7E4C0" w:rsidR="005F67F3" w:rsidRPr="007D085D" w:rsidRDefault="005F67F3" w:rsidP="005F67F3">
            <w:pPr>
              <w:pStyle w:val="TAC"/>
              <w:rPr>
                <w:rFonts w:eastAsia="SimSun"/>
              </w:rPr>
            </w:pPr>
            <w:r w:rsidRPr="007D085D">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57539266" w14:textId="6C0B3A8F" w:rsidR="005F67F3" w:rsidRPr="007D085D" w:rsidRDefault="005F67F3" w:rsidP="005F67F3">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242FE4" w14:textId="77777777" w:rsidR="005F67F3" w:rsidRPr="007D085D" w:rsidRDefault="005F67F3" w:rsidP="005F67F3">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34E19B0" w14:textId="77777777" w:rsidR="005F67F3" w:rsidRPr="007D085D" w:rsidRDefault="005F67F3" w:rsidP="005F67F3">
            <w:pPr>
              <w:pStyle w:val="TAC"/>
              <w:rPr>
                <w:rFonts w:eastAsia="SimSun"/>
              </w:rPr>
            </w:pPr>
            <w:r w:rsidRPr="007D085D">
              <w:rPr>
                <w:rFonts w:eastAsia="SimSun"/>
              </w:rPr>
              <w:t>Note 5</w:t>
            </w:r>
          </w:p>
        </w:tc>
      </w:tr>
      <w:tr w:rsidR="005F67F3" w:rsidRPr="007D085D" w14:paraId="5914FC28"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06A08C30" w14:textId="76AAF400"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13</w:t>
            </w:r>
            <w:r w:rsidRPr="007D085D">
              <w:rPr>
                <w:rFonts w:eastAsia="SimSun"/>
                <w:lang w:eastAsia="zh-CN"/>
              </w:rPr>
              <w:t>]</w:t>
            </w:r>
          </w:p>
        </w:tc>
        <w:tc>
          <w:tcPr>
            <w:tcW w:w="0" w:type="auto"/>
            <w:vMerge/>
            <w:tcBorders>
              <w:top w:val="nil"/>
              <w:left w:val="single" w:sz="6" w:space="0" w:color="auto"/>
              <w:bottom w:val="nil"/>
              <w:right w:val="single" w:sz="4" w:space="0" w:color="auto"/>
            </w:tcBorders>
            <w:vAlign w:val="center"/>
            <w:hideMark/>
          </w:tcPr>
          <w:p w14:paraId="582EBF6A" w14:textId="77777777" w:rsidR="005F67F3" w:rsidRPr="007D085D" w:rsidRDefault="005F67F3" w:rsidP="005F67F3">
            <w:pPr>
              <w:pStyle w:val="TAC"/>
              <w:rPr>
                <w:rFonts w:eastAsia="SimSun"/>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4722545" w14:textId="77777777" w:rsidR="005F67F3" w:rsidRPr="007D085D" w:rsidRDefault="005F67F3" w:rsidP="005F67F3">
            <w:pPr>
              <w:pStyle w:val="TAC"/>
              <w:rPr>
                <w:rFonts w:eastAsia="SimSun"/>
                <w:lang w:val="sv-SE" w:eastAsia="zh-CN"/>
              </w:rPr>
            </w:pPr>
            <w:r w:rsidRPr="007D085D">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A0C80C9" w14:textId="48932E70" w:rsidR="005F67F3" w:rsidRPr="007D085D" w:rsidRDefault="005F67F3" w:rsidP="005F67F3">
            <w:pPr>
              <w:pStyle w:val="TAC"/>
              <w:rPr>
                <w:rFonts w:eastAsia="SimSun"/>
              </w:rPr>
            </w:pPr>
            <w:r w:rsidRPr="007D085D">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CB58C1D" w14:textId="5053B1C7" w:rsidR="005F67F3" w:rsidRPr="007D085D" w:rsidRDefault="005F67F3" w:rsidP="005F67F3">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CD205B" w14:textId="77777777" w:rsidR="005F67F3" w:rsidRPr="007D085D" w:rsidRDefault="005F67F3" w:rsidP="005F67F3">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5F2B82" w14:textId="77777777" w:rsidR="005F67F3" w:rsidRPr="007D085D" w:rsidRDefault="005F67F3" w:rsidP="005F67F3">
            <w:pPr>
              <w:pStyle w:val="TAC"/>
              <w:rPr>
                <w:rFonts w:eastAsia="SimSun"/>
              </w:rPr>
            </w:pPr>
            <w:r w:rsidRPr="007D085D">
              <w:rPr>
                <w:rFonts w:eastAsia="SimSun"/>
              </w:rPr>
              <w:t>Note 5</w:t>
            </w:r>
          </w:p>
        </w:tc>
      </w:tr>
      <w:tr w:rsidR="005F67F3" w:rsidRPr="007D085D" w14:paraId="52436D27"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151A73E2" w14:textId="388EC9C2" w:rsidR="005F67F3" w:rsidRPr="007D085D" w:rsidRDefault="005F67F3" w:rsidP="005F67F3">
            <w:pPr>
              <w:pStyle w:val="TAC"/>
              <w:rPr>
                <w:rFonts w:eastAsia="SimSun"/>
                <w:lang w:eastAsia="zh-CN"/>
              </w:rPr>
            </w:pPr>
            <w:r w:rsidRPr="007D085D">
              <w:rPr>
                <w:rFonts w:eastAsia="SimSun"/>
                <w:lang w:eastAsia="zh-CN"/>
              </w:rPr>
              <w:t>[</w:t>
            </w:r>
            <w:r>
              <w:rPr>
                <w:rFonts w:eastAsia="SimSun"/>
                <w:lang w:eastAsia="zh-CN"/>
              </w:rPr>
              <w:t>6</w:t>
            </w:r>
            <w:r w:rsidRPr="007D085D">
              <w:rPr>
                <w:rFonts w:eastAsia="SimSun"/>
                <w:lang w:eastAsia="zh-CN"/>
              </w:rPr>
              <w:t>]</w:t>
            </w:r>
          </w:p>
        </w:tc>
        <w:tc>
          <w:tcPr>
            <w:tcW w:w="0" w:type="auto"/>
            <w:vMerge/>
            <w:tcBorders>
              <w:top w:val="nil"/>
              <w:left w:val="single" w:sz="6" w:space="0" w:color="auto"/>
              <w:bottom w:val="nil"/>
              <w:right w:val="single" w:sz="4" w:space="0" w:color="auto"/>
            </w:tcBorders>
            <w:vAlign w:val="center"/>
            <w:hideMark/>
          </w:tcPr>
          <w:p w14:paraId="32DC676A" w14:textId="77777777" w:rsidR="005F67F3" w:rsidRPr="007D085D" w:rsidRDefault="005F67F3" w:rsidP="005F67F3">
            <w:pPr>
              <w:pStyle w:val="TAC"/>
              <w:rPr>
                <w:rFonts w:eastAsia="SimSun"/>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C781DD5" w14:textId="77777777" w:rsidR="005F67F3" w:rsidRPr="007D085D" w:rsidRDefault="005F67F3" w:rsidP="005F67F3">
            <w:pPr>
              <w:pStyle w:val="TAC"/>
              <w:rPr>
                <w:rFonts w:eastAsia="SimSun"/>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1D436E" w14:textId="7B4FA86E" w:rsidR="005F67F3" w:rsidRPr="007D085D" w:rsidRDefault="005F67F3" w:rsidP="005F67F3">
            <w:pPr>
              <w:pStyle w:val="TAC"/>
              <w:rPr>
                <w:rFonts w:eastAsia="SimSun"/>
              </w:rPr>
            </w:pPr>
            <w:r w:rsidRPr="007D085D">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8B09EA3" w14:textId="4F36E03F" w:rsidR="005F67F3" w:rsidRPr="007D085D" w:rsidRDefault="005F67F3" w:rsidP="005F67F3">
            <w:pPr>
              <w:pStyle w:val="TAC"/>
              <w:rPr>
                <w:rFonts w:eastAsia="SimSun"/>
              </w:rPr>
            </w:pPr>
            <w:r w:rsidRPr="007D085D">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AC2BE97" w14:textId="77777777" w:rsidR="005F67F3" w:rsidRPr="007D085D" w:rsidRDefault="005F67F3" w:rsidP="005F67F3">
            <w:pPr>
              <w:pStyle w:val="TAC"/>
              <w:rPr>
                <w:rFonts w:eastAsia="SimSun"/>
              </w:rPr>
            </w:pPr>
            <w:r w:rsidRPr="007D085D">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66593" w14:textId="77777777" w:rsidR="005F67F3" w:rsidRPr="007D085D" w:rsidRDefault="005F67F3" w:rsidP="005F67F3">
            <w:pPr>
              <w:pStyle w:val="TAC"/>
              <w:rPr>
                <w:rFonts w:eastAsia="SimSun"/>
              </w:rPr>
            </w:pPr>
            <w:r w:rsidRPr="007D085D">
              <w:rPr>
                <w:rFonts w:eastAsia="SimSun"/>
              </w:rPr>
              <w:t>Note 5</w:t>
            </w:r>
          </w:p>
        </w:tc>
      </w:tr>
      <w:tr w:rsidR="00BD7D84" w:rsidRPr="007D085D" w14:paraId="6A8EA04B" w14:textId="77777777" w:rsidTr="00ED4E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6A4226D"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1:</w:t>
            </w:r>
            <w:r w:rsidRPr="007D085D">
              <w:rPr>
                <w:rFonts w:eastAsia="SimSun"/>
              </w:rPr>
              <w:tab/>
              <w:t>Minimum PRS bandwidth, which is minimum of the PRS bandwidths of the reference resource and the measured neighbour resource i.</w:t>
            </w:r>
          </w:p>
          <w:p w14:paraId="71C98C3E" w14:textId="77777777" w:rsidR="00B22B9E" w:rsidRPr="007D085D" w:rsidRDefault="00B22B9E" w:rsidP="00B22B9E">
            <w:pPr>
              <w:pStyle w:val="TAN"/>
              <w:rPr>
                <w:rFonts w:eastAsia="SimSun"/>
                <w:lang w:val="en-US" w:eastAsia="zh-CN"/>
              </w:rPr>
            </w:pPr>
            <w:r w:rsidRPr="007D085D">
              <w:rPr>
                <w:rFonts w:eastAsia="SimSun"/>
              </w:rPr>
              <w:t xml:space="preserve">NOTE 2: </w:t>
            </w:r>
            <w:r w:rsidRPr="007D085D">
              <w:rPr>
                <w:rFonts w:eastAsia="SimSun"/>
              </w:rPr>
              <w:tab/>
              <w:t xml:space="preserve">Minimum number of PRS resource repetitions among the reference resource and the measured neighbour resource i. </w:t>
            </w:r>
            <m:oMath>
              <m:sSubSup>
                <m:sSubSupPr>
                  <m:ctrlPr>
                    <w:rPr>
                      <w:rFonts w:ascii="Cambria Math" w:eastAsia="SimSun"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SimSun"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SimSun"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7D085D">
              <w:rPr>
                <w:rFonts w:eastAsia="SimSun"/>
                <w:b/>
                <w:bCs/>
              </w:rPr>
              <w:t xml:space="preserve"> </w:t>
            </w:r>
            <w:r w:rsidRPr="007D085D">
              <w:rPr>
                <w:rFonts w:eastAsia="SimSun"/>
              </w:rPr>
              <w:t xml:space="preserve">are configured by higher layer parameter </w:t>
            </w:r>
            <w:r w:rsidRPr="007D085D">
              <w:rPr>
                <w:rFonts w:eastAsia="SimSun"/>
                <w:i/>
              </w:rPr>
              <w:t>dl-PRS-ResourceRepetitionFactor, dl-PRS-NumSymbols and dl-PRS-CombSizeN</w:t>
            </w:r>
            <w:r w:rsidRPr="007D085D">
              <w:rPr>
                <w:rFonts w:eastAsia="SimSun"/>
                <w:iCs/>
              </w:rPr>
              <w:t>defined in TS 37.355 [34], respectively</w:t>
            </w:r>
            <w:r w:rsidRPr="007D085D">
              <w:rPr>
                <w:rFonts w:eastAsia="SimSun"/>
                <w:lang w:val="en-US" w:eastAsia="zh-CN"/>
              </w:rPr>
              <w:t>.</w:t>
            </w:r>
          </w:p>
          <w:p w14:paraId="5C162A8C" w14:textId="77777777" w:rsidR="00B22B9E" w:rsidRPr="007D085D" w:rsidRDefault="00B22B9E" w:rsidP="00B22B9E">
            <w:pPr>
              <w:pStyle w:val="TAN"/>
              <w:rPr>
                <w:rFonts w:eastAsia="SimSun"/>
              </w:rPr>
            </w:pPr>
            <w:r w:rsidRPr="007D085D">
              <w:rPr>
                <w:rFonts w:eastAsia="SimSun"/>
              </w:rPr>
              <w:t>N</w:t>
            </w:r>
            <w:r w:rsidRPr="007D085D">
              <w:rPr>
                <w:rFonts w:eastAsia="SimSun"/>
                <w:lang w:eastAsia="zh-CN"/>
              </w:rPr>
              <w:t>OTE</w:t>
            </w:r>
            <w:r w:rsidRPr="007D085D">
              <w:rPr>
                <w:rFonts w:eastAsia="SimSun"/>
              </w:rPr>
              <w:t xml:space="preserve"> 3:</w:t>
            </w:r>
            <w:r w:rsidRPr="007D085D">
              <w:rPr>
                <w:rFonts w:eastAsia="SimSun"/>
              </w:rPr>
              <w:tab/>
              <w:t>Io is assumed to have constant EPRE across the bandwidth.</w:t>
            </w:r>
          </w:p>
          <w:p w14:paraId="596B18CC" w14:textId="77777777" w:rsidR="00B22B9E" w:rsidRPr="007D085D" w:rsidRDefault="00B22B9E" w:rsidP="00B22B9E">
            <w:pPr>
              <w:pStyle w:val="TAN"/>
              <w:rPr>
                <w:rFonts w:eastAsia="SimSun"/>
              </w:rPr>
            </w:pPr>
            <w:r w:rsidRPr="007D085D">
              <w:rPr>
                <w:rFonts w:eastAsia="SimSun"/>
              </w:rPr>
              <w:t>NOTE 4:</w:t>
            </w:r>
            <w:r w:rsidRPr="007D085D">
              <w:rPr>
                <w:rFonts w:eastAsia="SimSun"/>
              </w:rPr>
              <w:tab/>
              <w:t>Tc is the basic timing unit defined in TS 38.211 [6].</w:t>
            </w:r>
          </w:p>
          <w:p w14:paraId="7CA31F13" w14:textId="77777777" w:rsidR="00B22B9E" w:rsidRPr="007D085D" w:rsidRDefault="00B22B9E" w:rsidP="00B22B9E">
            <w:pPr>
              <w:pStyle w:val="TAN"/>
              <w:rPr>
                <w:rFonts w:eastAsia="SimSun"/>
              </w:rPr>
            </w:pPr>
            <w:r w:rsidRPr="007D085D">
              <w:rPr>
                <w:rFonts w:eastAsia="SimSun"/>
              </w:rPr>
              <w:t>NOTE 5:</w:t>
            </w:r>
            <w:r w:rsidRPr="007D085D">
              <w:rPr>
                <w:rFonts w:eastAsia="SimSun"/>
              </w:rPr>
              <w:tab/>
              <w:t>The same bands and the same Io conditions for each band apply for this requirement as for the corresponding requirement with the PRS bandwidth of the smallest RB number for the corresponding SCS.</w:t>
            </w:r>
          </w:p>
          <w:p w14:paraId="06EDC441" w14:textId="38185F71" w:rsidR="00BD7D84" w:rsidRPr="007D085D" w:rsidRDefault="005F67F3" w:rsidP="00B22B9E">
            <w:pPr>
              <w:pStyle w:val="TAN"/>
              <w:rPr>
                <w:rFonts w:eastAsia="SimSun"/>
              </w:rPr>
            </w:pPr>
            <w:r w:rsidRPr="007D085D">
              <w:rPr>
                <w:rFonts w:eastAsia="SimSun"/>
              </w:rPr>
              <w:t>NOTE 6:</w:t>
            </w:r>
            <w:r w:rsidRPr="007D085D">
              <w:rPr>
                <w:rFonts w:eastAsia="SimSun"/>
              </w:rPr>
              <w:tab/>
            </w:r>
            <w:r>
              <w:rPr>
                <w:rFonts w:hint="eastAsia"/>
                <w:lang w:eastAsia="zh-CN"/>
              </w:rPr>
              <w:t>V</w:t>
            </w:r>
            <w:r>
              <w:rPr>
                <w:lang w:eastAsia="zh-CN"/>
              </w:rPr>
              <w:t>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72518D" w:rsidRPr="000501F5" w14:paraId="1D761FCB" w14:textId="77777777" w:rsidTr="00C17887">
        <w:trPr>
          <w:jc w:val="center"/>
        </w:trPr>
        <w:tc>
          <w:tcPr>
            <w:tcW w:w="965" w:type="dxa"/>
            <w:vMerge/>
            <w:tcBorders>
              <w:left w:val="single" w:sz="4" w:space="0" w:color="auto"/>
              <w:right w:val="single" w:sz="6" w:space="0" w:color="auto"/>
            </w:tcBorders>
            <w:shd w:val="clear" w:color="auto" w:fill="auto"/>
            <w:vAlign w:val="center"/>
          </w:tcPr>
          <w:p w14:paraId="19D163A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572714B" w14:textId="77777777" w:rsidR="0072518D" w:rsidRPr="000501F5" w:rsidRDefault="0072518D" w:rsidP="0072518D">
            <w:pPr>
              <w:pStyle w:val="TAC"/>
            </w:pPr>
            <w:r w:rsidRPr="000501F5">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527112DA" w14:textId="77777777" w:rsidR="0072518D" w:rsidRPr="000501F5" w:rsidRDefault="0072518D" w:rsidP="0072518D">
            <w:pPr>
              <w:pStyle w:val="TAC"/>
            </w:pPr>
            <w:r w:rsidRPr="000501F5">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72518D" w:rsidRPr="000501F5" w:rsidRDefault="0072518D" w:rsidP="0072518D">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72518D" w:rsidRPr="000501F5" w:rsidRDefault="0072518D" w:rsidP="0072518D">
            <w:pPr>
              <w:pStyle w:val="TAC"/>
            </w:pPr>
            <w:r w:rsidRPr="000501F5">
              <w:t>-50</w:t>
            </w:r>
          </w:p>
        </w:tc>
      </w:tr>
      <w:tr w:rsidR="0072518D" w:rsidRPr="000501F5" w14:paraId="2B501F05" w14:textId="77777777" w:rsidTr="00C17887">
        <w:trPr>
          <w:jc w:val="center"/>
        </w:trPr>
        <w:tc>
          <w:tcPr>
            <w:tcW w:w="965" w:type="dxa"/>
            <w:vMerge/>
            <w:tcBorders>
              <w:left w:val="single" w:sz="4" w:space="0" w:color="auto"/>
              <w:right w:val="single" w:sz="6" w:space="0" w:color="auto"/>
            </w:tcBorders>
            <w:shd w:val="clear" w:color="auto" w:fill="auto"/>
            <w:vAlign w:val="center"/>
          </w:tcPr>
          <w:p w14:paraId="57AE68E4"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3A0274" w14:textId="77777777" w:rsidR="0072518D" w:rsidRPr="000501F5" w:rsidRDefault="0072518D" w:rsidP="0072518D">
            <w:pPr>
              <w:pStyle w:val="TAC"/>
            </w:pPr>
            <w:r w:rsidRPr="000501F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7777777" w:rsidR="0072518D" w:rsidRPr="000501F5" w:rsidRDefault="0072518D" w:rsidP="0072518D">
            <w:pPr>
              <w:pStyle w:val="TAC"/>
            </w:pPr>
            <w:r w:rsidRPr="000501F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72518D" w:rsidRPr="000501F5" w:rsidRDefault="0072518D" w:rsidP="0072518D">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72518D" w:rsidRPr="000501F5" w:rsidRDefault="0072518D" w:rsidP="0072518D">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72518D" w:rsidRPr="000501F5" w:rsidRDefault="0072518D" w:rsidP="0072518D">
            <w:pPr>
              <w:pStyle w:val="TAC"/>
            </w:pPr>
            <w:r w:rsidRPr="000501F5">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CA98CC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7E5D63" w:rsidRPr="006D0B2F" w14:paraId="7E210E6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CBBBA49"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7B60C4E" w14:textId="77777777" w:rsidR="007E5D63" w:rsidRPr="006D0B2F" w:rsidRDefault="007E5D63" w:rsidP="007E5D63">
            <w:pPr>
              <w:pStyle w:val="TAC"/>
            </w:pPr>
            <w:r w:rsidRPr="006D0B2F">
              <w:rPr>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0E02D3E5" w14:textId="77777777" w:rsidR="007E5D63" w:rsidRPr="006D0B2F" w:rsidRDefault="007E5D63" w:rsidP="007E5D63">
            <w:pPr>
              <w:pStyle w:val="TAC"/>
            </w:pPr>
            <w:r w:rsidRPr="006D0B2F">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7E5D63" w:rsidRPr="006D0B2F" w:rsidRDefault="007E5D63" w:rsidP="007E5D63">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7E5D63" w:rsidRPr="006D0B2F" w:rsidRDefault="007E5D63" w:rsidP="007E5D63">
            <w:pPr>
              <w:pStyle w:val="TAC"/>
            </w:pPr>
            <w:r w:rsidRPr="006D0B2F">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3D5855" w:rsidRPr="006D0B2F" w14:paraId="3413087D" w14:textId="77777777" w:rsidTr="003D5855">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3D5855" w:rsidRPr="006D0B2F" w:rsidRDefault="003D5855" w:rsidP="003D5855">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3D5855" w:rsidRPr="006D0B2F" w:rsidRDefault="003D5855" w:rsidP="003D5855">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3D5855" w:rsidRPr="006D0B2F" w:rsidRDefault="003D5855" w:rsidP="003D5855">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3D5855" w:rsidRPr="006D0B2F" w:rsidRDefault="003D5855" w:rsidP="003D5855">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3D5855" w:rsidRPr="006D0B2F" w:rsidRDefault="003D5855" w:rsidP="003D5855">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128C1015" w14:textId="7B21B88A" w:rsidR="003D5855" w:rsidRPr="006D0B2F" w:rsidRDefault="003D5855" w:rsidP="003D5855">
            <w:pPr>
              <w:pStyle w:val="TAC"/>
            </w:pPr>
            <w:r w:rsidRPr="006D0B2F">
              <w:t xml:space="preserve">Same value as </w:t>
            </w:r>
            <w:r w:rsidRPr="006D0B2F">
              <w:rPr>
                <w:rFonts w:hint="eastAsia"/>
                <w:lang w:eastAsia="zh-CN"/>
              </w:rPr>
              <w:t>P</w:t>
            </w:r>
            <w:r w:rsidRPr="006D0B2F">
              <w:t>RP in Table B.</w:t>
            </w:r>
            <w:r w:rsidRPr="002B4D79">
              <w:t xml:space="preserve"> B.</w:t>
            </w:r>
            <w:r w:rsidRPr="002B4D79">
              <w:rPr>
                <w:lang w:eastAsia="zh-CN"/>
              </w:rPr>
              <w:t>2.14</w:t>
            </w:r>
            <w:r w:rsidRPr="006D0B2F">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251B82B" w14:textId="77777777" w:rsidR="003D5855" w:rsidRPr="006D0B2F" w:rsidRDefault="003D5855" w:rsidP="003D5855">
            <w:pPr>
              <w:pStyle w:val="TAC"/>
              <w:rPr>
                <w:lang w:eastAsia="zh-CN"/>
              </w:rPr>
            </w:pPr>
            <w:r w:rsidRPr="006D0B2F">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7E338F4"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091F85" w:rsidRPr="006A7330" w14:paraId="62CA4B3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760BECB8" w:rsidR="00091F85" w:rsidRPr="006A7330" w:rsidRDefault="00DF71AA" w:rsidP="00DF71AA">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091F85" w:rsidRPr="006A7330" w:rsidRDefault="00091F85" w:rsidP="00DF71AA">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0F502FDF" w:rsidR="00091F85" w:rsidRPr="006A7330" w:rsidRDefault="00DF71AA" w:rsidP="0017492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091F85" w:rsidRPr="006A7330" w:rsidRDefault="00091F85" w:rsidP="00174920">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D1BF8A9" w:rsidR="00091F85" w:rsidRPr="006A7330" w:rsidRDefault="00DF71AA" w:rsidP="00DF71AA">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5E7407D" w14:textId="77777777" w:rsidR="00091F85" w:rsidRPr="006A7330" w:rsidRDefault="00091F85" w:rsidP="00DF71AA">
            <w:pPr>
              <w:pStyle w:val="TAC"/>
              <w:rPr>
                <w:lang w:eastAsia="ko-KR"/>
              </w:rPr>
            </w:pPr>
            <w:r w:rsidRPr="006A7330">
              <w:rPr>
                <w:lang w:eastAsia="ko-KR"/>
              </w:rPr>
              <w:t>NR_FDD_FR1_A, NR_TDD_FR1_A,</w:t>
            </w:r>
          </w:p>
          <w:p w14:paraId="03A1C571" w14:textId="77777777" w:rsidR="00091F85" w:rsidRPr="006A7330" w:rsidRDefault="00091F85" w:rsidP="00DF71AA">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04535" w14:textId="77777777" w:rsidR="00091F85" w:rsidRPr="006A7330" w:rsidRDefault="00091F85" w:rsidP="00DF71AA">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091F85" w:rsidRPr="006A7330" w:rsidRDefault="00091F85" w:rsidP="00DF71AA">
            <w:pPr>
              <w:pStyle w:val="TAC"/>
              <w:rPr>
                <w:lang w:eastAsia="ko-KR"/>
              </w:rPr>
            </w:pPr>
            <w:r w:rsidRPr="006A7330">
              <w:rPr>
                <w:lang w:eastAsia="ko-KR"/>
              </w:rPr>
              <w:t>-50</w:t>
            </w:r>
          </w:p>
        </w:tc>
      </w:tr>
      <w:tr w:rsidR="00091F85" w:rsidRPr="006A7330" w14:paraId="16946AB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77777777" w:rsidR="00091F85" w:rsidRPr="006A7330" w:rsidRDefault="00091F85" w:rsidP="00DF71AA">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C3C7FA4" w14:textId="77777777" w:rsidR="00091F85" w:rsidRPr="006A7330" w:rsidRDefault="00091F85" w:rsidP="00DF71AA">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091F85" w:rsidRPr="006A7330" w:rsidRDefault="00091F85" w:rsidP="00224E82">
            <w:pPr>
              <w:rPr>
                <w:rFonts w:ascii="Arial" w:hAnsi="Arial" w:cs="Arial"/>
                <w:sz w:val="18"/>
                <w:szCs w:val="18"/>
                <w:lang w:eastAsia="ko-KR"/>
              </w:rPr>
            </w:pPr>
          </w:p>
        </w:tc>
      </w:tr>
      <w:tr w:rsidR="00091F85" w:rsidRPr="006A7330" w14:paraId="1F23848D"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77777777" w:rsidR="00091F85" w:rsidRPr="006A7330" w:rsidRDefault="00091F85" w:rsidP="00DF71AA">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EA3FE" w14:textId="77777777" w:rsidR="00091F85" w:rsidRPr="006A7330" w:rsidRDefault="00091F85" w:rsidP="00DF71AA">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091F85" w:rsidRPr="006A7330" w:rsidRDefault="00091F85" w:rsidP="00224E82">
            <w:pPr>
              <w:rPr>
                <w:rFonts w:ascii="Arial" w:hAnsi="Arial" w:cs="Arial"/>
                <w:sz w:val="18"/>
                <w:szCs w:val="18"/>
                <w:lang w:eastAsia="ko-KR"/>
              </w:rPr>
            </w:pPr>
          </w:p>
        </w:tc>
      </w:tr>
      <w:tr w:rsidR="00091F85" w:rsidRPr="006A7330" w14:paraId="54BE946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77777777" w:rsidR="00091F85" w:rsidRPr="006A7330" w:rsidRDefault="00091F85" w:rsidP="00DF71AA">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A17C" w14:textId="77777777" w:rsidR="00091F85" w:rsidRPr="006A7330" w:rsidRDefault="00091F85" w:rsidP="00DF71AA">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091F85" w:rsidRPr="006A7330" w:rsidRDefault="00091F85" w:rsidP="00224E82">
            <w:pPr>
              <w:rPr>
                <w:rFonts w:ascii="Arial" w:hAnsi="Arial" w:cs="Arial"/>
                <w:sz w:val="18"/>
                <w:szCs w:val="18"/>
                <w:lang w:eastAsia="ko-KR"/>
              </w:rPr>
            </w:pPr>
          </w:p>
        </w:tc>
      </w:tr>
      <w:tr w:rsidR="00091F85" w:rsidRPr="006A7330" w14:paraId="11D723D2"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77777777" w:rsidR="00091F85" w:rsidRPr="006A7330" w:rsidRDefault="00091F85" w:rsidP="00DF71AA">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20257" w14:textId="77777777" w:rsidR="00091F85" w:rsidRPr="006A7330" w:rsidRDefault="00091F85" w:rsidP="00DF71AA">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091F85" w:rsidRPr="006A7330" w:rsidRDefault="00091F85" w:rsidP="00224E82">
            <w:pPr>
              <w:rPr>
                <w:rFonts w:ascii="Arial" w:hAnsi="Arial" w:cs="Arial"/>
                <w:sz w:val="18"/>
                <w:szCs w:val="18"/>
                <w:lang w:eastAsia="ko-KR"/>
              </w:rPr>
            </w:pPr>
          </w:p>
        </w:tc>
      </w:tr>
      <w:tr w:rsidR="00091F85" w:rsidRPr="006A7330" w14:paraId="2122451F"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77777777" w:rsidR="00091F85" w:rsidRPr="006A7330" w:rsidRDefault="00091F85" w:rsidP="00DF71AA">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D3A30" w14:textId="77777777" w:rsidR="00091F85" w:rsidRPr="006A7330" w:rsidRDefault="00091F85" w:rsidP="00DF71AA">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091F85" w:rsidRPr="006A7330" w:rsidRDefault="00091F85" w:rsidP="00224E82">
            <w:pPr>
              <w:rPr>
                <w:rFonts w:ascii="Arial" w:hAnsi="Arial" w:cs="Arial"/>
                <w:sz w:val="18"/>
                <w:szCs w:val="18"/>
                <w:lang w:eastAsia="ko-KR"/>
              </w:rPr>
            </w:pPr>
          </w:p>
        </w:tc>
      </w:tr>
      <w:tr w:rsidR="00091F85" w:rsidRPr="006A7330" w14:paraId="265396B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1118A" w14:textId="77777777" w:rsidR="00091F85" w:rsidRPr="006A7330" w:rsidRDefault="00091F85" w:rsidP="00DF71AA">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091F85" w:rsidRPr="006A7330" w:rsidRDefault="00091F85" w:rsidP="00224E82">
            <w:pPr>
              <w:rPr>
                <w:rFonts w:ascii="Arial" w:hAnsi="Arial" w:cs="Arial"/>
                <w:sz w:val="18"/>
                <w:szCs w:val="18"/>
                <w:lang w:eastAsia="ko-KR"/>
              </w:rPr>
            </w:pPr>
          </w:p>
        </w:tc>
      </w:tr>
      <w:tr w:rsidR="00091F85" w:rsidRPr="006A7330" w14:paraId="7C0AFFD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091F85" w:rsidRPr="006A7330" w:rsidRDefault="00091F85" w:rsidP="00224E8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091F85" w:rsidRPr="006A7330" w:rsidRDefault="00091F85" w:rsidP="00224E8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091F85" w:rsidRPr="006A7330" w:rsidRDefault="00091F85" w:rsidP="00224E8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95655" w14:textId="77777777" w:rsidR="00091F85" w:rsidRPr="006A7330" w:rsidRDefault="00091F85" w:rsidP="00DF71AA">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091F85" w:rsidRPr="006A7330" w:rsidRDefault="00091F85" w:rsidP="00224E82">
            <w:pPr>
              <w:rPr>
                <w:rFonts w:ascii="Arial" w:hAnsi="Arial" w:cs="Arial"/>
                <w:sz w:val="18"/>
                <w:szCs w:val="18"/>
                <w:lang w:eastAsia="ko-KR"/>
              </w:rPr>
            </w:pPr>
          </w:p>
        </w:tc>
      </w:tr>
      <w:tr w:rsidR="00DF71AA" w:rsidRPr="006A7330" w14:paraId="74CB0387"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2A934D46" w:rsidR="00DF71AA" w:rsidRPr="006A7330" w:rsidRDefault="00DF71AA" w:rsidP="00DF71AA">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07D171B4" w:rsidR="00DF71AA" w:rsidRPr="006A7330" w:rsidRDefault="00DF71AA" w:rsidP="00DF71AA">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F71AA" w:rsidRPr="006A7330" w:rsidRDefault="00DF71AA" w:rsidP="00DF71A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6D661DAF"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8D9101"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77777777" w:rsidR="00DF71AA" w:rsidRPr="006A7330" w:rsidRDefault="00DF71AA" w:rsidP="00DF71AA">
            <w:pPr>
              <w:pStyle w:val="TAC"/>
              <w:rPr>
                <w:lang w:eastAsia="ko-KR"/>
              </w:rPr>
            </w:pPr>
            <w:r w:rsidRPr="006A7330">
              <w:rPr>
                <w:lang w:eastAsia="ko-KR"/>
              </w:rPr>
              <w:t>Note 6</w:t>
            </w:r>
          </w:p>
        </w:tc>
      </w:tr>
      <w:tr w:rsidR="00DF71A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321AD038" w:rsidR="00DF71AA" w:rsidRPr="006A7330" w:rsidRDefault="00DF71AA" w:rsidP="00DF71AA">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ABF6834" w:rsidR="00DF71AA" w:rsidRPr="006A7330" w:rsidRDefault="00DF71AA" w:rsidP="00DF71AA">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F71AA" w:rsidRPr="006A7330" w:rsidRDefault="00DF71AA" w:rsidP="00DF71AA">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3DC2C90F"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7777777" w:rsidR="00DF71AA" w:rsidRPr="006A7330" w:rsidRDefault="00DF71AA" w:rsidP="00DF71AA">
            <w:pPr>
              <w:pStyle w:val="TAC"/>
              <w:rPr>
                <w:lang w:eastAsia="ko-KR"/>
              </w:rPr>
            </w:pPr>
            <w:r w:rsidRPr="006A7330">
              <w:rPr>
                <w:lang w:eastAsia="ko-KR"/>
              </w:rPr>
              <w:t>Note 6</w:t>
            </w:r>
          </w:p>
        </w:tc>
      </w:tr>
      <w:tr w:rsidR="00091F85"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6E9685F6" w:rsidR="00091F85" w:rsidRPr="006A7330" w:rsidRDefault="00DF71AA" w:rsidP="00DF71AA">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091F85" w:rsidRPr="006A7330" w:rsidRDefault="00091F85" w:rsidP="00DF71AA">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0F2BCE4B" w:rsidR="00091F85" w:rsidRPr="006A7330" w:rsidRDefault="00DF71AA" w:rsidP="00174920">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091F85" w:rsidRPr="006A7330" w:rsidRDefault="00091F85" w:rsidP="00174920">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4CFC38A" w:rsidR="00091F85" w:rsidRPr="006A7330" w:rsidRDefault="00DF71AA" w:rsidP="00DF71AA">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AD8C76E" w14:textId="77777777" w:rsidR="00091F85" w:rsidRPr="006A7330" w:rsidRDefault="00091F85" w:rsidP="00DF71AA">
            <w:pPr>
              <w:pStyle w:val="TAC"/>
              <w:rPr>
                <w:lang w:eastAsia="ko-KR"/>
              </w:rPr>
            </w:pPr>
            <w:r w:rsidRPr="006A7330">
              <w:rPr>
                <w:lang w:eastAsia="ko-KR"/>
              </w:rPr>
              <w:t>NR_FDD_FR1_A, NR_TDD_FR1_A,</w:t>
            </w:r>
          </w:p>
          <w:p w14:paraId="4967B8B4" w14:textId="77777777" w:rsidR="00091F85" w:rsidRPr="006A7330" w:rsidRDefault="00091F85" w:rsidP="00DF71AA">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77777777" w:rsidR="00091F85" w:rsidRPr="006A7330" w:rsidRDefault="00091F85" w:rsidP="00DF71AA">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091F85" w:rsidRPr="006A7330" w:rsidRDefault="00091F85" w:rsidP="00DF71AA">
            <w:pPr>
              <w:pStyle w:val="TAC"/>
              <w:rPr>
                <w:lang w:eastAsia="ko-KR"/>
              </w:rPr>
            </w:pPr>
            <w:r w:rsidRPr="006A7330">
              <w:rPr>
                <w:lang w:eastAsia="ko-KR"/>
              </w:rPr>
              <w:t>-50</w:t>
            </w:r>
          </w:p>
        </w:tc>
      </w:tr>
      <w:tr w:rsidR="00091F85"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77777777" w:rsidR="00091F85" w:rsidRPr="006A7330" w:rsidRDefault="00091F85" w:rsidP="00DF71AA">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77777777" w:rsidR="00091F85" w:rsidRPr="006A7330" w:rsidRDefault="00091F85" w:rsidP="00DF71AA">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091F85" w:rsidRPr="006A7330" w:rsidRDefault="00091F85" w:rsidP="00224E82">
            <w:pPr>
              <w:rPr>
                <w:rFonts w:ascii="Arial" w:hAnsi="Arial" w:cs="Arial"/>
                <w:sz w:val="18"/>
                <w:szCs w:val="18"/>
                <w:lang w:eastAsia="ko-KR"/>
              </w:rPr>
            </w:pPr>
          </w:p>
        </w:tc>
      </w:tr>
      <w:tr w:rsidR="00091F85"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7777777" w:rsidR="00091F85" w:rsidRPr="006A7330" w:rsidRDefault="00091F85" w:rsidP="00DF71AA">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77777777" w:rsidR="00091F85" w:rsidRPr="006A7330" w:rsidRDefault="00091F85" w:rsidP="00DF71AA">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091F85" w:rsidRPr="006A7330" w:rsidRDefault="00091F85" w:rsidP="00224E82">
            <w:pPr>
              <w:rPr>
                <w:rFonts w:ascii="Arial" w:hAnsi="Arial" w:cs="Arial"/>
                <w:sz w:val="18"/>
                <w:szCs w:val="18"/>
                <w:lang w:eastAsia="ko-KR"/>
              </w:rPr>
            </w:pPr>
          </w:p>
        </w:tc>
      </w:tr>
      <w:tr w:rsidR="00091F85"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77777777" w:rsidR="00091F85" w:rsidRPr="006A7330" w:rsidRDefault="00091F85" w:rsidP="00DF71AA">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77777777" w:rsidR="00091F85" w:rsidRPr="006A7330" w:rsidRDefault="00091F85" w:rsidP="00DF71AA">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091F85" w:rsidRPr="006A7330" w:rsidRDefault="00091F85" w:rsidP="00224E82">
            <w:pPr>
              <w:rPr>
                <w:rFonts w:ascii="Arial" w:hAnsi="Arial" w:cs="Arial"/>
                <w:sz w:val="18"/>
                <w:szCs w:val="18"/>
                <w:lang w:eastAsia="ko-KR"/>
              </w:rPr>
            </w:pPr>
          </w:p>
        </w:tc>
      </w:tr>
      <w:tr w:rsidR="00091F85"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7777777" w:rsidR="00091F85" w:rsidRPr="006A7330" w:rsidRDefault="00091F85" w:rsidP="00DF71AA">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7777777" w:rsidR="00091F85" w:rsidRPr="006A7330" w:rsidRDefault="00091F85" w:rsidP="00DF71AA">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091F85" w:rsidRPr="006A7330" w:rsidRDefault="00091F85" w:rsidP="00224E82">
            <w:pPr>
              <w:rPr>
                <w:rFonts w:ascii="Arial" w:hAnsi="Arial" w:cs="Arial"/>
                <w:sz w:val="18"/>
                <w:szCs w:val="18"/>
                <w:lang w:eastAsia="ko-KR"/>
              </w:rPr>
            </w:pPr>
          </w:p>
        </w:tc>
      </w:tr>
      <w:tr w:rsidR="00091F85"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77777777" w:rsidR="00091F85" w:rsidRPr="006A7330" w:rsidRDefault="00091F85" w:rsidP="00DF71AA">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77777777" w:rsidR="00091F85" w:rsidRPr="006A7330" w:rsidRDefault="00091F85" w:rsidP="00DF71AA">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091F85" w:rsidRPr="006A7330" w:rsidRDefault="00091F85" w:rsidP="00224E82">
            <w:pPr>
              <w:rPr>
                <w:rFonts w:ascii="Arial" w:hAnsi="Arial" w:cs="Arial"/>
                <w:sz w:val="18"/>
                <w:szCs w:val="18"/>
                <w:lang w:eastAsia="ko-KR"/>
              </w:rPr>
            </w:pPr>
          </w:p>
        </w:tc>
      </w:tr>
      <w:tr w:rsidR="00091F85"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091F85" w:rsidRPr="006A7330" w:rsidRDefault="00091F85" w:rsidP="00DF71AA">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77777777" w:rsidR="00091F85" w:rsidRPr="006A7330" w:rsidRDefault="00091F85" w:rsidP="00DF71AA">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091F85" w:rsidRPr="006A7330" w:rsidRDefault="00091F85" w:rsidP="00224E82">
            <w:pPr>
              <w:rPr>
                <w:rFonts w:ascii="Arial" w:hAnsi="Arial" w:cs="Arial"/>
                <w:sz w:val="18"/>
                <w:szCs w:val="18"/>
                <w:lang w:eastAsia="ko-KR"/>
              </w:rPr>
            </w:pPr>
          </w:p>
        </w:tc>
      </w:tr>
      <w:tr w:rsidR="00091F85"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091F85" w:rsidRPr="006A7330" w:rsidRDefault="00091F85" w:rsidP="00DF71AA">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091F85" w:rsidRPr="006A7330" w:rsidRDefault="00091F85" w:rsidP="00DF71AA">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091F85" w:rsidRPr="006A7330" w:rsidRDefault="00091F85" w:rsidP="00DF71AA">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091F85" w:rsidRPr="006A7330" w:rsidRDefault="00091F85" w:rsidP="00DF71AA">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091F85" w:rsidRPr="006A7330" w:rsidRDefault="00091F85" w:rsidP="00DF71AA">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77777777" w:rsidR="00091F85" w:rsidRPr="006A7330" w:rsidRDefault="00091F85" w:rsidP="00DF71AA">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091F85" w:rsidRPr="006A7330" w:rsidRDefault="00091F85" w:rsidP="00224E82">
            <w:pPr>
              <w:rPr>
                <w:rFonts w:ascii="Arial" w:hAnsi="Arial" w:cs="Arial"/>
                <w:sz w:val="18"/>
                <w:szCs w:val="18"/>
                <w:lang w:eastAsia="ko-KR"/>
              </w:rPr>
            </w:pPr>
          </w:p>
        </w:tc>
      </w:tr>
      <w:tr w:rsidR="00DF71A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090556D3" w:rsidR="00DF71AA" w:rsidRPr="006A7330" w:rsidRDefault="00DF71AA" w:rsidP="00DF71AA">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3D28BD9E" w:rsidR="00DF71AA" w:rsidRPr="006A7330" w:rsidRDefault="00DF71AA" w:rsidP="00DF71AA">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F71AA" w:rsidRPr="006A7330" w:rsidRDefault="00DF71AA" w:rsidP="00DF71A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0068B4A3"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F71AA" w:rsidRPr="006A7330" w:rsidRDefault="00DF71AA" w:rsidP="00DF71AA">
            <w:pPr>
              <w:pStyle w:val="TAC"/>
              <w:rPr>
                <w:lang w:eastAsia="ko-KR"/>
              </w:rPr>
            </w:pPr>
            <w:r w:rsidRPr="006A7330">
              <w:rPr>
                <w:lang w:eastAsia="ko-KR"/>
              </w:rPr>
              <w:t>NOTE 6</w:t>
            </w:r>
          </w:p>
        </w:tc>
      </w:tr>
      <w:tr w:rsidR="00DF71A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63C57FC2" w:rsidR="00DF71AA" w:rsidRPr="006A7330" w:rsidRDefault="00DF71AA" w:rsidP="00DF71AA">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F71AA" w:rsidRPr="006A7330" w:rsidRDefault="00DF71AA" w:rsidP="00DF71AA">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1CC71335" w:rsidR="00DF71AA" w:rsidRPr="006A7330" w:rsidRDefault="00DF71AA" w:rsidP="00DF71AA">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F71AA" w:rsidRPr="006A7330" w:rsidRDefault="00DF71AA" w:rsidP="00DF71AA">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40A2F31D" w:rsidR="00DF71AA" w:rsidRPr="006A7330" w:rsidRDefault="00DF71AA" w:rsidP="00DF71AA">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7777777" w:rsidR="00DF71AA" w:rsidRPr="006A7330" w:rsidRDefault="00DF71AA" w:rsidP="00DF71AA">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77777777" w:rsidR="00DF71AA" w:rsidRPr="006A7330" w:rsidRDefault="00DF71AA" w:rsidP="00DF71AA">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F71AA" w:rsidRPr="006A7330" w:rsidRDefault="00DF71AA" w:rsidP="00DF71AA">
            <w:pPr>
              <w:pStyle w:val="TAC"/>
              <w:rPr>
                <w:lang w:eastAsia="ko-KR"/>
              </w:rPr>
            </w:pPr>
            <w:r w:rsidRPr="006A7330">
              <w:rPr>
                <w:lang w:eastAsia="ko-KR"/>
              </w:rPr>
              <w:t>NOTE 6</w:t>
            </w:r>
          </w:p>
        </w:tc>
      </w:tr>
      <w:tr w:rsidR="00091F85"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89F83BA" w:rsidR="00091F85" w:rsidRPr="006A7330" w:rsidRDefault="006D1B1B" w:rsidP="00174920">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091F85" w:rsidRPr="006A7330" w:rsidRDefault="00091F85" w:rsidP="00DF71AA">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1B35B39A" w:rsidR="00091F85" w:rsidRPr="006A7330" w:rsidRDefault="006D1B1B" w:rsidP="00174920">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091F85" w:rsidRPr="006A7330" w:rsidRDefault="00091F85" w:rsidP="00174920">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58DC758A" w:rsidR="00091F85" w:rsidRPr="006A7330" w:rsidRDefault="006D1B1B" w:rsidP="00DF71AA">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80C5793" w14:textId="77777777" w:rsidR="00091F85" w:rsidRPr="006A7330" w:rsidRDefault="00091F85" w:rsidP="00DF71AA">
            <w:pPr>
              <w:pStyle w:val="TAC"/>
              <w:rPr>
                <w:rFonts w:cs="Arial"/>
                <w:szCs w:val="18"/>
                <w:lang w:eastAsia="ko-KR"/>
              </w:rPr>
            </w:pPr>
            <w:r w:rsidRPr="006A7330">
              <w:rPr>
                <w:rFonts w:cs="Arial"/>
                <w:szCs w:val="18"/>
                <w:lang w:eastAsia="ko-KR"/>
              </w:rPr>
              <w:t>NR_FDD_FR1_A, NR_TDD_FR1_A,</w:t>
            </w:r>
          </w:p>
          <w:p w14:paraId="3C888B14" w14:textId="77777777" w:rsidR="00091F85" w:rsidRPr="006A7330" w:rsidRDefault="00091F85" w:rsidP="00DF71AA">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77777777" w:rsidR="00091F85" w:rsidRPr="006A7330" w:rsidRDefault="00091F85" w:rsidP="00DF71AA">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091F85" w:rsidRPr="006A7330" w:rsidRDefault="00091F85" w:rsidP="00DF71AA">
            <w:pPr>
              <w:pStyle w:val="TAC"/>
              <w:rPr>
                <w:lang w:eastAsia="ko-KR"/>
              </w:rPr>
            </w:pPr>
            <w:r w:rsidRPr="006A7330">
              <w:rPr>
                <w:lang w:eastAsia="ko-KR"/>
              </w:rPr>
              <w:t>-50</w:t>
            </w:r>
          </w:p>
        </w:tc>
      </w:tr>
      <w:tr w:rsidR="00091F85"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77777777" w:rsidR="00091F85" w:rsidRPr="006A7330" w:rsidRDefault="00091F85" w:rsidP="00DF71AA">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7777777" w:rsidR="00091F85" w:rsidRPr="006A7330" w:rsidRDefault="00091F85" w:rsidP="00DF71AA">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091F85" w:rsidRPr="006A7330" w:rsidRDefault="00091F85" w:rsidP="00224E82">
            <w:pPr>
              <w:rPr>
                <w:rFonts w:ascii="Arial" w:hAnsi="Arial" w:cs="Arial"/>
                <w:sz w:val="18"/>
                <w:szCs w:val="18"/>
                <w:lang w:eastAsia="ko-KR"/>
              </w:rPr>
            </w:pPr>
          </w:p>
        </w:tc>
      </w:tr>
      <w:tr w:rsidR="00091F85"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77777777" w:rsidR="00091F85" w:rsidRPr="006A7330" w:rsidRDefault="00091F85" w:rsidP="00DF71AA">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77777777" w:rsidR="00091F85" w:rsidRPr="006A7330" w:rsidRDefault="00091F85" w:rsidP="00DF71AA">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091F85" w:rsidRPr="006A7330" w:rsidRDefault="00091F85" w:rsidP="00224E82">
            <w:pPr>
              <w:rPr>
                <w:rFonts w:ascii="Arial" w:hAnsi="Arial" w:cs="Arial"/>
                <w:sz w:val="18"/>
                <w:szCs w:val="18"/>
                <w:lang w:eastAsia="ko-KR"/>
              </w:rPr>
            </w:pPr>
          </w:p>
        </w:tc>
      </w:tr>
      <w:tr w:rsidR="00091F85"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77777777" w:rsidR="00091F85" w:rsidRPr="006A7330" w:rsidRDefault="00091F85" w:rsidP="00DF71AA">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7777777" w:rsidR="00091F85" w:rsidRPr="006A7330" w:rsidRDefault="00091F85" w:rsidP="00DF71AA">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091F85" w:rsidRPr="006A7330" w:rsidRDefault="00091F85" w:rsidP="00224E82">
            <w:pPr>
              <w:rPr>
                <w:rFonts w:ascii="Arial" w:hAnsi="Arial" w:cs="Arial"/>
                <w:sz w:val="18"/>
                <w:szCs w:val="18"/>
                <w:lang w:eastAsia="ko-KR"/>
              </w:rPr>
            </w:pPr>
          </w:p>
        </w:tc>
      </w:tr>
      <w:tr w:rsidR="00091F85"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77777777" w:rsidR="00091F85" w:rsidRPr="006A7330" w:rsidRDefault="00091F85" w:rsidP="00DF71AA">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77777777" w:rsidR="00091F85" w:rsidRPr="006A7330" w:rsidRDefault="00091F85" w:rsidP="00DF71AA">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091F85" w:rsidRPr="006A7330" w:rsidRDefault="00091F85" w:rsidP="00224E82">
            <w:pPr>
              <w:rPr>
                <w:rFonts w:ascii="Arial" w:hAnsi="Arial" w:cs="Arial"/>
                <w:sz w:val="18"/>
                <w:szCs w:val="18"/>
                <w:lang w:eastAsia="ko-KR"/>
              </w:rPr>
            </w:pPr>
          </w:p>
        </w:tc>
      </w:tr>
      <w:tr w:rsidR="00091F85"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77777777" w:rsidR="00091F85" w:rsidRPr="006A7330" w:rsidRDefault="00091F85" w:rsidP="00DF71AA">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77777777" w:rsidR="00091F85" w:rsidRPr="006A7330" w:rsidRDefault="00091F85" w:rsidP="00DF71AA">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091F85" w:rsidRPr="006A7330" w:rsidRDefault="00091F85" w:rsidP="00224E82">
            <w:pPr>
              <w:rPr>
                <w:rFonts w:ascii="Arial" w:hAnsi="Arial" w:cs="Arial"/>
                <w:sz w:val="18"/>
                <w:szCs w:val="18"/>
                <w:lang w:eastAsia="ko-KR"/>
              </w:rPr>
            </w:pPr>
          </w:p>
        </w:tc>
      </w:tr>
      <w:tr w:rsidR="00091F85"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77777777" w:rsidR="00091F85" w:rsidRPr="006A7330" w:rsidRDefault="00091F85" w:rsidP="00DF71AA">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77777777" w:rsidR="00091F85" w:rsidRPr="006A7330" w:rsidRDefault="00091F85" w:rsidP="00DF71AA">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091F85" w:rsidRPr="006A7330" w:rsidRDefault="00091F85" w:rsidP="00224E82">
            <w:pPr>
              <w:rPr>
                <w:rFonts w:ascii="Arial" w:hAnsi="Arial" w:cs="Arial"/>
                <w:sz w:val="18"/>
                <w:szCs w:val="18"/>
                <w:lang w:eastAsia="ko-KR"/>
              </w:rPr>
            </w:pPr>
          </w:p>
        </w:tc>
      </w:tr>
      <w:tr w:rsidR="00091F85"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091F85" w:rsidRPr="006A7330" w:rsidRDefault="00091F85" w:rsidP="00DF71AA">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091F85" w:rsidRPr="006A7330" w:rsidRDefault="00091F85" w:rsidP="00DF71AA">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091F85" w:rsidRPr="006A7330" w:rsidRDefault="00091F85" w:rsidP="00DF71AA">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091F85" w:rsidRPr="006A7330" w:rsidRDefault="00091F85" w:rsidP="00DF71AA">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091F85" w:rsidRPr="006A7330" w:rsidRDefault="00091F85" w:rsidP="00DF71AA">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77777777" w:rsidR="00091F85" w:rsidRPr="006A7330" w:rsidRDefault="00091F85" w:rsidP="00DF71AA">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77777777" w:rsidR="00091F85" w:rsidRPr="006A7330" w:rsidRDefault="00091F85" w:rsidP="00DF71AA">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091F85" w:rsidRPr="006A7330" w:rsidRDefault="00091F85" w:rsidP="00224E82">
            <w:pPr>
              <w:rPr>
                <w:rFonts w:ascii="Arial" w:hAnsi="Arial" w:cs="Arial"/>
                <w:sz w:val="18"/>
                <w:szCs w:val="18"/>
                <w:lang w:eastAsia="ko-KR"/>
              </w:rPr>
            </w:pPr>
          </w:p>
        </w:tc>
      </w:tr>
      <w:tr w:rsidR="006D1B1B"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44757806" w:rsidR="006D1B1B" w:rsidRPr="006A7330" w:rsidRDefault="006D1B1B" w:rsidP="006D1B1B">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B14CCD9" w:rsidR="006D1B1B" w:rsidRPr="006A7330" w:rsidRDefault="006D1B1B" w:rsidP="006D1B1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C42204D"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6D03B680"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575CBC1B" w:rsidR="006D1B1B" w:rsidRPr="006A7330" w:rsidRDefault="006D1B1B" w:rsidP="006D1B1B">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6890BF7" w:rsidR="006D1B1B" w:rsidRPr="006A7330" w:rsidRDefault="006D1B1B" w:rsidP="006D1B1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2CBF764A"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27E8F1A7"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31013EEF" w:rsidR="006D1B1B" w:rsidRPr="006A7330" w:rsidRDefault="006D1B1B" w:rsidP="006D1B1B">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6D1B1B" w:rsidRPr="006A7330" w:rsidRDefault="006D1B1B" w:rsidP="006D1B1B">
            <w:pPr>
              <w:pStyle w:val="TAC"/>
              <w:rPr>
                <w:lang w:val="sv-SE" w:eastAsia="ko-KR"/>
              </w:rPr>
            </w:pPr>
          </w:p>
          <w:p w14:paraId="444BF7D2" w14:textId="77777777" w:rsidR="006D1B1B" w:rsidRPr="006A7330" w:rsidRDefault="006D1B1B" w:rsidP="006D1B1B">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5823C5B8" w:rsidR="006D1B1B" w:rsidRPr="006A7330" w:rsidRDefault="006D1B1B" w:rsidP="006D1B1B">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6D1B1B" w:rsidRPr="006A7330" w:rsidRDefault="006D1B1B" w:rsidP="006D1B1B">
            <w:pPr>
              <w:pStyle w:val="TAC"/>
              <w:rPr>
                <w:lang w:eastAsia="ko-KR"/>
              </w:rPr>
            </w:pPr>
          </w:p>
          <w:p w14:paraId="038386BE" w14:textId="77777777" w:rsidR="006D1B1B" w:rsidRPr="006A7330" w:rsidRDefault="006D1B1B" w:rsidP="006D1B1B">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110E8C9E"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772D43D9" w:rsidR="006D1B1B" w:rsidRPr="006A7330" w:rsidRDefault="006D1B1B" w:rsidP="006D1B1B">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36F70FC6" w:rsidR="006D1B1B" w:rsidRPr="006A7330" w:rsidRDefault="006D1B1B" w:rsidP="006D1B1B">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94B8506"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3F2BBF77" w:rsidR="006D1B1B" w:rsidRPr="006A7330" w:rsidRDefault="006D1B1B" w:rsidP="006D1B1B">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6BBB94FD" w:rsidR="006D1B1B" w:rsidRPr="006A7330" w:rsidRDefault="006D1B1B" w:rsidP="006D1B1B">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0A13BD7F"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8EBDE6D" w:rsidR="006D1B1B" w:rsidRPr="006A7330" w:rsidRDefault="006D1B1B" w:rsidP="006D1B1B">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2E16EEE4" w:rsidR="006D1B1B" w:rsidRPr="006A7330" w:rsidRDefault="006D1B1B" w:rsidP="006D1B1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6D1B1B" w:rsidRPr="006A7330" w:rsidRDefault="006D1B1B" w:rsidP="006D1B1B">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2100780B"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5CBAA705" w:rsidR="006D1B1B" w:rsidRPr="006A7330" w:rsidRDefault="006D1B1B" w:rsidP="006D1B1B">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2CC6831D" w:rsidR="006D1B1B" w:rsidRPr="006A7330" w:rsidRDefault="006D1B1B" w:rsidP="006D1B1B">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6E40DD3D"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107DB297" w:rsidR="006D1B1B" w:rsidRPr="006A7330" w:rsidRDefault="006D1B1B" w:rsidP="006D1B1B">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435F2A98" w:rsidR="006D1B1B" w:rsidRPr="006A7330" w:rsidRDefault="006D1B1B" w:rsidP="006D1B1B">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3CFFBAE0"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536DF57E" w:rsidR="006D1B1B" w:rsidRPr="006A7330" w:rsidRDefault="006D1B1B" w:rsidP="006D1B1B">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25504876" w:rsidR="006D1B1B" w:rsidRPr="006A7330" w:rsidRDefault="006D1B1B" w:rsidP="006D1B1B">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6D1B1B" w:rsidRPr="006A7330" w:rsidRDefault="006D1B1B" w:rsidP="006D1B1B">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41787CC9" w:rsidR="006D1B1B" w:rsidRPr="006A7330" w:rsidRDefault="006D1B1B" w:rsidP="006D1B1B">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3B714A11" w:rsidR="006D1B1B" w:rsidRPr="006A7330" w:rsidRDefault="006D1B1B" w:rsidP="006D1B1B">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3D088284" w:rsidR="006D1B1B" w:rsidRPr="006A7330" w:rsidRDefault="006D1B1B" w:rsidP="006D1B1B">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31ECA33A"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7E437B8C"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6D1B1B"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8E776D8" w:rsidR="006D1B1B" w:rsidRPr="006A7330" w:rsidRDefault="006D1B1B" w:rsidP="006D1B1B">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6D1B1B" w:rsidRPr="006A7330" w:rsidRDefault="006D1B1B" w:rsidP="006D1B1B">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4717CFC1" w:rsidR="006D1B1B" w:rsidRPr="006A7330" w:rsidRDefault="006D1B1B" w:rsidP="006D1B1B">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4F19505" w14:textId="77777777" w:rsidR="006D1B1B" w:rsidRPr="006A7330" w:rsidRDefault="006D1B1B" w:rsidP="006D1B1B">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5372243" w:rsidR="006D1B1B" w:rsidRPr="006A7330" w:rsidRDefault="006D1B1B" w:rsidP="006D1B1B">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77777777" w:rsidR="006D1B1B" w:rsidRPr="006A7330" w:rsidRDefault="006D1B1B" w:rsidP="006D1B1B">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6D1B1B" w:rsidRPr="006A7330" w:rsidRDefault="006D1B1B" w:rsidP="006D1B1B">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37E6E2C7" w14:textId="77777777" w:rsidR="007671C1" w:rsidRDefault="007671C1" w:rsidP="007671C1">
      <w:pPr>
        <w:pStyle w:val="TH"/>
      </w:pPr>
      <w: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671C1" w14:paraId="4D763C33" w14:textId="77777777" w:rsidTr="00ED4E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F96CDED" w14:textId="77777777" w:rsidR="007671C1" w:rsidRDefault="007671C1" w:rsidP="00ED4E9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766CA93" w14:textId="77777777" w:rsidR="007671C1" w:rsidRDefault="007671C1" w:rsidP="00ED4E9A">
            <w:pPr>
              <w:pStyle w:val="TAH"/>
            </w:pPr>
            <w:r>
              <w:t>Conditions</w:t>
            </w:r>
          </w:p>
        </w:tc>
      </w:tr>
      <w:tr w:rsidR="007671C1" w14:paraId="2E44A501" w14:textId="77777777" w:rsidTr="00ED4E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BF03F5A" w14:textId="77777777" w:rsidR="007671C1" w:rsidRDefault="007671C1" w:rsidP="00ED4E9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ABB3CD4" w14:textId="77777777" w:rsidR="007671C1" w:rsidRDefault="007671C1" w:rsidP="00ED4E9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C1988C0" w14:textId="77777777" w:rsidR="007671C1" w:rsidRDefault="007671C1" w:rsidP="00ED4E9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AA011A1" w14:textId="77777777" w:rsidR="007671C1" w:rsidRDefault="007671C1" w:rsidP="00ED4E9A">
            <w:pPr>
              <w:pStyle w:val="TAH"/>
            </w:pPr>
          </w:p>
          <w:p w14:paraId="49D12C33" w14:textId="77777777" w:rsidR="007671C1" w:rsidRDefault="007671C1" w:rsidP="00ED4E9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8996AC7" w14:textId="77777777" w:rsidR="007671C1" w:rsidRDefault="007671C1" w:rsidP="00ED4E9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0A254B9" w14:textId="77777777" w:rsidR="007671C1" w:rsidRDefault="007671C1" w:rsidP="00ED4E9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E98FD92" w14:textId="77777777" w:rsidR="007671C1" w:rsidRDefault="007671C1" w:rsidP="00ED4E9A">
            <w:pPr>
              <w:pStyle w:val="TAH"/>
            </w:pPr>
            <w:r>
              <w:t>Io</w:t>
            </w:r>
            <w:r>
              <w:rPr>
                <w:vertAlign w:val="superscript"/>
                <w:lang w:eastAsia="zh-CN"/>
              </w:rPr>
              <w:t>Note 4</w:t>
            </w:r>
            <w:r>
              <w:t xml:space="preserve"> range</w:t>
            </w:r>
          </w:p>
        </w:tc>
      </w:tr>
      <w:tr w:rsidR="007671C1" w14:paraId="7C3ACFFB" w14:textId="77777777" w:rsidTr="00ED4E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A7ADE79" w14:textId="77777777" w:rsidR="007671C1" w:rsidRDefault="007671C1" w:rsidP="00ED4E9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6B589E4" w14:textId="77777777" w:rsidR="007671C1" w:rsidRDefault="007671C1" w:rsidP="00ED4E9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D77EA0A" w14:textId="77777777" w:rsidR="007671C1" w:rsidRDefault="007671C1" w:rsidP="00ED4E9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5A3EFF" w14:textId="77777777" w:rsidR="007671C1" w:rsidRDefault="007671C1" w:rsidP="00ED4E9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2FB3C5" w14:textId="77777777" w:rsidR="007671C1" w:rsidRDefault="007671C1" w:rsidP="00ED4E9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108594" w14:textId="77777777" w:rsidR="007671C1" w:rsidRDefault="007671C1" w:rsidP="00ED4E9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6E13FA8" w14:textId="77777777" w:rsidR="007671C1" w:rsidRDefault="007671C1" w:rsidP="00ED4E9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A53CF0B" w14:textId="77777777" w:rsidR="007671C1" w:rsidRDefault="007671C1" w:rsidP="00ED4E9A">
            <w:pPr>
              <w:pStyle w:val="TAH"/>
            </w:pPr>
            <w:r>
              <w:t>Maximum</w:t>
            </w:r>
            <w:r>
              <w:br/>
              <w:t>Io</w:t>
            </w:r>
          </w:p>
        </w:tc>
      </w:tr>
      <w:tr w:rsidR="007671C1" w14:paraId="204E5409" w14:textId="77777777" w:rsidTr="00ED4E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49BB1A" w14:textId="77777777" w:rsidR="007671C1" w:rsidRDefault="007671C1" w:rsidP="00ED4E9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9BDC70" w14:textId="77777777" w:rsidR="007671C1" w:rsidRDefault="007671C1" w:rsidP="00ED4E9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4A89B" w14:textId="77777777" w:rsidR="007671C1" w:rsidRDefault="007671C1" w:rsidP="00ED4E9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4F5B7" w14:textId="77777777" w:rsidR="007671C1" w:rsidRDefault="007671C1" w:rsidP="00ED4E9A">
            <w:pPr>
              <w:pStyle w:val="TAH"/>
            </w:pPr>
          </w:p>
          <w:p w14:paraId="537311D2" w14:textId="77777777" w:rsidR="007671C1" w:rsidRDefault="007671C1" w:rsidP="00ED4E9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07F82CE" w14:textId="77777777" w:rsidR="007671C1" w:rsidRDefault="007671C1" w:rsidP="00ED4E9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6C9CBCA" w14:textId="77777777" w:rsidR="007671C1" w:rsidRDefault="007671C1" w:rsidP="00ED4E9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69BCBA3" w14:textId="77777777" w:rsidR="007671C1" w:rsidRDefault="007671C1" w:rsidP="00ED4E9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E02DEA" w14:textId="77777777" w:rsidR="007671C1" w:rsidRDefault="007671C1" w:rsidP="00ED4E9A">
            <w:pPr>
              <w:pStyle w:val="TAH"/>
            </w:pPr>
            <w:r>
              <w:t>dBm/BW</w:t>
            </w:r>
          </w:p>
        </w:tc>
      </w:tr>
      <w:tr w:rsidR="007F4AB1" w14:paraId="23CA4821" w14:textId="77777777" w:rsidTr="00ED4E9A">
        <w:trPr>
          <w:jc w:val="center"/>
        </w:trPr>
        <w:tc>
          <w:tcPr>
            <w:tcW w:w="1132" w:type="dxa"/>
            <w:tcBorders>
              <w:top w:val="single" w:sz="6" w:space="0" w:color="auto"/>
              <w:left w:val="single" w:sz="4" w:space="0" w:color="auto"/>
              <w:bottom w:val="nil"/>
              <w:right w:val="single" w:sz="6" w:space="0" w:color="auto"/>
            </w:tcBorders>
            <w:vAlign w:val="center"/>
            <w:hideMark/>
          </w:tcPr>
          <w:p w14:paraId="77FA9191" w14:textId="2F2A181E" w:rsidR="007F4AB1" w:rsidRDefault="007F4AB1" w:rsidP="007F4AB1">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2AF5FA2" w14:textId="3EBE6027" w:rsidR="007F4AB1" w:rsidRDefault="007F4AB1" w:rsidP="007F4AB1">
            <w:pPr>
              <w:pStyle w:val="TAC"/>
              <w:rPr>
                <w:lang w:val="sv-SE"/>
              </w:rPr>
            </w:pPr>
            <w:r>
              <w:rPr>
                <w:lang w:val="sv-SE"/>
              </w:rPr>
              <w:t>0</w:t>
            </w:r>
          </w:p>
        </w:tc>
        <w:tc>
          <w:tcPr>
            <w:tcW w:w="1133" w:type="dxa"/>
            <w:tcBorders>
              <w:top w:val="single" w:sz="4" w:space="0" w:color="auto"/>
              <w:left w:val="single" w:sz="4" w:space="0" w:color="auto"/>
              <w:bottom w:val="single" w:sz="4" w:space="0" w:color="auto"/>
              <w:right w:val="single" w:sz="4" w:space="0" w:color="auto"/>
            </w:tcBorders>
            <w:hideMark/>
          </w:tcPr>
          <w:p w14:paraId="7CF4C2B5" w14:textId="77777777" w:rsidR="007F4AB1" w:rsidRDefault="007F4AB1" w:rsidP="007F4AB1">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54DE996E" w14:textId="77777777" w:rsidR="007F4AB1" w:rsidRDefault="007F4AB1" w:rsidP="007F4A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B0FE94"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236A00"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0A6741E"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CC16EF3" w14:textId="77777777" w:rsidR="007F4AB1" w:rsidRDefault="007F4AB1" w:rsidP="007F4AB1">
            <w:pPr>
              <w:pStyle w:val="TAC"/>
            </w:pPr>
            <w:r>
              <w:t>Note 6</w:t>
            </w:r>
          </w:p>
        </w:tc>
      </w:tr>
      <w:tr w:rsidR="007F4AB1" w14:paraId="6070ADD2" w14:textId="77777777" w:rsidTr="00ED4E9A">
        <w:trPr>
          <w:jc w:val="center"/>
        </w:trPr>
        <w:tc>
          <w:tcPr>
            <w:tcW w:w="1132" w:type="dxa"/>
            <w:tcBorders>
              <w:top w:val="single" w:sz="6" w:space="0" w:color="auto"/>
              <w:left w:val="single" w:sz="4" w:space="0" w:color="auto"/>
              <w:bottom w:val="nil"/>
              <w:right w:val="single" w:sz="6" w:space="0" w:color="auto"/>
            </w:tcBorders>
            <w:vAlign w:val="center"/>
            <w:hideMark/>
          </w:tcPr>
          <w:p w14:paraId="223DEA8A" w14:textId="047F348A" w:rsidR="007F4AB1" w:rsidRDefault="007F4AB1" w:rsidP="007F4AB1">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3C5B6DB9"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A8D37E3" w14:textId="77777777" w:rsidR="007F4AB1" w:rsidRDefault="007F4AB1" w:rsidP="007F4AB1">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6A5C599"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09A5906"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C55F7E0"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1304CB"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9ABD755" w14:textId="77777777" w:rsidR="007F4AB1" w:rsidRDefault="007F4AB1" w:rsidP="007F4AB1">
            <w:pPr>
              <w:pStyle w:val="TAC"/>
            </w:pPr>
            <w:r>
              <w:t>Note 6</w:t>
            </w:r>
          </w:p>
        </w:tc>
      </w:tr>
      <w:tr w:rsidR="007F4AB1" w14:paraId="4AECD2CC"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5DC9383D" w14:textId="1F0F3B92" w:rsidR="007F4AB1" w:rsidRDefault="007F4AB1" w:rsidP="007F4AB1">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B7F6C08"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26029A7" w14:textId="77777777" w:rsidR="007F4AB1" w:rsidRDefault="007F4AB1" w:rsidP="007F4AB1">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2E2AAEBB" w14:textId="77777777" w:rsidR="007F4AB1" w:rsidRDefault="007F4AB1" w:rsidP="007F4AB1">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367E0537"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B9ADB2F"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ED76980"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F71BA8" w14:textId="77777777" w:rsidR="007F4AB1" w:rsidRDefault="007F4AB1" w:rsidP="007F4AB1">
            <w:pPr>
              <w:pStyle w:val="TAC"/>
            </w:pPr>
            <w:r>
              <w:t>NOTE 6</w:t>
            </w:r>
          </w:p>
        </w:tc>
      </w:tr>
      <w:tr w:rsidR="007F4AB1" w14:paraId="63606B1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7A5FC2FC" w14:textId="266D14AD" w:rsidR="007F4AB1" w:rsidRDefault="007F4AB1" w:rsidP="007F4A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6C82672"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777C8A5" w14:textId="77777777" w:rsidR="007F4AB1" w:rsidRDefault="007F4AB1" w:rsidP="007F4A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95924A1"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BDF014B"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54154B2"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5AD7DA"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6179FF5" w14:textId="77777777" w:rsidR="007F4AB1" w:rsidRDefault="007F4AB1" w:rsidP="007F4AB1">
            <w:pPr>
              <w:pStyle w:val="TAC"/>
            </w:pPr>
            <w:r>
              <w:t>NOTE 6</w:t>
            </w:r>
          </w:p>
        </w:tc>
      </w:tr>
      <w:tr w:rsidR="007F4AB1" w14:paraId="66612085"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4F86F0E" w14:textId="41BEF302" w:rsidR="007F4AB1" w:rsidRDefault="007F4AB1" w:rsidP="007F4AB1">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9C91393"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00BDAD" w14:textId="77777777" w:rsidR="007F4AB1" w:rsidRDefault="007F4AB1" w:rsidP="007F4AB1">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179766E" w14:textId="77777777" w:rsidR="007F4AB1" w:rsidRDefault="007F4AB1" w:rsidP="007F4A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1BC138F9"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B36838"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3B21C4A"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2F40499" w14:textId="77777777" w:rsidR="007F4AB1" w:rsidRDefault="007F4AB1" w:rsidP="007F4AB1">
            <w:pPr>
              <w:pStyle w:val="TAC"/>
            </w:pPr>
            <w:r>
              <w:t>NOTE 6</w:t>
            </w:r>
          </w:p>
        </w:tc>
      </w:tr>
      <w:tr w:rsidR="007F4AB1" w14:paraId="4C151921"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37297E56" w14:textId="557D7C7A" w:rsidR="007F4AB1" w:rsidRDefault="007F4AB1" w:rsidP="007F4AB1">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4DE088ED"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F1C437" w14:textId="77777777" w:rsidR="007F4AB1" w:rsidRDefault="007F4AB1" w:rsidP="007F4A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B013CD6"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987A2D3"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37E649F"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E71E26"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77C7159" w14:textId="77777777" w:rsidR="007F4AB1" w:rsidRDefault="007F4AB1" w:rsidP="007F4AB1">
            <w:pPr>
              <w:pStyle w:val="TAC"/>
            </w:pPr>
            <w:r>
              <w:t>NOTE 6</w:t>
            </w:r>
          </w:p>
        </w:tc>
      </w:tr>
      <w:tr w:rsidR="007F4AB1" w14:paraId="5EBB025B"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6071F0DC" w14:textId="4A1D2B9D" w:rsidR="007F4AB1" w:rsidRDefault="007F4AB1" w:rsidP="007F4AB1">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0E321B04" w14:textId="4396F57B" w:rsidR="007F4AB1" w:rsidRDefault="007F4AB1" w:rsidP="007F4AB1">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33431BEE" w14:textId="77777777" w:rsidR="007F4AB1" w:rsidRDefault="007F4AB1" w:rsidP="007F4AB1">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30934B22" w14:textId="77777777" w:rsidR="007F4AB1" w:rsidRDefault="007F4AB1" w:rsidP="007F4AB1">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B630BE"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178B73F"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1ADE01"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C3986B" w14:textId="77777777" w:rsidR="007F4AB1" w:rsidRDefault="007F4AB1" w:rsidP="007F4AB1">
            <w:pPr>
              <w:pStyle w:val="TAC"/>
            </w:pPr>
            <w:r>
              <w:t>NOTE 6</w:t>
            </w:r>
          </w:p>
        </w:tc>
      </w:tr>
      <w:tr w:rsidR="007F4AB1" w14:paraId="359DD909"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475653D2" w14:textId="5C1EF0F6" w:rsidR="007F4AB1" w:rsidRDefault="007F4AB1" w:rsidP="007F4AB1">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55DA754E"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8D31F42" w14:textId="77777777" w:rsidR="007F4AB1" w:rsidRDefault="007F4AB1" w:rsidP="007F4AB1">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62EC5D"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C1266E7"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90291D3"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A10054"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5966497" w14:textId="77777777" w:rsidR="007F4AB1" w:rsidRDefault="007F4AB1" w:rsidP="007F4AB1">
            <w:pPr>
              <w:pStyle w:val="TAC"/>
            </w:pPr>
            <w:r>
              <w:t>NOTE 6</w:t>
            </w:r>
          </w:p>
        </w:tc>
      </w:tr>
      <w:tr w:rsidR="007F4AB1" w14:paraId="6C882B3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39C027E" w14:textId="2A0EFFC9" w:rsidR="007F4AB1" w:rsidRDefault="007F4AB1" w:rsidP="007F4AB1">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318558C"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796910F" w14:textId="77777777" w:rsidR="007F4AB1" w:rsidRDefault="007F4AB1" w:rsidP="007F4AB1">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5647C4F0" w14:textId="77777777" w:rsidR="007F4AB1" w:rsidRDefault="007F4AB1" w:rsidP="007F4AB1">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5B18E3"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3D66CF2"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41E4765"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A5D278" w14:textId="77777777" w:rsidR="007F4AB1" w:rsidRDefault="007F4AB1" w:rsidP="007F4AB1">
            <w:pPr>
              <w:pStyle w:val="TAC"/>
            </w:pPr>
            <w:r>
              <w:t>NOTE 6</w:t>
            </w:r>
          </w:p>
        </w:tc>
      </w:tr>
      <w:tr w:rsidR="007F4AB1" w14:paraId="72C180CE"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3EEE02B1" w14:textId="1C778382" w:rsidR="007F4AB1" w:rsidRDefault="007F4AB1" w:rsidP="007F4A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BEA1EEF"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FB1A078" w14:textId="77777777" w:rsidR="007F4AB1" w:rsidRDefault="007F4AB1" w:rsidP="007F4AB1">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C662025"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4EBEB5B"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9B0D994"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97BC3D"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81D2FD9" w14:textId="77777777" w:rsidR="007F4AB1" w:rsidRDefault="007F4AB1" w:rsidP="007F4AB1">
            <w:pPr>
              <w:pStyle w:val="TAC"/>
            </w:pPr>
            <w:r>
              <w:t>NOTE 6</w:t>
            </w:r>
          </w:p>
        </w:tc>
      </w:tr>
      <w:tr w:rsidR="007F4AB1" w14:paraId="31667942"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04775680" w14:textId="2FFCE2A0" w:rsidR="007F4AB1" w:rsidRDefault="007F4AB1" w:rsidP="007F4AB1">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713E231F"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D6460F" w14:textId="77777777" w:rsidR="007F4AB1" w:rsidRDefault="007F4AB1" w:rsidP="007F4AB1">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24A9991" w14:textId="77777777" w:rsidR="007F4AB1" w:rsidRDefault="007F4AB1" w:rsidP="007F4AB1">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2F25413"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90353F"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576B48"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CBB883E" w14:textId="77777777" w:rsidR="007F4AB1" w:rsidRDefault="007F4AB1" w:rsidP="007F4AB1">
            <w:pPr>
              <w:pStyle w:val="TAC"/>
            </w:pPr>
            <w:r>
              <w:t>NOTE 6</w:t>
            </w:r>
          </w:p>
        </w:tc>
      </w:tr>
      <w:tr w:rsidR="007F4AB1" w14:paraId="7B5668DA" w14:textId="77777777" w:rsidTr="00ED4E9A">
        <w:trPr>
          <w:jc w:val="center"/>
        </w:trPr>
        <w:tc>
          <w:tcPr>
            <w:tcW w:w="1132" w:type="dxa"/>
            <w:tcBorders>
              <w:top w:val="single" w:sz="6" w:space="0" w:color="auto"/>
              <w:left w:val="single" w:sz="4" w:space="0" w:color="auto"/>
              <w:bottom w:val="nil"/>
              <w:right w:val="single" w:sz="6" w:space="0" w:color="auto"/>
            </w:tcBorders>
            <w:hideMark/>
          </w:tcPr>
          <w:p w14:paraId="43469E6F" w14:textId="138EEA25" w:rsidR="007F4AB1" w:rsidRDefault="007F4AB1" w:rsidP="007F4AB1">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0738F0C7" w14:textId="77777777" w:rsidR="007F4AB1" w:rsidRDefault="007F4AB1" w:rsidP="007F4AB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9BDB6" w14:textId="77777777" w:rsidR="007F4AB1" w:rsidRDefault="007F4AB1" w:rsidP="007F4AB1">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F6FCA88" w14:textId="77777777" w:rsidR="007F4AB1" w:rsidRDefault="007F4AB1" w:rsidP="007F4AB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EB98DF6" w14:textId="77777777" w:rsidR="007F4AB1" w:rsidRDefault="007F4AB1" w:rsidP="007F4AB1">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F87E5F1" w14:textId="77777777" w:rsidR="007F4AB1" w:rsidRDefault="007F4AB1" w:rsidP="007F4AB1">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B8D24A4" w14:textId="77777777" w:rsidR="007F4AB1" w:rsidRDefault="007F4AB1" w:rsidP="007F4AB1">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0C39C77" w14:textId="77777777" w:rsidR="007F4AB1" w:rsidRDefault="007F4AB1" w:rsidP="007F4AB1">
            <w:pPr>
              <w:pStyle w:val="TAC"/>
            </w:pPr>
            <w:r>
              <w:t>NOTE 6</w:t>
            </w:r>
          </w:p>
        </w:tc>
      </w:tr>
      <w:tr w:rsidR="007671C1" w14:paraId="02100DFF" w14:textId="77777777" w:rsidTr="00ED4E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D017B6A" w14:textId="77777777" w:rsidR="007671C1" w:rsidRDefault="007671C1" w:rsidP="00ED4E9A">
            <w:pPr>
              <w:pStyle w:val="TAN"/>
            </w:pPr>
            <w:r>
              <w:t>N</w:t>
            </w:r>
            <w:r>
              <w:rPr>
                <w:lang w:eastAsia="zh-CN"/>
              </w:rPr>
              <w:t>OTE</w:t>
            </w:r>
            <w:r>
              <w:t xml:space="preserve"> 1:</w:t>
            </w:r>
            <w:r>
              <w:tab/>
              <w:t>This minimum Io condition is expressed as the average Io per RE over all REs in an OFDM symbol.</w:t>
            </w:r>
          </w:p>
          <w:p w14:paraId="7CE87409" w14:textId="77777777" w:rsidR="007671C1" w:rsidRDefault="007671C1" w:rsidP="00ED4E9A">
            <w:pPr>
              <w:pStyle w:val="TAN"/>
            </w:pPr>
            <w:r>
              <w:t>NOTE 2:</w:t>
            </w:r>
            <w:r>
              <w:tab/>
              <w:t>NR operating band groups are as defined in Section 3.5.</w:t>
            </w:r>
          </w:p>
          <w:p w14:paraId="7CB87800" w14:textId="77777777" w:rsidR="007671C1" w:rsidRDefault="007671C1" w:rsidP="00ED4E9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4BE08638" w14:textId="77777777" w:rsidR="007671C1" w:rsidRDefault="007671C1" w:rsidP="00ED4E9A">
            <w:pPr>
              <w:pStyle w:val="TAN"/>
            </w:pPr>
            <w:r>
              <w:t>NOTE 4:</w:t>
            </w:r>
            <w:r>
              <w:tab/>
              <w:t>The Io is defined in PRS slots. The same Io range applies to PRS and non-PRS symbols. Io levels are different in PRS and non-PRS symbols within the same slot.</w:t>
            </w:r>
          </w:p>
          <w:p w14:paraId="7F89F3AC" w14:textId="77777777" w:rsidR="007671C1" w:rsidRDefault="007671C1" w:rsidP="00ED4E9A">
            <w:pPr>
              <w:pStyle w:val="TAN"/>
            </w:pPr>
            <w:r>
              <w:t>N</w:t>
            </w:r>
            <w:r>
              <w:rPr>
                <w:lang w:eastAsia="zh-CN"/>
              </w:rPr>
              <w:t>OTE</w:t>
            </w:r>
            <w:r>
              <w:t xml:space="preserve"> 5:</w:t>
            </w:r>
            <w:r>
              <w:tab/>
              <w:t>Tc is the basic timing unit defined in TS 38.211 [6].</w:t>
            </w:r>
          </w:p>
          <w:p w14:paraId="2511E88F" w14:textId="77777777" w:rsidR="007671C1" w:rsidRDefault="007671C1" w:rsidP="00ED4E9A">
            <w:pPr>
              <w:pStyle w:val="TAN"/>
            </w:pPr>
            <w:r>
              <w:t>NOTE 6:</w:t>
            </w:r>
            <w:r>
              <w:tab/>
              <w:t>The same bands and the same Io conditions for each band apply for this requirement as for the corresponding requirement with the PRS bandwidth of the smallest RB number for the corresponding SCS.</w:t>
            </w:r>
          </w:p>
          <w:p w14:paraId="6A560BD0" w14:textId="659D451F" w:rsidR="00610D6E" w:rsidRDefault="00610D6E" w:rsidP="00ED4E9A">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CF5A489" w14:textId="77777777" w:rsidR="007671C1" w:rsidRDefault="007671C1" w:rsidP="00174920"/>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34979DE6" w14:textId="77777777" w:rsidR="007671C1" w:rsidRDefault="007671C1" w:rsidP="007671C1">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7671C1" w:rsidRPr="000C792B" w14:paraId="7C5E922A" w14:textId="77777777" w:rsidTr="00ED4E9A">
        <w:trPr>
          <w:jc w:val="center"/>
        </w:trPr>
        <w:tc>
          <w:tcPr>
            <w:tcW w:w="959" w:type="dxa"/>
            <w:vMerge w:val="restart"/>
            <w:vAlign w:val="center"/>
            <w:hideMark/>
          </w:tcPr>
          <w:p w14:paraId="37914E2F" w14:textId="77777777" w:rsidR="007671C1" w:rsidRPr="000C792B" w:rsidRDefault="007671C1" w:rsidP="00EC132E">
            <w:pPr>
              <w:pStyle w:val="TAH"/>
            </w:pPr>
            <w:r w:rsidRPr="000C792B">
              <w:t>Accuracy</w:t>
            </w:r>
          </w:p>
        </w:tc>
        <w:tc>
          <w:tcPr>
            <w:tcW w:w="9105" w:type="dxa"/>
            <w:gridSpan w:val="7"/>
            <w:vAlign w:val="center"/>
            <w:hideMark/>
          </w:tcPr>
          <w:p w14:paraId="5C7129D4" w14:textId="77777777" w:rsidR="007671C1" w:rsidRPr="000C792B" w:rsidRDefault="007671C1" w:rsidP="00EC132E">
            <w:pPr>
              <w:pStyle w:val="TAH"/>
            </w:pPr>
            <w:r w:rsidRPr="000C792B">
              <w:t>Conditions</w:t>
            </w:r>
          </w:p>
        </w:tc>
      </w:tr>
      <w:tr w:rsidR="007671C1" w:rsidRPr="000C792B" w14:paraId="5BEA0F96" w14:textId="77777777" w:rsidTr="00ED4E9A">
        <w:trPr>
          <w:jc w:val="center"/>
        </w:trPr>
        <w:tc>
          <w:tcPr>
            <w:tcW w:w="959" w:type="dxa"/>
            <w:vMerge/>
            <w:vAlign w:val="center"/>
            <w:hideMark/>
          </w:tcPr>
          <w:p w14:paraId="531A4187" w14:textId="77777777" w:rsidR="007671C1" w:rsidRPr="000C792B" w:rsidRDefault="007671C1" w:rsidP="00EC132E">
            <w:pPr>
              <w:pStyle w:val="TAH"/>
            </w:pPr>
          </w:p>
        </w:tc>
        <w:tc>
          <w:tcPr>
            <w:tcW w:w="1163" w:type="dxa"/>
            <w:vMerge w:val="restart"/>
            <w:vAlign w:val="center"/>
            <w:hideMark/>
          </w:tcPr>
          <w:p w14:paraId="3150C404" w14:textId="77777777" w:rsidR="007671C1" w:rsidRPr="000C792B" w:rsidRDefault="007671C1" w:rsidP="00EC132E">
            <w:pPr>
              <w:pStyle w:val="TAH"/>
            </w:pPr>
            <w:r w:rsidRPr="000C792B">
              <w:t>PRS Ês/Iot</w:t>
            </w:r>
          </w:p>
        </w:tc>
        <w:tc>
          <w:tcPr>
            <w:tcW w:w="992" w:type="dxa"/>
            <w:vMerge w:val="restart"/>
            <w:vAlign w:val="center"/>
            <w:hideMark/>
          </w:tcPr>
          <w:p w14:paraId="027C9D7B" w14:textId="77777777" w:rsidR="007671C1" w:rsidRPr="000C792B" w:rsidRDefault="007671C1" w:rsidP="00EC132E">
            <w:pPr>
              <w:pStyle w:val="TAH"/>
              <w:rPr>
                <w:lang w:eastAsia="zh-CN"/>
              </w:rPr>
            </w:pPr>
            <w:r w:rsidRPr="000C792B">
              <w:t>PRS SCS</w:t>
            </w:r>
          </w:p>
        </w:tc>
        <w:tc>
          <w:tcPr>
            <w:tcW w:w="1134" w:type="dxa"/>
            <w:vMerge w:val="restart"/>
            <w:vAlign w:val="center"/>
            <w:hideMark/>
          </w:tcPr>
          <w:p w14:paraId="01B22ADD" w14:textId="77777777" w:rsidR="007671C1" w:rsidRPr="000C792B" w:rsidRDefault="007671C1" w:rsidP="00EC132E">
            <w:pPr>
              <w:pStyle w:val="TAH"/>
              <w:rPr>
                <w:lang w:eastAsia="zh-CN"/>
              </w:rPr>
            </w:pPr>
            <w:r w:rsidRPr="000C792B">
              <w:rPr>
                <w:lang w:eastAsia="zh-CN"/>
              </w:rPr>
              <w:t>PRS bandwidth</w:t>
            </w:r>
          </w:p>
          <w:p w14:paraId="2B231616" w14:textId="77777777" w:rsidR="007671C1" w:rsidRPr="000C792B" w:rsidRDefault="007671C1" w:rsidP="00EC132E">
            <w:pPr>
              <w:pStyle w:val="TAH"/>
            </w:pPr>
            <w:r w:rsidRPr="000C792B">
              <w:rPr>
                <w:vertAlign w:val="superscript"/>
              </w:rPr>
              <w:t>Note 1</w:t>
            </w:r>
          </w:p>
        </w:tc>
        <w:tc>
          <w:tcPr>
            <w:tcW w:w="1367" w:type="dxa"/>
            <w:vMerge w:val="restart"/>
            <w:vAlign w:val="center"/>
            <w:hideMark/>
          </w:tcPr>
          <w:p w14:paraId="7C13247F" w14:textId="77777777" w:rsidR="007671C1" w:rsidRPr="000C792B" w:rsidRDefault="007671C1" w:rsidP="00EC132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56C24E2" w14:textId="77777777" w:rsidR="007671C1" w:rsidRPr="000C792B" w:rsidRDefault="007671C1" w:rsidP="00EC132E">
            <w:pPr>
              <w:pStyle w:val="TAH"/>
              <w:rPr>
                <w:lang w:eastAsia="zh-CN"/>
              </w:rPr>
            </w:pPr>
            <w:r w:rsidRPr="000C792B">
              <w:rPr>
                <w:vertAlign w:val="superscript"/>
              </w:rPr>
              <w:t>Note 2</w:t>
            </w:r>
          </w:p>
        </w:tc>
        <w:tc>
          <w:tcPr>
            <w:tcW w:w="4449" w:type="dxa"/>
            <w:gridSpan w:val="3"/>
            <w:vAlign w:val="center"/>
            <w:hideMark/>
          </w:tcPr>
          <w:p w14:paraId="20CFB89C" w14:textId="77777777" w:rsidR="007671C1" w:rsidRPr="000C792B" w:rsidRDefault="007671C1" w:rsidP="00EC132E">
            <w:pPr>
              <w:pStyle w:val="TAH"/>
            </w:pPr>
            <w:r w:rsidRPr="000C792B">
              <w:t>Io</w:t>
            </w:r>
            <w:r w:rsidRPr="000C792B">
              <w:rPr>
                <w:vertAlign w:val="superscript"/>
                <w:lang w:eastAsia="zh-CN"/>
              </w:rPr>
              <w:t xml:space="preserve"> Note 3</w:t>
            </w:r>
            <w:r w:rsidRPr="000C792B">
              <w:t xml:space="preserve"> range</w:t>
            </w:r>
          </w:p>
        </w:tc>
      </w:tr>
      <w:tr w:rsidR="007671C1" w:rsidRPr="000C792B" w14:paraId="6CCC0019" w14:textId="77777777" w:rsidTr="00ED4E9A">
        <w:trPr>
          <w:jc w:val="center"/>
        </w:trPr>
        <w:tc>
          <w:tcPr>
            <w:tcW w:w="959" w:type="dxa"/>
            <w:vMerge/>
            <w:vAlign w:val="center"/>
            <w:hideMark/>
          </w:tcPr>
          <w:p w14:paraId="3D64E24E" w14:textId="77777777" w:rsidR="007671C1" w:rsidRPr="000C792B" w:rsidRDefault="007671C1" w:rsidP="00EC132E">
            <w:pPr>
              <w:pStyle w:val="TAH"/>
            </w:pPr>
          </w:p>
        </w:tc>
        <w:tc>
          <w:tcPr>
            <w:tcW w:w="1163" w:type="dxa"/>
            <w:vMerge/>
            <w:vAlign w:val="center"/>
            <w:hideMark/>
          </w:tcPr>
          <w:p w14:paraId="624AAAFE" w14:textId="77777777" w:rsidR="007671C1" w:rsidRPr="000C792B" w:rsidRDefault="007671C1" w:rsidP="00EC132E">
            <w:pPr>
              <w:pStyle w:val="TAH"/>
            </w:pPr>
          </w:p>
        </w:tc>
        <w:tc>
          <w:tcPr>
            <w:tcW w:w="992" w:type="dxa"/>
            <w:vMerge/>
            <w:vAlign w:val="center"/>
            <w:hideMark/>
          </w:tcPr>
          <w:p w14:paraId="658EB840" w14:textId="77777777" w:rsidR="007671C1" w:rsidRPr="000C792B" w:rsidRDefault="007671C1" w:rsidP="00EC132E">
            <w:pPr>
              <w:pStyle w:val="TAH"/>
              <w:rPr>
                <w:lang w:eastAsia="zh-CN"/>
              </w:rPr>
            </w:pPr>
          </w:p>
        </w:tc>
        <w:tc>
          <w:tcPr>
            <w:tcW w:w="1134" w:type="dxa"/>
            <w:vMerge/>
            <w:vAlign w:val="center"/>
            <w:hideMark/>
          </w:tcPr>
          <w:p w14:paraId="2F3F5142" w14:textId="77777777" w:rsidR="007671C1" w:rsidRPr="000C792B" w:rsidRDefault="007671C1" w:rsidP="00EC132E">
            <w:pPr>
              <w:pStyle w:val="TAH"/>
            </w:pPr>
          </w:p>
        </w:tc>
        <w:tc>
          <w:tcPr>
            <w:tcW w:w="1367" w:type="dxa"/>
            <w:vMerge/>
            <w:vAlign w:val="center"/>
            <w:hideMark/>
          </w:tcPr>
          <w:p w14:paraId="2B1D1AEF" w14:textId="77777777" w:rsidR="007671C1" w:rsidRPr="000C792B" w:rsidRDefault="007671C1" w:rsidP="00EC132E">
            <w:pPr>
              <w:pStyle w:val="TAH"/>
              <w:rPr>
                <w:lang w:eastAsia="zh-CN"/>
              </w:rPr>
            </w:pPr>
          </w:p>
        </w:tc>
        <w:tc>
          <w:tcPr>
            <w:tcW w:w="2040" w:type="dxa"/>
            <w:vAlign w:val="center"/>
            <w:hideMark/>
          </w:tcPr>
          <w:p w14:paraId="169F0104" w14:textId="77777777" w:rsidR="007671C1" w:rsidRPr="000C792B" w:rsidRDefault="007671C1" w:rsidP="00EC132E">
            <w:pPr>
              <w:pStyle w:val="TAH"/>
            </w:pPr>
            <w:r w:rsidRPr="000C792B">
              <w:t>NR operating band groups</w:t>
            </w:r>
            <w:r w:rsidRPr="000C792B">
              <w:rPr>
                <w:vertAlign w:val="superscript"/>
              </w:rPr>
              <w:t xml:space="preserve"> Note 4</w:t>
            </w:r>
          </w:p>
        </w:tc>
        <w:tc>
          <w:tcPr>
            <w:tcW w:w="1134" w:type="dxa"/>
            <w:vAlign w:val="center"/>
            <w:hideMark/>
          </w:tcPr>
          <w:p w14:paraId="6CF6C726" w14:textId="77777777" w:rsidR="007671C1" w:rsidRPr="000C792B" w:rsidRDefault="007671C1" w:rsidP="00EC132E">
            <w:pPr>
              <w:pStyle w:val="TAH"/>
            </w:pPr>
            <w:r w:rsidRPr="000C792B">
              <w:t xml:space="preserve">Minimum Io </w:t>
            </w:r>
          </w:p>
        </w:tc>
        <w:tc>
          <w:tcPr>
            <w:tcW w:w="1275" w:type="dxa"/>
            <w:vAlign w:val="center"/>
            <w:hideMark/>
          </w:tcPr>
          <w:p w14:paraId="5242EEB2" w14:textId="77777777" w:rsidR="007671C1" w:rsidRPr="000C792B" w:rsidRDefault="007671C1" w:rsidP="00EC132E">
            <w:pPr>
              <w:pStyle w:val="TAH"/>
            </w:pPr>
            <w:r w:rsidRPr="000C792B">
              <w:t>Maximum Io</w:t>
            </w:r>
          </w:p>
        </w:tc>
      </w:tr>
      <w:tr w:rsidR="007671C1" w:rsidRPr="000C792B" w14:paraId="3F12799B" w14:textId="77777777" w:rsidTr="00ED4E9A">
        <w:trPr>
          <w:jc w:val="center"/>
        </w:trPr>
        <w:tc>
          <w:tcPr>
            <w:tcW w:w="959" w:type="dxa"/>
            <w:vAlign w:val="center"/>
            <w:hideMark/>
          </w:tcPr>
          <w:p w14:paraId="692CAC53" w14:textId="77777777" w:rsidR="007671C1" w:rsidRPr="000C792B" w:rsidRDefault="007671C1" w:rsidP="00EC132E">
            <w:pPr>
              <w:pStyle w:val="TAH"/>
            </w:pPr>
            <w:r w:rsidRPr="000C792B">
              <w:t>Tc</w:t>
            </w:r>
            <w:r w:rsidRPr="000C792B">
              <w:rPr>
                <w:vertAlign w:val="superscript"/>
                <w:lang w:eastAsia="zh-CN"/>
              </w:rPr>
              <w:t xml:space="preserve"> Note 5</w:t>
            </w:r>
          </w:p>
        </w:tc>
        <w:tc>
          <w:tcPr>
            <w:tcW w:w="1163" w:type="dxa"/>
            <w:vAlign w:val="center"/>
            <w:hideMark/>
          </w:tcPr>
          <w:p w14:paraId="71DBE60F" w14:textId="77777777" w:rsidR="007671C1" w:rsidRPr="000C792B" w:rsidRDefault="007671C1" w:rsidP="00EC132E">
            <w:pPr>
              <w:pStyle w:val="TAH"/>
            </w:pPr>
            <w:r w:rsidRPr="000C792B">
              <w:t>dB</w:t>
            </w:r>
          </w:p>
        </w:tc>
        <w:tc>
          <w:tcPr>
            <w:tcW w:w="992" w:type="dxa"/>
            <w:vAlign w:val="center"/>
            <w:hideMark/>
          </w:tcPr>
          <w:p w14:paraId="1C15BB99" w14:textId="77777777" w:rsidR="007671C1" w:rsidRPr="000C792B" w:rsidRDefault="007671C1" w:rsidP="00EC132E">
            <w:pPr>
              <w:pStyle w:val="TAH"/>
              <w:rPr>
                <w:lang w:eastAsia="zh-CN"/>
              </w:rPr>
            </w:pPr>
            <w:r w:rsidRPr="000C792B">
              <w:rPr>
                <w:lang w:eastAsia="zh-CN"/>
              </w:rPr>
              <w:t>kHz</w:t>
            </w:r>
          </w:p>
        </w:tc>
        <w:tc>
          <w:tcPr>
            <w:tcW w:w="1134" w:type="dxa"/>
            <w:vAlign w:val="center"/>
            <w:hideMark/>
          </w:tcPr>
          <w:p w14:paraId="08CA90A9" w14:textId="77777777" w:rsidR="007671C1" w:rsidRPr="000C792B" w:rsidRDefault="007671C1" w:rsidP="00EC132E">
            <w:pPr>
              <w:pStyle w:val="TAH"/>
            </w:pPr>
            <w:r w:rsidRPr="000C792B">
              <w:t>RB</w:t>
            </w:r>
          </w:p>
        </w:tc>
        <w:tc>
          <w:tcPr>
            <w:tcW w:w="1367" w:type="dxa"/>
            <w:vAlign w:val="center"/>
          </w:tcPr>
          <w:p w14:paraId="5E1C6016" w14:textId="77777777" w:rsidR="007671C1" w:rsidRPr="000C792B" w:rsidRDefault="007671C1" w:rsidP="00EC132E">
            <w:pPr>
              <w:pStyle w:val="TAH"/>
            </w:pPr>
          </w:p>
        </w:tc>
        <w:tc>
          <w:tcPr>
            <w:tcW w:w="2040" w:type="dxa"/>
            <w:vAlign w:val="center"/>
          </w:tcPr>
          <w:p w14:paraId="019F0AC8" w14:textId="77777777" w:rsidR="007671C1" w:rsidRPr="000C792B" w:rsidRDefault="007671C1" w:rsidP="00EC132E">
            <w:pPr>
              <w:pStyle w:val="TAH"/>
            </w:pPr>
          </w:p>
        </w:tc>
        <w:tc>
          <w:tcPr>
            <w:tcW w:w="1134" w:type="dxa"/>
            <w:vAlign w:val="center"/>
            <w:hideMark/>
          </w:tcPr>
          <w:p w14:paraId="4D6D4584" w14:textId="77777777" w:rsidR="007671C1" w:rsidRPr="000C792B" w:rsidRDefault="007671C1" w:rsidP="00EC132E">
            <w:pPr>
              <w:pStyle w:val="TAH"/>
            </w:pPr>
            <w:r w:rsidRPr="000C792B">
              <w:t>dBm/SCS</w:t>
            </w:r>
            <w:r w:rsidRPr="000C792B">
              <w:rPr>
                <w:vertAlign w:val="superscript"/>
                <w:lang w:eastAsia="zh-CN"/>
              </w:rPr>
              <w:t xml:space="preserve"> </w:t>
            </w:r>
          </w:p>
        </w:tc>
        <w:tc>
          <w:tcPr>
            <w:tcW w:w="1275" w:type="dxa"/>
            <w:vAlign w:val="center"/>
            <w:hideMark/>
          </w:tcPr>
          <w:p w14:paraId="7410AEE5" w14:textId="77777777" w:rsidR="007671C1" w:rsidRPr="000C792B" w:rsidRDefault="007671C1" w:rsidP="00EC132E">
            <w:pPr>
              <w:pStyle w:val="TAH"/>
            </w:pPr>
            <w:r w:rsidRPr="000C792B">
              <w:t>dBm/BW</w:t>
            </w:r>
            <w:r w:rsidRPr="000C792B">
              <w:rPr>
                <w:vertAlign w:val="subscript"/>
              </w:rPr>
              <w:t>Channel</w:t>
            </w:r>
          </w:p>
        </w:tc>
      </w:tr>
      <w:tr w:rsidR="007671C1" w:rsidRPr="000C792B" w14:paraId="4ACA4F7D" w14:textId="77777777" w:rsidTr="00ED4E9A">
        <w:trPr>
          <w:jc w:val="center"/>
        </w:trPr>
        <w:tc>
          <w:tcPr>
            <w:tcW w:w="959" w:type="dxa"/>
            <w:vMerge w:val="restart"/>
            <w:vAlign w:val="center"/>
            <w:hideMark/>
          </w:tcPr>
          <w:p w14:paraId="42D0173C" w14:textId="77777777" w:rsidR="007671C1" w:rsidRPr="000C792B" w:rsidRDefault="007671C1" w:rsidP="00EC132E">
            <w:pPr>
              <w:pStyle w:val="TAC"/>
              <w:rPr>
                <w:lang w:eastAsia="zh-CN"/>
              </w:rPr>
            </w:pPr>
            <w:r w:rsidRPr="000C792B">
              <w:rPr>
                <w:lang w:eastAsia="zh-CN"/>
              </w:rPr>
              <w:t>[132] +</w:t>
            </w:r>
            <w:r w:rsidRPr="000C792B">
              <w:rPr>
                <w:rFonts w:ascii="SimSun" w:hAnsi="SimSun" w:hint="eastAsia"/>
                <w:lang w:eastAsia="zh-CN"/>
              </w:rPr>
              <w:t>Δ</w:t>
            </w:r>
            <w:r w:rsidRPr="000C792B">
              <w:rPr>
                <w:sz w:val="16"/>
                <w:szCs w:val="16"/>
                <w:vertAlign w:val="superscript"/>
                <w:lang w:eastAsia="zh-CN"/>
              </w:rPr>
              <w:t>Note 7</w:t>
            </w:r>
          </w:p>
        </w:tc>
        <w:tc>
          <w:tcPr>
            <w:tcW w:w="1163" w:type="dxa"/>
            <w:vMerge w:val="restart"/>
            <w:vAlign w:val="center"/>
          </w:tcPr>
          <w:p w14:paraId="4B7B4802" w14:textId="7041DF3B" w:rsidR="00610D6E" w:rsidRPr="000C792B" w:rsidRDefault="00610D6E" w:rsidP="00EC132E">
            <w:pPr>
              <w:pStyle w:val="TAC"/>
            </w:pPr>
            <w:r w:rsidRPr="000C792B">
              <w:t>(PRS Ês/Iot)</w:t>
            </w:r>
            <w:r>
              <w:rPr>
                <w:i/>
                <w:vertAlign w:val="subscript"/>
              </w:rPr>
              <w:t>j</w:t>
            </w:r>
            <w:r w:rsidRPr="000C792B">
              <w:rPr>
                <w:vertAlign w:val="subscript"/>
              </w:rPr>
              <w:t xml:space="preserve"> </w:t>
            </w:r>
            <w:r w:rsidRPr="000C792B">
              <w:t>≥-6dB</w:t>
            </w:r>
          </w:p>
          <w:p w14:paraId="53865023" w14:textId="77777777" w:rsidR="00610D6E" w:rsidRPr="000C792B" w:rsidRDefault="00610D6E" w:rsidP="00EC132E">
            <w:pPr>
              <w:pStyle w:val="TAC"/>
            </w:pPr>
          </w:p>
          <w:p w14:paraId="69BFFF76" w14:textId="62BD3FA1" w:rsidR="007671C1" w:rsidRPr="000C792B" w:rsidRDefault="00610D6E" w:rsidP="00EC132E">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05B83A19" w14:textId="77777777" w:rsidR="007671C1" w:rsidRPr="000C792B" w:rsidRDefault="007671C1" w:rsidP="00EC132E">
            <w:pPr>
              <w:pStyle w:val="TAC"/>
              <w:rPr>
                <w:lang w:val="sv-SE" w:eastAsia="zh-CN"/>
              </w:rPr>
            </w:pPr>
            <w:r w:rsidRPr="000C792B">
              <w:rPr>
                <w:lang w:val="sv-SE" w:eastAsia="zh-CN"/>
              </w:rPr>
              <w:t>15</w:t>
            </w:r>
          </w:p>
        </w:tc>
        <w:tc>
          <w:tcPr>
            <w:tcW w:w="1134" w:type="dxa"/>
            <w:vMerge w:val="restart"/>
            <w:vAlign w:val="center"/>
            <w:hideMark/>
          </w:tcPr>
          <w:p w14:paraId="07997799" w14:textId="77777777" w:rsidR="007671C1" w:rsidRPr="000C792B" w:rsidRDefault="007671C1" w:rsidP="00EC132E">
            <w:pPr>
              <w:pStyle w:val="TAC"/>
            </w:pPr>
            <w:r w:rsidRPr="000C792B">
              <w:t>≥ [24]</w:t>
            </w:r>
          </w:p>
        </w:tc>
        <w:tc>
          <w:tcPr>
            <w:tcW w:w="1367" w:type="dxa"/>
            <w:vMerge w:val="restart"/>
            <w:vAlign w:val="center"/>
            <w:hideMark/>
          </w:tcPr>
          <w:p w14:paraId="258DE9FF" w14:textId="77777777" w:rsidR="007671C1" w:rsidRPr="000C792B" w:rsidRDefault="007671C1" w:rsidP="00EC132E">
            <w:pPr>
              <w:pStyle w:val="TAC"/>
            </w:pPr>
            <w:r w:rsidRPr="000C792B">
              <w:t>≥ [4]</w:t>
            </w:r>
          </w:p>
        </w:tc>
        <w:tc>
          <w:tcPr>
            <w:tcW w:w="2040" w:type="dxa"/>
            <w:vAlign w:val="center"/>
            <w:hideMark/>
          </w:tcPr>
          <w:p w14:paraId="5056A511" w14:textId="77777777" w:rsidR="007671C1" w:rsidRPr="000C792B" w:rsidRDefault="007671C1" w:rsidP="00EC132E">
            <w:pPr>
              <w:pStyle w:val="TAC"/>
            </w:pPr>
            <w:r w:rsidRPr="000C792B">
              <w:t>NR_FDD_FR1_A, NR_TDD_FR1_A,</w:t>
            </w:r>
          </w:p>
          <w:p w14:paraId="27075751" w14:textId="77777777" w:rsidR="007671C1" w:rsidRPr="000C792B" w:rsidRDefault="007671C1" w:rsidP="00EC132E">
            <w:pPr>
              <w:pStyle w:val="TAC"/>
            </w:pPr>
            <w:r w:rsidRPr="000C792B">
              <w:t>NR_SDL_FR1_A</w:t>
            </w:r>
          </w:p>
        </w:tc>
        <w:tc>
          <w:tcPr>
            <w:tcW w:w="1134" w:type="dxa"/>
            <w:vAlign w:val="center"/>
            <w:hideMark/>
          </w:tcPr>
          <w:p w14:paraId="5FAD859B" w14:textId="77777777" w:rsidR="007671C1" w:rsidRPr="000C792B" w:rsidRDefault="007671C1" w:rsidP="00EC132E">
            <w:pPr>
              <w:pStyle w:val="TAC"/>
            </w:pPr>
            <w:r w:rsidRPr="000C792B">
              <w:t>-121</w:t>
            </w:r>
          </w:p>
        </w:tc>
        <w:tc>
          <w:tcPr>
            <w:tcW w:w="1275" w:type="dxa"/>
            <w:vAlign w:val="center"/>
            <w:hideMark/>
          </w:tcPr>
          <w:p w14:paraId="1EEB7A94" w14:textId="77777777" w:rsidR="007671C1" w:rsidRPr="000C792B" w:rsidRDefault="007671C1" w:rsidP="00EC132E">
            <w:pPr>
              <w:pStyle w:val="TAC"/>
              <w:rPr>
                <w:lang w:eastAsia="zh-CN"/>
              </w:rPr>
            </w:pPr>
            <w:r w:rsidRPr="000C792B">
              <w:rPr>
                <w:lang w:eastAsia="zh-CN"/>
              </w:rPr>
              <w:t>-50</w:t>
            </w:r>
          </w:p>
        </w:tc>
      </w:tr>
      <w:tr w:rsidR="007671C1" w:rsidRPr="000C792B" w14:paraId="0020492F" w14:textId="77777777" w:rsidTr="00ED4E9A">
        <w:trPr>
          <w:jc w:val="center"/>
        </w:trPr>
        <w:tc>
          <w:tcPr>
            <w:tcW w:w="959" w:type="dxa"/>
            <w:vMerge/>
            <w:vAlign w:val="center"/>
            <w:hideMark/>
          </w:tcPr>
          <w:p w14:paraId="4E585270"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2D5F7F56"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3A4C841"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23A3406E" w14:textId="77777777" w:rsidR="007671C1" w:rsidRPr="000C792B" w:rsidRDefault="007671C1" w:rsidP="00ED4E9A">
            <w:pPr>
              <w:spacing w:after="0"/>
              <w:rPr>
                <w:rFonts w:ascii="Arial" w:hAnsi="Arial" w:cs="Arial"/>
                <w:sz w:val="18"/>
              </w:rPr>
            </w:pPr>
          </w:p>
        </w:tc>
        <w:tc>
          <w:tcPr>
            <w:tcW w:w="1367" w:type="dxa"/>
            <w:vMerge/>
            <w:vAlign w:val="center"/>
            <w:hideMark/>
          </w:tcPr>
          <w:p w14:paraId="48EB7522" w14:textId="77777777" w:rsidR="007671C1" w:rsidRPr="000C792B" w:rsidRDefault="007671C1" w:rsidP="00ED4E9A">
            <w:pPr>
              <w:spacing w:after="0"/>
              <w:rPr>
                <w:rFonts w:ascii="Arial" w:hAnsi="Arial" w:cs="Arial"/>
                <w:sz w:val="18"/>
              </w:rPr>
            </w:pPr>
          </w:p>
        </w:tc>
        <w:tc>
          <w:tcPr>
            <w:tcW w:w="2040" w:type="dxa"/>
            <w:vAlign w:val="center"/>
            <w:hideMark/>
          </w:tcPr>
          <w:p w14:paraId="0BF96389" w14:textId="77777777" w:rsidR="007671C1" w:rsidRPr="000C792B" w:rsidRDefault="007671C1" w:rsidP="00EC132E">
            <w:pPr>
              <w:pStyle w:val="TAC"/>
            </w:pPr>
            <w:r w:rsidRPr="000C792B">
              <w:t>NR_FDD_FR1_B</w:t>
            </w:r>
          </w:p>
        </w:tc>
        <w:tc>
          <w:tcPr>
            <w:tcW w:w="1134" w:type="dxa"/>
            <w:hideMark/>
          </w:tcPr>
          <w:p w14:paraId="796C2B80" w14:textId="77777777" w:rsidR="007671C1" w:rsidRPr="000C792B" w:rsidRDefault="007671C1" w:rsidP="00EC132E">
            <w:pPr>
              <w:pStyle w:val="TAC"/>
            </w:pPr>
            <w:r w:rsidRPr="000C792B">
              <w:t>-120.5</w:t>
            </w:r>
          </w:p>
        </w:tc>
        <w:tc>
          <w:tcPr>
            <w:tcW w:w="1275" w:type="dxa"/>
            <w:hideMark/>
          </w:tcPr>
          <w:p w14:paraId="45CDB833" w14:textId="77777777" w:rsidR="007671C1" w:rsidRPr="000C792B" w:rsidRDefault="007671C1" w:rsidP="00EC132E">
            <w:pPr>
              <w:pStyle w:val="TAC"/>
            </w:pPr>
            <w:r w:rsidRPr="000C792B">
              <w:rPr>
                <w:lang w:eastAsia="zh-CN"/>
              </w:rPr>
              <w:t>-50</w:t>
            </w:r>
          </w:p>
        </w:tc>
      </w:tr>
      <w:tr w:rsidR="007671C1" w:rsidRPr="000C792B" w14:paraId="028EEAFE" w14:textId="77777777" w:rsidTr="00ED4E9A">
        <w:trPr>
          <w:jc w:val="center"/>
        </w:trPr>
        <w:tc>
          <w:tcPr>
            <w:tcW w:w="959" w:type="dxa"/>
            <w:vMerge/>
            <w:vAlign w:val="center"/>
            <w:hideMark/>
          </w:tcPr>
          <w:p w14:paraId="71A43C94"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44B4F5EC"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D4B4635"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BD15989" w14:textId="77777777" w:rsidR="007671C1" w:rsidRPr="000C792B" w:rsidRDefault="007671C1" w:rsidP="00ED4E9A">
            <w:pPr>
              <w:spacing w:after="0"/>
              <w:rPr>
                <w:rFonts w:ascii="Arial" w:hAnsi="Arial" w:cs="Arial"/>
                <w:sz w:val="18"/>
              </w:rPr>
            </w:pPr>
          </w:p>
        </w:tc>
        <w:tc>
          <w:tcPr>
            <w:tcW w:w="1367" w:type="dxa"/>
            <w:vMerge/>
            <w:vAlign w:val="center"/>
            <w:hideMark/>
          </w:tcPr>
          <w:p w14:paraId="2964C765" w14:textId="77777777" w:rsidR="007671C1" w:rsidRPr="000C792B" w:rsidRDefault="007671C1" w:rsidP="00ED4E9A">
            <w:pPr>
              <w:spacing w:after="0"/>
              <w:rPr>
                <w:rFonts w:ascii="Arial" w:hAnsi="Arial" w:cs="Arial"/>
                <w:sz w:val="18"/>
              </w:rPr>
            </w:pPr>
          </w:p>
        </w:tc>
        <w:tc>
          <w:tcPr>
            <w:tcW w:w="2040" w:type="dxa"/>
            <w:vAlign w:val="center"/>
            <w:hideMark/>
          </w:tcPr>
          <w:p w14:paraId="1A423374" w14:textId="77777777" w:rsidR="007671C1" w:rsidRPr="000C792B" w:rsidRDefault="007671C1" w:rsidP="00EC132E">
            <w:pPr>
              <w:pStyle w:val="TAC"/>
            </w:pPr>
            <w:r w:rsidRPr="000C792B">
              <w:t>NR_TDD_FR1_C</w:t>
            </w:r>
          </w:p>
        </w:tc>
        <w:tc>
          <w:tcPr>
            <w:tcW w:w="1134" w:type="dxa"/>
            <w:vAlign w:val="center"/>
            <w:hideMark/>
          </w:tcPr>
          <w:p w14:paraId="78BCA0BC" w14:textId="77777777" w:rsidR="007671C1" w:rsidRPr="000C792B" w:rsidRDefault="007671C1" w:rsidP="00EC132E">
            <w:pPr>
              <w:pStyle w:val="TAC"/>
            </w:pPr>
            <w:r w:rsidRPr="000C792B">
              <w:t>-120</w:t>
            </w:r>
          </w:p>
        </w:tc>
        <w:tc>
          <w:tcPr>
            <w:tcW w:w="1275" w:type="dxa"/>
            <w:hideMark/>
          </w:tcPr>
          <w:p w14:paraId="776F43F4" w14:textId="77777777" w:rsidR="007671C1" w:rsidRPr="000C792B" w:rsidRDefault="007671C1" w:rsidP="00EC132E">
            <w:pPr>
              <w:pStyle w:val="TAC"/>
            </w:pPr>
            <w:r w:rsidRPr="000C792B">
              <w:rPr>
                <w:lang w:eastAsia="zh-CN"/>
              </w:rPr>
              <w:t>-50</w:t>
            </w:r>
          </w:p>
        </w:tc>
      </w:tr>
      <w:tr w:rsidR="007671C1" w:rsidRPr="000C792B" w14:paraId="4C24AA67" w14:textId="77777777" w:rsidTr="00ED4E9A">
        <w:trPr>
          <w:jc w:val="center"/>
        </w:trPr>
        <w:tc>
          <w:tcPr>
            <w:tcW w:w="959" w:type="dxa"/>
            <w:vMerge/>
            <w:vAlign w:val="center"/>
            <w:hideMark/>
          </w:tcPr>
          <w:p w14:paraId="3FD9D5C9"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22EB4CC0"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7EC2C3B"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A699C09" w14:textId="77777777" w:rsidR="007671C1" w:rsidRPr="000C792B" w:rsidRDefault="007671C1" w:rsidP="00ED4E9A">
            <w:pPr>
              <w:spacing w:after="0"/>
              <w:rPr>
                <w:rFonts w:ascii="Arial" w:hAnsi="Arial" w:cs="Arial"/>
                <w:sz w:val="18"/>
              </w:rPr>
            </w:pPr>
          </w:p>
        </w:tc>
        <w:tc>
          <w:tcPr>
            <w:tcW w:w="1367" w:type="dxa"/>
            <w:vMerge/>
            <w:vAlign w:val="center"/>
            <w:hideMark/>
          </w:tcPr>
          <w:p w14:paraId="409405D9" w14:textId="77777777" w:rsidR="007671C1" w:rsidRPr="000C792B" w:rsidRDefault="007671C1" w:rsidP="00ED4E9A">
            <w:pPr>
              <w:spacing w:after="0"/>
              <w:rPr>
                <w:rFonts w:ascii="Arial" w:hAnsi="Arial" w:cs="Arial"/>
                <w:sz w:val="18"/>
              </w:rPr>
            </w:pPr>
          </w:p>
        </w:tc>
        <w:tc>
          <w:tcPr>
            <w:tcW w:w="2040" w:type="dxa"/>
            <w:vAlign w:val="center"/>
            <w:hideMark/>
          </w:tcPr>
          <w:p w14:paraId="09B123FC" w14:textId="77777777" w:rsidR="007671C1" w:rsidRPr="000C792B" w:rsidRDefault="007671C1" w:rsidP="00EC132E">
            <w:pPr>
              <w:pStyle w:val="TAC"/>
              <w:rPr>
                <w:lang w:val="sv-SE"/>
              </w:rPr>
            </w:pPr>
            <w:r w:rsidRPr="000C792B">
              <w:rPr>
                <w:lang w:val="sv-SE"/>
              </w:rPr>
              <w:t>NR_FDD_FR1_D, NR_TDD_FR1_D</w:t>
            </w:r>
          </w:p>
        </w:tc>
        <w:tc>
          <w:tcPr>
            <w:tcW w:w="1134" w:type="dxa"/>
            <w:vAlign w:val="center"/>
            <w:hideMark/>
          </w:tcPr>
          <w:p w14:paraId="6BBE3F54" w14:textId="77777777" w:rsidR="007671C1" w:rsidRPr="000C792B" w:rsidRDefault="007671C1" w:rsidP="00EC132E">
            <w:pPr>
              <w:pStyle w:val="TAC"/>
            </w:pPr>
            <w:r w:rsidRPr="000C792B">
              <w:t>-119.5</w:t>
            </w:r>
          </w:p>
        </w:tc>
        <w:tc>
          <w:tcPr>
            <w:tcW w:w="1275" w:type="dxa"/>
            <w:hideMark/>
          </w:tcPr>
          <w:p w14:paraId="7C906FF9" w14:textId="77777777" w:rsidR="007671C1" w:rsidRPr="000C792B" w:rsidRDefault="007671C1" w:rsidP="00EC132E">
            <w:pPr>
              <w:pStyle w:val="TAC"/>
            </w:pPr>
            <w:r w:rsidRPr="000C792B">
              <w:rPr>
                <w:lang w:eastAsia="zh-CN"/>
              </w:rPr>
              <w:t>-50</w:t>
            </w:r>
          </w:p>
        </w:tc>
      </w:tr>
      <w:tr w:rsidR="007671C1" w:rsidRPr="000C792B" w14:paraId="20E9A80E" w14:textId="77777777" w:rsidTr="00ED4E9A">
        <w:trPr>
          <w:jc w:val="center"/>
        </w:trPr>
        <w:tc>
          <w:tcPr>
            <w:tcW w:w="959" w:type="dxa"/>
            <w:vMerge/>
            <w:vAlign w:val="center"/>
            <w:hideMark/>
          </w:tcPr>
          <w:p w14:paraId="35AA1081"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5847EB98"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5A26120A"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018EF216" w14:textId="77777777" w:rsidR="007671C1" w:rsidRPr="000C792B" w:rsidRDefault="007671C1" w:rsidP="00ED4E9A">
            <w:pPr>
              <w:spacing w:after="0"/>
              <w:rPr>
                <w:rFonts w:ascii="Arial" w:hAnsi="Arial" w:cs="Arial"/>
                <w:sz w:val="18"/>
              </w:rPr>
            </w:pPr>
          </w:p>
        </w:tc>
        <w:tc>
          <w:tcPr>
            <w:tcW w:w="1367" w:type="dxa"/>
            <w:vMerge/>
            <w:vAlign w:val="center"/>
            <w:hideMark/>
          </w:tcPr>
          <w:p w14:paraId="63E9F169" w14:textId="77777777" w:rsidR="007671C1" w:rsidRPr="000C792B" w:rsidRDefault="007671C1" w:rsidP="00ED4E9A">
            <w:pPr>
              <w:spacing w:after="0"/>
              <w:rPr>
                <w:rFonts w:ascii="Arial" w:hAnsi="Arial" w:cs="Arial"/>
                <w:sz w:val="18"/>
              </w:rPr>
            </w:pPr>
          </w:p>
        </w:tc>
        <w:tc>
          <w:tcPr>
            <w:tcW w:w="2040" w:type="dxa"/>
            <w:vAlign w:val="center"/>
            <w:hideMark/>
          </w:tcPr>
          <w:p w14:paraId="20DF248F" w14:textId="77777777" w:rsidR="007671C1" w:rsidRPr="000C792B" w:rsidRDefault="007671C1" w:rsidP="00EC132E">
            <w:pPr>
              <w:pStyle w:val="TAC"/>
              <w:rPr>
                <w:rFonts w:cs="Arial"/>
                <w:lang w:val="sv-SE"/>
              </w:rPr>
            </w:pPr>
            <w:r w:rsidRPr="000C792B">
              <w:rPr>
                <w:lang w:val="sv-SE"/>
              </w:rPr>
              <w:t>NR_FDD_FR1_E, NR_TDD_FR1_E</w:t>
            </w:r>
          </w:p>
        </w:tc>
        <w:tc>
          <w:tcPr>
            <w:tcW w:w="1134" w:type="dxa"/>
            <w:vAlign w:val="center"/>
            <w:hideMark/>
          </w:tcPr>
          <w:p w14:paraId="2B8A57F8" w14:textId="77777777" w:rsidR="007671C1" w:rsidRPr="000C792B" w:rsidRDefault="007671C1" w:rsidP="00EC132E">
            <w:pPr>
              <w:pStyle w:val="TAC"/>
              <w:rPr>
                <w:rFonts w:cs="Arial"/>
              </w:rPr>
            </w:pPr>
            <w:r w:rsidRPr="000C792B">
              <w:t>-119</w:t>
            </w:r>
          </w:p>
        </w:tc>
        <w:tc>
          <w:tcPr>
            <w:tcW w:w="1275" w:type="dxa"/>
            <w:hideMark/>
          </w:tcPr>
          <w:p w14:paraId="755D8CA6" w14:textId="77777777" w:rsidR="007671C1" w:rsidRPr="000C792B" w:rsidRDefault="007671C1" w:rsidP="00EC132E">
            <w:pPr>
              <w:pStyle w:val="TAC"/>
              <w:rPr>
                <w:rFonts w:cs="Arial"/>
              </w:rPr>
            </w:pPr>
            <w:r w:rsidRPr="000C792B">
              <w:rPr>
                <w:rFonts w:cs="Arial"/>
                <w:lang w:eastAsia="zh-CN"/>
              </w:rPr>
              <w:t>-50</w:t>
            </w:r>
          </w:p>
        </w:tc>
      </w:tr>
      <w:tr w:rsidR="007671C1" w:rsidRPr="000C792B" w14:paraId="1D66B8F9" w14:textId="77777777" w:rsidTr="00ED4E9A">
        <w:trPr>
          <w:jc w:val="center"/>
        </w:trPr>
        <w:tc>
          <w:tcPr>
            <w:tcW w:w="959" w:type="dxa"/>
            <w:vMerge/>
            <w:vAlign w:val="center"/>
            <w:hideMark/>
          </w:tcPr>
          <w:p w14:paraId="3EE0DC5B"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53725C8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554C690"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00527781" w14:textId="77777777" w:rsidR="007671C1" w:rsidRPr="000C792B" w:rsidRDefault="007671C1" w:rsidP="00ED4E9A">
            <w:pPr>
              <w:spacing w:after="0"/>
              <w:rPr>
                <w:rFonts w:ascii="Arial" w:hAnsi="Arial" w:cs="Arial"/>
                <w:sz w:val="18"/>
              </w:rPr>
            </w:pPr>
          </w:p>
        </w:tc>
        <w:tc>
          <w:tcPr>
            <w:tcW w:w="1367" w:type="dxa"/>
            <w:vMerge/>
            <w:vAlign w:val="center"/>
            <w:hideMark/>
          </w:tcPr>
          <w:p w14:paraId="76BF46A2" w14:textId="77777777" w:rsidR="007671C1" w:rsidRPr="000C792B" w:rsidRDefault="007671C1" w:rsidP="00ED4E9A">
            <w:pPr>
              <w:spacing w:after="0"/>
              <w:rPr>
                <w:rFonts w:ascii="Arial" w:hAnsi="Arial" w:cs="Arial"/>
                <w:sz w:val="18"/>
              </w:rPr>
            </w:pPr>
          </w:p>
        </w:tc>
        <w:tc>
          <w:tcPr>
            <w:tcW w:w="2040" w:type="dxa"/>
            <w:vAlign w:val="center"/>
            <w:hideMark/>
          </w:tcPr>
          <w:p w14:paraId="2305AC97" w14:textId="77777777" w:rsidR="007671C1" w:rsidRPr="000C792B" w:rsidRDefault="007671C1" w:rsidP="00EC132E">
            <w:pPr>
              <w:pStyle w:val="TAC"/>
              <w:rPr>
                <w:rFonts w:cs="Arial"/>
              </w:rPr>
            </w:pPr>
            <w:r w:rsidRPr="000C792B">
              <w:rPr>
                <w:lang w:eastAsia="zh-CN"/>
              </w:rPr>
              <w:t>NR_FDD_FR1_F</w:t>
            </w:r>
          </w:p>
        </w:tc>
        <w:tc>
          <w:tcPr>
            <w:tcW w:w="1134" w:type="dxa"/>
            <w:vAlign w:val="center"/>
            <w:hideMark/>
          </w:tcPr>
          <w:p w14:paraId="2BBAE8C2" w14:textId="77777777" w:rsidR="007671C1" w:rsidRPr="000C792B" w:rsidRDefault="007671C1" w:rsidP="00EC132E">
            <w:pPr>
              <w:pStyle w:val="TAC"/>
              <w:rPr>
                <w:rFonts w:cs="Arial"/>
              </w:rPr>
            </w:pPr>
            <w:r w:rsidRPr="000C792B">
              <w:t>-118.5</w:t>
            </w:r>
          </w:p>
        </w:tc>
        <w:tc>
          <w:tcPr>
            <w:tcW w:w="1275" w:type="dxa"/>
            <w:hideMark/>
          </w:tcPr>
          <w:p w14:paraId="3C803464" w14:textId="77777777" w:rsidR="007671C1" w:rsidRPr="000C792B" w:rsidRDefault="007671C1" w:rsidP="00EC132E">
            <w:pPr>
              <w:pStyle w:val="TAC"/>
              <w:rPr>
                <w:rFonts w:cs="Arial"/>
              </w:rPr>
            </w:pPr>
            <w:r w:rsidRPr="000C792B">
              <w:rPr>
                <w:rFonts w:cs="Arial"/>
                <w:lang w:eastAsia="zh-CN"/>
              </w:rPr>
              <w:t>-50</w:t>
            </w:r>
          </w:p>
        </w:tc>
      </w:tr>
      <w:tr w:rsidR="007671C1" w:rsidRPr="000C792B" w14:paraId="75608D86" w14:textId="77777777" w:rsidTr="00ED4E9A">
        <w:trPr>
          <w:jc w:val="center"/>
        </w:trPr>
        <w:tc>
          <w:tcPr>
            <w:tcW w:w="959" w:type="dxa"/>
            <w:vMerge/>
            <w:vAlign w:val="center"/>
            <w:hideMark/>
          </w:tcPr>
          <w:p w14:paraId="08D2D75E"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1B9CD963"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B4C7332"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6EEC22E6" w14:textId="77777777" w:rsidR="007671C1" w:rsidRPr="000C792B" w:rsidRDefault="007671C1" w:rsidP="00ED4E9A">
            <w:pPr>
              <w:spacing w:after="0"/>
              <w:rPr>
                <w:rFonts w:ascii="Arial" w:hAnsi="Arial" w:cs="Arial"/>
                <w:sz w:val="18"/>
              </w:rPr>
            </w:pPr>
          </w:p>
        </w:tc>
        <w:tc>
          <w:tcPr>
            <w:tcW w:w="1367" w:type="dxa"/>
            <w:vMerge/>
            <w:vAlign w:val="center"/>
            <w:hideMark/>
          </w:tcPr>
          <w:p w14:paraId="7403B462" w14:textId="77777777" w:rsidR="007671C1" w:rsidRPr="000C792B" w:rsidRDefault="007671C1" w:rsidP="00ED4E9A">
            <w:pPr>
              <w:spacing w:after="0"/>
              <w:rPr>
                <w:rFonts w:ascii="Arial" w:hAnsi="Arial" w:cs="Arial"/>
                <w:sz w:val="18"/>
              </w:rPr>
            </w:pPr>
          </w:p>
        </w:tc>
        <w:tc>
          <w:tcPr>
            <w:tcW w:w="2040" w:type="dxa"/>
            <w:vAlign w:val="center"/>
            <w:hideMark/>
          </w:tcPr>
          <w:p w14:paraId="4D2C03EB" w14:textId="77777777" w:rsidR="007671C1" w:rsidRPr="000C792B" w:rsidRDefault="007671C1" w:rsidP="00EC132E">
            <w:pPr>
              <w:pStyle w:val="TAC"/>
              <w:rPr>
                <w:rFonts w:cs="Arial"/>
              </w:rPr>
            </w:pPr>
            <w:r w:rsidRPr="000C792B">
              <w:rPr>
                <w:lang w:eastAsia="zh-CN"/>
              </w:rPr>
              <w:t>NR</w:t>
            </w:r>
            <w:r w:rsidRPr="000C792B">
              <w:t>_</w:t>
            </w:r>
            <w:r w:rsidRPr="000C792B">
              <w:rPr>
                <w:lang w:eastAsia="zh-CN"/>
              </w:rPr>
              <w:t>FDD_FR1_G</w:t>
            </w:r>
          </w:p>
        </w:tc>
        <w:tc>
          <w:tcPr>
            <w:tcW w:w="1134" w:type="dxa"/>
            <w:vAlign w:val="center"/>
            <w:hideMark/>
          </w:tcPr>
          <w:p w14:paraId="2C9F3300" w14:textId="77777777" w:rsidR="007671C1" w:rsidRPr="000C792B" w:rsidRDefault="007671C1" w:rsidP="00EC132E">
            <w:pPr>
              <w:pStyle w:val="TAC"/>
              <w:rPr>
                <w:rFonts w:cs="Arial"/>
              </w:rPr>
            </w:pPr>
            <w:r w:rsidRPr="000C792B">
              <w:t>-118</w:t>
            </w:r>
          </w:p>
        </w:tc>
        <w:tc>
          <w:tcPr>
            <w:tcW w:w="1275" w:type="dxa"/>
            <w:hideMark/>
          </w:tcPr>
          <w:p w14:paraId="72745EAA" w14:textId="77777777" w:rsidR="007671C1" w:rsidRPr="000C792B" w:rsidRDefault="007671C1" w:rsidP="00EC132E">
            <w:pPr>
              <w:pStyle w:val="TAC"/>
              <w:rPr>
                <w:rFonts w:cs="Arial"/>
              </w:rPr>
            </w:pPr>
            <w:r w:rsidRPr="000C792B">
              <w:rPr>
                <w:rFonts w:cs="Arial"/>
                <w:lang w:eastAsia="zh-CN"/>
              </w:rPr>
              <w:t>-50</w:t>
            </w:r>
          </w:p>
        </w:tc>
      </w:tr>
      <w:tr w:rsidR="007671C1" w:rsidRPr="000C792B" w14:paraId="702735F7" w14:textId="77777777" w:rsidTr="00ED4E9A">
        <w:trPr>
          <w:jc w:val="center"/>
        </w:trPr>
        <w:tc>
          <w:tcPr>
            <w:tcW w:w="959" w:type="dxa"/>
            <w:vMerge/>
            <w:vAlign w:val="center"/>
            <w:hideMark/>
          </w:tcPr>
          <w:p w14:paraId="142251EE" w14:textId="77777777" w:rsidR="007671C1" w:rsidRPr="000C792B" w:rsidRDefault="007671C1" w:rsidP="00ED4E9A">
            <w:pPr>
              <w:spacing w:after="0"/>
              <w:rPr>
                <w:rFonts w:ascii="Arial" w:hAnsi="Arial" w:cs="Arial"/>
                <w:sz w:val="18"/>
                <w:lang w:eastAsia="zh-CN"/>
              </w:rPr>
            </w:pPr>
          </w:p>
        </w:tc>
        <w:tc>
          <w:tcPr>
            <w:tcW w:w="1163" w:type="dxa"/>
            <w:vMerge/>
            <w:vAlign w:val="center"/>
            <w:hideMark/>
          </w:tcPr>
          <w:p w14:paraId="03ADE1DE"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0BEC349" w14:textId="77777777" w:rsidR="007671C1" w:rsidRPr="000C792B" w:rsidRDefault="007671C1" w:rsidP="00ED4E9A">
            <w:pPr>
              <w:spacing w:after="0"/>
              <w:rPr>
                <w:rFonts w:ascii="Arial" w:hAnsi="Arial" w:cs="Arial"/>
                <w:sz w:val="18"/>
                <w:lang w:val="sv-SE" w:eastAsia="zh-CN"/>
              </w:rPr>
            </w:pPr>
          </w:p>
        </w:tc>
        <w:tc>
          <w:tcPr>
            <w:tcW w:w="1134" w:type="dxa"/>
            <w:vMerge/>
            <w:vAlign w:val="center"/>
            <w:hideMark/>
          </w:tcPr>
          <w:p w14:paraId="7156A5DA" w14:textId="77777777" w:rsidR="007671C1" w:rsidRPr="000C792B" w:rsidRDefault="007671C1" w:rsidP="00ED4E9A">
            <w:pPr>
              <w:spacing w:after="0"/>
              <w:rPr>
                <w:rFonts w:ascii="Arial" w:hAnsi="Arial" w:cs="Arial"/>
                <w:sz w:val="18"/>
              </w:rPr>
            </w:pPr>
          </w:p>
        </w:tc>
        <w:tc>
          <w:tcPr>
            <w:tcW w:w="1367" w:type="dxa"/>
            <w:vMerge/>
            <w:vAlign w:val="center"/>
            <w:hideMark/>
          </w:tcPr>
          <w:p w14:paraId="24259056" w14:textId="77777777" w:rsidR="007671C1" w:rsidRPr="000C792B" w:rsidRDefault="007671C1" w:rsidP="00ED4E9A">
            <w:pPr>
              <w:spacing w:after="0"/>
              <w:rPr>
                <w:rFonts w:ascii="Arial" w:hAnsi="Arial" w:cs="Arial"/>
                <w:sz w:val="18"/>
              </w:rPr>
            </w:pPr>
          </w:p>
        </w:tc>
        <w:tc>
          <w:tcPr>
            <w:tcW w:w="2040" w:type="dxa"/>
            <w:vAlign w:val="center"/>
            <w:hideMark/>
          </w:tcPr>
          <w:p w14:paraId="501EFBB2" w14:textId="77777777" w:rsidR="007671C1" w:rsidRPr="000C792B" w:rsidRDefault="007671C1" w:rsidP="00EC132E">
            <w:pPr>
              <w:pStyle w:val="TAC"/>
              <w:rPr>
                <w:rFonts w:cs="Arial"/>
              </w:rPr>
            </w:pPr>
            <w:r w:rsidRPr="000C792B">
              <w:rPr>
                <w:lang w:eastAsia="zh-CN"/>
              </w:rPr>
              <w:t>NR</w:t>
            </w:r>
            <w:r w:rsidRPr="000C792B">
              <w:t>_</w:t>
            </w:r>
            <w:r w:rsidRPr="000C792B">
              <w:rPr>
                <w:lang w:eastAsia="zh-CN"/>
              </w:rPr>
              <w:t>FDD_FR1_H</w:t>
            </w:r>
          </w:p>
        </w:tc>
        <w:tc>
          <w:tcPr>
            <w:tcW w:w="1134" w:type="dxa"/>
            <w:vAlign w:val="center"/>
            <w:hideMark/>
          </w:tcPr>
          <w:p w14:paraId="4FAACE4E" w14:textId="77777777" w:rsidR="007671C1" w:rsidRPr="000C792B" w:rsidRDefault="007671C1" w:rsidP="00EC132E">
            <w:pPr>
              <w:pStyle w:val="TAC"/>
              <w:rPr>
                <w:rFonts w:cs="Arial"/>
              </w:rPr>
            </w:pPr>
            <w:r w:rsidRPr="000C792B">
              <w:t>-117.5</w:t>
            </w:r>
          </w:p>
        </w:tc>
        <w:tc>
          <w:tcPr>
            <w:tcW w:w="1275" w:type="dxa"/>
            <w:hideMark/>
          </w:tcPr>
          <w:p w14:paraId="66B95CBA" w14:textId="77777777" w:rsidR="007671C1" w:rsidRPr="000C792B" w:rsidRDefault="007671C1" w:rsidP="00EC132E">
            <w:pPr>
              <w:pStyle w:val="TAC"/>
              <w:rPr>
                <w:rFonts w:cs="Arial"/>
              </w:rPr>
            </w:pPr>
            <w:r w:rsidRPr="000C792B">
              <w:rPr>
                <w:rFonts w:cs="Arial"/>
                <w:lang w:eastAsia="zh-CN"/>
              </w:rPr>
              <w:t>-50</w:t>
            </w:r>
          </w:p>
        </w:tc>
      </w:tr>
      <w:tr w:rsidR="007671C1" w:rsidRPr="000C792B" w14:paraId="0B50A8C0" w14:textId="77777777" w:rsidTr="00ED4E9A">
        <w:trPr>
          <w:jc w:val="center"/>
        </w:trPr>
        <w:tc>
          <w:tcPr>
            <w:tcW w:w="959" w:type="dxa"/>
            <w:hideMark/>
          </w:tcPr>
          <w:p w14:paraId="2B4E423D" w14:textId="77777777" w:rsidR="007671C1" w:rsidRPr="000C792B" w:rsidRDefault="007671C1" w:rsidP="00EC132E">
            <w:pPr>
              <w:pStyle w:val="TAC"/>
            </w:pPr>
            <w:r w:rsidRPr="000C792B">
              <w:rPr>
                <w:lang w:eastAsia="zh-CN"/>
              </w:rPr>
              <w:t>[98] +</w:t>
            </w:r>
            <w:r w:rsidRPr="000C792B">
              <w:rPr>
                <w:rFonts w:ascii="SimSun" w:hAnsi="SimSun" w:hint="eastAsia"/>
                <w:lang w:eastAsia="zh-CN"/>
              </w:rPr>
              <w:t>Δ</w:t>
            </w:r>
          </w:p>
        </w:tc>
        <w:tc>
          <w:tcPr>
            <w:tcW w:w="1163" w:type="dxa"/>
            <w:vMerge/>
            <w:vAlign w:val="center"/>
            <w:hideMark/>
          </w:tcPr>
          <w:p w14:paraId="744FDB3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69A1B55" w14:textId="77777777" w:rsidR="007671C1" w:rsidRPr="000C792B" w:rsidRDefault="007671C1" w:rsidP="00ED4E9A">
            <w:pPr>
              <w:spacing w:after="0"/>
              <w:rPr>
                <w:rFonts w:ascii="Arial" w:hAnsi="Arial" w:cs="Arial"/>
                <w:sz w:val="18"/>
                <w:lang w:val="sv-SE" w:eastAsia="zh-CN"/>
              </w:rPr>
            </w:pPr>
          </w:p>
        </w:tc>
        <w:tc>
          <w:tcPr>
            <w:tcW w:w="1134" w:type="dxa"/>
            <w:vAlign w:val="center"/>
            <w:hideMark/>
          </w:tcPr>
          <w:p w14:paraId="51176F02" w14:textId="77777777" w:rsidR="007671C1" w:rsidRPr="000C792B" w:rsidRDefault="007671C1" w:rsidP="00EC132E">
            <w:pPr>
              <w:pStyle w:val="TAC"/>
            </w:pPr>
            <w:r w:rsidRPr="000C792B">
              <w:t>≥ [52]</w:t>
            </w:r>
          </w:p>
        </w:tc>
        <w:tc>
          <w:tcPr>
            <w:tcW w:w="1367" w:type="dxa"/>
            <w:vAlign w:val="center"/>
            <w:hideMark/>
          </w:tcPr>
          <w:p w14:paraId="0B0A857C" w14:textId="77777777" w:rsidR="007671C1" w:rsidRPr="000C792B" w:rsidRDefault="007671C1" w:rsidP="00EC132E">
            <w:pPr>
              <w:pStyle w:val="TAC"/>
            </w:pPr>
            <w:r w:rsidRPr="000C792B">
              <w:t>≥ [1]</w:t>
            </w:r>
          </w:p>
        </w:tc>
        <w:tc>
          <w:tcPr>
            <w:tcW w:w="2040" w:type="dxa"/>
            <w:vAlign w:val="center"/>
            <w:hideMark/>
          </w:tcPr>
          <w:p w14:paraId="2DAF8CC9" w14:textId="77777777" w:rsidR="007671C1" w:rsidRPr="000C792B" w:rsidRDefault="007671C1" w:rsidP="00EC132E">
            <w:pPr>
              <w:pStyle w:val="TAC"/>
              <w:rPr>
                <w:rFonts w:cs="Arial"/>
              </w:rPr>
            </w:pPr>
            <w:r w:rsidRPr="000C792B">
              <w:rPr>
                <w:rFonts w:cs="Arial"/>
              </w:rPr>
              <w:t>Note 6</w:t>
            </w:r>
          </w:p>
        </w:tc>
        <w:tc>
          <w:tcPr>
            <w:tcW w:w="1134" w:type="dxa"/>
            <w:vAlign w:val="center"/>
            <w:hideMark/>
          </w:tcPr>
          <w:p w14:paraId="42B8D156" w14:textId="77777777" w:rsidR="007671C1" w:rsidRPr="000C792B" w:rsidRDefault="007671C1" w:rsidP="00EC132E">
            <w:pPr>
              <w:pStyle w:val="TAC"/>
              <w:rPr>
                <w:rFonts w:cs="Arial"/>
              </w:rPr>
            </w:pPr>
            <w:r w:rsidRPr="000C792B">
              <w:rPr>
                <w:rFonts w:cs="Arial"/>
              </w:rPr>
              <w:t>Note 6</w:t>
            </w:r>
          </w:p>
        </w:tc>
        <w:tc>
          <w:tcPr>
            <w:tcW w:w="1275" w:type="dxa"/>
            <w:vAlign w:val="center"/>
            <w:hideMark/>
          </w:tcPr>
          <w:p w14:paraId="4743B3AC" w14:textId="77777777" w:rsidR="007671C1" w:rsidRPr="000C792B" w:rsidRDefault="007671C1" w:rsidP="00EC132E">
            <w:pPr>
              <w:pStyle w:val="TAC"/>
              <w:rPr>
                <w:rFonts w:cs="Arial"/>
              </w:rPr>
            </w:pPr>
            <w:r w:rsidRPr="000C792B">
              <w:rPr>
                <w:rFonts w:cs="Arial"/>
              </w:rPr>
              <w:t>Note 6</w:t>
            </w:r>
          </w:p>
        </w:tc>
      </w:tr>
      <w:tr w:rsidR="007671C1" w:rsidRPr="000C792B" w14:paraId="6AFA943D" w14:textId="77777777" w:rsidTr="00ED4E9A">
        <w:trPr>
          <w:jc w:val="center"/>
        </w:trPr>
        <w:tc>
          <w:tcPr>
            <w:tcW w:w="959" w:type="dxa"/>
            <w:hideMark/>
          </w:tcPr>
          <w:p w14:paraId="30668A5E" w14:textId="77777777" w:rsidR="007671C1" w:rsidRPr="000C792B" w:rsidRDefault="007671C1" w:rsidP="00EC132E">
            <w:pPr>
              <w:pStyle w:val="TAC"/>
              <w:rPr>
                <w:lang w:eastAsia="zh-CN"/>
              </w:rPr>
            </w:pPr>
            <w:r w:rsidRPr="000C792B">
              <w:rPr>
                <w:lang w:eastAsia="zh-CN"/>
              </w:rPr>
              <w:t>[42] +</w:t>
            </w:r>
            <w:r w:rsidRPr="000C792B">
              <w:rPr>
                <w:rFonts w:ascii="SimSun" w:hAnsi="SimSun" w:hint="eastAsia"/>
                <w:lang w:eastAsia="zh-CN"/>
              </w:rPr>
              <w:t>Δ</w:t>
            </w:r>
          </w:p>
        </w:tc>
        <w:tc>
          <w:tcPr>
            <w:tcW w:w="1163" w:type="dxa"/>
            <w:vMerge/>
            <w:vAlign w:val="center"/>
            <w:hideMark/>
          </w:tcPr>
          <w:p w14:paraId="68D70FF6"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1D8C4C14" w14:textId="77777777" w:rsidR="007671C1" w:rsidRPr="000C792B" w:rsidRDefault="007671C1" w:rsidP="00ED4E9A">
            <w:pPr>
              <w:spacing w:after="0"/>
              <w:rPr>
                <w:rFonts w:ascii="Arial" w:hAnsi="Arial" w:cs="Arial"/>
                <w:sz w:val="18"/>
                <w:lang w:val="sv-SE" w:eastAsia="zh-CN"/>
              </w:rPr>
            </w:pPr>
          </w:p>
        </w:tc>
        <w:tc>
          <w:tcPr>
            <w:tcW w:w="1134" w:type="dxa"/>
            <w:vAlign w:val="center"/>
            <w:hideMark/>
          </w:tcPr>
          <w:p w14:paraId="2A4F4A79" w14:textId="77777777" w:rsidR="007671C1" w:rsidRPr="000C792B" w:rsidRDefault="007671C1" w:rsidP="00EC132E">
            <w:pPr>
              <w:pStyle w:val="TAC"/>
            </w:pPr>
            <w:r w:rsidRPr="000C792B">
              <w:t>≥ [104]</w:t>
            </w:r>
          </w:p>
        </w:tc>
        <w:tc>
          <w:tcPr>
            <w:tcW w:w="1367" w:type="dxa"/>
            <w:vAlign w:val="center"/>
            <w:hideMark/>
          </w:tcPr>
          <w:p w14:paraId="3EE8C811" w14:textId="77777777" w:rsidR="007671C1" w:rsidRPr="000C792B" w:rsidRDefault="007671C1" w:rsidP="00EC132E">
            <w:pPr>
              <w:pStyle w:val="TAC"/>
            </w:pPr>
            <w:r w:rsidRPr="000C792B">
              <w:t>≥ [1]</w:t>
            </w:r>
          </w:p>
        </w:tc>
        <w:tc>
          <w:tcPr>
            <w:tcW w:w="2040" w:type="dxa"/>
            <w:vAlign w:val="center"/>
            <w:hideMark/>
          </w:tcPr>
          <w:p w14:paraId="0350124A" w14:textId="77777777" w:rsidR="007671C1" w:rsidRPr="000C792B" w:rsidRDefault="007671C1" w:rsidP="00EC132E">
            <w:pPr>
              <w:pStyle w:val="TAC"/>
              <w:rPr>
                <w:rFonts w:cs="Arial"/>
              </w:rPr>
            </w:pPr>
            <w:r w:rsidRPr="000C792B">
              <w:rPr>
                <w:rFonts w:cs="Arial"/>
              </w:rPr>
              <w:t>Note 6</w:t>
            </w:r>
          </w:p>
        </w:tc>
        <w:tc>
          <w:tcPr>
            <w:tcW w:w="1134" w:type="dxa"/>
            <w:vAlign w:val="center"/>
            <w:hideMark/>
          </w:tcPr>
          <w:p w14:paraId="31DA59C1" w14:textId="77777777" w:rsidR="007671C1" w:rsidRPr="000C792B" w:rsidRDefault="007671C1" w:rsidP="00EC132E">
            <w:pPr>
              <w:pStyle w:val="TAC"/>
              <w:rPr>
                <w:rFonts w:cs="Arial"/>
              </w:rPr>
            </w:pPr>
            <w:r w:rsidRPr="000C792B">
              <w:rPr>
                <w:rFonts w:cs="Arial"/>
              </w:rPr>
              <w:t>Note 6</w:t>
            </w:r>
          </w:p>
        </w:tc>
        <w:tc>
          <w:tcPr>
            <w:tcW w:w="1275" w:type="dxa"/>
            <w:vAlign w:val="center"/>
            <w:hideMark/>
          </w:tcPr>
          <w:p w14:paraId="20B215C9" w14:textId="77777777" w:rsidR="007671C1" w:rsidRPr="000C792B" w:rsidRDefault="007671C1" w:rsidP="00EC132E">
            <w:pPr>
              <w:pStyle w:val="TAC"/>
              <w:rPr>
                <w:rFonts w:cs="Arial"/>
              </w:rPr>
            </w:pPr>
            <w:r w:rsidRPr="000C792B">
              <w:rPr>
                <w:rFonts w:cs="Arial"/>
              </w:rPr>
              <w:t>Note 6</w:t>
            </w:r>
          </w:p>
        </w:tc>
      </w:tr>
      <w:tr w:rsidR="007671C1" w:rsidRPr="000C792B" w14:paraId="34F9C010" w14:textId="77777777" w:rsidTr="00ED4E9A">
        <w:trPr>
          <w:jc w:val="center"/>
        </w:trPr>
        <w:tc>
          <w:tcPr>
            <w:tcW w:w="959" w:type="dxa"/>
            <w:vMerge w:val="restart"/>
            <w:vAlign w:val="center"/>
            <w:hideMark/>
          </w:tcPr>
          <w:p w14:paraId="2A15C84B" w14:textId="77777777" w:rsidR="007671C1" w:rsidRPr="000C792B" w:rsidRDefault="007671C1" w:rsidP="00EC132E">
            <w:pPr>
              <w:pStyle w:val="TAC"/>
              <w:rPr>
                <w:lang w:eastAsia="zh-CN"/>
              </w:rPr>
            </w:pPr>
            <w:r>
              <w:rPr>
                <w:lang w:eastAsia="zh-CN"/>
              </w:rPr>
              <w:t>[75]</w:t>
            </w:r>
            <w:r w:rsidRPr="000C792B">
              <w:rPr>
                <w:lang w:eastAsia="zh-CN"/>
              </w:rPr>
              <w:t xml:space="preserve"> +</w:t>
            </w:r>
            <w:r w:rsidRPr="000C792B">
              <w:rPr>
                <w:rFonts w:ascii="SimSun" w:hAnsi="SimSun" w:hint="eastAsia"/>
                <w:lang w:eastAsia="zh-CN"/>
              </w:rPr>
              <w:t>Δ</w:t>
            </w:r>
          </w:p>
        </w:tc>
        <w:tc>
          <w:tcPr>
            <w:tcW w:w="1163" w:type="dxa"/>
            <w:vMerge/>
            <w:vAlign w:val="center"/>
            <w:hideMark/>
          </w:tcPr>
          <w:p w14:paraId="20B1C0E3" w14:textId="77777777" w:rsidR="007671C1" w:rsidRPr="000C792B" w:rsidRDefault="007671C1" w:rsidP="00ED4E9A">
            <w:pPr>
              <w:spacing w:after="0"/>
              <w:rPr>
                <w:rFonts w:ascii="Arial" w:hAnsi="Arial" w:cs="Arial"/>
                <w:sz w:val="18"/>
                <w:lang w:val="sv-SE"/>
              </w:rPr>
            </w:pPr>
          </w:p>
        </w:tc>
        <w:tc>
          <w:tcPr>
            <w:tcW w:w="992" w:type="dxa"/>
            <w:vMerge w:val="restart"/>
            <w:vAlign w:val="center"/>
            <w:hideMark/>
          </w:tcPr>
          <w:p w14:paraId="5E417D8F" w14:textId="77777777" w:rsidR="007671C1" w:rsidRPr="000C792B" w:rsidRDefault="007671C1" w:rsidP="00EC132E">
            <w:pPr>
              <w:pStyle w:val="TAC"/>
              <w:rPr>
                <w:lang w:val="sv-SE" w:eastAsia="zh-CN"/>
              </w:rPr>
            </w:pPr>
            <w:r w:rsidRPr="000C792B">
              <w:rPr>
                <w:lang w:val="sv-SE" w:eastAsia="zh-CN"/>
              </w:rPr>
              <w:t xml:space="preserve">30 </w:t>
            </w:r>
          </w:p>
        </w:tc>
        <w:tc>
          <w:tcPr>
            <w:tcW w:w="1134" w:type="dxa"/>
            <w:vMerge w:val="restart"/>
            <w:vAlign w:val="center"/>
            <w:hideMark/>
          </w:tcPr>
          <w:p w14:paraId="117AC087" w14:textId="77777777" w:rsidR="007671C1" w:rsidRPr="000C792B" w:rsidRDefault="007671C1" w:rsidP="00EC132E">
            <w:pPr>
              <w:pStyle w:val="TAC"/>
            </w:pPr>
            <w:r w:rsidRPr="000C792B">
              <w:t>≥ [24]</w:t>
            </w:r>
          </w:p>
        </w:tc>
        <w:tc>
          <w:tcPr>
            <w:tcW w:w="1367" w:type="dxa"/>
            <w:vMerge w:val="restart"/>
            <w:vAlign w:val="center"/>
            <w:hideMark/>
          </w:tcPr>
          <w:p w14:paraId="2D38ABE6" w14:textId="77777777" w:rsidR="007671C1" w:rsidRPr="000C792B" w:rsidRDefault="007671C1" w:rsidP="00EC132E">
            <w:pPr>
              <w:pStyle w:val="TAC"/>
            </w:pPr>
            <w:r w:rsidRPr="000C792B">
              <w:t>≥ [4]</w:t>
            </w:r>
          </w:p>
        </w:tc>
        <w:tc>
          <w:tcPr>
            <w:tcW w:w="2040" w:type="dxa"/>
            <w:vAlign w:val="center"/>
            <w:hideMark/>
          </w:tcPr>
          <w:p w14:paraId="72275A83" w14:textId="77777777" w:rsidR="007671C1" w:rsidRPr="000C792B" w:rsidRDefault="007671C1" w:rsidP="00EC132E">
            <w:pPr>
              <w:pStyle w:val="TAC"/>
              <w:rPr>
                <w:szCs w:val="18"/>
              </w:rPr>
            </w:pPr>
            <w:r w:rsidRPr="000C792B">
              <w:rPr>
                <w:szCs w:val="18"/>
              </w:rPr>
              <w:t>NR_FDD_FR1_A, NR_TDD_FR1_A,</w:t>
            </w:r>
          </w:p>
          <w:p w14:paraId="6AC84A20" w14:textId="77777777" w:rsidR="007671C1" w:rsidRPr="000C792B" w:rsidRDefault="007671C1" w:rsidP="00EC132E">
            <w:pPr>
              <w:pStyle w:val="TAC"/>
            </w:pPr>
            <w:r w:rsidRPr="000C792B">
              <w:rPr>
                <w:szCs w:val="18"/>
              </w:rPr>
              <w:t>NR_SDL_FR1_A</w:t>
            </w:r>
          </w:p>
        </w:tc>
        <w:tc>
          <w:tcPr>
            <w:tcW w:w="1134" w:type="dxa"/>
            <w:vAlign w:val="center"/>
            <w:hideMark/>
          </w:tcPr>
          <w:p w14:paraId="20D09541" w14:textId="77777777" w:rsidR="007671C1" w:rsidRPr="000C792B" w:rsidRDefault="007671C1" w:rsidP="00EC132E">
            <w:pPr>
              <w:pStyle w:val="TAC"/>
            </w:pPr>
            <w:r w:rsidRPr="000C792B">
              <w:t>-118</w:t>
            </w:r>
          </w:p>
        </w:tc>
        <w:tc>
          <w:tcPr>
            <w:tcW w:w="1275" w:type="dxa"/>
            <w:vAlign w:val="center"/>
            <w:hideMark/>
          </w:tcPr>
          <w:p w14:paraId="7CFA9A2E" w14:textId="77777777" w:rsidR="007671C1" w:rsidRPr="000C792B" w:rsidRDefault="007671C1" w:rsidP="00EC132E">
            <w:pPr>
              <w:pStyle w:val="TAC"/>
            </w:pPr>
            <w:r w:rsidRPr="000C792B">
              <w:rPr>
                <w:lang w:eastAsia="zh-CN"/>
              </w:rPr>
              <w:t>-50</w:t>
            </w:r>
          </w:p>
        </w:tc>
      </w:tr>
      <w:tr w:rsidR="007671C1" w:rsidRPr="000C792B" w14:paraId="5749E3D6" w14:textId="77777777" w:rsidTr="00ED4E9A">
        <w:trPr>
          <w:jc w:val="center"/>
        </w:trPr>
        <w:tc>
          <w:tcPr>
            <w:tcW w:w="959" w:type="dxa"/>
            <w:vMerge/>
            <w:vAlign w:val="center"/>
            <w:hideMark/>
          </w:tcPr>
          <w:p w14:paraId="6C49E846" w14:textId="77777777" w:rsidR="007671C1" w:rsidRPr="000C792B" w:rsidRDefault="007671C1" w:rsidP="00EC132E">
            <w:pPr>
              <w:pStyle w:val="TAC"/>
              <w:rPr>
                <w:lang w:eastAsia="zh-CN"/>
              </w:rPr>
            </w:pPr>
          </w:p>
        </w:tc>
        <w:tc>
          <w:tcPr>
            <w:tcW w:w="1163" w:type="dxa"/>
            <w:vMerge/>
            <w:vAlign w:val="center"/>
            <w:hideMark/>
          </w:tcPr>
          <w:p w14:paraId="6A60A3B0"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18748443" w14:textId="77777777" w:rsidR="007671C1" w:rsidRPr="000C792B" w:rsidRDefault="007671C1" w:rsidP="00EC132E">
            <w:pPr>
              <w:pStyle w:val="TAC"/>
              <w:rPr>
                <w:lang w:val="sv-SE" w:eastAsia="zh-CN"/>
              </w:rPr>
            </w:pPr>
          </w:p>
        </w:tc>
        <w:tc>
          <w:tcPr>
            <w:tcW w:w="1134" w:type="dxa"/>
            <w:vMerge/>
            <w:vAlign w:val="center"/>
            <w:hideMark/>
          </w:tcPr>
          <w:p w14:paraId="4902B257" w14:textId="77777777" w:rsidR="007671C1" w:rsidRPr="000C792B" w:rsidRDefault="007671C1" w:rsidP="00EC132E">
            <w:pPr>
              <w:pStyle w:val="TAC"/>
            </w:pPr>
          </w:p>
        </w:tc>
        <w:tc>
          <w:tcPr>
            <w:tcW w:w="1367" w:type="dxa"/>
            <w:vMerge/>
            <w:vAlign w:val="center"/>
            <w:hideMark/>
          </w:tcPr>
          <w:p w14:paraId="07808FB2" w14:textId="77777777" w:rsidR="007671C1" w:rsidRPr="000C792B" w:rsidRDefault="007671C1" w:rsidP="00EC132E">
            <w:pPr>
              <w:pStyle w:val="TAC"/>
            </w:pPr>
          </w:p>
        </w:tc>
        <w:tc>
          <w:tcPr>
            <w:tcW w:w="2040" w:type="dxa"/>
            <w:vAlign w:val="center"/>
            <w:hideMark/>
          </w:tcPr>
          <w:p w14:paraId="6A155C34" w14:textId="77777777" w:rsidR="007671C1" w:rsidRPr="000C792B" w:rsidRDefault="007671C1" w:rsidP="00EC132E">
            <w:pPr>
              <w:pStyle w:val="TAC"/>
            </w:pPr>
            <w:r w:rsidRPr="000C792B">
              <w:t>NR_FDD_FR1_B</w:t>
            </w:r>
          </w:p>
        </w:tc>
        <w:tc>
          <w:tcPr>
            <w:tcW w:w="1134" w:type="dxa"/>
            <w:hideMark/>
          </w:tcPr>
          <w:p w14:paraId="507F2E1A" w14:textId="77777777" w:rsidR="007671C1" w:rsidRPr="000C792B" w:rsidRDefault="007671C1" w:rsidP="00EC132E">
            <w:pPr>
              <w:pStyle w:val="TAC"/>
            </w:pPr>
            <w:r w:rsidRPr="000C792B">
              <w:t>-117.5</w:t>
            </w:r>
          </w:p>
        </w:tc>
        <w:tc>
          <w:tcPr>
            <w:tcW w:w="1275" w:type="dxa"/>
            <w:hideMark/>
          </w:tcPr>
          <w:p w14:paraId="3A1874E9" w14:textId="77777777" w:rsidR="007671C1" w:rsidRPr="000C792B" w:rsidRDefault="007671C1" w:rsidP="00EC132E">
            <w:pPr>
              <w:pStyle w:val="TAC"/>
            </w:pPr>
            <w:r w:rsidRPr="000C792B">
              <w:rPr>
                <w:lang w:eastAsia="zh-CN"/>
              </w:rPr>
              <w:t>-50</w:t>
            </w:r>
          </w:p>
        </w:tc>
      </w:tr>
      <w:tr w:rsidR="007671C1" w:rsidRPr="000C792B" w14:paraId="649D5DA3" w14:textId="77777777" w:rsidTr="00ED4E9A">
        <w:trPr>
          <w:jc w:val="center"/>
        </w:trPr>
        <w:tc>
          <w:tcPr>
            <w:tcW w:w="959" w:type="dxa"/>
            <w:vMerge/>
            <w:vAlign w:val="center"/>
            <w:hideMark/>
          </w:tcPr>
          <w:p w14:paraId="48B676BD" w14:textId="77777777" w:rsidR="007671C1" w:rsidRPr="000C792B" w:rsidRDefault="007671C1" w:rsidP="00EC132E">
            <w:pPr>
              <w:pStyle w:val="TAC"/>
              <w:rPr>
                <w:lang w:eastAsia="zh-CN"/>
              </w:rPr>
            </w:pPr>
          </w:p>
        </w:tc>
        <w:tc>
          <w:tcPr>
            <w:tcW w:w="1163" w:type="dxa"/>
            <w:vMerge/>
            <w:vAlign w:val="center"/>
            <w:hideMark/>
          </w:tcPr>
          <w:p w14:paraId="1AF5FD04"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9F83973" w14:textId="77777777" w:rsidR="007671C1" w:rsidRPr="000C792B" w:rsidRDefault="007671C1" w:rsidP="00EC132E">
            <w:pPr>
              <w:pStyle w:val="TAC"/>
              <w:rPr>
                <w:lang w:val="sv-SE" w:eastAsia="zh-CN"/>
              </w:rPr>
            </w:pPr>
          </w:p>
        </w:tc>
        <w:tc>
          <w:tcPr>
            <w:tcW w:w="1134" w:type="dxa"/>
            <w:vMerge/>
            <w:vAlign w:val="center"/>
            <w:hideMark/>
          </w:tcPr>
          <w:p w14:paraId="72C0D70D" w14:textId="77777777" w:rsidR="007671C1" w:rsidRPr="000C792B" w:rsidRDefault="007671C1" w:rsidP="00EC132E">
            <w:pPr>
              <w:pStyle w:val="TAC"/>
            </w:pPr>
          </w:p>
        </w:tc>
        <w:tc>
          <w:tcPr>
            <w:tcW w:w="1367" w:type="dxa"/>
            <w:vMerge/>
            <w:vAlign w:val="center"/>
            <w:hideMark/>
          </w:tcPr>
          <w:p w14:paraId="6B070B9A" w14:textId="77777777" w:rsidR="007671C1" w:rsidRPr="000C792B" w:rsidRDefault="007671C1" w:rsidP="00EC132E">
            <w:pPr>
              <w:pStyle w:val="TAC"/>
            </w:pPr>
          </w:p>
        </w:tc>
        <w:tc>
          <w:tcPr>
            <w:tcW w:w="2040" w:type="dxa"/>
            <w:vAlign w:val="center"/>
            <w:hideMark/>
          </w:tcPr>
          <w:p w14:paraId="0854F2C8" w14:textId="77777777" w:rsidR="007671C1" w:rsidRPr="000C792B" w:rsidRDefault="007671C1" w:rsidP="00EC132E">
            <w:pPr>
              <w:pStyle w:val="TAC"/>
            </w:pPr>
            <w:r w:rsidRPr="000C792B">
              <w:t>NR_TDD_FR1_C</w:t>
            </w:r>
          </w:p>
        </w:tc>
        <w:tc>
          <w:tcPr>
            <w:tcW w:w="1134" w:type="dxa"/>
            <w:vAlign w:val="center"/>
            <w:hideMark/>
          </w:tcPr>
          <w:p w14:paraId="3DF2A26C" w14:textId="77777777" w:rsidR="007671C1" w:rsidRPr="000C792B" w:rsidRDefault="007671C1" w:rsidP="00EC132E">
            <w:pPr>
              <w:pStyle w:val="TAC"/>
            </w:pPr>
            <w:r w:rsidRPr="000C792B">
              <w:t>-117</w:t>
            </w:r>
          </w:p>
        </w:tc>
        <w:tc>
          <w:tcPr>
            <w:tcW w:w="1275" w:type="dxa"/>
            <w:hideMark/>
          </w:tcPr>
          <w:p w14:paraId="204DD2D1" w14:textId="77777777" w:rsidR="007671C1" w:rsidRPr="000C792B" w:rsidRDefault="007671C1" w:rsidP="00EC132E">
            <w:pPr>
              <w:pStyle w:val="TAC"/>
            </w:pPr>
            <w:r w:rsidRPr="000C792B">
              <w:rPr>
                <w:lang w:eastAsia="zh-CN"/>
              </w:rPr>
              <w:t>-50</w:t>
            </w:r>
          </w:p>
        </w:tc>
      </w:tr>
      <w:tr w:rsidR="007671C1" w:rsidRPr="000C792B" w14:paraId="3F85BB9D" w14:textId="77777777" w:rsidTr="00ED4E9A">
        <w:trPr>
          <w:jc w:val="center"/>
        </w:trPr>
        <w:tc>
          <w:tcPr>
            <w:tcW w:w="959" w:type="dxa"/>
            <w:vMerge/>
            <w:vAlign w:val="center"/>
            <w:hideMark/>
          </w:tcPr>
          <w:p w14:paraId="041E1B86" w14:textId="77777777" w:rsidR="007671C1" w:rsidRPr="000C792B" w:rsidRDefault="007671C1" w:rsidP="00EC132E">
            <w:pPr>
              <w:pStyle w:val="TAC"/>
              <w:rPr>
                <w:lang w:eastAsia="zh-CN"/>
              </w:rPr>
            </w:pPr>
          </w:p>
        </w:tc>
        <w:tc>
          <w:tcPr>
            <w:tcW w:w="1163" w:type="dxa"/>
            <w:vMerge/>
            <w:vAlign w:val="center"/>
            <w:hideMark/>
          </w:tcPr>
          <w:p w14:paraId="121286F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6BD0C723" w14:textId="77777777" w:rsidR="007671C1" w:rsidRPr="000C792B" w:rsidRDefault="007671C1" w:rsidP="00EC132E">
            <w:pPr>
              <w:pStyle w:val="TAC"/>
              <w:rPr>
                <w:lang w:val="sv-SE" w:eastAsia="zh-CN"/>
              </w:rPr>
            </w:pPr>
          </w:p>
        </w:tc>
        <w:tc>
          <w:tcPr>
            <w:tcW w:w="1134" w:type="dxa"/>
            <w:vMerge/>
            <w:vAlign w:val="center"/>
            <w:hideMark/>
          </w:tcPr>
          <w:p w14:paraId="43746AE6" w14:textId="77777777" w:rsidR="007671C1" w:rsidRPr="000C792B" w:rsidRDefault="007671C1" w:rsidP="00EC132E">
            <w:pPr>
              <w:pStyle w:val="TAC"/>
            </w:pPr>
          </w:p>
        </w:tc>
        <w:tc>
          <w:tcPr>
            <w:tcW w:w="1367" w:type="dxa"/>
            <w:vMerge/>
            <w:vAlign w:val="center"/>
            <w:hideMark/>
          </w:tcPr>
          <w:p w14:paraId="6435C3A8" w14:textId="77777777" w:rsidR="007671C1" w:rsidRPr="000C792B" w:rsidRDefault="007671C1" w:rsidP="00EC132E">
            <w:pPr>
              <w:pStyle w:val="TAC"/>
            </w:pPr>
          </w:p>
        </w:tc>
        <w:tc>
          <w:tcPr>
            <w:tcW w:w="2040" w:type="dxa"/>
            <w:vAlign w:val="center"/>
            <w:hideMark/>
          </w:tcPr>
          <w:p w14:paraId="7D9FF685" w14:textId="77777777" w:rsidR="007671C1" w:rsidRPr="000C792B" w:rsidRDefault="007671C1" w:rsidP="00EC132E">
            <w:pPr>
              <w:pStyle w:val="TAC"/>
              <w:rPr>
                <w:lang w:val="sv-SE"/>
              </w:rPr>
            </w:pPr>
            <w:r w:rsidRPr="000C792B">
              <w:rPr>
                <w:lang w:val="sv-SE"/>
              </w:rPr>
              <w:t>NR_FDD_FR1_D, NR_TDD_FR1_D</w:t>
            </w:r>
          </w:p>
        </w:tc>
        <w:tc>
          <w:tcPr>
            <w:tcW w:w="1134" w:type="dxa"/>
            <w:vAlign w:val="center"/>
            <w:hideMark/>
          </w:tcPr>
          <w:p w14:paraId="7CC13B22" w14:textId="77777777" w:rsidR="007671C1" w:rsidRPr="000C792B" w:rsidRDefault="007671C1" w:rsidP="00EC132E">
            <w:pPr>
              <w:pStyle w:val="TAC"/>
            </w:pPr>
            <w:r w:rsidRPr="000C792B">
              <w:t>-116.5</w:t>
            </w:r>
          </w:p>
        </w:tc>
        <w:tc>
          <w:tcPr>
            <w:tcW w:w="1275" w:type="dxa"/>
            <w:hideMark/>
          </w:tcPr>
          <w:p w14:paraId="1C067A12" w14:textId="77777777" w:rsidR="007671C1" w:rsidRPr="000C792B" w:rsidRDefault="007671C1" w:rsidP="00EC132E">
            <w:pPr>
              <w:pStyle w:val="TAC"/>
            </w:pPr>
            <w:r w:rsidRPr="000C792B">
              <w:rPr>
                <w:lang w:eastAsia="zh-CN"/>
              </w:rPr>
              <w:t>-50</w:t>
            </w:r>
          </w:p>
        </w:tc>
      </w:tr>
      <w:tr w:rsidR="007671C1" w:rsidRPr="000C792B" w14:paraId="200DE573" w14:textId="77777777" w:rsidTr="00ED4E9A">
        <w:trPr>
          <w:jc w:val="center"/>
        </w:trPr>
        <w:tc>
          <w:tcPr>
            <w:tcW w:w="959" w:type="dxa"/>
            <w:vMerge/>
            <w:vAlign w:val="center"/>
            <w:hideMark/>
          </w:tcPr>
          <w:p w14:paraId="087B3CEC" w14:textId="77777777" w:rsidR="007671C1" w:rsidRPr="000C792B" w:rsidRDefault="007671C1" w:rsidP="00EC132E">
            <w:pPr>
              <w:pStyle w:val="TAC"/>
              <w:rPr>
                <w:lang w:eastAsia="zh-CN"/>
              </w:rPr>
            </w:pPr>
          </w:p>
        </w:tc>
        <w:tc>
          <w:tcPr>
            <w:tcW w:w="1163" w:type="dxa"/>
            <w:vMerge/>
            <w:vAlign w:val="center"/>
            <w:hideMark/>
          </w:tcPr>
          <w:p w14:paraId="7ADCD6C3"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0527FD6A" w14:textId="77777777" w:rsidR="007671C1" w:rsidRPr="000C792B" w:rsidRDefault="007671C1" w:rsidP="00EC132E">
            <w:pPr>
              <w:pStyle w:val="TAC"/>
              <w:rPr>
                <w:lang w:val="sv-SE" w:eastAsia="zh-CN"/>
              </w:rPr>
            </w:pPr>
          </w:p>
        </w:tc>
        <w:tc>
          <w:tcPr>
            <w:tcW w:w="1134" w:type="dxa"/>
            <w:vMerge/>
            <w:vAlign w:val="center"/>
            <w:hideMark/>
          </w:tcPr>
          <w:p w14:paraId="6A3187AC" w14:textId="77777777" w:rsidR="007671C1" w:rsidRPr="000C792B" w:rsidRDefault="007671C1" w:rsidP="00EC132E">
            <w:pPr>
              <w:pStyle w:val="TAC"/>
            </w:pPr>
          </w:p>
        </w:tc>
        <w:tc>
          <w:tcPr>
            <w:tcW w:w="1367" w:type="dxa"/>
            <w:vMerge/>
            <w:vAlign w:val="center"/>
            <w:hideMark/>
          </w:tcPr>
          <w:p w14:paraId="092ECC38" w14:textId="77777777" w:rsidR="007671C1" w:rsidRPr="000C792B" w:rsidRDefault="007671C1" w:rsidP="00EC132E">
            <w:pPr>
              <w:pStyle w:val="TAC"/>
            </w:pPr>
          </w:p>
        </w:tc>
        <w:tc>
          <w:tcPr>
            <w:tcW w:w="2040" w:type="dxa"/>
            <w:vAlign w:val="center"/>
            <w:hideMark/>
          </w:tcPr>
          <w:p w14:paraId="635D480C" w14:textId="77777777" w:rsidR="007671C1" w:rsidRPr="000C792B" w:rsidRDefault="007671C1" w:rsidP="00EC132E">
            <w:pPr>
              <w:pStyle w:val="TAC"/>
              <w:rPr>
                <w:lang w:val="sv-SE"/>
              </w:rPr>
            </w:pPr>
            <w:r w:rsidRPr="000C792B">
              <w:rPr>
                <w:lang w:val="sv-SE"/>
              </w:rPr>
              <w:t>NR_FDD_FR1_E, NR_TDD_FR1_E</w:t>
            </w:r>
          </w:p>
        </w:tc>
        <w:tc>
          <w:tcPr>
            <w:tcW w:w="1134" w:type="dxa"/>
            <w:vAlign w:val="center"/>
            <w:hideMark/>
          </w:tcPr>
          <w:p w14:paraId="0CA1EE0C" w14:textId="77777777" w:rsidR="007671C1" w:rsidRPr="000C792B" w:rsidRDefault="007671C1" w:rsidP="00EC132E">
            <w:pPr>
              <w:pStyle w:val="TAC"/>
            </w:pPr>
            <w:r w:rsidRPr="000C792B">
              <w:t>-116</w:t>
            </w:r>
          </w:p>
        </w:tc>
        <w:tc>
          <w:tcPr>
            <w:tcW w:w="1275" w:type="dxa"/>
            <w:hideMark/>
          </w:tcPr>
          <w:p w14:paraId="3B35F53C" w14:textId="77777777" w:rsidR="007671C1" w:rsidRPr="000C792B" w:rsidRDefault="007671C1" w:rsidP="00EC132E">
            <w:pPr>
              <w:pStyle w:val="TAC"/>
            </w:pPr>
            <w:r w:rsidRPr="000C792B">
              <w:rPr>
                <w:lang w:eastAsia="zh-CN"/>
              </w:rPr>
              <w:t>-50</w:t>
            </w:r>
          </w:p>
        </w:tc>
      </w:tr>
      <w:tr w:rsidR="007671C1" w:rsidRPr="000C792B" w14:paraId="18E0C9C4" w14:textId="77777777" w:rsidTr="00ED4E9A">
        <w:trPr>
          <w:jc w:val="center"/>
        </w:trPr>
        <w:tc>
          <w:tcPr>
            <w:tcW w:w="959" w:type="dxa"/>
            <w:vMerge/>
            <w:vAlign w:val="center"/>
            <w:hideMark/>
          </w:tcPr>
          <w:p w14:paraId="502840C5" w14:textId="77777777" w:rsidR="007671C1" w:rsidRPr="000C792B" w:rsidRDefault="007671C1" w:rsidP="00EC132E">
            <w:pPr>
              <w:pStyle w:val="TAC"/>
              <w:rPr>
                <w:lang w:eastAsia="zh-CN"/>
              </w:rPr>
            </w:pPr>
          </w:p>
        </w:tc>
        <w:tc>
          <w:tcPr>
            <w:tcW w:w="1163" w:type="dxa"/>
            <w:vMerge/>
            <w:vAlign w:val="center"/>
            <w:hideMark/>
          </w:tcPr>
          <w:p w14:paraId="3349B729"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2E046175" w14:textId="77777777" w:rsidR="007671C1" w:rsidRPr="000C792B" w:rsidRDefault="007671C1" w:rsidP="00EC132E">
            <w:pPr>
              <w:pStyle w:val="TAC"/>
              <w:rPr>
                <w:lang w:val="sv-SE" w:eastAsia="zh-CN"/>
              </w:rPr>
            </w:pPr>
          </w:p>
        </w:tc>
        <w:tc>
          <w:tcPr>
            <w:tcW w:w="1134" w:type="dxa"/>
            <w:vMerge/>
            <w:vAlign w:val="center"/>
            <w:hideMark/>
          </w:tcPr>
          <w:p w14:paraId="791B9CDE" w14:textId="77777777" w:rsidR="007671C1" w:rsidRPr="000C792B" w:rsidRDefault="007671C1" w:rsidP="00EC132E">
            <w:pPr>
              <w:pStyle w:val="TAC"/>
            </w:pPr>
          </w:p>
        </w:tc>
        <w:tc>
          <w:tcPr>
            <w:tcW w:w="1367" w:type="dxa"/>
            <w:vMerge/>
            <w:vAlign w:val="center"/>
            <w:hideMark/>
          </w:tcPr>
          <w:p w14:paraId="335DE8E9" w14:textId="77777777" w:rsidR="007671C1" w:rsidRPr="000C792B" w:rsidRDefault="007671C1" w:rsidP="00EC132E">
            <w:pPr>
              <w:pStyle w:val="TAC"/>
            </w:pPr>
          </w:p>
        </w:tc>
        <w:tc>
          <w:tcPr>
            <w:tcW w:w="2040" w:type="dxa"/>
            <w:vAlign w:val="center"/>
            <w:hideMark/>
          </w:tcPr>
          <w:p w14:paraId="34BCFAA7" w14:textId="77777777" w:rsidR="007671C1" w:rsidRPr="000C792B" w:rsidRDefault="007671C1" w:rsidP="00EC132E">
            <w:pPr>
              <w:pStyle w:val="TAC"/>
            </w:pPr>
            <w:r w:rsidRPr="000C792B">
              <w:rPr>
                <w:lang w:eastAsia="zh-CN"/>
              </w:rPr>
              <w:t>NR_FDD_FR1_F</w:t>
            </w:r>
          </w:p>
        </w:tc>
        <w:tc>
          <w:tcPr>
            <w:tcW w:w="1134" w:type="dxa"/>
            <w:vAlign w:val="center"/>
            <w:hideMark/>
          </w:tcPr>
          <w:p w14:paraId="50E8A17F" w14:textId="77777777" w:rsidR="007671C1" w:rsidRPr="000C792B" w:rsidRDefault="007671C1" w:rsidP="00EC132E">
            <w:pPr>
              <w:pStyle w:val="TAC"/>
            </w:pPr>
            <w:r w:rsidRPr="000C792B">
              <w:t>-115.5</w:t>
            </w:r>
          </w:p>
        </w:tc>
        <w:tc>
          <w:tcPr>
            <w:tcW w:w="1275" w:type="dxa"/>
            <w:hideMark/>
          </w:tcPr>
          <w:p w14:paraId="07887442" w14:textId="77777777" w:rsidR="007671C1" w:rsidRPr="000C792B" w:rsidRDefault="007671C1" w:rsidP="00EC132E">
            <w:pPr>
              <w:pStyle w:val="TAC"/>
            </w:pPr>
            <w:r w:rsidRPr="000C792B">
              <w:rPr>
                <w:lang w:eastAsia="zh-CN"/>
              </w:rPr>
              <w:t>-50</w:t>
            </w:r>
          </w:p>
        </w:tc>
      </w:tr>
      <w:tr w:rsidR="007671C1" w:rsidRPr="000C792B" w14:paraId="4FC28766" w14:textId="77777777" w:rsidTr="00ED4E9A">
        <w:trPr>
          <w:jc w:val="center"/>
        </w:trPr>
        <w:tc>
          <w:tcPr>
            <w:tcW w:w="959" w:type="dxa"/>
            <w:vMerge/>
            <w:vAlign w:val="center"/>
            <w:hideMark/>
          </w:tcPr>
          <w:p w14:paraId="02A92A1E" w14:textId="77777777" w:rsidR="007671C1" w:rsidRPr="000C792B" w:rsidRDefault="007671C1" w:rsidP="00EC132E">
            <w:pPr>
              <w:pStyle w:val="TAC"/>
              <w:rPr>
                <w:lang w:eastAsia="zh-CN"/>
              </w:rPr>
            </w:pPr>
          </w:p>
        </w:tc>
        <w:tc>
          <w:tcPr>
            <w:tcW w:w="1163" w:type="dxa"/>
            <w:vMerge/>
            <w:vAlign w:val="center"/>
            <w:hideMark/>
          </w:tcPr>
          <w:p w14:paraId="2EC16012"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4B8F5B99" w14:textId="77777777" w:rsidR="007671C1" w:rsidRPr="000C792B" w:rsidRDefault="007671C1" w:rsidP="00EC132E">
            <w:pPr>
              <w:pStyle w:val="TAC"/>
              <w:rPr>
                <w:lang w:val="sv-SE" w:eastAsia="zh-CN"/>
              </w:rPr>
            </w:pPr>
          </w:p>
        </w:tc>
        <w:tc>
          <w:tcPr>
            <w:tcW w:w="1134" w:type="dxa"/>
            <w:vMerge/>
            <w:vAlign w:val="center"/>
            <w:hideMark/>
          </w:tcPr>
          <w:p w14:paraId="55B9CAE2" w14:textId="77777777" w:rsidR="007671C1" w:rsidRPr="000C792B" w:rsidRDefault="007671C1" w:rsidP="00EC132E">
            <w:pPr>
              <w:pStyle w:val="TAC"/>
            </w:pPr>
          </w:p>
        </w:tc>
        <w:tc>
          <w:tcPr>
            <w:tcW w:w="1367" w:type="dxa"/>
            <w:vMerge/>
            <w:vAlign w:val="center"/>
            <w:hideMark/>
          </w:tcPr>
          <w:p w14:paraId="53A912D2" w14:textId="77777777" w:rsidR="007671C1" w:rsidRPr="000C792B" w:rsidRDefault="007671C1" w:rsidP="00EC132E">
            <w:pPr>
              <w:pStyle w:val="TAC"/>
            </w:pPr>
          </w:p>
        </w:tc>
        <w:tc>
          <w:tcPr>
            <w:tcW w:w="2040" w:type="dxa"/>
            <w:vAlign w:val="center"/>
            <w:hideMark/>
          </w:tcPr>
          <w:p w14:paraId="1843F083" w14:textId="77777777" w:rsidR="007671C1" w:rsidRPr="000C792B" w:rsidRDefault="007671C1" w:rsidP="00EC132E">
            <w:pPr>
              <w:pStyle w:val="TAC"/>
            </w:pPr>
            <w:r w:rsidRPr="000C792B">
              <w:rPr>
                <w:lang w:eastAsia="zh-CN"/>
              </w:rPr>
              <w:t>NR</w:t>
            </w:r>
            <w:r w:rsidRPr="000C792B">
              <w:t>_</w:t>
            </w:r>
            <w:r w:rsidRPr="000C792B">
              <w:rPr>
                <w:lang w:eastAsia="zh-CN"/>
              </w:rPr>
              <w:t>FDD_FR1_G</w:t>
            </w:r>
          </w:p>
        </w:tc>
        <w:tc>
          <w:tcPr>
            <w:tcW w:w="1134" w:type="dxa"/>
            <w:vAlign w:val="center"/>
            <w:hideMark/>
          </w:tcPr>
          <w:p w14:paraId="016E8C7D" w14:textId="77777777" w:rsidR="007671C1" w:rsidRPr="000C792B" w:rsidRDefault="007671C1" w:rsidP="00EC132E">
            <w:pPr>
              <w:pStyle w:val="TAC"/>
            </w:pPr>
            <w:r w:rsidRPr="000C792B">
              <w:t>-115</w:t>
            </w:r>
          </w:p>
        </w:tc>
        <w:tc>
          <w:tcPr>
            <w:tcW w:w="1275" w:type="dxa"/>
            <w:hideMark/>
          </w:tcPr>
          <w:p w14:paraId="0910420C" w14:textId="77777777" w:rsidR="007671C1" w:rsidRPr="000C792B" w:rsidRDefault="007671C1" w:rsidP="00EC132E">
            <w:pPr>
              <w:pStyle w:val="TAC"/>
            </w:pPr>
            <w:r w:rsidRPr="000C792B">
              <w:rPr>
                <w:lang w:eastAsia="zh-CN"/>
              </w:rPr>
              <w:t>-50</w:t>
            </w:r>
          </w:p>
        </w:tc>
      </w:tr>
      <w:tr w:rsidR="007671C1" w:rsidRPr="000C792B" w14:paraId="2CE994F5" w14:textId="77777777" w:rsidTr="00ED4E9A">
        <w:trPr>
          <w:jc w:val="center"/>
        </w:trPr>
        <w:tc>
          <w:tcPr>
            <w:tcW w:w="959" w:type="dxa"/>
            <w:vMerge/>
            <w:vAlign w:val="center"/>
            <w:hideMark/>
          </w:tcPr>
          <w:p w14:paraId="74D12C81" w14:textId="77777777" w:rsidR="007671C1" w:rsidRPr="000C792B" w:rsidRDefault="007671C1" w:rsidP="00EC132E">
            <w:pPr>
              <w:pStyle w:val="TAC"/>
              <w:rPr>
                <w:lang w:eastAsia="zh-CN"/>
              </w:rPr>
            </w:pPr>
          </w:p>
        </w:tc>
        <w:tc>
          <w:tcPr>
            <w:tcW w:w="1163" w:type="dxa"/>
            <w:vMerge/>
            <w:vAlign w:val="center"/>
            <w:hideMark/>
          </w:tcPr>
          <w:p w14:paraId="17A54E4C" w14:textId="77777777" w:rsidR="007671C1" w:rsidRPr="000C792B" w:rsidRDefault="007671C1" w:rsidP="00ED4E9A">
            <w:pPr>
              <w:spacing w:after="0"/>
              <w:rPr>
                <w:rFonts w:ascii="Arial" w:hAnsi="Arial" w:cs="Arial"/>
                <w:sz w:val="18"/>
                <w:lang w:val="sv-SE"/>
              </w:rPr>
            </w:pPr>
          </w:p>
        </w:tc>
        <w:tc>
          <w:tcPr>
            <w:tcW w:w="992" w:type="dxa"/>
            <w:vMerge/>
            <w:vAlign w:val="center"/>
            <w:hideMark/>
          </w:tcPr>
          <w:p w14:paraId="3BB96FC8" w14:textId="77777777" w:rsidR="007671C1" w:rsidRPr="000C792B" w:rsidRDefault="007671C1" w:rsidP="00EC132E">
            <w:pPr>
              <w:pStyle w:val="TAC"/>
              <w:rPr>
                <w:lang w:val="sv-SE" w:eastAsia="zh-CN"/>
              </w:rPr>
            </w:pPr>
          </w:p>
        </w:tc>
        <w:tc>
          <w:tcPr>
            <w:tcW w:w="1134" w:type="dxa"/>
            <w:vMerge/>
            <w:vAlign w:val="center"/>
            <w:hideMark/>
          </w:tcPr>
          <w:p w14:paraId="54023202" w14:textId="77777777" w:rsidR="007671C1" w:rsidRPr="000C792B" w:rsidRDefault="007671C1" w:rsidP="00EC132E">
            <w:pPr>
              <w:pStyle w:val="TAC"/>
            </w:pPr>
          </w:p>
        </w:tc>
        <w:tc>
          <w:tcPr>
            <w:tcW w:w="1367" w:type="dxa"/>
            <w:vMerge/>
            <w:vAlign w:val="center"/>
            <w:hideMark/>
          </w:tcPr>
          <w:p w14:paraId="73455535" w14:textId="77777777" w:rsidR="007671C1" w:rsidRPr="000C792B" w:rsidRDefault="007671C1" w:rsidP="00EC132E">
            <w:pPr>
              <w:pStyle w:val="TAC"/>
            </w:pPr>
          </w:p>
        </w:tc>
        <w:tc>
          <w:tcPr>
            <w:tcW w:w="2040" w:type="dxa"/>
            <w:vAlign w:val="center"/>
            <w:hideMark/>
          </w:tcPr>
          <w:p w14:paraId="45E2D454" w14:textId="77777777" w:rsidR="007671C1" w:rsidRPr="000C792B" w:rsidRDefault="007671C1" w:rsidP="00EC132E">
            <w:pPr>
              <w:pStyle w:val="TAC"/>
            </w:pPr>
            <w:r w:rsidRPr="000C792B">
              <w:rPr>
                <w:lang w:eastAsia="zh-CN"/>
              </w:rPr>
              <w:t>NR</w:t>
            </w:r>
            <w:r w:rsidRPr="000C792B">
              <w:t>_</w:t>
            </w:r>
            <w:r w:rsidRPr="000C792B">
              <w:rPr>
                <w:lang w:eastAsia="zh-CN"/>
              </w:rPr>
              <w:t>FDD_FR1_H</w:t>
            </w:r>
          </w:p>
        </w:tc>
        <w:tc>
          <w:tcPr>
            <w:tcW w:w="1134" w:type="dxa"/>
            <w:vAlign w:val="center"/>
            <w:hideMark/>
          </w:tcPr>
          <w:p w14:paraId="29F880F2" w14:textId="77777777" w:rsidR="007671C1" w:rsidRPr="000C792B" w:rsidRDefault="007671C1" w:rsidP="00EC132E">
            <w:pPr>
              <w:pStyle w:val="TAC"/>
            </w:pPr>
            <w:r w:rsidRPr="000C792B">
              <w:t>-114.5</w:t>
            </w:r>
          </w:p>
        </w:tc>
        <w:tc>
          <w:tcPr>
            <w:tcW w:w="1275" w:type="dxa"/>
            <w:hideMark/>
          </w:tcPr>
          <w:p w14:paraId="3D778301" w14:textId="77777777" w:rsidR="007671C1" w:rsidRPr="000C792B" w:rsidRDefault="007671C1" w:rsidP="00EC132E">
            <w:pPr>
              <w:pStyle w:val="TAC"/>
            </w:pPr>
            <w:r w:rsidRPr="000C792B">
              <w:rPr>
                <w:lang w:eastAsia="zh-CN"/>
              </w:rPr>
              <w:t>-50</w:t>
            </w:r>
          </w:p>
        </w:tc>
      </w:tr>
      <w:tr w:rsidR="007671C1" w:rsidRPr="000C792B" w14:paraId="13810283" w14:textId="77777777" w:rsidTr="00ED4E9A">
        <w:trPr>
          <w:jc w:val="center"/>
        </w:trPr>
        <w:tc>
          <w:tcPr>
            <w:tcW w:w="959" w:type="dxa"/>
          </w:tcPr>
          <w:p w14:paraId="18043B72" w14:textId="77777777" w:rsidR="007671C1" w:rsidRPr="000C792B" w:rsidRDefault="007671C1" w:rsidP="00EC132E">
            <w:pPr>
              <w:pStyle w:val="TAC"/>
              <w:rPr>
                <w:lang w:eastAsia="zh-CN"/>
              </w:rPr>
            </w:pPr>
            <w:r w:rsidRPr="000C792B">
              <w:rPr>
                <w:lang w:eastAsia="zh-CN"/>
              </w:rPr>
              <w:t>[48] +</w:t>
            </w:r>
            <w:r w:rsidRPr="000C792B">
              <w:rPr>
                <w:rFonts w:ascii="SimSun" w:hAnsi="SimSun" w:hint="eastAsia"/>
                <w:lang w:eastAsia="zh-CN"/>
              </w:rPr>
              <w:t>Δ</w:t>
            </w:r>
          </w:p>
        </w:tc>
        <w:tc>
          <w:tcPr>
            <w:tcW w:w="1163" w:type="dxa"/>
            <w:vMerge/>
            <w:vAlign w:val="center"/>
          </w:tcPr>
          <w:p w14:paraId="75693FFB" w14:textId="77777777" w:rsidR="007671C1" w:rsidRPr="000C792B" w:rsidRDefault="007671C1" w:rsidP="00ED4E9A">
            <w:pPr>
              <w:spacing w:after="0"/>
              <w:rPr>
                <w:rFonts w:ascii="Arial" w:hAnsi="Arial" w:cs="Arial"/>
                <w:sz w:val="18"/>
                <w:lang w:val="sv-SE"/>
              </w:rPr>
            </w:pPr>
          </w:p>
        </w:tc>
        <w:tc>
          <w:tcPr>
            <w:tcW w:w="992" w:type="dxa"/>
            <w:vMerge/>
            <w:vAlign w:val="center"/>
          </w:tcPr>
          <w:p w14:paraId="61C86988" w14:textId="77777777" w:rsidR="007671C1" w:rsidRPr="000C792B" w:rsidRDefault="007671C1" w:rsidP="00EC132E">
            <w:pPr>
              <w:pStyle w:val="TAC"/>
              <w:rPr>
                <w:lang w:val="sv-SE" w:eastAsia="zh-CN"/>
              </w:rPr>
            </w:pPr>
          </w:p>
        </w:tc>
        <w:tc>
          <w:tcPr>
            <w:tcW w:w="1134" w:type="dxa"/>
            <w:vAlign w:val="center"/>
          </w:tcPr>
          <w:p w14:paraId="60856F3B" w14:textId="77777777" w:rsidR="007671C1" w:rsidRPr="000C792B" w:rsidRDefault="007671C1" w:rsidP="00EC132E">
            <w:pPr>
              <w:pStyle w:val="TAC"/>
            </w:pPr>
            <w:r w:rsidRPr="000C792B">
              <w:t>≥ [48]</w:t>
            </w:r>
          </w:p>
        </w:tc>
        <w:tc>
          <w:tcPr>
            <w:tcW w:w="1367" w:type="dxa"/>
            <w:vAlign w:val="center"/>
          </w:tcPr>
          <w:p w14:paraId="7A0908B1" w14:textId="77777777" w:rsidR="007671C1" w:rsidRPr="000C792B" w:rsidRDefault="007671C1" w:rsidP="00EC132E">
            <w:pPr>
              <w:pStyle w:val="TAC"/>
            </w:pPr>
            <w:r w:rsidRPr="000C792B">
              <w:t>≥ [1]</w:t>
            </w:r>
          </w:p>
        </w:tc>
        <w:tc>
          <w:tcPr>
            <w:tcW w:w="2040" w:type="dxa"/>
            <w:vAlign w:val="center"/>
          </w:tcPr>
          <w:p w14:paraId="479F5B79" w14:textId="77777777" w:rsidR="007671C1" w:rsidRPr="000C792B" w:rsidRDefault="007671C1" w:rsidP="00EC132E">
            <w:pPr>
              <w:pStyle w:val="TAC"/>
              <w:rPr>
                <w:lang w:eastAsia="zh-CN"/>
              </w:rPr>
            </w:pPr>
            <w:r w:rsidRPr="000C792B">
              <w:t>Note 6</w:t>
            </w:r>
          </w:p>
        </w:tc>
        <w:tc>
          <w:tcPr>
            <w:tcW w:w="1134" w:type="dxa"/>
            <w:vAlign w:val="center"/>
          </w:tcPr>
          <w:p w14:paraId="4784FD75" w14:textId="77777777" w:rsidR="007671C1" w:rsidRPr="000C792B" w:rsidRDefault="007671C1" w:rsidP="00EC132E">
            <w:pPr>
              <w:pStyle w:val="TAC"/>
            </w:pPr>
            <w:r w:rsidRPr="000C792B">
              <w:t>Note 6</w:t>
            </w:r>
          </w:p>
        </w:tc>
        <w:tc>
          <w:tcPr>
            <w:tcW w:w="1275" w:type="dxa"/>
            <w:vAlign w:val="center"/>
          </w:tcPr>
          <w:p w14:paraId="53FC5CCD" w14:textId="77777777" w:rsidR="007671C1" w:rsidRPr="000C792B" w:rsidRDefault="007671C1" w:rsidP="00EC132E">
            <w:pPr>
              <w:pStyle w:val="TAC"/>
              <w:rPr>
                <w:lang w:eastAsia="zh-CN"/>
              </w:rPr>
            </w:pPr>
            <w:r w:rsidRPr="000C792B">
              <w:t>Note 6</w:t>
            </w:r>
          </w:p>
        </w:tc>
      </w:tr>
      <w:tr w:rsidR="007671C1" w:rsidRPr="000C792B" w14:paraId="1C9EBC5D" w14:textId="77777777" w:rsidTr="00ED4E9A">
        <w:trPr>
          <w:jc w:val="center"/>
        </w:trPr>
        <w:tc>
          <w:tcPr>
            <w:tcW w:w="959" w:type="dxa"/>
          </w:tcPr>
          <w:p w14:paraId="574A0D7E" w14:textId="77777777" w:rsidR="007671C1" w:rsidRPr="000C792B" w:rsidRDefault="007671C1" w:rsidP="00EC132E">
            <w:pPr>
              <w:pStyle w:val="TAC"/>
              <w:rPr>
                <w:lang w:eastAsia="zh-CN"/>
              </w:rPr>
            </w:pPr>
            <w:r w:rsidRPr="000C792B">
              <w:rPr>
                <w:lang w:eastAsia="zh-CN"/>
              </w:rPr>
              <w:t>[24] +</w:t>
            </w:r>
            <w:r w:rsidRPr="000C792B">
              <w:rPr>
                <w:rFonts w:ascii="SimSun" w:hAnsi="SimSun" w:hint="eastAsia"/>
                <w:lang w:eastAsia="zh-CN"/>
              </w:rPr>
              <w:t>Δ</w:t>
            </w:r>
          </w:p>
        </w:tc>
        <w:tc>
          <w:tcPr>
            <w:tcW w:w="1163" w:type="dxa"/>
            <w:vMerge/>
            <w:vAlign w:val="center"/>
          </w:tcPr>
          <w:p w14:paraId="4EF47390" w14:textId="77777777" w:rsidR="007671C1" w:rsidRPr="000C792B" w:rsidRDefault="007671C1" w:rsidP="00ED4E9A">
            <w:pPr>
              <w:spacing w:after="0"/>
              <w:rPr>
                <w:rFonts w:ascii="Arial" w:hAnsi="Arial" w:cs="Arial"/>
                <w:sz w:val="18"/>
                <w:lang w:val="sv-SE"/>
              </w:rPr>
            </w:pPr>
          </w:p>
        </w:tc>
        <w:tc>
          <w:tcPr>
            <w:tcW w:w="992" w:type="dxa"/>
            <w:vMerge/>
            <w:vAlign w:val="center"/>
          </w:tcPr>
          <w:p w14:paraId="13023E85" w14:textId="77777777" w:rsidR="007671C1" w:rsidRPr="000C792B" w:rsidRDefault="007671C1" w:rsidP="00EC132E">
            <w:pPr>
              <w:pStyle w:val="TAC"/>
              <w:rPr>
                <w:lang w:val="sv-SE" w:eastAsia="zh-CN"/>
              </w:rPr>
            </w:pPr>
          </w:p>
        </w:tc>
        <w:tc>
          <w:tcPr>
            <w:tcW w:w="1134" w:type="dxa"/>
            <w:vAlign w:val="center"/>
          </w:tcPr>
          <w:p w14:paraId="58253AAC" w14:textId="77777777" w:rsidR="007671C1" w:rsidRPr="000C792B" w:rsidRDefault="007671C1" w:rsidP="00EC132E">
            <w:pPr>
              <w:pStyle w:val="TAC"/>
            </w:pPr>
            <w:r w:rsidRPr="000C792B">
              <w:t>≥ [132]</w:t>
            </w:r>
          </w:p>
        </w:tc>
        <w:tc>
          <w:tcPr>
            <w:tcW w:w="1367" w:type="dxa"/>
            <w:vAlign w:val="center"/>
          </w:tcPr>
          <w:p w14:paraId="2748C7D4" w14:textId="77777777" w:rsidR="007671C1" w:rsidRPr="000C792B" w:rsidRDefault="007671C1" w:rsidP="00EC132E">
            <w:pPr>
              <w:pStyle w:val="TAC"/>
            </w:pPr>
            <w:r w:rsidRPr="000C792B">
              <w:t>≥ [1]</w:t>
            </w:r>
          </w:p>
        </w:tc>
        <w:tc>
          <w:tcPr>
            <w:tcW w:w="2040" w:type="dxa"/>
            <w:vAlign w:val="center"/>
          </w:tcPr>
          <w:p w14:paraId="2E26E6B6" w14:textId="77777777" w:rsidR="007671C1" w:rsidRPr="000C792B" w:rsidRDefault="007671C1" w:rsidP="00EC132E">
            <w:pPr>
              <w:pStyle w:val="TAC"/>
            </w:pPr>
            <w:r w:rsidRPr="000C792B">
              <w:t>Note 6</w:t>
            </w:r>
          </w:p>
        </w:tc>
        <w:tc>
          <w:tcPr>
            <w:tcW w:w="1134" w:type="dxa"/>
            <w:vAlign w:val="center"/>
          </w:tcPr>
          <w:p w14:paraId="256D8DAA" w14:textId="77777777" w:rsidR="007671C1" w:rsidRPr="000C792B" w:rsidRDefault="007671C1" w:rsidP="00EC132E">
            <w:pPr>
              <w:pStyle w:val="TAC"/>
            </w:pPr>
            <w:r w:rsidRPr="000C792B">
              <w:t>Note 6</w:t>
            </w:r>
          </w:p>
        </w:tc>
        <w:tc>
          <w:tcPr>
            <w:tcW w:w="1275" w:type="dxa"/>
            <w:vAlign w:val="center"/>
          </w:tcPr>
          <w:p w14:paraId="76E0796A" w14:textId="77777777" w:rsidR="007671C1" w:rsidRPr="000C792B" w:rsidRDefault="007671C1" w:rsidP="00EC132E">
            <w:pPr>
              <w:pStyle w:val="TAC"/>
            </w:pPr>
            <w:r w:rsidRPr="000C792B">
              <w:t>Note 6</w:t>
            </w:r>
          </w:p>
        </w:tc>
      </w:tr>
      <w:tr w:rsidR="007671C1" w:rsidRPr="000C792B" w14:paraId="6601A3DD" w14:textId="77777777" w:rsidTr="00ED4E9A">
        <w:trPr>
          <w:trHeight w:val="27"/>
          <w:jc w:val="center"/>
        </w:trPr>
        <w:tc>
          <w:tcPr>
            <w:tcW w:w="959" w:type="dxa"/>
            <w:vMerge w:val="restart"/>
          </w:tcPr>
          <w:p w14:paraId="10AD0225" w14:textId="77777777" w:rsidR="007671C1" w:rsidRPr="000C792B" w:rsidRDefault="007671C1" w:rsidP="00EC132E">
            <w:pPr>
              <w:pStyle w:val="TAC"/>
              <w:rPr>
                <w:lang w:eastAsia="zh-CN"/>
              </w:rPr>
            </w:pPr>
            <w:r w:rsidRPr="000C792B">
              <w:rPr>
                <w:lang w:eastAsia="zh-CN"/>
              </w:rPr>
              <w:t>[50] +</w:t>
            </w:r>
            <w:r w:rsidRPr="000C792B">
              <w:rPr>
                <w:rFonts w:ascii="SimSun" w:hAnsi="SimSun" w:hint="eastAsia"/>
                <w:lang w:eastAsia="zh-CN"/>
              </w:rPr>
              <w:t>Δ</w:t>
            </w:r>
          </w:p>
          <w:p w14:paraId="58380E6C" w14:textId="77777777" w:rsidR="007671C1" w:rsidRPr="000C792B" w:rsidRDefault="007671C1" w:rsidP="00EC132E">
            <w:pPr>
              <w:pStyle w:val="TAC"/>
              <w:rPr>
                <w:lang w:eastAsia="zh-CN"/>
              </w:rPr>
            </w:pPr>
          </w:p>
        </w:tc>
        <w:tc>
          <w:tcPr>
            <w:tcW w:w="1163" w:type="dxa"/>
            <w:vMerge/>
            <w:vAlign w:val="center"/>
          </w:tcPr>
          <w:p w14:paraId="798E1BEC" w14:textId="77777777" w:rsidR="007671C1" w:rsidRPr="000C792B" w:rsidRDefault="007671C1" w:rsidP="00ED4E9A">
            <w:pPr>
              <w:spacing w:after="0"/>
              <w:rPr>
                <w:rFonts w:ascii="Arial" w:hAnsi="Arial" w:cs="Arial"/>
                <w:sz w:val="18"/>
                <w:lang w:val="sv-SE"/>
              </w:rPr>
            </w:pPr>
          </w:p>
        </w:tc>
        <w:tc>
          <w:tcPr>
            <w:tcW w:w="992" w:type="dxa"/>
            <w:vMerge w:val="restart"/>
            <w:vAlign w:val="center"/>
          </w:tcPr>
          <w:p w14:paraId="5BD23301" w14:textId="77777777" w:rsidR="007671C1" w:rsidRPr="000C792B" w:rsidRDefault="007671C1" w:rsidP="00EC132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9FB9A63" w14:textId="77777777" w:rsidR="007671C1" w:rsidRPr="000C792B" w:rsidRDefault="007671C1" w:rsidP="00EC132E">
            <w:pPr>
              <w:pStyle w:val="TAC"/>
            </w:pPr>
            <w:r w:rsidRPr="000C792B">
              <w:t>≥ [24]</w:t>
            </w:r>
          </w:p>
        </w:tc>
        <w:tc>
          <w:tcPr>
            <w:tcW w:w="1367" w:type="dxa"/>
            <w:vMerge w:val="restart"/>
            <w:vAlign w:val="center"/>
          </w:tcPr>
          <w:p w14:paraId="345E8675" w14:textId="77777777" w:rsidR="007671C1" w:rsidRPr="000C792B" w:rsidRDefault="007671C1" w:rsidP="00EC132E">
            <w:pPr>
              <w:pStyle w:val="TAC"/>
            </w:pPr>
            <w:r w:rsidRPr="000C792B">
              <w:t>≥ [4]</w:t>
            </w:r>
          </w:p>
        </w:tc>
        <w:tc>
          <w:tcPr>
            <w:tcW w:w="2040" w:type="dxa"/>
            <w:vAlign w:val="center"/>
          </w:tcPr>
          <w:p w14:paraId="2958FCB7" w14:textId="77777777" w:rsidR="007671C1" w:rsidRPr="000C792B" w:rsidRDefault="007671C1" w:rsidP="00EC132E">
            <w:pPr>
              <w:pStyle w:val="TAC"/>
              <w:rPr>
                <w:szCs w:val="18"/>
              </w:rPr>
            </w:pPr>
            <w:r w:rsidRPr="000C792B">
              <w:rPr>
                <w:szCs w:val="18"/>
              </w:rPr>
              <w:t>NR_FDD_FR1_A, NR_TDD_FR1_A,</w:t>
            </w:r>
          </w:p>
          <w:p w14:paraId="55E3B386" w14:textId="77777777" w:rsidR="007671C1" w:rsidRPr="000C792B" w:rsidRDefault="007671C1" w:rsidP="00EC132E">
            <w:pPr>
              <w:pStyle w:val="TAC"/>
            </w:pPr>
            <w:r w:rsidRPr="000C792B">
              <w:rPr>
                <w:szCs w:val="18"/>
              </w:rPr>
              <w:t>NR_SDL_FR1_A</w:t>
            </w:r>
          </w:p>
        </w:tc>
        <w:tc>
          <w:tcPr>
            <w:tcW w:w="1134" w:type="dxa"/>
            <w:vAlign w:val="center"/>
          </w:tcPr>
          <w:p w14:paraId="1B6AFA9E" w14:textId="77777777" w:rsidR="007671C1" w:rsidRPr="000C792B" w:rsidRDefault="007671C1" w:rsidP="00EC132E">
            <w:pPr>
              <w:pStyle w:val="TAC"/>
            </w:pPr>
            <w:r w:rsidRPr="000C792B">
              <w:t>-115</w:t>
            </w:r>
          </w:p>
        </w:tc>
        <w:tc>
          <w:tcPr>
            <w:tcW w:w="1275" w:type="dxa"/>
            <w:vAlign w:val="center"/>
          </w:tcPr>
          <w:p w14:paraId="721D3831" w14:textId="77777777" w:rsidR="007671C1" w:rsidRPr="000C792B" w:rsidRDefault="007671C1" w:rsidP="00EC132E">
            <w:pPr>
              <w:pStyle w:val="TAC"/>
            </w:pPr>
            <w:r w:rsidRPr="000C792B">
              <w:rPr>
                <w:lang w:eastAsia="zh-CN"/>
              </w:rPr>
              <w:t>-50</w:t>
            </w:r>
          </w:p>
        </w:tc>
      </w:tr>
      <w:tr w:rsidR="007671C1" w:rsidRPr="000C792B" w14:paraId="31CEAE26" w14:textId="77777777" w:rsidTr="00ED4E9A">
        <w:trPr>
          <w:trHeight w:val="22"/>
          <w:jc w:val="center"/>
        </w:trPr>
        <w:tc>
          <w:tcPr>
            <w:tcW w:w="959" w:type="dxa"/>
            <w:vMerge/>
          </w:tcPr>
          <w:p w14:paraId="67F83D0F" w14:textId="77777777" w:rsidR="007671C1" w:rsidRPr="000C792B" w:rsidRDefault="007671C1" w:rsidP="00EC132E">
            <w:pPr>
              <w:pStyle w:val="TAL"/>
              <w:rPr>
                <w:lang w:eastAsia="zh-CN"/>
              </w:rPr>
            </w:pPr>
          </w:p>
        </w:tc>
        <w:tc>
          <w:tcPr>
            <w:tcW w:w="1163" w:type="dxa"/>
            <w:vMerge/>
            <w:vAlign w:val="center"/>
          </w:tcPr>
          <w:p w14:paraId="394B583E" w14:textId="77777777" w:rsidR="007671C1" w:rsidRPr="000C792B" w:rsidRDefault="007671C1" w:rsidP="00ED4E9A">
            <w:pPr>
              <w:spacing w:after="0"/>
              <w:rPr>
                <w:rFonts w:ascii="Arial" w:hAnsi="Arial" w:cs="Arial"/>
                <w:sz w:val="18"/>
                <w:lang w:val="sv-SE"/>
              </w:rPr>
            </w:pPr>
          </w:p>
        </w:tc>
        <w:tc>
          <w:tcPr>
            <w:tcW w:w="992" w:type="dxa"/>
            <w:vMerge/>
            <w:vAlign w:val="center"/>
          </w:tcPr>
          <w:p w14:paraId="1A851CAA" w14:textId="77777777" w:rsidR="007671C1" w:rsidRPr="000C792B" w:rsidRDefault="007671C1" w:rsidP="00EC132E">
            <w:pPr>
              <w:pStyle w:val="TAC"/>
              <w:rPr>
                <w:lang w:val="sv-SE" w:eastAsia="zh-CN"/>
              </w:rPr>
            </w:pPr>
          </w:p>
        </w:tc>
        <w:tc>
          <w:tcPr>
            <w:tcW w:w="1134" w:type="dxa"/>
            <w:vMerge/>
            <w:vAlign w:val="center"/>
          </w:tcPr>
          <w:p w14:paraId="7FA96CF0" w14:textId="77777777" w:rsidR="007671C1" w:rsidRPr="000C792B" w:rsidRDefault="007671C1" w:rsidP="00EC132E">
            <w:pPr>
              <w:pStyle w:val="TAC"/>
            </w:pPr>
          </w:p>
        </w:tc>
        <w:tc>
          <w:tcPr>
            <w:tcW w:w="1367" w:type="dxa"/>
            <w:vMerge/>
            <w:vAlign w:val="center"/>
          </w:tcPr>
          <w:p w14:paraId="21C52275" w14:textId="77777777" w:rsidR="007671C1" w:rsidRPr="000C792B" w:rsidRDefault="007671C1" w:rsidP="00EC132E">
            <w:pPr>
              <w:pStyle w:val="TAC"/>
            </w:pPr>
          </w:p>
        </w:tc>
        <w:tc>
          <w:tcPr>
            <w:tcW w:w="2040" w:type="dxa"/>
            <w:vAlign w:val="center"/>
          </w:tcPr>
          <w:p w14:paraId="22C7B24E" w14:textId="77777777" w:rsidR="007671C1" w:rsidRPr="000C792B" w:rsidRDefault="007671C1" w:rsidP="00EC132E">
            <w:pPr>
              <w:pStyle w:val="TAC"/>
            </w:pPr>
            <w:r w:rsidRPr="000C792B">
              <w:t>NR_FDD_FR1_B</w:t>
            </w:r>
          </w:p>
        </w:tc>
        <w:tc>
          <w:tcPr>
            <w:tcW w:w="1134" w:type="dxa"/>
          </w:tcPr>
          <w:p w14:paraId="62101EF8" w14:textId="77777777" w:rsidR="007671C1" w:rsidRPr="000C792B" w:rsidRDefault="007671C1" w:rsidP="00EC132E">
            <w:pPr>
              <w:pStyle w:val="TAC"/>
            </w:pPr>
            <w:r w:rsidRPr="000C792B">
              <w:t>-114.5</w:t>
            </w:r>
          </w:p>
        </w:tc>
        <w:tc>
          <w:tcPr>
            <w:tcW w:w="1275" w:type="dxa"/>
          </w:tcPr>
          <w:p w14:paraId="1F80F89F" w14:textId="77777777" w:rsidR="007671C1" w:rsidRPr="000C792B" w:rsidRDefault="007671C1" w:rsidP="00EC132E">
            <w:pPr>
              <w:pStyle w:val="TAC"/>
            </w:pPr>
            <w:r w:rsidRPr="000C792B">
              <w:rPr>
                <w:lang w:eastAsia="zh-CN"/>
              </w:rPr>
              <w:t>-50</w:t>
            </w:r>
          </w:p>
        </w:tc>
      </w:tr>
      <w:tr w:rsidR="007671C1" w:rsidRPr="000C792B" w14:paraId="68CC2003" w14:textId="77777777" w:rsidTr="00ED4E9A">
        <w:trPr>
          <w:trHeight w:val="22"/>
          <w:jc w:val="center"/>
        </w:trPr>
        <w:tc>
          <w:tcPr>
            <w:tcW w:w="959" w:type="dxa"/>
            <w:vMerge/>
          </w:tcPr>
          <w:p w14:paraId="60FBBF18" w14:textId="77777777" w:rsidR="007671C1" w:rsidRPr="000C792B" w:rsidRDefault="007671C1" w:rsidP="00EC132E">
            <w:pPr>
              <w:pStyle w:val="TAL"/>
              <w:rPr>
                <w:lang w:eastAsia="zh-CN"/>
              </w:rPr>
            </w:pPr>
          </w:p>
        </w:tc>
        <w:tc>
          <w:tcPr>
            <w:tcW w:w="1163" w:type="dxa"/>
            <w:vMerge/>
            <w:vAlign w:val="center"/>
          </w:tcPr>
          <w:p w14:paraId="34DEED03" w14:textId="77777777" w:rsidR="007671C1" w:rsidRPr="000C792B" w:rsidRDefault="007671C1" w:rsidP="00ED4E9A">
            <w:pPr>
              <w:spacing w:after="0"/>
              <w:rPr>
                <w:rFonts w:ascii="Arial" w:hAnsi="Arial" w:cs="Arial"/>
                <w:sz w:val="18"/>
                <w:lang w:val="sv-SE"/>
              </w:rPr>
            </w:pPr>
          </w:p>
        </w:tc>
        <w:tc>
          <w:tcPr>
            <w:tcW w:w="992" w:type="dxa"/>
            <w:vMerge/>
            <w:vAlign w:val="center"/>
          </w:tcPr>
          <w:p w14:paraId="67375824" w14:textId="77777777" w:rsidR="007671C1" w:rsidRPr="000C792B" w:rsidRDefault="007671C1" w:rsidP="00EC132E">
            <w:pPr>
              <w:pStyle w:val="TAC"/>
              <w:rPr>
                <w:lang w:val="sv-SE" w:eastAsia="zh-CN"/>
              </w:rPr>
            </w:pPr>
          </w:p>
        </w:tc>
        <w:tc>
          <w:tcPr>
            <w:tcW w:w="1134" w:type="dxa"/>
            <w:vMerge/>
            <w:vAlign w:val="center"/>
          </w:tcPr>
          <w:p w14:paraId="513D44EE" w14:textId="77777777" w:rsidR="007671C1" w:rsidRPr="000C792B" w:rsidRDefault="007671C1" w:rsidP="00EC132E">
            <w:pPr>
              <w:pStyle w:val="TAC"/>
            </w:pPr>
          </w:p>
        </w:tc>
        <w:tc>
          <w:tcPr>
            <w:tcW w:w="1367" w:type="dxa"/>
            <w:vMerge/>
            <w:vAlign w:val="center"/>
          </w:tcPr>
          <w:p w14:paraId="368A2EDC" w14:textId="77777777" w:rsidR="007671C1" w:rsidRPr="000C792B" w:rsidRDefault="007671C1" w:rsidP="00EC132E">
            <w:pPr>
              <w:pStyle w:val="TAC"/>
            </w:pPr>
          </w:p>
        </w:tc>
        <w:tc>
          <w:tcPr>
            <w:tcW w:w="2040" w:type="dxa"/>
            <w:vAlign w:val="center"/>
          </w:tcPr>
          <w:p w14:paraId="6E3483F0" w14:textId="77777777" w:rsidR="007671C1" w:rsidRPr="000C792B" w:rsidRDefault="007671C1" w:rsidP="00EC132E">
            <w:pPr>
              <w:pStyle w:val="TAC"/>
            </w:pPr>
            <w:r w:rsidRPr="000C792B">
              <w:t>NR_TDD_FR1_C</w:t>
            </w:r>
          </w:p>
        </w:tc>
        <w:tc>
          <w:tcPr>
            <w:tcW w:w="1134" w:type="dxa"/>
            <w:vAlign w:val="center"/>
          </w:tcPr>
          <w:p w14:paraId="6FB67C1B" w14:textId="77777777" w:rsidR="007671C1" w:rsidRPr="000C792B" w:rsidRDefault="007671C1" w:rsidP="00EC132E">
            <w:pPr>
              <w:pStyle w:val="TAC"/>
            </w:pPr>
            <w:r w:rsidRPr="000C792B">
              <w:t>-114</w:t>
            </w:r>
          </w:p>
        </w:tc>
        <w:tc>
          <w:tcPr>
            <w:tcW w:w="1275" w:type="dxa"/>
          </w:tcPr>
          <w:p w14:paraId="46C403A1" w14:textId="77777777" w:rsidR="007671C1" w:rsidRPr="000C792B" w:rsidRDefault="007671C1" w:rsidP="00EC132E">
            <w:pPr>
              <w:pStyle w:val="TAC"/>
            </w:pPr>
            <w:r w:rsidRPr="000C792B">
              <w:rPr>
                <w:lang w:eastAsia="zh-CN"/>
              </w:rPr>
              <w:t>-50</w:t>
            </w:r>
          </w:p>
        </w:tc>
      </w:tr>
      <w:tr w:rsidR="007671C1" w:rsidRPr="000C792B" w14:paraId="6505F806" w14:textId="77777777" w:rsidTr="00ED4E9A">
        <w:trPr>
          <w:trHeight w:val="22"/>
          <w:jc w:val="center"/>
        </w:trPr>
        <w:tc>
          <w:tcPr>
            <w:tcW w:w="959" w:type="dxa"/>
            <w:vMerge/>
          </w:tcPr>
          <w:p w14:paraId="79F4FBD6" w14:textId="77777777" w:rsidR="007671C1" w:rsidRPr="000C792B" w:rsidRDefault="007671C1" w:rsidP="00EC132E">
            <w:pPr>
              <w:pStyle w:val="TAL"/>
              <w:rPr>
                <w:lang w:eastAsia="zh-CN"/>
              </w:rPr>
            </w:pPr>
          </w:p>
        </w:tc>
        <w:tc>
          <w:tcPr>
            <w:tcW w:w="1163" w:type="dxa"/>
            <w:vMerge/>
            <w:vAlign w:val="center"/>
          </w:tcPr>
          <w:p w14:paraId="466E3E66" w14:textId="77777777" w:rsidR="007671C1" w:rsidRPr="000C792B" w:rsidRDefault="007671C1" w:rsidP="00ED4E9A">
            <w:pPr>
              <w:spacing w:after="0"/>
              <w:rPr>
                <w:rFonts w:ascii="Arial" w:hAnsi="Arial" w:cs="Arial"/>
                <w:sz w:val="18"/>
                <w:lang w:val="sv-SE"/>
              </w:rPr>
            </w:pPr>
          </w:p>
        </w:tc>
        <w:tc>
          <w:tcPr>
            <w:tcW w:w="992" w:type="dxa"/>
            <w:vMerge/>
            <w:vAlign w:val="center"/>
          </w:tcPr>
          <w:p w14:paraId="0E5C9A10" w14:textId="77777777" w:rsidR="007671C1" w:rsidRPr="000C792B" w:rsidRDefault="007671C1" w:rsidP="00EC132E">
            <w:pPr>
              <w:pStyle w:val="TAC"/>
              <w:rPr>
                <w:lang w:val="sv-SE" w:eastAsia="zh-CN"/>
              </w:rPr>
            </w:pPr>
          </w:p>
        </w:tc>
        <w:tc>
          <w:tcPr>
            <w:tcW w:w="1134" w:type="dxa"/>
            <w:vMerge/>
            <w:vAlign w:val="center"/>
          </w:tcPr>
          <w:p w14:paraId="118F0479" w14:textId="77777777" w:rsidR="007671C1" w:rsidRPr="000C792B" w:rsidRDefault="007671C1" w:rsidP="00EC132E">
            <w:pPr>
              <w:pStyle w:val="TAC"/>
            </w:pPr>
          </w:p>
        </w:tc>
        <w:tc>
          <w:tcPr>
            <w:tcW w:w="1367" w:type="dxa"/>
            <w:vMerge/>
            <w:vAlign w:val="center"/>
          </w:tcPr>
          <w:p w14:paraId="36AB5353" w14:textId="77777777" w:rsidR="007671C1" w:rsidRPr="000C792B" w:rsidRDefault="007671C1" w:rsidP="00EC132E">
            <w:pPr>
              <w:pStyle w:val="TAC"/>
            </w:pPr>
          </w:p>
        </w:tc>
        <w:tc>
          <w:tcPr>
            <w:tcW w:w="2040" w:type="dxa"/>
            <w:vAlign w:val="center"/>
          </w:tcPr>
          <w:p w14:paraId="65A867EC" w14:textId="77777777" w:rsidR="007671C1" w:rsidRPr="000C792B" w:rsidRDefault="007671C1" w:rsidP="00EC132E">
            <w:pPr>
              <w:pStyle w:val="TAC"/>
              <w:rPr>
                <w:lang w:val="sv-SE"/>
              </w:rPr>
            </w:pPr>
            <w:r w:rsidRPr="000C792B">
              <w:rPr>
                <w:lang w:val="sv-SE"/>
              </w:rPr>
              <w:t>NR_FDD_FR1_D, NR_TDD_FR1_D</w:t>
            </w:r>
          </w:p>
        </w:tc>
        <w:tc>
          <w:tcPr>
            <w:tcW w:w="1134" w:type="dxa"/>
            <w:vAlign w:val="center"/>
          </w:tcPr>
          <w:p w14:paraId="08A7C199" w14:textId="77777777" w:rsidR="007671C1" w:rsidRPr="000C792B" w:rsidRDefault="007671C1" w:rsidP="00EC132E">
            <w:pPr>
              <w:pStyle w:val="TAC"/>
            </w:pPr>
            <w:r w:rsidRPr="000C792B">
              <w:t>-113.5</w:t>
            </w:r>
          </w:p>
        </w:tc>
        <w:tc>
          <w:tcPr>
            <w:tcW w:w="1275" w:type="dxa"/>
          </w:tcPr>
          <w:p w14:paraId="26BABD89" w14:textId="77777777" w:rsidR="007671C1" w:rsidRPr="000C792B" w:rsidRDefault="007671C1" w:rsidP="00EC132E">
            <w:pPr>
              <w:pStyle w:val="TAC"/>
            </w:pPr>
            <w:r w:rsidRPr="000C792B">
              <w:rPr>
                <w:lang w:eastAsia="zh-CN"/>
              </w:rPr>
              <w:t>-50</w:t>
            </w:r>
          </w:p>
        </w:tc>
      </w:tr>
      <w:tr w:rsidR="007671C1" w:rsidRPr="000C792B" w14:paraId="04962946" w14:textId="77777777" w:rsidTr="00ED4E9A">
        <w:trPr>
          <w:trHeight w:val="22"/>
          <w:jc w:val="center"/>
        </w:trPr>
        <w:tc>
          <w:tcPr>
            <w:tcW w:w="959" w:type="dxa"/>
            <w:vMerge/>
          </w:tcPr>
          <w:p w14:paraId="3108F46B" w14:textId="77777777" w:rsidR="007671C1" w:rsidRPr="000C792B" w:rsidRDefault="007671C1" w:rsidP="00EC132E">
            <w:pPr>
              <w:pStyle w:val="TAL"/>
              <w:rPr>
                <w:lang w:eastAsia="zh-CN"/>
              </w:rPr>
            </w:pPr>
          </w:p>
        </w:tc>
        <w:tc>
          <w:tcPr>
            <w:tcW w:w="1163" w:type="dxa"/>
            <w:vMerge/>
            <w:vAlign w:val="center"/>
          </w:tcPr>
          <w:p w14:paraId="3F957879" w14:textId="77777777" w:rsidR="007671C1" w:rsidRPr="000C792B" w:rsidRDefault="007671C1" w:rsidP="00ED4E9A">
            <w:pPr>
              <w:spacing w:after="0"/>
              <w:rPr>
                <w:rFonts w:ascii="Arial" w:hAnsi="Arial" w:cs="Arial"/>
                <w:sz w:val="18"/>
                <w:lang w:val="sv-SE"/>
              </w:rPr>
            </w:pPr>
          </w:p>
        </w:tc>
        <w:tc>
          <w:tcPr>
            <w:tcW w:w="992" w:type="dxa"/>
            <w:vMerge/>
            <w:vAlign w:val="center"/>
          </w:tcPr>
          <w:p w14:paraId="643B9E5C" w14:textId="77777777" w:rsidR="007671C1" w:rsidRPr="000C792B" w:rsidRDefault="007671C1" w:rsidP="00EC132E">
            <w:pPr>
              <w:pStyle w:val="TAC"/>
              <w:rPr>
                <w:lang w:val="sv-SE" w:eastAsia="zh-CN"/>
              </w:rPr>
            </w:pPr>
          </w:p>
        </w:tc>
        <w:tc>
          <w:tcPr>
            <w:tcW w:w="1134" w:type="dxa"/>
            <w:vMerge/>
            <w:vAlign w:val="center"/>
          </w:tcPr>
          <w:p w14:paraId="5E37188B" w14:textId="77777777" w:rsidR="007671C1" w:rsidRPr="000C792B" w:rsidRDefault="007671C1" w:rsidP="00EC132E">
            <w:pPr>
              <w:pStyle w:val="TAC"/>
            </w:pPr>
          </w:p>
        </w:tc>
        <w:tc>
          <w:tcPr>
            <w:tcW w:w="1367" w:type="dxa"/>
            <w:vMerge/>
            <w:vAlign w:val="center"/>
          </w:tcPr>
          <w:p w14:paraId="02B586A2" w14:textId="77777777" w:rsidR="007671C1" w:rsidRPr="000C792B" w:rsidRDefault="007671C1" w:rsidP="00EC132E">
            <w:pPr>
              <w:pStyle w:val="TAC"/>
            </w:pPr>
          </w:p>
        </w:tc>
        <w:tc>
          <w:tcPr>
            <w:tcW w:w="2040" w:type="dxa"/>
            <w:vAlign w:val="center"/>
          </w:tcPr>
          <w:p w14:paraId="08FAAB2E" w14:textId="77777777" w:rsidR="007671C1" w:rsidRPr="000C792B" w:rsidRDefault="007671C1" w:rsidP="00EC132E">
            <w:pPr>
              <w:pStyle w:val="TAC"/>
              <w:rPr>
                <w:lang w:val="sv-SE"/>
              </w:rPr>
            </w:pPr>
            <w:r w:rsidRPr="000C792B">
              <w:rPr>
                <w:lang w:val="sv-SE"/>
              </w:rPr>
              <w:t>NR_FDD_FR1_E, NR_TDD_FR1_E</w:t>
            </w:r>
          </w:p>
        </w:tc>
        <w:tc>
          <w:tcPr>
            <w:tcW w:w="1134" w:type="dxa"/>
            <w:vAlign w:val="center"/>
          </w:tcPr>
          <w:p w14:paraId="1385AB47" w14:textId="77777777" w:rsidR="007671C1" w:rsidRPr="000C792B" w:rsidRDefault="007671C1" w:rsidP="00EC132E">
            <w:pPr>
              <w:pStyle w:val="TAC"/>
            </w:pPr>
            <w:r w:rsidRPr="000C792B">
              <w:t>-113</w:t>
            </w:r>
          </w:p>
        </w:tc>
        <w:tc>
          <w:tcPr>
            <w:tcW w:w="1275" w:type="dxa"/>
          </w:tcPr>
          <w:p w14:paraId="0A0889AB" w14:textId="77777777" w:rsidR="007671C1" w:rsidRPr="000C792B" w:rsidRDefault="007671C1" w:rsidP="00EC132E">
            <w:pPr>
              <w:pStyle w:val="TAC"/>
            </w:pPr>
            <w:r w:rsidRPr="000C792B">
              <w:rPr>
                <w:lang w:eastAsia="zh-CN"/>
              </w:rPr>
              <w:t>-50</w:t>
            </w:r>
          </w:p>
        </w:tc>
      </w:tr>
      <w:tr w:rsidR="007671C1" w:rsidRPr="000C792B" w14:paraId="7378CB85" w14:textId="77777777" w:rsidTr="00ED4E9A">
        <w:trPr>
          <w:trHeight w:val="22"/>
          <w:jc w:val="center"/>
        </w:trPr>
        <w:tc>
          <w:tcPr>
            <w:tcW w:w="959" w:type="dxa"/>
            <w:vMerge/>
          </w:tcPr>
          <w:p w14:paraId="0FBA0A7B" w14:textId="77777777" w:rsidR="007671C1" w:rsidRPr="000C792B" w:rsidRDefault="007671C1" w:rsidP="00EC132E">
            <w:pPr>
              <w:pStyle w:val="TAL"/>
              <w:rPr>
                <w:lang w:eastAsia="zh-CN"/>
              </w:rPr>
            </w:pPr>
          </w:p>
        </w:tc>
        <w:tc>
          <w:tcPr>
            <w:tcW w:w="1163" w:type="dxa"/>
            <w:vMerge/>
            <w:vAlign w:val="center"/>
          </w:tcPr>
          <w:p w14:paraId="6F30DAAC" w14:textId="77777777" w:rsidR="007671C1" w:rsidRPr="000C792B" w:rsidRDefault="007671C1" w:rsidP="00ED4E9A">
            <w:pPr>
              <w:spacing w:after="0"/>
              <w:rPr>
                <w:rFonts w:ascii="Arial" w:hAnsi="Arial" w:cs="Arial"/>
                <w:sz w:val="18"/>
                <w:lang w:val="sv-SE"/>
              </w:rPr>
            </w:pPr>
          </w:p>
        </w:tc>
        <w:tc>
          <w:tcPr>
            <w:tcW w:w="992" w:type="dxa"/>
            <w:vMerge/>
            <w:vAlign w:val="center"/>
          </w:tcPr>
          <w:p w14:paraId="4041F3B4" w14:textId="77777777" w:rsidR="007671C1" w:rsidRPr="000C792B" w:rsidRDefault="007671C1" w:rsidP="00EC132E">
            <w:pPr>
              <w:pStyle w:val="TAC"/>
              <w:rPr>
                <w:lang w:val="sv-SE" w:eastAsia="zh-CN"/>
              </w:rPr>
            </w:pPr>
          </w:p>
        </w:tc>
        <w:tc>
          <w:tcPr>
            <w:tcW w:w="1134" w:type="dxa"/>
            <w:vMerge/>
            <w:vAlign w:val="center"/>
          </w:tcPr>
          <w:p w14:paraId="3D2F2253" w14:textId="77777777" w:rsidR="007671C1" w:rsidRPr="000C792B" w:rsidRDefault="007671C1" w:rsidP="00EC132E">
            <w:pPr>
              <w:pStyle w:val="TAC"/>
            </w:pPr>
          </w:p>
        </w:tc>
        <w:tc>
          <w:tcPr>
            <w:tcW w:w="1367" w:type="dxa"/>
            <w:vMerge/>
            <w:vAlign w:val="center"/>
          </w:tcPr>
          <w:p w14:paraId="54448D23" w14:textId="77777777" w:rsidR="007671C1" w:rsidRPr="000C792B" w:rsidRDefault="007671C1" w:rsidP="00EC132E">
            <w:pPr>
              <w:pStyle w:val="TAC"/>
            </w:pPr>
          </w:p>
        </w:tc>
        <w:tc>
          <w:tcPr>
            <w:tcW w:w="2040" w:type="dxa"/>
            <w:vAlign w:val="center"/>
          </w:tcPr>
          <w:p w14:paraId="64E76063" w14:textId="77777777" w:rsidR="007671C1" w:rsidRPr="000C792B" w:rsidRDefault="007671C1" w:rsidP="00EC132E">
            <w:pPr>
              <w:pStyle w:val="TAC"/>
            </w:pPr>
            <w:r w:rsidRPr="000C792B">
              <w:rPr>
                <w:lang w:eastAsia="zh-CN"/>
              </w:rPr>
              <w:t>NR_FDD_FR1_F</w:t>
            </w:r>
          </w:p>
        </w:tc>
        <w:tc>
          <w:tcPr>
            <w:tcW w:w="1134" w:type="dxa"/>
            <w:vAlign w:val="center"/>
          </w:tcPr>
          <w:p w14:paraId="1B69ACA7" w14:textId="77777777" w:rsidR="007671C1" w:rsidRPr="000C792B" w:rsidRDefault="007671C1" w:rsidP="00EC132E">
            <w:pPr>
              <w:pStyle w:val="TAC"/>
            </w:pPr>
            <w:r w:rsidRPr="000C792B">
              <w:t>-113.5</w:t>
            </w:r>
          </w:p>
        </w:tc>
        <w:tc>
          <w:tcPr>
            <w:tcW w:w="1275" w:type="dxa"/>
          </w:tcPr>
          <w:p w14:paraId="401151B8" w14:textId="77777777" w:rsidR="007671C1" w:rsidRPr="000C792B" w:rsidRDefault="007671C1" w:rsidP="00EC132E">
            <w:pPr>
              <w:pStyle w:val="TAC"/>
            </w:pPr>
            <w:r w:rsidRPr="000C792B">
              <w:rPr>
                <w:lang w:eastAsia="zh-CN"/>
              </w:rPr>
              <w:t>-50</w:t>
            </w:r>
          </w:p>
        </w:tc>
      </w:tr>
      <w:tr w:rsidR="007671C1" w:rsidRPr="000C792B" w14:paraId="3303FE5A" w14:textId="77777777" w:rsidTr="00ED4E9A">
        <w:trPr>
          <w:trHeight w:val="22"/>
          <w:jc w:val="center"/>
        </w:trPr>
        <w:tc>
          <w:tcPr>
            <w:tcW w:w="959" w:type="dxa"/>
            <w:vMerge/>
          </w:tcPr>
          <w:p w14:paraId="7C2498AF" w14:textId="77777777" w:rsidR="007671C1" w:rsidRPr="000C792B" w:rsidRDefault="007671C1" w:rsidP="00EC132E">
            <w:pPr>
              <w:pStyle w:val="TAL"/>
              <w:rPr>
                <w:lang w:eastAsia="zh-CN"/>
              </w:rPr>
            </w:pPr>
          </w:p>
        </w:tc>
        <w:tc>
          <w:tcPr>
            <w:tcW w:w="1163" w:type="dxa"/>
            <w:vMerge/>
            <w:vAlign w:val="center"/>
          </w:tcPr>
          <w:p w14:paraId="23027D05" w14:textId="77777777" w:rsidR="007671C1" w:rsidRPr="000C792B" w:rsidRDefault="007671C1" w:rsidP="00ED4E9A">
            <w:pPr>
              <w:spacing w:after="0"/>
              <w:rPr>
                <w:rFonts w:ascii="Arial" w:hAnsi="Arial" w:cs="Arial"/>
                <w:sz w:val="18"/>
                <w:lang w:val="sv-SE"/>
              </w:rPr>
            </w:pPr>
          </w:p>
        </w:tc>
        <w:tc>
          <w:tcPr>
            <w:tcW w:w="992" w:type="dxa"/>
            <w:vMerge/>
            <w:vAlign w:val="center"/>
          </w:tcPr>
          <w:p w14:paraId="3182DDA4" w14:textId="77777777" w:rsidR="007671C1" w:rsidRPr="000C792B" w:rsidRDefault="007671C1" w:rsidP="00EC132E">
            <w:pPr>
              <w:pStyle w:val="TAC"/>
              <w:rPr>
                <w:lang w:val="sv-SE" w:eastAsia="zh-CN"/>
              </w:rPr>
            </w:pPr>
          </w:p>
        </w:tc>
        <w:tc>
          <w:tcPr>
            <w:tcW w:w="1134" w:type="dxa"/>
            <w:vMerge/>
            <w:vAlign w:val="center"/>
          </w:tcPr>
          <w:p w14:paraId="047DB898" w14:textId="77777777" w:rsidR="007671C1" w:rsidRPr="000C792B" w:rsidRDefault="007671C1" w:rsidP="00EC132E">
            <w:pPr>
              <w:pStyle w:val="TAC"/>
            </w:pPr>
          </w:p>
        </w:tc>
        <w:tc>
          <w:tcPr>
            <w:tcW w:w="1367" w:type="dxa"/>
            <w:vMerge/>
            <w:vAlign w:val="center"/>
          </w:tcPr>
          <w:p w14:paraId="661F54CA" w14:textId="77777777" w:rsidR="007671C1" w:rsidRPr="000C792B" w:rsidRDefault="007671C1" w:rsidP="00EC132E">
            <w:pPr>
              <w:pStyle w:val="TAC"/>
            </w:pPr>
          </w:p>
        </w:tc>
        <w:tc>
          <w:tcPr>
            <w:tcW w:w="2040" w:type="dxa"/>
            <w:vAlign w:val="center"/>
          </w:tcPr>
          <w:p w14:paraId="5B04C4B7" w14:textId="77777777" w:rsidR="007671C1" w:rsidRPr="000C792B" w:rsidRDefault="007671C1" w:rsidP="00EC132E">
            <w:pPr>
              <w:pStyle w:val="TAC"/>
            </w:pPr>
            <w:r w:rsidRPr="000C792B">
              <w:rPr>
                <w:lang w:eastAsia="zh-CN"/>
              </w:rPr>
              <w:t>NR</w:t>
            </w:r>
            <w:r w:rsidRPr="000C792B">
              <w:t>_</w:t>
            </w:r>
            <w:r w:rsidRPr="000C792B">
              <w:rPr>
                <w:lang w:eastAsia="zh-CN"/>
              </w:rPr>
              <w:t>FDD_FR1_G</w:t>
            </w:r>
          </w:p>
        </w:tc>
        <w:tc>
          <w:tcPr>
            <w:tcW w:w="1134" w:type="dxa"/>
            <w:vAlign w:val="center"/>
          </w:tcPr>
          <w:p w14:paraId="60FB7992" w14:textId="77777777" w:rsidR="007671C1" w:rsidRPr="000C792B" w:rsidRDefault="007671C1" w:rsidP="00EC132E">
            <w:pPr>
              <w:pStyle w:val="TAC"/>
            </w:pPr>
            <w:r w:rsidRPr="000C792B">
              <w:t>-113</w:t>
            </w:r>
          </w:p>
        </w:tc>
        <w:tc>
          <w:tcPr>
            <w:tcW w:w="1275" w:type="dxa"/>
          </w:tcPr>
          <w:p w14:paraId="2A73AEC1" w14:textId="77777777" w:rsidR="007671C1" w:rsidRPr="000C792B" w:rsidRDefault="007671C1" w:rsidP="00EC132E">
            <w:pPr>
              <w:pStyle w:val="TAC"/>
            </w:pPr>
            <w:r w:rsidRPr="000C792B">
              <w:rPr>
                <w:lang w:eastAsia="zh-CN"/>
              </w:rPr>
              <w:t>-50</w:t>
            </w:r>
          </w:p>
        </w:tc>
      </w:tr>
      <w:tr w:rsidR="007671C1" w:rsidRPr="000C792B" w14:paraId="153FA167" w14:textId="77777777" w:rsidTr="00ED4E9A">
        <w:trPr>
          <w:trHeight w:val="22"/>
          <w:jc w:val="center"/>
        </w:trPr>
        <w:tc>
          <w:tcPr>
            <w:tcW w:w="959" w:type="dxa"/>
            <w:vMerge/>
          </w:tcPr>
          <w:p w14:paraId="3B418D2D" w14:textId="77777777" w:rsidR="007671C1" w:rsidRPr="000C792B" w:rsidRDefault="007671C1" w:rsidP="00EC132E">
            <w:pPr>
              <w:pStyle w:val="TAL"/>
              <w:rPr>
                <w:lang w:eastAsia="zh-CN"/>
              </w:rPr>
            </w:pPr>
          </w:p>
        </w:tc>
        <w:tc>
          <w:tcPr>
            <w:tcW w:w="1163" w:type="dxa"/>
            <w:vMerge/>
            <w:vAlign w:val="center"/>
          </w:tcPr>
          <w:p w14:paraId="5CD1BFF4" w14:textId="77777777" w:rsidR="007671C1" w:rsidRPr="000C792B" w:rsidRDefault="007671C1" w:rsidP="00ED4E9A">
            <w:pPr>
              <w:spacing w:after="0"/>
              <w:rPr>
                <w:rFonts w:ascii="Arial" w:hAnsi="Arial" w:cs="Arial"/>
                <w:sz w:val="18"/>
                <w:lang w:val="sv-SE"/>
              </w:rPr>
            </w:pPr>
          </w:p>
        </w:tc>
        <w:tc>
          <w:tcPr>
            <w:tcW w:w="992" w:type="dxa"/>
            <w:vMerge/>
            <w:vAlign w:val="center"/>
          </w:tcPr>
          <w:p w14:paraId="75BDCDDA" w14:textId="77777777" w:rsidR="007671C1" w:rsidRPr="000C792B" w:rsidRDefault="007671C1" w:rsidP="00EC132E">
            <w:pPr>
              <w:pStyle w:val="TAC"/>
              <w:rPr>
                <w:lang w:val="sv-SE" w:eastAsia="zh-CN"/>
              </w:rPr>
            </w:pPr>
          </w:p>
        </w:tc>
        <w:tc>
          <w:tcPr>
            <w:tcW w:w="1134" w:type="dxa"/>
            <w:vMerge/>
            <w:vAlign w:val="center"/>
          </w:tcPr>
          <w:p w14:paraId="0D8F18B6" w14:textId="77777777" w:rsidR="007671C1" w:rsidRPr="000C792B" w:rsidRDefault="007671C1" w:rsidP="00EC132E">
            <w:pPr>
              <w:pStyle w:val="TAC"/>
            </w:pPr>
          </w:p>
        </w:tc>
        <w:tc>
          <w:tcPr>
            <w:tcW w:w="1367" w:type="dxa"/>
            <w:vMerge/>
            <w:vAlign w:val="center"/>
          </w:tcPr>
          <w:p w14:paraId="45B3C2FA" w14:textId="77777777" w:rsidR="007671C1" w:rsidRPr="000C792B" w:rsidRDefault="007671C1" w:rsidP="00EC132E">
            <w:pPr>
              <w:pStyle w:val="TAC"/>
            </w:pPr>
          </w:p>
        </w:tc>
        <w:tc>
          <w:tcPr>
            <w:tcW w:w="2040" w:type="dxa"/>
            <w:vAlign w:val="center"/>
          </w:tcPr>
          <w:p w14:paraId="1C4BC7E4" w14:textId="77777777" w:rsidR="007671C1" w:rsidRPr="000C792B" w:rsidRDefault="007671C1" w:rsidP="00EC132E">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22402BDB" w14:textId="77777777" w:rsidR="007671C1" w:rsidRPr="000C792B" w:rsidRDefault="007671C1" w:rsidP="00EC132E">
            <w:pPr>
              <w:pStyle w:val="TAC"/>
            </w:pPr>
            <w:r w:rsidRPr="000C792B">
              <w:t>-111.5</w:t>
            </w:r>
          </w:p>
        </w:tc>
        <w:tc>
          <w:tcPr>
            <w:tcW w:w="1275" w:type="dxa"/>
          </w:tcPr>
          <w:p w14:paraId="12DF229D" w14:textId="77777777" w:rsidR="007671C1" w:rsidRPr="000C792B" w:rsidRDefault="007671C1" w:rsidP="00EC132E">
            <w:pPr>
              <w:pStyle w:val="TAC"/>
              <w:rPr>
                <w:lang w:eastAsia="zh-CN"/>
              </w:rPr>
            </w:pPr>
            <w:r w:rsidRPr="000C792B">
              <w:rPr>
                <w:lang w:eastAsia="zh-CN"/>
              </w:rPr>
              <w:t>-50</w:t>
            </w:r>
          </w:p>
        </w:tc>
      </w:tr>
      <w:tr w:rsidR="007671C1" w:rsidRPr="000C792B" w14:paraId="54E60269" w14:textId="77777777" w:rsidTr="00ED4E9A">
        <w:trPr>
          <w:jc w:val="center"/>
        </w:trPr>
        <w:tc>
          <w:tcPr>
            <w:tcW w:w="959" w:type="dxa"/>
          </w:tcPr>
          <w:p w14:paraId="451FA105" w14:textId="77777777" w:rsidR="007671C1" w:rsidRPr="000C792B" w:rsidRDefault="007671C1" w:rsidP="00EC132E">
            <w:pPr>
              <w:pStyle w:val="TAC"/>
              <w:rPr>
                <w:lang w:eastAsia="zh-CN"/>
              </w:rPr>
            </w:pPr>
            <w:r w:rsidRPr="000C792B">
              <w:rPr>
                <w:lang w:eastAsia="zh-CN"/>
              </w:rPr>
              <w:t>[24] +</w:t>
            </w:r>
            <w:r w:rsidRPr="000C792B">
              <w:rPr>
                <w:rFonts w:ascii="SimSun" w:hAnsi="SimSun" w:hint="eastAsia"/>
                <w:lang w:eastAsia="zh-CN"/>
              </w:rPr>
              <w:t>Δ</w:t>
            </w:r>
          </w:p>
        </w:tc>
        <w:tc>
          <w:tcPr>
            <w:tcW w:w="1163" w:type="dxa"/>
            <w:vMerge/>
            <w:vAlign w:val="center"/>
          </w:tcPr>
          <w:p w14:paraId="697103EC" w14:textId="77777777" w:rsidR="007671C1" w:rsidRPr="000C792B" w:rsidRDefault="007671C1" w:rsidP="00ED4E9A">
            <w:pPr>
              <w:spacing w:after="0"/>
              <w:rPr>
                <w:rFonts w:ascii="Arial" w:hAnsi="Arial" w:cs="Arial"/>
                <w:sz w:val="18"/>
                <w:lang w:val="sv-SE"/>
              </w:rPr>
            </w:pPr>
          </w:p>
        </w:tc>
        <w:tc>
          <w:tcPr>
            <w:tcW w:w="992" w:type="dxa"/>
            <w:vMerge/>
            <w:vAlign w:val="center"/>
          </w:tcPr>
          <w:p w14:paraId="2FB05D09" w14:textId="77777777" w:rsidR="007671C1" w:rsidRPr="000C792B" w:rsidRDefault="007671C1" w:rsidP="00EC132E">
            <w:pPr>
              <w:pStyle w:val="TAC"/>
              <w:rPr>
                <w:lang w:val="sv-SE" w:eastAsia="zh-CN"/>
              </w:rPr>
            </w:pPr>
          </w:p>
        </w:tc>
        <w:tc>
          <w:tcPr>
            <w:tcW w:w="1134" w:type="dxa"/>
            <w:vAlign w:val="center"/>
          </w:tcPr>
          <w:p w14:paraId="1BEDF61E" w14:textId="77777777" w:rsidR="007671C1" w:rsidRPr="000C792B" w:rsidRDefault="007671C1" w:rsidP="00EC132E">
            <w:pPr>
              <w:pStyle w:val="TAC"/>
            </w:pPr>
            <w:r w:rsidRPr="000C792B">
              <w:t>≥ [64]</w:t>
            </w:r>
          </w:p>
        </w:tc>
        <w:tc>
          <w:tcPr>
            <w:tcW w:w="1367" w:type="dxa"/>
            <w:vAlign w:val="center"/>
          </w:tcPr>
          <w:p w14:paraId="13079A31" w14:textId="77777777" w:rsidR="007671C1" w:rsidRPr="000C792B" w:rsidRDefault="007671C1" w:rsidP="00EC132E">
            <w:pPr>
              <w:pStyle w:val="TAC"/>
            </w:pPr>
            <w:r w:rsidRPr="000C792B">
              <w:t>≥ [1]</w:t>
            </w:r>
          </w:p>
        </w:tc>
        <w:tc>
          <w:tcPr>
            <w:tcW w:w="2040" w:type="dxa"/>
            <w:vAlign w:val="center"/>
          </w:tcPr>
          <w:p w14:paraId="25B3139B" w14:textId="77777777" w:rsidR="007671C1" w:rsidRPr="000C792B" w:rsidRDefault="007671C1" w:rsidP="00EC132E">
            <w:pPr>
              <w:pStyle w:val="TAC"/>
            </w:pPr>
            <w:r w:rsidRPr="000C792B">
              <w:t>Note 6</w:t>
            </w:r>
          </w:p>
        </w:tc>
        <w:tc>
          <w:tcPr>
            <w:tcW w:w="1134" w:type="dxa"/>
            <w:vAlign w:val="center"/>
          </w:tcPr>
          <w:p w14:paraId="6203F7ED" w14:textId="77777777" w:rsidR="007671C1" w:rsidRPr="000C792B" w:rsidRDefault="007671C1" w:rsidP="00EC132E">
            <w:pPr>
              <w:pStyle w:val="TAC"/>
            </w:pPr>
            <w:r w:rsidRPr="000C792B">
              <w:t>Note 6</w:t>
            </w:r>
          </w:p>
        </w:tc>
        <w:tc>
          <w:tcPr>
            <w:tcW w:w="1275" w:type="dxa"/>
            <w:vAlign w:val="center"/>
          </w:tcPr>
          <w:p w14:paraId="4D4B1809" w14:textId="77777777" w:rsidR="007671C1" w:rsidRPr="000C792B" w:rsidRDefault="007671C1" w:rsidP="00EC132E">
            <w:pPr>
              <w:pStyle w:val="TAC"/>
            </w:pPr>
            <w:r w:rsidRPr="000C792B">
              <w:t>Note 6</w:t>
            </w:r>
          </w:p>
        </w:tc>
      </w:tr>
      <w:tr w:rsidR="007671C1" w:rsidRPr="000C792B" w14:paraId="61342959" w14:textId="77777777" w:rsidTr="00ED4E9A">
        <w:trPr>
          <w:jc w:val="center"/>
        </w:trPr>
        <w:tc>
          <w:tcPr>
            <w:tcW w:w="959" w:type="dxa"/>
          </w:tcPr>
          <w:p w14:paraId="16F75AA0" w14:textId="77777777" w:rsidR="007671C1" w:rsidRPr="000C792B" w:rsidRDefault="007671C1" w:rsidP="00EC132E">
            <w:pPr>
              <w:pStyle w:val="TAC"/>
              <w:rPr>
                <w:lang w:eastAsia="zh-CN"/>
              </w:rPr>
            </w:pPr>
            <w:r w:rsidRPr="000C792B">
              <w:rPr>
                <w:lang w:eastAsia="zh-CN"/>
              </w:rPr>
              <w:t>[10] +</w:t>
            </w:r>
            <w:r w:rsidRPr="000C792B">
              <w:rPr>
                <w:rFonts w:ascii="SimSun" w:hAnsi="SimSun" w:hint="eastAsia"/>
                <w:lang w:eastAsia="zh-CN"/>
              </w:rPr>
              <w:t>Δ</w:t>
            </w:r>
          </w:p>
        </w:tc>
        <w:tc>
          <w:tcPr>
            <w:tcW w:w="1163" w:type="dxa"/>
            <w:vMerge/>
            <w:vAlign w:val="center"/>
          </w:tcPr>
          <w:p w14:paraId="2A5C75DB" w14:textId="77777777" w:rsidR="007671C1" w:rsidRPr="000C792B" w:rsidRDefault="007671C1" w:rsidP="00ED4E9A">
            <w:pPr>
              <w:spacing w:after="0"/>
              <w:rPr>
                <w:rFonts w:ascii="Arial" w:hAnsi="Arial" w:cs="Arial"/>
                <w:sz w:val="18"/>
                <w:lang w:val="sv-SE"/>
              </w:rPr>
            </w:pPr>
          </w:p>
        </w:tc>
        <w:tc>
          <w:tcPr>
            <w:tcW w:w="992" w:type="dxa"/>
            <w:vMerge/>
            <w:vAlign w:val="center"/>
          </w:tcPr>
          <w:p w14:paraId="38222235" w14:textId="77777777" w:rsidR="007671C1" w:rsidRPr="000C792B" w:rsidRDefault="007671C1" w:rsidP="00EC132E">
            <w:pPr>
              <w:pStyle w:val="TAC"/>
              <w:rPr>
                <w:lang w:val="sv-SE" w:eastAsia="zh-CN"/>
              </w:rPr>
            </w:pPr>
          </w:p>
        </w:tc>
        <w:tc>
          <w:tcPr>
            <w:tcW w:w="1134" w:type="dxa"/>
            <w:vAlign w:val="center"/>
          </w:tcPr>
          <w:p w14:paraId="10872851" w14:textId="77777777" w:rsidR="007671C1" w:rsidRPr="000C792B" w:rsidRDefault="007671C1" w:rsidP="00EC132E">
            <w:pPr>
              <w:pStyle w:val="TAC"/>
            </w:pPr>
            <w:r w:rsidRPr="000C792B">
              <w:t>≥ [132]</w:t>
            </w:r>
          </w:p>
        </w:tc>
        <w:tc>
          <w:tcPr>
            <w:tcW w:w="1367" w:type="dxa"/>
            <w:vAlign w:val="center"/>
          </w:tcPr>
          <w:p w14:paraId="2C2275D5" w14:textId="77777777" w:rsidR="007671C1" w:rsidRPr="000C792B" w:rsidRDefault="007671C1" w:rsidP="00EC132E">
            <w:pPr>
              <w:pStyle w:val="TAC"/>
            </w:pPr>
            <w:r w:rsidRPr="000C792B">
              <w:t>≥ [1]</w:t>
            </w:r>
          </w:p>
        </w:tc>
        <w:tc>
          <w:tcPr>
            <w:tcW w:w="2040" w:type="dxa"/>
            <w:vAlign w:val="center"/>
          </w:tcPr>
          <w:p w14:paraId="410F2E04" w14:textId="77777777" w:rsidR="007671C1" w:rsidRPr="000C792B" w:rsidRDefault="007671C1" w:rsidP="00EC132E">
            <w:pPr>
              <w:pStyle w:val="TAC"/>
            </w:pPr>
            <w:r w:rsidRPr="000C792B">
              <w:t>Note 6</w:t>
            </w:r>
          </w:p>
        </w:tc>
        <w:tc>
          <w:tcPr>
            <w:tcW w:w="1134" w:type="dxa"/>
            <w:vAlign w:val="center"/>
          </w:tcPr>
          <w:p w14:paraId="7E652DC9" w14:textId="77777777" w:rsidR="007671C1" w:rsidRPr="000C792B" w:rsidRDefault="007671C1" w:rsidP="00EC132E">
            <w:pPr>
              <w:pStyle w:val="TAC"/>
            </w:pPr>
            <w:r w:rsidRPr="000C792B">
              <w:t>Note 6</w:t>
            </w:r>
          </w:p>
        </w:tc>
        <w:tc>
          <w:tcPr>
            <w:tcW w:w="1275" w:type="dxa"/>
            <w:vAlign w:val="center"/>
          </w:tcPr>
          <w:p w14:paraId="0A9A6C29" w14:textId="77777777" w:rsidR="007671C1" w:rsidRPr="000C792B" w:rsidRDefault="007671C1" w:rsidP="00EC132E">
            <w:pPr>
              <w:pStyle w:val="TAC"/>
            </w:pPr>
            <w:r w:rsidRPr="000C792B">
              <w:t>Note 6</w:t>
            </w:r>
          </w:p>
        </w:tc>
      </w:tr>
      <w:tr w:rsidR="007671C1" w:rsidRPr="000C792B" w14:paraId="3C9E1390" w14:textId="77777777" w:rsidTr="00ED4E9A">
        <w:trPr>
          <w:jc w:val="center"/>
        </w:trPr>
        <w:tc>
          <w:tcPr>
            <w:tcW w:w="10064" w:type="dxa"/>
            <w:gridSpan w:val="8"/>
            <w:vAlign w:val="center"/>
            <w:hideMark/>
          </w:tcPr>
          <w:p w14:paraId="0129F719" w14:textId="547F2660" w:rsidR="00610D6E" w:rsidRPr="000C792B" w:rsidRDefault="00610D6E" w:rsidP="00EC132E">
            <w:pPr>
              <w:pStyle w:val="TAN"/>
            </w:pPr>
            <w:r w:rsidRPr="000C792B">
              <w:t>NOTE 1:</w:t>
            </w:r>
            <w:r w:rsidRPr="000C792B">
              <w:tab/>
              <w:t xml:space="preserve">Minimum PRS bandwidth, which is minimum of the PRS bandwidths of resource </w:t>
            </w:r>
            <w:r>
              <w:t xml:space="preserve">j </w:t>
            </w:r>
            <w:r w:rsidRPr="000C792B">
              <w:t>and resource i.</w:t>
            </w:r>
          </w:p>
          <w:p w14:paraId="45A77FD9" w14:textId="1047FB1D" w:rsidR="007671C1" w:rsidRPr="000C792B" w:rsidRDefault="00610D6E" w:rsidP="00EC132E">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dl-PRS-ResourceRepetitionFactor, dl-PRS-NumSymbols and dl-PRS-CombSizeN</w:t>
            </w:r>
            <w:r w:rsidRPr="000C792B">
              <w:rPr>
                <w:iCs/>
                <w:szCs w:val="18"/>
              </w:rPr>
              <w:t>defined in TS 37.355 [34], respectively</w:t>
            </w:r>
            <w:r w:rsidRPr="000C792B">
              <w:rPr>
                <w:iCs/>
                <w:szCs w:val="18"/>
                <w:lang w:val="en-US" w:eastAsia="zh-CN"/>
              </w:rPr>
              <w:t>.</w:t>
            </w:r>
          </w:p>
          <w:p w14:paraId="45E0923B" w14:textId="77777777" w:rsidR="007671C1" w:rsidRPr="000C792B" w:rsidRDefault="007671C1" w:rsidP="00EC132E">
            <w:pPr>
              <w:pStyle w:val="TAN"/>
            </w:pPr>
            <w:r w:rsidRPr="000C792B">
              <w:t>N</w:t>
            </w:r>
            <w:r w:rsidRPr="000C792B">
              <w:rPr>
                <w:lang w:eastAsia="zh-CN"/>
              </w:rPr>
              <w:t>OTE</w:t>
            </w:r>
            <w:r w:rsidRPr="000C792B">
              <w:t xml:space="preserve"> 3:</w:t>
            </w:r>
            <w:r w:rsidRPr="000C792B">
              <w:tab/>
              <w:t>Io is assumed to have constant EPRE across the bandwidth.</w:t>
            </w:r>
          </w:p>
          <w:p w14:paraId="5356B893" w14:textId="77777777" w:rsidR="007671C1" w:rsidRPr="000C792B" w:rsidRDefault="007671C1" w:rsidP="00EC132E">
            <w:pPr>
              <w:pStyle w:val="TAN"/>
            </w:pPr>
            <w:r w:rsidRPr="000C792B">
              <w:t>N</w:t>
            </w:r>
            <w:r w:rsidRPr="000C792B">
              <w:rPr>
                <w:lang w:eastAsia="zh-CN"/>
              </w:rPr>
              <w:t>OTE</w:t>
            </w:r>
            <w:r w:rsidRPr="000C792B">
              <w:t xml:space="preserve"> 4:</w:t>
            </w:r>
            <w:r w:rsidRPr="000C792B">
              <w:tab/>
              <w:t>NR operating band groups in FR1 are as defined in clause 3.5.2.</w:t>
            </w:r>
          </w:p>
          <w:p w14:paraId="40F3C2C2" w14:textId="77777777" w:rsidR="007671C1" w:rsidRPr="000C792B" w:rsidRDefault="007671C1" w:rsidP="00EC132E">
            <w:pPr>
              <w:pStyle w:val="TAN"/>
            </w:pPr>
            <w:r w:rsidRPr="000C792B">
              <w:t>N</w:t>
            </w:r>
            <w:r w:rsidRPr="000C792B">
              <w:rPr>
                <w:lang w:eastAsia="zh-CN"/>
              </w:rPr>
              <w:t>OTE</w:t>
            </w:r>
            <w:r w:rsidRPr="000C792B">
              <w:t xml:space="preserve"> 5:</w:t>
            </w:r>
            <w:r w:rsidRPr="000C792B">
              <w:tab/>
              <w:t>Tc is the basic timing unit defined in TS 38.211 [6].</w:t>
            </w:r>
          </w:p>
          <w:p w14:paraId="628360C5" w14:textId="77777777" w:rsidR="007671C1" w:rsidRPr="000C792B" w:rsidRDefault="007671C1" w:rsidP="00EC132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5244CAA" w14:textId="36AC5980" w:rsidR="007671C1" w:rsidRPr="000C792B" w:rsidRDefault="00EC132E" w:rsidP="00EC132E">
            <w:pPr>
              <w:pStyle w:val="TAN"/>
            </w:pPr>
            <w:r w:rsidRPr="000C792B">
              <w:t>NOTE 7:</w:t>
            </w:r>
            <w:r w:rsidRPr="000C792B">
              <w:tab/>
            </w:r>
            <w:r w:rsidRPr="00777AB7">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rsidRPr="00565959">
              <w:t xml:space="preserve"> </w:t>
            </w:r>
            <w:r w:rsidRPr="006F58F0">
              <w:rPr>
                <w:i/>
                <w:lang w:eastAsia="zh-CN"/>
              </w:rPr>
              <w:t>nr-UE-RxTxTEG-TimingErrorMargin</w:t>
            </w:r>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.2-5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Pr>
                <w:rFonts w:hint="eastAsia"/>
                <w:lang w:eastAsia="zh-CN"/>
              </w:rPr>
              <w:t xml:space="preserve">. </w:t>
            </w:r>
            <w:r w:rsidRPr="00777AB7">
              <w:rPr>
                <w:lang w:eastAsia="zh-CN"/>
              </w:rPr>
              <w:t>.</w:t>
            </w:r>
          </w:p>
        </w:tc>
      </w:tr>
    </w:tbl>
    <w:p w14:paraId="1761542E" w14:textId="77777777" w:rsidR="007671C1" w:rsidRPr="00D37076" w:rsidRDefault="007671C1" w:rsidP="007671C1"/>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482D0A6B" w14:textId="77777777" w:rsidR="00091F85" w:rsidRPr="00633900" w:rsidRDefault="00091F85" w:rsidP="00DF71AA">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91F85" w:rsidRPr="006A7330" w14:paraId="28AB1477"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2F5859D" w14:textId="77777777" w:rsidR="00091F85" w:rsidRPr="006A7330" w:rsidRDefault="00091F85" w:rsidP="00DF71AA">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0138A3D" w14:textId="77777777" w:rsidR="00091F85" w:rsidRPr="006A7330" w:rsidRDefault="00091F85" w:rsidP="00DF71AA">
            <w:pPr>
              <w:pStyle w:val="TAH"/>
              <w:rPr>
                <w:lang w:eastAsia="ko-KR"/>
              </w:rPr>
            </w:pPr>
            <w:r w:rsidRPr="006A7330">
              <w:rPr>
                <w:lang w:eastAsia="ko-KR"/>
              </w:rPr>
              <w:t>Conditions</w:t>
            </w:r>
          </w:p>
        </w:tc>
      </w:tr>
      <w:tr w:rsidR="00091F85" w:rsidRPr="006A7330" w14:paraId="29DB8766" w14:textId="77777777" w:rsidTr="00DF71A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63CDC97" w14:textId="77777777" w:rsidR="00091F85" w:rsidRPr="006A7330" w:rsidRDefault="00091F85" w:rsidP="00224E82">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7E77203" w14:textId="77777777" w:rsidR="00091F85" w:rsidRPr="006A7330" w:rsidRDefault="00091F85" w:rsidP="00DF71AA">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50D98CE" w14:textId="77777777" w:rsidR="00091F85" w:rsidRPr="006A7330" w:rsidRDefault="00091F85" w:rsidP="00DF71AA">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5AC0E20" w14:textId="77777777" w:rsidR="00091F85" w:rsidRPr="006A7330" w:rsidRDefault="00091F85" w:rsidP="00DF71AA">
            <w:pPr>
              <w:pStyle w:val="TAH"/>
              <w:rPr>
                <w:lang w:eastAsia="ko-KR"/>
              </w:rPr>
            </w:pPr>
          </w:p>
          <w:p w14:paraId="54A69BB2" w14:textId="77777777" w:rsidR="00091F85" w:rsidRPr="006A7330" w:rsidRDefault="00091F85" w:rsidP="00DF71AA">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6AFCCBD"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14E36AA"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09406F3"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5DA7B457" w14:textId="77777777" w:rsidTr="00DF71A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5E615D7" w14:textId="77777777" w:rsidR="00091F85" w:rsidRPr="006A7330" w:rsidRDefault="00091F85" w:rsidP="00224E82">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46E0C560" w14:textId="77777777" w:rsidR="00091F85" w:rsidRPr="006A7330" w:rsidRDefault="00091F85" w:rsidP="00DF71AA">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800DFC6" w14:textId="77777777" w:rsidR="00091F85" w:rsidRPr="006A7330" w:rsidRDefault="00091F85" w:rsidP="00DF71AA">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49577FD" w14:textId="77777777" w:rsidR="00091F85" w:rsidRPr="006A7330" w:rsidRDefault="00091F85" w:rsidP="00DF71AA">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528DC35" w14:textId="77777777" w:rsidR="00091F85" w:rsidRPr="006A7330" w:rsidRDefault="00091F85" w:rsidP="00DF71AA">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4B94B90A" w14:textId="77777777" w:rsidR="00091F85" w:rsidRPr="006A7330" w:rsidRDefault="00091F85" w:rsidP="00DF71AA">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238BA208"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3ED3C7E0"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1FF0B43B" w14:textId="77777777" w:rsidTr="00224E82">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05BE50E4"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7131E1CA"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1AFED9B"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753B2A73" w14:textId="77777777" w:rsidR="00091F85" w:rsidRPr="006A7330" w:rsidRDefault="00091F85" w:rsidP="00224E82">
            <w:pPr>
              <w:keepNext/>
              <w:keepLines/>
              <w:jc w:val="center"/>
              <w:rPr>
                <w:rFonts w:ascii="Arial" w:hAnsi="Arial"/>
                <w:b/>
                <w:sz w:val="18"/>
                <w:lang w:eastAsia="ko-KR"/>
              </w:rPr>
            </w:pPr>
          </w:p>
          <w:p w14:paraId="79D86121"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7D1329CB" w14:textId="77777777" w:rsidR="00091F85" w:rsidRPr="006A7330" w:rsidRDefault="00091F85" w:rsidP="00224E82">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633745DB" w14:textId="77777777" w:rsidR="00091F85" w:rsidRPr="006A7330" w:rsidRDefault="00091F85" w:rsidP="00224E82">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A7FDF2A"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6A12AB7" w14:textId="77777777" w:rsidR="00091F85" w:rsidRPr="006A7330" w:rsidRDefault="00091F85" w:rsidP="00224E82">
            <w:pPr>
              <w:keepNext/>
              <w:keepLines/>
              <w:jc w:val="center"/>
              <w:rPr>
                <w:rFonts w:ascii="Arial" w:hAnsi="Arial"/>
                <w:b/>
                <w:sz w:val="18"/>
                <w:lang w:eastAsia="ko-KR"/>
              </w:rPr>
            </w:pPr>
            <w:r w:rsidRPr="006A7330">
              <w:rPr>
                <w:rFonts w:ascii="Arial" w:hAnsi="Arial"/>
                <w:b/>
                <w:sz w:val="18"/>
                <w:lang w:eastAsia="ko-KR"/>
              </w:rPr>
              <w:t>dBm/BW</w:t>
            </w:r>
          </w:p>
        </w:tc>
      </w:tr>
      <w:tr w:rsidR="00091F85" w:rsidRPr="006A7330" w14:paraId="1E3D7A21" w14:textId="77777777" w:rsidTr="0017492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03EF7C0" w14:textId="28B1A116" w:rsidR="00091F85" w:rsidRPr="006A7330" w:rsidRDefault="00DF71AA" w:rsidP="00DF71AA">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AB3630E" w14:textId="77777777" w:rsidR="00091F85" w:rsidRPr="006A7330" w:rsidRDefault="00091F85" w:rsidP="00DF71AA">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EBF5EB" w14:textId="066A75C7"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4D985F76" w14:textId="77777777" w:rsidR="00091F85" w:rsidRPr="006A7330" w:rsidRDefault="00091F85" w:rsidP="00174920">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99315AB" w14:textId="36D2DF6B"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B33F3A" w14:textId="77777777" w:rsidR="00091F85" w:rsidRPr="006A7330" w:rsidRDefault="00091F85" w:rsidP="00DF71AA">
            <w:pPr>
              <w:pStyle w:val="TAC"/>
              <w:rPr>
                <w:lang w:eastAsia="ko-KR"/>
              </w:rPr>
            </w:pPr>
            <w:r w:rsidRPr="006A7330">
              <w:rPr>
                <w:lang w:eastAsia="ko-KR"/>
              </w:rPr>
              <w:t>NR_FDD_FR1_A, NR_TDD_FR1_A,</w:t>
            </w:r>
          </w:p>
          <w:p w14:paraId="598D6272"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06891B" w14:textId="77777777" w:rsidR="00091F85" w:rsidRPr="006A7330" w:rsidRDefault="00091F85" w:rsidP="00DF71AA">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5C6948B" w14:textId="77777777" w:rsidR="00091F85" w:rsidRPr="006A7330" w:rsidRDefault="00091F85" w:rsidP="00DF71AA">
            <w:pPr>
              <w:pStyle w:val="TAC"/>
              <w:rPr>
                <w:lang w:eastAsia="ko-KR"/>
              </w:rPr>
            </w:pPr>
            <w:r w:rsidRPr="006A7330">
              <w:rPr>
                <w:lang w:eastAsia="ko-KR"/>
              </w:rPr>
              <w:t>-50</w:t>
            </w:r>
          </w:p>
        </w:tc>
      </w:tr>
      <w:tr w:rsidR="00091F85" w:rsidRPr="006A7330" w14:paraId="3DC893DF"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783117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A41D50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963C5F"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96BF49"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23524E4"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D522B4"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AA1588A" w14:textId="77777777" w:rsidR="00091F85" w:rsidRPr="006A7330" w:rsidRDefault="00091F85" w:rsidP="00DF71AA">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CE776E" w14:textId="77777777" w:rsidR="00091F85" w:rsidRPr="006A7330" w:rsidRDefault="00091F85" w:rsidP="00224E82">
            <w:pPr>
              <w:rPr>
                <w:rFonts w:ascii="Arial" w:hAnsi="Arial" w:cs="Arial"/>
                <w:sz w:val="18"/>
                <w:szCs w:val="18"/>
                <w:lang w:eastAsia="ko-KR"/>
              </w:rPr>
            </w:pPr>
          </w:p>
        </w:tc>
      </w:tr>
      <w:tr w:rsidR="00091F85" w:rsidRPr="006A7330" w14:paraId="015933EC"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2DDB4D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E6F8C5A"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8680FEB"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377F32"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B1745F4"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6E38298"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160339" w14:textId="77777777" w:rsidR="00091F85" w:rsidRPr="006A7330" w:rsidRDefault="00091F85" w:rsidP="00DF71AA">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865AE1" w14:textId="77777777" w:rsidR="00091F85" w:rsidRPr="006A7330" w:rsidRDefault="00091F85" w:rsidP="00224E82">
            <w:pPr>
              <w:rPr>
                <w:rFonts w:ascii="Arial" w:hAnsi="Arial" w:cs="Arial"/>
                <w:sz w:val="18"/>
                <w:szCs w:val="18"/>
                <w:lang w:eastAsia="ko-KR"/>
              </w:rPr>
            </w:pPr>
          </w:p>
        </w:tc>
      </w:tr>
      <w:tr w:rsidR="00091F85" w:rsidRPr="006A7330" w14:paraId="186B861B"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6299177"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BE6CE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65BE9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4CFE9E"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D0DED8"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D01F070"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1EF27" w14:textId="77777777" w:rsidR="00091F85" w:rsidRPr="006A7330" w:rsidRDefault="00091F85" w:rsidP="00DF71AA">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F0654F" w14:textId="77777777" w:rsidR="00091F85" w:rsidRPr="006A7330" w:rsidRDefault="00091F85" w:rsidP="00224E82">
            <w:pPr>
              <w:rPr>
                <w:rFonts w:ascii="Arial" w:hAnsi="Arial" w:cs="Arial"/>
                <w:sz w:val="18"/>
                <w:szCs w:val="18"/>
                <w:lang w:eastAsia="ko-KR"/>
              </w:rPr>
            </w:pPr>
          </w:p>
        </w:tc>
      </w:tr>
      <w:tr w:rsidR="00091F85" w:rsidRPr="006A7330" w14:paraId="0D5DB033"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047DB1"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756DED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AB0D652"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1AE260"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6B6DDF"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2B432"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A78DC5" w14:textId="77777777" w:rsidR="00091F85" w:rsidRPr="006A7330" w:rsidRDefault="00091F85" w:rsidP="00DF71AA">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F6B3D4" w14:textId="77777777" w:rsidR="00091F85" w:rsidRPr="006A7330" w:rsidRDefault="00091F85" w:rsidP="00224E82">
            <w:pPr>
              <w:rPr>
                <w:rFonts w:ascii="Arial" w:hAnsi="Arial" w:cs="Arial"/>
                <w:sz w:val="18"/>
                <w:szCs w:val="18"/>
                <w:lang w:eastAsia="ko-KR"/>
              </w:rPr>
            </w:pPr>
          </w:p>
        </w:tc>
      </w:tr>
      <w:tr w:rsidR="00091F85" w:rsidRPr="006A7330" w14:paraId="783216FE"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3D4262"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F2889BB"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138CCD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B17EC8F"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FDB2595"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3D9F44"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13E13F" w14:textId="77777777" w:rsidR="00091F85" w:rsidRPr="006A7330" w:rsidRDefault="00091F85" w:rsidP="00DF71AA">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B51D4F" w14:textId="77777777" w:rsidR="00091F85" w:rsidRPr="006A7330" w:rsidRDefault="00091F85" w:rsidP="00224E82">
            <w:pPr>
              <w:rPr>
                <w:rFonts w:ascii="Arial" w:hAnsi="Arial" w:cs="Arial"/>
                <w:sz w:val="18"/>
                <w:szCs w:val="18"/>
                <w:lang w:eastAsia="ko-KR"/>
              </w:rPr>
            </w:pPr>
          </w:p>
        </w:tc>
      </w:tr>
      <w:tr w:rsidR="00091F85" w:rsidRPr="006A7330" w14:paraId="437CD2D1"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A9106D"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4E7ECB4"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709DB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B5E6325"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0E6618"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66F96E2"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FC5915" w14:textId="77777777" w:rsidR="00091F85" w:rsidRPr="006A7330" w:rsidRDefault="00091F85" w:rsidP="00DF71AA">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F25392" w14:textId="77777777" w:rsidR="00091F85" w:rsidRPr="006A7330" w:rsidRDefault="00091F85" w:rsidP="00224E82">
            <w:pPr>
              <w:rPr>
                <w:rFonts w:ascii="Arial" w:hAnsi="Arial" w:cs="Arial"/>
                <w:sz w:val="18"/>
                <w:szCs w:val="18"/>
                <w:lang w:eastAsia="ko-KR"/>
              </w:rPr>
            </w:pPr>
          </w:p>
        </w:tc>
      </w:tr>
      <w:tr w:rsidR="00091F85" w:rsidRPr="006A7330" w14:paraId="570DAC21"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B08068" w14:textId="77777777" w:rsidR="00091F85" w:rsidRPr="006A7330" w:rsidRDefault="00091F85" w:rsidP="00DF71AA">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C3ADF82"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D743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81253A" w14:textId="77777777" w:rsidR="00091F85" w:rsidRPr="006A7330" w:rsidRDefault="00091F85" w:rsidP="00DF71AA">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7DC61C" w14:textId="77777777" w:rsidR="00091F85" w:rsidRPr="006A7330" w:rsidRDefault="00091F85" w:rsidP="00DF71AA">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D26082C"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145E51" w14:textId="77777777" w:rsidR="00091F85" w:rsidRPr="006A7330" w:rsidRDefault="00091F85" w:rsidP="00DF71AA">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733D90" w14:textId="77777777" w:rsidR="00091F85" w:rsidRPr="006A7330" w:rsidRDefault="00091F85" w:rsidP="00224E82">
            <w:pPr>
              <w:rPr>
                <w:rFonts w:ascii="Arial" w:hAnsi="Arial" w:cs="Arial"/>
                <w:sz w:val="18"/>
                <w:szCs w:val="18"/>
                <w:lang w:eastAsia="ko-KR"/>
              </w:rPr>
            </w:pPr>
          </w:p>
        </w:tc>
      </w:tr>
      <w:tr w:rsidR="00DF71AA" w:rsidRPr="006A7330" w14:paraId="04D4EFD6" w14:textId="77777777" w:rsidTr="00DF71AA">
        <w:trPr>
          <w:jc w:val="center"/>
        </w:trPr>
        <w:tc>
          <w:tcPr>
            <w:tcW w:w="1133" w:type="dxa"/>
            <w:tcBorders>
              <w:top w:val="single" w:sz="6" w:space="0" w:color="auto"/>
              <w:left w:val="single" w:sz="4" w:space="0" w:color="auto"/>
              <w:bottom w:val="nil"/>
              <w:right w:val="single" w:sz="6" w:space="0" w:color="auto"/>
            </w:tcBorders>
            <w:vAlign w:val="center"/>
            <w:hideMark/>
          </w:tcPr>
          <w:p w14:paraId="429160A1" w14:textId="5A495E92" w:rsidR="00DF71AA" w:rsidRPr="006A7330" w:rsidRDefault="00DF71AA" w:rsidP="00DF71AA">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E34D6E1"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C246023" w14:textId="514BA82C" w:rsidR="00DF71AA" w:rsidRPr="006A7330" w:rsidRDefault="00DF71AA" w:rsidP="00DF71AA">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0A88F5DC" w14:textId="77777777" w:rsidR="00DF71AA" w:rsidRPr="006A7330" w:rsidRDefault="00DF71AA" w:rsidP="00DF71A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34CB5EA" w14:textId="5DA1EC1B"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EBA64D"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B57BF14"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04A1359" w14:textId="77777777" w:rsidR="00DF71AA" w:rsidRPr="006A7330" w:rsidRDefault="00DF71AA" w:rsidP="00DF71AA">
            <w:pPr>
              <w:pStyle w:val="TAC"/>
              <w:rPr>
                <w:lang w:eastAsia="ko-KR"/>
              </w:rPr>
            </w:pPr>
            <w:r w:rsidRPr="006A7330">
              <w:rPr>
                <w:lang w:eastAsia="ko-KR"/>
              </w:rPr>
              <w:t>NOTE 6</w:t>
            </w:r>
          </w:p>
        </w:tc>
      </w:tr>
      <w:tr w:rsidR="00DF71AA" w:rsidRPr="006A7330" w14:paraId="7A74B279" w14:textId="77777777" w:rsidTr="00DF71AA">
        <w:trPr>
          <w:jc w:val="center"/>
        </w:trPr>
        <w:tc>
          <w:tcPr>
            <w:tcW w:w="1133" w:type="dxa"/>
            <w:tcBorders>
              <w:top w:val="single" w:sz="6" w:space="0" w:color="auto"/>
              <w:left w:val="single" w:sz="4" w:space="0" w:color="auto"/>
              <w:bottom w:val="nil"/>
              <w:right w:val="single" w:sz="6" w:space="0" w:color="auto"/>
            </w:tcBorders>
            <w:vAlign w:val="center"/>
            <w:hideMark/>
          </w:tcPr>
          <w:p w14:paraId="7801A88D" w14:textId="15E18C43" w:rsidR="00DF71AA" w:rsidRPr="006A7330" w:rsidRDefault="00DF71AA" w:rsidP="00DF71AA">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2AC11D2"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349502" w14:textId="7D25A819" w:rsidR="00DF71AA" w:rsidRPr="006A7330" w:rsidRDefault="00DF71AA" w:rsidP="00DF71AA">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24540F9" w14:textId="77777777" w:rsidR="00DF71AA" w:rsidRPr="006A7330" w:rsidRDefault="00DF71AA" w:rsidP="00DF71AA">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45DA62BA" w14:textId="526E00B8"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0A6457"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B85797"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050A9B" w14:textId="77777777" w:rsidR="00DF71AA" w:rsidRPr="006A7330" w:rsidRDefault="00DF71AA" w:rsidP="00DF71AA">
            <w:pPr>
              <w:pStyle w:val="TAC"/>
              <w:rPr>
                <w:lang w:eastAsia="ko-KR"/>
              </w:rPr>
            </w:pPr>
            <w:r w:rsidRPr="006A7330">
              <w:rPr>
                <w:lang w:eastAsia="ko-KR"/>
              </w:rPr>
              <w:t>NOTE 6</w:t>
            </w:r>
          </w:p>
        </w:tc>
      </w:tr>
      <w:tr w:rsidR="00091F85" w:rsidRPr="006A7330" w14:paraId="4783CECA" w14:textId="77777777" w:rsidTr="00174920">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9EFC7D0" w14:textId="686FD968" w:rsidR="00091F85" w:rsidRPr="006A7330" w:rsidRDefault="00DF71AA" w:rsidP="00DF71AA">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ED15A25" w14:textId="77777777" w:rsidR="00091F85" w:rsidRPr="006A7330" w:rsidRDefault="00091F85" w:rsidP="00DF71A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07C0047" w14:textId="29D098B7"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0237E89" w14:textId="77777777" w:rsidR="00091F85" w:rsidRPr="006A7330" w:rsidRDefault="00091F85" w:rsidP="00174920">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B9FFFA" w14:textId="2F070E02"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69DC1C2" w14:textId="77777777" w:rsidR="00091F85" w:rsidRPr="006A7330" w:rsidRDefault="00091F85" w:rsidP="00DF71AA">
            <w:pPr>
              <w:pStyle w:val="TAC"/>
              <w:rPr>
                <w:lang w:eastAsia="ko-KR"/>
              </w:rPr>
            </w:pPr>
            <w:r w:rsidRPr="006A7330">
              <w:rPr>
                <w:lang w:eastAsia="ko-KR"/>
              </w:rPr>
              <w:t>NR_FDD_FR1_A, NR_TDD_FR1_A,</w:t>
            </w:r>
          </w:p>
          <w:p w14:paraId="7D1F0232"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A42663" w14:textId="77777777" w:rsidR="00091F85" w:rsidRPr="006A7330" w:rsidRDefault="00091F85" w:rsidP="00DF71AA">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615EF0" w14:textId="77777777" w:rsidR="00091F85" w:rsidRPr="006A7330" w:rsidRDefault="00091F85" w:rsidP="00DF71AA">
            <w:pPr>
              <w:pStyle w:val="TAC"/>
              <w:rPr>
                <w:lang w:eastAsia="ko-KR"/>
              </w:rPr>
            </w:pPr>
            <w:r w:rsidRPr="006A7330">
              <w:rPr>
                <w:lang w:eastAsia="ko-KR"/>
              </w:rPr>
              <w:t>-50</w:t>
            </w:r>
          </w:p>
        </w:tc>
      </w:tr>
      <w:tr w:rsidR="00091F85" w:rsidRPr="006A7330" w14:paraId="2DB72FCD"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A0FEAA"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9568D16"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6F49DA"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0710743"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3071BA"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87C4FD"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F9CDE47" w14:textId="77777777" w:rsidR="00091F85" w:rsidRPr="006A7330" w:rsidRDefault="00091F85" w:rsidP="00DF71AA">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07FE64" w14:textId="77777777" w:rsidR="00091F85" w:rsidRPr="006A7330" w:rsidRDefault="00091F85" w:rsidP="00224E82">
            <w:pPr>
              <w:rPr>
                <w:rFonts w:ascii="Arial" w:hAnsi="Arial" w:cs="Arial"/>
                <w:sz w:val="18"/>
                <w:szCs w:val="18"/>
                <w:lang w:eastAsia="ko-KR"/>
              </w:rPr>
            </w:pPr>
          </w:p>
        </w:tc>
      </w:tr>
      <w:tr w:rsidR="00091F85" w:rsidRPr="006A7330" w14:paraId="554CE23A"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B18D68"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18AC8F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4D759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AA4057C"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173164D"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2B60EA"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31BBC9" w14:textId="77777777" w:rsidR="00091F85" w:rsidRPr="006A7330" w:rsidRDefault="00091F85" w:rsidP="00DF71AA">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CFDF280" w14:textId="77777777" w:rsidR="00091F85" w:rsidRPr="006A7330" w:rsidRDefault="00091F85" w:rsidP="00224E82">
            <w:pPr>
              <w:rPr>
                <w:rFonts w:ascii="Arial" w:hAnsi="Arial" w:cs="Arial"/>
                <w:sz w:val="18"/>
                <w:szCs w:val="18"/>
                <w:lang w:eastAsia="ko-KR"/>
              </w:rPr>
            </w:pPr>
          </w:p>
        </w:tc>
      </w:tr>
      <w:tr w:rsidR="00091F85" w:rsidRPr="006A7330" w14:paraId="25C42692"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18FC116"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2EF1FB2"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9F93B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F253E4"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8927CF"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C9076A"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2E57D5" w14:textId="77777777" w:rsidR="00091F85" w:rsidRPr="006A7330" w:rsidRDefault="00091F85" w:rsidP="00DF71AA">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EC56A1" w14:textId="77777777" w:rsidR="00091F85" w:rsidRPr="006A7330" w:rsidRDefault="00091F85" w:rsidP="00224E82">
            <w:pPr>
              <w:rPr>
                <w:rFonts w:ascii="Arial" w:hAnsi="Arial" w:cs="Arial"/>
                <w:sz w:val="18"/>
                <w:szCs w:val="18"/>
                <w:lang w:eastAsia="ko-KR"/>
              </w:rPr>
            </w:pPr>
          </w:p>
        </w:tc>
      </w:tr>
      <w:tr w:rsidR="00091F85" w:rsidRPr="006A7330" w14:paraId="14E5ABEE"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087ED6"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DF6C2BD"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E99B53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C8B4E6"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D0B9D2"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754DBB"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33F1BA" w14:textId="77777777" w:rsidR="00091F85" w:rsidRPr="006A7330" w:rsidRDefault="00091F85" w:rsidP="00DF71AA">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CD2A88" w14:textId="77777777" w:rsidR="00091F85" w:rsidRPr="006A7330" w:rsidRDefault="00091F85" w:rsidP="00224E82">
            <w:pPr>
              <w:rPr>
                <w:rFonts w:ascii="Arial" w:hAnsi="Arial" w:cs="Arial"/>
                <w:sz w:val="18"/>
                <w:szCs w:val="18"/>
                <w:lang w:eastAsia="ko-KR"/>
              </w:rPr>
            </w:pPr>
          </w:p>
        </w:tc>
      </w:tr>
      <w:tr w:rsidR="00091F85" w:rsidRPr="006A7330" w14:paraId="711F4C36"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A017B23"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5DDD7F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B2E7F0"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C78A76B"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BBADC8"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069971"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3937FA" w14:textId="77777777" w:rsidR="00091F85" w:rsidRPr="006A7330" w:rsidRDefault="00091F85" w:rsidP="00DF71AA">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02546F0" w14:textId="77777777" w:rsidR="00091F85" w:rsidRPr="006A7330" w:rsidRDefault="00091F85" w:rsidP="00224E82">
            <w:pPr>
              <w:rPr>
                <w:rFonts w:ascii="Arial" w:hAnsi="Arial" w:cs="Arial"/>
                <w:sz w:val="18"/>
                <w:szCs w:val="18"/>
                <w:lang w:eastAsia="ko-KR"/>
              </w:rPr>
            </w:pPr>
          </w:p>
        </w:tc>
      </w:tr>
      <w:tr w:rsidR="00091F85" w:rsidRPr="006A7330" w14:paraId="2F71D6D5" w14:textId="77777777" w:rsidTr="00DF71A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8BBAA74"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870147"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48D22B"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B37924"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3B126C"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93EB83A"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2E477D" w14:textId="77777777" w:rsidR="00091F85" w:rsidRPr="006A7330" w:rsidRDefault="00091F85" w:rsidP="00DF71AA">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7945A7" w14:textId="77777777" w:rsidR="00091F85" w:rsidRPr="006A7330" w:rsidRDefault="00091F85" w:rsidP="00224E82">
            <w:pPr>
              <w:rPr>
                <w:rFonts w:ascii="Arial" w:hAnsi="Arial" w:cs="Arial"/>
                <w:sz w:val="18"/>
                <w:szCs w:val="18"/>
                <w:lang w:eastAsia="ko-KR"/>
              </w:rPr>
            </w:pPr>
          </w:p>
        </w:tc>
      </w:tr>
      <w:tr w:rsidR="00091F85" w:rsidRPr="006A7330" w14:paraId="04DA81CD" w14:textId="77777777" w:rsidTr="00DF71AA">
        <w:trPr>
          <w:jc w:val="center"/>
        </w:trPr>
        <w:tc>
          <w:tcPr>
            <w:tcW w:w="1133" w:type="dxa"/>
            <w:vMerge/>
            <w:tcBorders>
              <w:top w:val="single" w:sz="6" w:space="0" w:color="auto"/>
              <w:left w:val="single" w:sz="4" w:space="0" w:color="auto"/>
              <w:bottom w:val="nil"/>
              <w:right w:val="single" w:sz="6" w:space="0" w:color="auto"/>
            </w:tcBorders>
            <w:vAlign w:val="center"/>
            <w:hideMark/>
          </w:tcPr>
          <w:p w14:paraId="3D4B87F0" w14:textId="77777777" w:rsidR="00091F85" w:rsidRPr="006A7330" w:rsidRDefault="00091F85" w:rsidP="00DF71AA">
            <w:pPr>
              <w:pStyle w:val="TAC"/>
              <w:rPr>
                <w:lang w:eastAsia="ko-KR"/>
              </w:rPr>
            </w:pPr>
          </w:p>
        </w:tc>
        <w:tc>
          <w:tcPr>
            <w:tcW w:w="714" w:type="dxa"/>
            <w:tcBorders>
              <w:top w:val="nil"/>
              <w:left w:val="single" w:sz="6" w:space="0" w:color="auto"/>
              <w:bottom w:val="nil"/>
              <w:right w:val="single" w:sz="6" w:space="0" w:color="auto"/>
            </w:tcBorders>
            <w:vAlign w:val="center"/>
          </w:tcPr>
          <w:p w14:paraId="15AAE4D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1AFAF4"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1A4878"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5AF7A9"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DC06F4"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03A286" w14:textId="77777777" w:rsidR="00091F85" w:rsidRPr="006A7330" w:rsidRDefault="00091F85" w:rsidP="00DF71AA">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7EA707" w14:textId="77777777" w:rsidR="00091F85" w:rsidRPr="006A7330" w:rsidRDefault="00091F85" w:rsidP="00224E82">
            <w:pPr>
              <w:rPr>
                <w:rFonts w:ascii="Arial" w:hAnsi="Arial" w:cs="Arial"/>
                <w:sz w:val="18"/>
                <w:szCs w:val="18"/>
                <w:lang w:eastAsia="ko-KR"/>
              </w:rPr>
            </w:pPr>
          </w:p>
        </w:tc>
      </w:tr>
      <w:tr w:rsidR="00DF71AA" w:rsidRPr="006A7330" w14:paraId="51EA360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DB2492C" w14:textId="73065F88" w:rsidR="00DF71AA" w:rsidRPr="006A7330" w:rsidRDefault="00DF71AA" w:rsidP="00DF71AA">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4BAE0390"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B7856" w14:textId="4D24C525" w:rsidR="00DF71AA" w:rsidRPr="006A7330" w:rsidRDefault="00DF71AA" w:rsidP="00DF71AA">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1D470F5" w14:textId="77777777" w:rsidR="00DF71AA" w:rsidRPr="006A7330" w:rsidRDefault="00DF71AA" w:rsidP="00DF71A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DFE2844" w14:textId="5CFD265F"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5B9A8F"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7454255"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70E7D51" w14:textId="77777777" w:rsidR="00DF71AA" w:rsidRPr="006A7330" w:rsidRDefault="00DF71AA" w:rsidP="00DF71AA">
            <w:pPr>
              <w:pStyle w:val="TAC"/>
              <w:rPr>
                <w:lang w:eastAsia="ko-KR"/>
              </w:rPr>
            </w:pPr>
            <w:r w:rsidRPr="006A7330">
              <w:rPr>
                <w:lang w:eastAsia="ko-KR"/>
              </w:rPr>
              <w:t>NOTE 6</w:t>
            </w:r>
          </w:p>
        </w:tc>
      </w:tr>
      <w:tr w:rsidR="00DF71AA" w:rsidRPr="006A7330" w14:paraId="56274C02"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126E3AA" w14:textId="3D5EE757" w:rsidR="00DF71AA" w:rsidRPr="006A7330" w:rsidRDefault="00DF71AA" w:rsidP="00DF71AA">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BF8AAAD" w14:textId="77777777" w:rsidR="00DF71AA" w:rsidRPr="006A7330" w:rsidRDefault="00DF71AA" w:rsidP="00DF71AA">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DB89859" w14:textId="619F5B9B" w:rsidR="00DF71AA" w:rsidRPr="006A7330" w:rsidRDefault="00DF71AA" w:rsidP="00DF71AA">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6DB95E94" w14:textId="77777777" w:rsidR="00DF71AA" w:rsidRPr="006A7330" w:rsidRDefault="00DF71AA" w:rsidP="00DF71AA">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B6E4235" w14:textId="056D23B8" w:rsidR="00DF71AA" w:rsidRPr="006A7330" w:rsidRDefault="00DF71AA" w:rsidP="00DF71AA">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EEE191" w14:textId="77777777" w:rsidR="00DF71AA" w:rsidRPr="006A7330" w:rsidRDefault="00DF71AA" w:rsidP="00DF71AA">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A504A53" w14:textId="77777777" w:rsidR="00DF71AA" w:rsidRPr="006A7330" w:rsidRDefault="00DF71AA" w:rsidP="00DF71AA">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540130B" w14:textId="77777777" w:rsidR="00DF71AA" w:rsidRPr="006A7330" w:rsidRDefault="00DF71AA" w:rsidP="00DF71AA">
            <w:pPr>
              <w:pStyle w:val="TAC"/>
              <w:rPr>
                <w:lang w:eastAsia="ko-KR"/>
              </w:rPr>
            </w:pPr>
            <w:r w:rsidRPr="006A7330">
              <w:rPr>
                <w:lang w:eastAsia="ko-KR"/>
              </w:rPr>
              <w:t>NOTE 6</w:t>
            </w:r>
          </w:p>
        </w:tc>
      </w:tr>
      <w:tr w:rsidR="00091F85" w:rsidRPr="006A7330" w14:paraId="0757CF5D" w14:textId="77777777" w:rsidTr="00174920">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C9BDFB7" w14:textId="661EBF07" w:rsidR="00091F85" w:rsidRPr="006A7330" w:rsidRDefault="00DF71AA" w:rsidP="00174920">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2E2340A" w14:textId="77777777" w:rsidR="00091F85" w:rsidRPr="006A7330" w:rsidRDefault="00091F85" w:rsidP="00DF71AA">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7AF34530" w14:textId="643066B7" w:rsidR="00091F85" w:rsidRPr="006A7330" w:rsidRDefault="00DF71AA" w:rsidP="0017492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61B22F4E" w14:textId="77777777" w:rsidR="00091F85" w:rsidRPr="006A7330" w:rsidRDefault="00091F85" w:rsidP="00174920">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BCDC0B2" w14:textId="76E4ABFC" w:rsidR="00091F85" w:rsidRPr="006A7330" w:rsidRDefault="00DF71AA" w:rsidP="00DF71AA">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F661BB7" w14:textId="77777777" w:rsidR="00091F85" w:rsidRPr="006A7330" w:rsidRDefault="00091F85" w:rsidP="00DF71AA">
            <w:pPr>
              <w:pStyle w:val="TAC"/>
              <w:rPr>
                <w:lang w:eastAsia="ko-KR"/>
              </w:rPr>
            </w:pPr>
            <w:r w:rsidRPr="006A7330">
              <w:rPr>
                <w:lang w:eastAsia="ko-KR"/>
              </w:rPr>
              <w:t>NR_FDD_FR1_A, NR_TDD_FR1_A,</w:t>
            </w:r>
          </w:p>
          <w:p w14:paraId="3B423E61" w14:textId="77777777" w:rsidR="00091F85" w:rsidRPr="006A7330" w:rsidRDefault="00091F85" w:rsidP="00DF71AA">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5FF5AA" w14:textId="77777777" w:rsidR="00091F85" w:rsidRPr="006A7330" w:rsidRDefault="00091F85" w:rsidP="00DF71AA">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7606036" w14:textId="77777777" w:rsidR="00091F85" w:rsidRPr="006A7330" w:rsidRDefault="00091F85" w:rsidP="00DF71AA">
            <w:pPr>
              <w:pStyle w:val="TAC"/>
              <w:rPr>
                <w:lang w:eastAsia="ko-KR"/>
              </w:rPr>
            </w:pPr>
            <w:r w:rsidRPr="006A7330">
              <w:rPr>
                <w:lang w:eastAsia="ko-KR"/>
              </w:rPr>
              <w:t>-50</w:t>
            </w:r>
          </w:p>
        </w:tc>
      </w:tr>
      <w:tr w:rsidR="00091F85" w:rsidRPr="006A7330" w14:paraId="2119B57F"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EBACACC"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F02CDCC"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9DF535"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D4D3E3"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D178F1"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198858" w14:textId="77777777" w:rsidR="00091F85" w:rsidRPr="006A7330" w:rsidRDefault="00091F85" w:rsidP="00DF71AA">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F908D28" w14:textId="77777777" w:rsidR="00091F85" w:rsidRPr="006A7330" w:rsidRDefault="00091F85" w:rsidP="00DF71AA">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8414AA" w14:textId="77777777" w:rsidR="00091F85" w:rsidRPr="006A7330" w:rsidRDefault="00091F85" w:rsidP="00224E82">
            <w:pPr>
              <w:rPr>
                <w:rFonts w:ascii="Arial" w:hAnsi="Arial" w:cs="Arial"/>
                <w:sz w:val="18"/>
                <w:szCs w:val="18"/>
                <w:lang w:eastAsia="ko-KR"/>
              </w:rPr>
            </w:pPr>
          </w:p>
        </w:tc>
      </w:tr>
      <w:tr w:rsidR="00091F85" w:rsidRPr="006A7330" w14:paraId="5B6A2FFA"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25486CD"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FC4531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B58E6D"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525ADFB"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9073D6"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B8CA09" w14:textId="77777777" w:rsidR="00091F85" w:rsidRPr="006A7330" w:rsidRDefault="00091F85" w:rsidP="00DF71AA">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52B8752" w14:textId="77777777" w:rsidR="00091F85" w:rsidRPr="006A7330" w:rsidRDefault="00091F85" w:rsidP="00DF71AA">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F33CA4" w14:textId="77777777" w:rsidR="00091F85" w:rsidRPr="006A7330" w:rsidRDefault="00091F85" w:rsidP="00224E82">
            <w:pPr>
              <w:rPr>
                <w:rFonts w:ascii="Arial" w:hAnsi="Arial" w:cs="Arial"/>
                <w:sz w:val="18"/>
                <w:szCs w:val="18"/>
                <w:lang w:eastAsia="ko-KR"/>
              </w:rPr>
            </w:pPr>
          </w:p>
        </w:tc>
      </w:tr>
      <w:tr w:rsidR="00091F85" w:rsidRPr="006A7330" w14:paraId="17C401C4"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BF5FD7"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FCC82AA"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BD7924"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DD3B90"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42C2DB"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3A003B" w14:textId="77777777" w:rsidR="00091F85" w:rsidRPr="006A7330" w:rsidRDefault="00091F85" w:rsidP="00DF71AA">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7CBE0" w14:textId="77777777" w:rsidR="00091F85" w:rsidRPr="006A7330" w:rsidRDefault="00091F85" w:rsidP="00DF71AA">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C50E56" w14:textId="77777777" w:rsidR="00091F85" w:rsidRPr="006A7330" w:rsidRDefault="00091F85" w:rsidP="00224E82">
            <w:pPr>
              <w:rPr>
                <w:rFonts w:ascii="Arial" w:hAnsi="Arial" w:cs="Arial"/>
                <w:sz w:val="18"/>
                <w:szCs w:val="18"/>
                <w:lang w:eastAsia="ko-KR"/>
              </w:rPr>
            </w:pPr>
          </w:p>
        </w:tc>
      </w:tr>
      <w:tr w:rsidR="00091F85" w:rsidRPr="006A7330" w14:paraId="115845B6"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846DE1"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783AFC"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7BC51E"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E45D521"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0E4CE6"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A8DB57" w14:textId="77777777" w:rsidR="00091F85" w:rsidRPr="006A7330" w:rsidRDefault="00091F85" w:rsidP="00DF71AA">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F34C88" w14:textId="77777777" w:rsidR="00091F85" w:rsidRPr="006A7330" w:rsidRDefault="00091F85" w:rsidP="00DF71AA">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CBD286" w14:textId="77777777" w:rsidR="00091F85" w:rsidRPr="006A7330" w:rsidRDefault="00091F85" w:rsidP="00224E82">
            <w:pPr>
              <w:rPr>
                <w:rFonts w:ascii="Arial" w:hAnsi="Arial" w:cs="Arial"/>
                <w:sz w:val="18"/>
                <w:szCs w:val="18"/>
                <w:lang w:eastAsia="ko-KR"/>
              </w:rPr>
            </w:pPr>
          </w:p>
        </w:tc>
      </w:tr>
      <w:tr w:rsidR="00091F85" w:rsidRPr="006A7330" w14:paraId="6FF6B590"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77013B"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A76EB0F"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2461E3"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CC1E3A"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B06BF7"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2AB4DA" w14:textId="77777777" w:rsidR="00091F85" w:rsidRPr="006A7330" w:rsidRDefault="00091F85" w:rsidP="00DF71AA">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68EC09" w14:textId="77777777" w:rsidR="00091F85" w:rsidRPr="006A7330" w:rsidRDefault="00091F85" w:rsidP="00DF71AA">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33CAC5" w14:textId="77777777" w:rsidR="00091F85" w:rsidRPr="006A7330" w:rsidRDefault="00091F85" w:rsidP="00224E82">
            <w:pPr>
              <w:rPr>
                <w:rFonts w:ascii="Arial" w:hAnsi="Arial" w:cs="Arial"/>
                <w:sz w:val="18"/>
                <w:szCs w:val="18"/>
                <w:lang w:eastAsia="ko-KR"/>
              </w:rPr>
            </w:pPr>
          </w:p>
        </w:tc>
      </w:tr>
      <w:tr w:rsidR="00091F85" w:rsidRPr="006A7330" w14:paraId="40461115"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A058E2"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07ED4CE"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B6C299"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54204D"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681711"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49D2FF" w14:textId="77777777" w:rsidR="00091F85" w:rsidRPr="006A7330" w:rsidRDefault="00091F85" w:rsidP="00DF71AA">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306916" w14:textId="77777777" w:rsidR="00091F85" w:rsidRPr="006A7330" w:rsidRDefault="00091F85" w:rsidP="00DF71AA">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3C52EC" w14:textId="77777777" w:rsidR="00091F85" w:rsidRPr="006A7330" w:rsidRDefault="00091F85" w:rsidP="00224E82">
            <w:pPr>
              <w:rPr>
                <w:rFonts w:ascii="Arial" w:hAnsi="Arial" w:cs="Arial"/>
                <w:sz w:val="18"/>
                <w:szCs w:val="18"/>
                <w:lang w:eastAsia="ko-KR"/>
              </w:rPr>
            </w:pPr>
          </w:p>
        </w:tc>
      </w:tr>
      <w:tr w:rsidR="00091F85" w:rsidRPr="006A7330" w14:paraId="1A87B7DE" w14:textId="77777777" w:rsidTr="00DF71A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0A3B4D" w14:textId="77777777" w:rsidR="00091F85" w:rsidRPr="006A7330" w:rsidRDefault="00091F85" w:rsidP="00DF71AA">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91EFA9" w14:textId="77777777" w:rsidR="00091F85" w:rsidRPr="006A7330" w:rsidRDefault="00091F85" w:rsidP="00DF71AA">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A3F572" w14:textId="77777777" w:rsidR="00091F85" w:rsidRPr="006A7330" w:rsidRDefault="00091F85" w:rsidP="00DF71AA">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40BE217" w14:textId="77777777" w:rsidR="00091F85" w:rsidRPr="006A7330" w:rsidRDefault="00091F85" w:rsidP="00DF71AA">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ED77BB" w14:textId="77777777" w:rsidR="00091F85" w:rsidRPr="006A7330" w:rsidRDefault="00091F85" w:rsidP="00DF71AA">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16FF93" w14:textId="77777777" w:rsidR="00091F85" w:rsidRPr="006A7330" w:rsidRDefault="00091F85" w:rsidP="00DF71AA">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577E8C" w14:textId="77777777" w:rsidR="00091F85" w:rsidRPr="006A7330" w:rsidRDefault="00091F85" w:rsidP="00DF71AA">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9E9A05" w14:textId="77777777" w:rsidR="00091F85" w:rsidRPr="006A7330" w:rsidRDefault="00091F85" w:rsidP="00224E82">
            <w:pPr>
              <w:rPr>
                <w:rFonts w:ascii="Arial" w:hAnsi="Arial" w:cs="Arial"/>
                <w:sz w:val="18"/>
                <w:szCs w:val="18"/>
                <w:lang w:eastAsia="ko-KR"/>
              </w:rPr>
            </w:pPr>
          </w:p>
        </w:tc>
      </w:tr>
      <w:tr w:rsidR="00B406AC" w:rsidRPr="006A7330" w14:paraId="005F6C0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A57179" w14:textId="47AEA1FA" w:rsidR="00B406AC" w:rsidRPr="006A7330" w:rsidRDefault="00B406AC" w:rsidP="00B406AC">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CFF272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8D7768" w14:textId="49E1AB93" w:rsidR="00B406AC" w:rsidRPr="006A7330" w:rsidRDefault="00B406AC" w:rsidP="00B406AC">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252A96C4"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E6A9B4" w14:textId="547114E5"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0949B0"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5CC2FA"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1B0A2B9" w14:textId="77777777" w:rsidR="00B406AC" w:rsidRPr="006A7330" w:rsidRDefault="00B406AC" w:rsidP="00B406AC">
            <w:pPr>
              <w:pStyle w:val="TAC"/>
              <w:rPr>
                <w:lang w:eastAsia="ko-KR"/>
              </w:rPr>
            </w:pPr>
            <w:r w:rsidRPr="006A7330">
              <w:rPr>
                <w:lang w:eastAsia="ko-KR"/>
              </w:rPr>
              <w:t>NOTE 6</w:t>
            </w:r>
          </w:p>
        </w:tc>
      </w:tr>
      <w:tr w:rsidR="00B406AC" w:rsidRPr="006A7330" w14:paraId="0384A28A"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7BEF8D7" w14:textId="330AB5F4" w:rsidR="00B406AC" w:rsidRPr="006A7330" w:rsidRDefault="00B406AC" w:rsidP="00B406AC">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45D3CD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7F36862" w14:textId="582E1B79" w:rsidR="00B406AC" w:rsidRPr="006A7330" w:rsidRDefault="00B406AC" w:rsidP="00B406AC">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3FF84980"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3287B6F" w14:textId="7E379315"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3141330"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30E551"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DA15D8" w14:textId="77777777" w:rsidR="00B406AC" w:rsidRPr="006A7330" w:rsidRDefault="00B406AC" w:rsidP="00B406AC">
            <w:pPr>
              <w:pStyle w:val="TAC"/>
              <w:rPr>
                <w:lang w:eastAsia="ko-KR"/>
              </w:rPr>
            </w:pPr>
            <w:r w:rsidRPr="006A7330">
              <w:rPr>
                <w:lang w:eastAsia="ko-KR"/>
              </w:rPr>
              <w:t>NOTE 6</w:t>
            </w:r>
          </w:p>
        </w:tc>
      </w:tr>
      <w:tr w:rsidR="00B406AC" w:rsidRPr="006A7330" w14:paraId="554B020D" w14:textId="77777777" w:rsidTr="00174920">
        <w:trPr>
          <w:trHeight w:val="208"/>
          <w:jc w:val="center"/>
        </w:trPr>
        <w:tc>
          <w:tcPr>
            <w:tcW w:w="1133" w:type="dxa"/>
            <w:tcBorders>
              <w:top w:val="single" w:sz="6" w:space="0" w:color="auto"/>
              <w:left w:val="single" w:sz="4" w:space="0" w:color="auto"/>
              <w:bottom w:val="nil"/>
              <w:right w:val="single" w:sz="6" w:space="0" w:color="auto"/>
            </w:tcBorders>
            <w:hideMark/>
          </w:tcPr>
          <w:p w14:paraId="125C3BEA" w14:textId="230520E3" w:rsidR="00B406AC" w:rsidRPr="006A7330" w:rsidRDefault="00B406AC" w:rsidP="00B406AC">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1A314A3F"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6FFA11C0" w14:textId="1583017D" w:rsidR="00B406AC" w:rsidRPr="006A7330" w:rsidRDefault="00B406AC" w:rsidP="00B406AC">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6208146C" w14:textId="77777777" w:rsidR="00B406AC" w:rsidRPr="006A7330" w:rsidRDefault="00B406AC" w:rsidP="00174920">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0461FA" w14:textId="7B63EB2D"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2F9F7F"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067F5D"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50DD6A" w14:textId="77777777" w:rsidR="00B406AC" w:rsidRPr="006A7330" w:rsidRDefault="00B406AC" w:rsidP="00B406AC">
            <w:pPr>
              <w:pStyle w:val="TAC"/>
              <w:rPr>
                <w:lang w:eastAsia="ko-KR"/>
              </w:rPr>
            </w:pPr>
            <w:r w:rsidRPr="006A7330">
              <w:rPr>
                <w:lang w:eastAsia="ko-KR"/>
              </w:rPr>
              <w:t>NOTE 6</w:t>
            </w:r>
          </w:p>
        </w:tc>
      </w:tr>
      <w:tr w:rsidR="00B406AC" w:rsidRPr="006A7330" w14:paraId="4A5152FE"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399A7EB2" w14:textId="58D3AECC" w:rsidR="00B406AC" w:rsidRPr="006A7330" w:rsidRDefault="00B406AC" w:rsidP="00B406AC">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76FB418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0F156B" w14:textId="43185DBC" w:rsidR="00B406AC" w:rsidRPr="006A7330" w:rsidRDefault="00B406AC" w:rsidP="00B406AC">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DB5771E"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5A7C484" w14:textId="1D70A5D9"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2AD74C"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6921BD6"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E428E14" w14:textId="77777777" w:rsidR="00B406AC" w:rsidRPr="006A7330" w:rsidRDefault="00B406AC" w:rsidP="00B406AC">
            <w:pPr>
              <w:pStyle w:val="TAC"/>
              <w:rPr>
                <w:lang w:eastAsia="ko-KR"/>
              </w:rPr>
            </w:pPr>
            <w:r w:rsidRPr="006A7330">
              <w:rPr>
                <w:lang w:eastAsia="ko-KR"/>
              </w:rPr>
              <w:t>NOTE 6</w:t>
            </w:r>
          </w:p>
        </w:tc>
      </w:tr>
      <w:tr w:rsidR="00B406AC" w:rsidRPr="006A7330" w14:paraId="42833B6B"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2CE9B700" w14:textId="1343AB6F" w:rsidR="00B406AC" w:rsidRPr="006A7330" w:rsidRDefault="00B406AC" w:rsidP="00B406AC">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1E393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84DD80" w14:textId="7BFC752E" w:rsidR="00B406AC" w:rsidRPr="006A7330" w:rsidRDefault="00B406AC" w:rsidP="00B406AC">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3324308"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4240FA" w14:textId="6D5322E3"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AC3A411"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E79F391"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7820840" w14:textId="77777777" w:rsidR="00B406AC" w:rsidRPr="006A7330" w:rsidRDefault="00B406AC" w:rsidP="00B406AC">
            <w:pPr>
              <w:pStyle w:val="TAC"/>
              <w:rPr>
                <w:lang w:eastAsia="ko-KR"/>
              </w:rPr>
            </w:pPr>
            <w:r w:rsidRPr="006A7330">
              <w:rPr>
                <w:lang w:eastAsia="ko-KR"/>
              </w:rPr>
              <w:t>NOTE 6</w:t>
            </w:r>
          </w:p>
        </w:tc>
      </w:tr>
      <w:tr w:rsidR="00B406AC" w:rsidRPr="006A7330" w14:paraId="716330B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F8B4C3E" w14:textId="060DE7AB" w:rsidR="00B406AC" w:rsidRPr="006A7330" w:rsidRDefault="00B406AC" w:rsidP="00B406AC">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DF8AE3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40E0C1" w14:textId="05C8E5E8" w:rsidR="00B406AC" w:rsidRPr="006A7330" w:rsidRDefault="00B406AC" w:rsidP="00B406AC">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BFB255A" w14:textId="77777777" w:rsidR="00B406AC" w:rsidRPr="006A7330" w:rsidRDefault="00B406AC" w:rsidP="00B406AC">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D4D459" w14:textId="3B246B93"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BE32E54"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7517B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1CBBF3" w14:textId="77777777" w:rsidR="00B406AC" w:rsidRPr="006A7330" w:rsidRDefault="00B406AC" w:rsidP="00B406AC">
            <w:pPr>
              <w:pStyle w:val="TAC"/>
              <w:rPr>
                <w:lang w:eastAsia="ko-KR"/>
              </w:rPr>
            </w:pPr>
            <w:r w:rsidRPr="006A7330">
              <w:rPr>
                <w:lang w:eastAsia="ko-KR"/>
              </w:rPr>
              <w:t>NOTE 6</w:t>
            </w:r>
          </w:p>
        </w:tc>
      </w:tr>
      <w:tr w:rsidR="00B406AC" w:rsidRPr="006A7330" w14:paraId="435DA4B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550DBB6" w14:textId="4C45F61E" w:rsidR="00B406AC" w:rsidRPr="006A7330" w:rsidRDefault="00B406AC" w:rsidP="00B406AC">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A099915"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D426471" w14:textId="16BC0637" w:rsidR="00B406AC" w:rsidRPr="006A7330" w:rsidRDefault="00B406AC" w:rsidP="00B406AC">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67140429"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5F0932E" w14:textId="32C50F36"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4B0FF8"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B08924"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8A0138" w14:textId="77777777" w:rsidR="00B406AC" w:rsidRPr="006A7330" w:rsidRDefault="00B406AC" w:rsidP="00B406AC">
            <w:pPr>
              <w:pStyle w:val="TAC"/>
              <w:rPr>
                <w:lang w:eastAsia="ko-KR"/>
              </w:rPr>
            </w:pPr>
            <w:r w:rsidRPr="006A7330">
              <w:rPr>
                <w:lang w:eastAsia="ko-KR"/>
              </w:rPr>
              <w:t>NOTE 6</w:t>
            </w:r>
          </w:p>
        </w:tc>
      </w:tr>
      <w:tr w:rsidR="00B406AC" w:rsidRPr="006A7330" w14:paraId="7992C3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A843B52" w14:textId="13C516C9" w:rsidR="00B406AC" w:rsidRPr="006A7330" w:rsidRDefault="00B406AC" w:rsidP="00B406AC">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DE49FE4"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D6C546" w14:textId="49F83A37" w:rsidR="00B406AC" w:rsidRPr="006A7330" w:rsidRDefault="00B406AC" w:rsidP="00B406AC">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85AC0EE"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A854A2" w14:textId="3297D0B3"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C3B386"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CB125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8C6F32" w14:textId="77777777" w:rsidR="00B406AC" w:rsidRPr="006A7330" w:rsidRDefault="00B406AC" w:rsidP="00B406AC">
            <w:pPr>
              <w:pStyle w:val="TAC"/>
              <w:rPr>
                <w:lang w:eastAsia="ko-KR"/>
              </w:rPr>
            </w:pPr>
            <w:r w:rsidRPr="006A7330">
              <w:rPr>
                <w:lang w:eastAsia="ko-KR"/>
              </w:rPr>
              <w:t>NOTE 6</w:t>
            </w:r>
          </w:p>
        </w:tc>
      </w:tr>
      <w:tr w:rsidR="00B406AC" w:rsidRPr="006A7330" w14:paraId="2D2BE23E" w14:textId="77777777" w:rsidTr="00DF71AA">
        <w:trPr>
          <w:jc w:val="center"/>
        </w:trPr>
        <w:tc>
          <w:tcPr>
            <w:tcW w:w="1133" w:type="dxa"/>
            <w:tcBorders>
              <w:top w:val="single" w:sz="6" w:space="0" w:color="auto"/>
              <w:left w:val="single" w:sz="4" w:space="0" w:color="auto"/>
              <w:bottom w:val="nil"/>
              <w:right w:val="single" w:sz="6" w:space="0" w:color="auto"/>
            </w:tcBorders>
            <w:hideMark/>
          </w:tcPr>
          <w:p w14:paraId="0E578D6B" w14:textId="59076C26" w:rsidR="00B406AC" w:rsidRPr="006A7330" w:rsidRDefault="00B406AC" w:rsidP="00B406AC">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FD8E829"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F4F3FC4" w14:textId="27F40C87" w:rsidR="00B406AC" w:rsidRPr="006A7330" w:rsidRDefault="00B406AC" w:rsidP="00B406AC">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2E4E17FF" w14:textId="77777777" w:rsidR="00B406AC" w:rsidRPr="006A7330" w:rsidRDefault="00B406AC" w:rsidP="00B406AC">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FB6AA8" w14:textId="5C6579A3" w:rsidR="00B406AC" w:rsidRPr="006A7330" w:rsidRDefault="00B406AC" w:rsidP="00B406AC">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3C375A6A"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29474DE"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5432C2" w14:textId="77777777" w:rsidR="00B406AC" w:rsidRPr="006A7330" w:rsidRDefault="00B406AC" w:rsidP="00B406AC">
            <w:pPr>
              <w:pStyle w:val="TAC"/>
              <w:rPr>
                <w:lang w:eastAsia="ko-KR"/>
              </w:rPr>
            </w:pPr>
            <w:r w:rsidRPr="006A7330">
              <w:rPr>
                <w:lang w:eastAsia="ko-KR"/>
              </w:rPr>
              <w:t>NOTE 6</w:t>
            </w:r>
          </w:p>
        </w:tc>
      </w:tr>
      <w:tr w:rsidR="00B406AC" w:rsidRPr="006A7330" w14:paraId="4B6833D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7932CFC" w14:textId="3FDC5776" w:rsidR="00B406AC" w:rsidRPr="006A7330" w:rsidRDefault="00B406AC" w:rsidP="00B406AC">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4316576"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60E3642" w14:textId="369F28F2" w:rsidR="00B406AC" w:rsidRPr="006A7330" w:rsidRDefault="00B406AC" w:rsidP="00B406AC">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4A446C60"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DFE7604" w14:textId="7E752C53"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025ACE"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628B7F"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8E47DF" w14:textId="77777777" w:rsidR="00B406AC" w:rsidRPr="006A7330" w:rsidRDefault="00B406AC" w:rsidP="00B406AC">
            <w:pPr>
              <w:pStyle w:val="TAC"/>
              <w:rPr>
                <w:lang w:eastAsia="ko-KR"/>
              </w:rPr>
            </w:pPr>
            <w:r w:rsidRPr="006A7330">
              <w:rPr>
                <w:lang w:eastAsia="ko-KR"/>
              </w:rPr>
              <w:t>NOTE 6</w:t>
            </w:r>
          </w:p>
        </w:tc>
      </w:tr>
      <w:tr w:rsidR="00B406AC" w:rsidRPr="006A7330" w14:paraId="28773B7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798B1DD" w14:textId="5817E087" w:rsidR="00B406AC" w:rsidRPr="006A7330" w:rsidRDefault="00B406AC" w:rsidP="00B406AC">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7EC5C6D"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1A2A63B" w14:textId="4C4F3C7F" w:rsidR="00B406AC" w:rsidRPr="006A7330" w:rsidRDefault="00B406AC" w:rsidP="00B406AC">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57CFD6BC" w14:textId="77777777" w:rsidR="00B406AC" w:rsidRPr="006A7330" w:rsidRDefault="00B406AC" w:rsidP="00B406A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B6DD811" w14:textId="5CAF7883" w:rsidR="00B406AC" w:rsidRPr="006A7330" w:rsidRDefault="00B406AC" w:rsidP="00B406AC">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06ED74" w14:textId="77777777" w:rsidR="00B406AC" w:rsidRPr="006A7330" w:rsidRDefault="00B406AC" w:rsidP="00B406AC">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4D0367C" w14:textId="77777777" w:rsidR="00B406AC" w:rsidRPr="006A7330" w:rsidRDefault="00B406AC" w:rsidP="00B406AC">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C7077F" w14:textId="77777777" w:rsidR="00B406AC" w:rsidRPr="006A7330" w:rsidRDefault="00B406AC" w:rsidP="00B406AC">
            <w:pPr>
              <w:pStyle w:val="TAC"/>
              <w:rPr>
                <w:lang w:eastAsia="ko-KR"/>
              </w:rPr>
            </w:pPr>
            <w:r w:rsidRPr="006A7330">
              <w:rPr>
                <w:lang w:eastAsia="ko-KR"/>
              </w:rPr>
              <w:t>NOTE 6</w:t>
            </w:r>
          </w:p>
        </w:tc>
      </w:tr>
      <w:tr w:rsidR="00091F85" w:rsidRPr="006A7330" w14:paraId="7CC1AC90" w14:textId="77777777" w:rsidTr="00224E8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13079FC"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BC45C70" w14:textId="77777777" w:rsidR="00091F85" w:rsidRPr="006A7330" w:rsidRDefault="00091F85" w:rsidP="00B406AC">
            <w:pPr>
              <w:pStyle w:val="TAN"/>
              <w:rPr>
                <w:lang w:eastAsia="ko-KR"/>
              </w:rPr>
            </w:pPr>
            <w:r w:rsidRPr="006A7330">
              <w:rPr>
                <w:lang w:eastAsia="ko-KR"/>
              </w:rPr>
              <w:t>NOTE 2:</w:t>
            </w:r>
            <w:r w:rsidRPr="006A7330">
              <w:rPr>
                <w:lang w:eastAsia="ko-KR"/>
              </w:rPr>
              <w:tab/>
              <w:t>NR operating band groups are as defined in Section 3.5.</w:t>
            </w:r>
          </w:p>
          <w:p w14:paraId="771B0EC0"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411CDCA" w14:textId="77777777" w:rsidR="00091F85" w:rsidRPr="006A7330" w:rsidRDefault="00091F85"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A10A9E8" w14:textId="77777777" w:rsidR="00091F85" w:rsidRPr="006A7330" w:rsidRDefault="00091F85"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C52F5DD" w14:textId="77777777" w:rsidR="00091F85" w:rsidRDefault="00091F85"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5AEC4D2" w14:textId="77777777" w:rsidR="00091F85" w:rsidRPr="006A7330" w:rsidRDefault="00091F85"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F12013" w14:textId="77777777" w:rsidR="00AD57C0" w:rsidRDefault="00AD57C0" w:rsidP="00AD57C0"/>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74D85C99" w:rsidR="00CD3B3E"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5EC1F56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00551E11"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7F2A29A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7390D63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1F00248E"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CE6124C"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375DAE6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42BBB72"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47E5E42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5C72B222" w14:textId="77777777" w:rsidR="00F32113" w:rsidRPr="006B6398" w:rsidRDefault="00F32113" w:rsidP="00B406AC">
      <w:pPr>
        <w:pStyle w:val="TH"/>
      </w:pPr>
      <w:r w:rsidRPr="006B6398">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F32113" w:rsidRPr="006B6398" w14:paraId="718EB704" w14:textId="77777777" w:rsidTr="00ED4E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28B884" w14:textId="77777777" w:rsidR="00F32113" w:rsidRPr="006B6398" w:rsidRDefault="00F32113" w:rsidP="00B406AC">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3B6497" w14:textId="77777777" w:rsidR="00F32113" w:rsidRPr="006B6398" w:rsidRDefault="00F32113" w:rsidP="00B406AC">
            <w:pPr>
              <w:pStyle w:val="TAH"/>
            </w:pPr>
            <w:r w:rsidRPr="006B6398">
              <w:t>Conditions</w:t>
            </w:r>
          </w:p>
        </w:tc>
      </w:tr>
      <w:tr w:rsidR="00F32113" w:rsidRPr="006B6398" w14:paraId="31E2794E" w14:textId="77777777" w:rsidTr="00ED4E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B0FFD35" w14:textId="77777777" w:rsidR="00F32113" w:rsidRPr="006B6398" w:rsidRDefault="00F32113" w:rsidP="00B406AC">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F718B54" w14:textId="77777777" w:rsidR="00F32113" w:rsidRPr="006B6398" w:rsidRDefault="00F32113" w:rsidP="00B406AC">
            <w:pPr>
              <w:pStyle w:val="TAH"/>
            </w:pPr>
            <w:r w:rsidRPr="006B6398">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FB14BE" w14:textId="77777777" w:rsidR="00F32113" w:rsidRPr="006B6398" w:rsidRDefault="00F32113" w:rsidP="00B406AC">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857A758" w14:textId="77777777" w:rsidR="00F32113" w:rsidRPr="006B6398" w:rsidRDefault="00F32113" w:rsidP="00B406AC">
            <w:pPr>
              <w:pStyle w:val="TAH"/>
            </w:pPr>
          </w:p>
          <w:p w14:paraId="35BBD182" w14:textId="77777777" w:rsidR="00F32113" w:rsidRPr="006B6398" w:rsidRDefault="00F32113" w:rsidP="00B406AC">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1612958" w14:textId="77777777" w:rsidR="00F32113" w:rsidRPr="006B6398" w:rsidRDefault="00F32113" w:rsidP="00B406AC">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7BC287" w14:textId="77777777" w:rsidR="00F32113" w:rsidRPr="006B6398" w:rsidRDefault="00F32113" w:rsidP="00B406AC">
            <w:pPr>
              <w:pStyle w:val="TAH"/>
            </w:pPr>
            <w:r w:rsidRPr="006B6398">
              <w:t>Io</w:t>
            </w:r>
            <w:r w:rsidRPr="006B6398">
              <w:rPr>
                <w:vertAlign w:val="superscript"/>
                <w:lang w:eastAsia="zh-CN"/>
              </w:rPr>
              <w:t>Note 4</w:t>
            </w:r>
            <w:r w:rsidRPr="006B6398">
              <w:t xml:space="preserve"> range</w:t>
            </w:r>
          </w:p>
        </w:tc>
      </w:tr>
      <w:tr w:rsidR="00F32113" w:rsidRPr="006B6398" w14:paraId="7E3E1BEE" w14:textId="77777777" w:rsidTr="00ED4E9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8547685" w14:textId="77777777" w:rsidR="00F32113" w:rsidRPr="006B6398" w:rsidRDefault="00F32113" w:rsidP="00B406AC">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53B1F5" w14:textId="77777777" w:rsidR="00F32113" w:rsidRPr="006B6398" w:rsidRDefault="00F32113"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4DED9E0" w14:textId="77777777" w:rsidR="00F32113" w:rsidRPr="006B6398" w:rsidRDefault="00F32113"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4591FFF" w14:textId="77777777" w:rsidR="00F32113" w:rsidRPr="006B6398" w:rsidRDefault="00F32113"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A2D4744" w14:textId="77777777" w:rsidR="00F32113" w:rsidRPr="006B6398" w:rsidRDefault="00F32113" w:rsidP="00B406AC">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613B613" w14:textId="77777777" w:rsidR="00F32113" w:rsidRPr="006B6398" w:rsidRDefault="00F32113" w:rsidP="00B406AC">
            <w:pPr>
              <w:pStyle w:val="TAH"/>
            </w:pPr>
            <w:r w:rsidRPr="006B6398">
              <w:t>Minimum</w:t>
            </w:r>
            <w:r w:rsidRPr="006B6398">
              <w:br/>
              <w:t>Io</w:t>
            </w:r>
            <w:r w:rsidRPr="006B6398">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D3CBD7C" w14:textId="77777777" w:rsidR="00F32113" w:rsidRPr="006B6398" w:rsidRDefault="00F32113" w:rsidP="00B406AC">
            <w:pPr>
              <w:pStyle w:val="TAH"/>
            </w:pPr>
            <w:r w:rsidRPr="006B6398">
              <w:t>Maximum</w:t>
            </w:r>
            <w:r w:rsidRPr="006B6398">
              <w:br/>
              <w:t>Io</w:t>
            </w:r>
          </w:p>
        </w:tc>
      </w:tr>
      <w:tr w:rsidR="00F32113" w:rsidRPr="006B6398" w14:paraId="25C5AB24" w14:textId="77777777" w:rsidTr="00ED4E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2FC26A28"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Tc</w:t>
            </w:r>
            <w:r w:rsidRPr="006B6398">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506F3B33"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63EF5FB"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486F91F3"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B3EE31A" w14:textId="77777777" w:rsidR="00F32113" w:rsidRPr="006B6398" w:rsidRDefault="00F32113" w:rsidP="00ED4E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69B55C1"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035A9F4" w14:textId="77777777" w:rsidR="00F32113" w:rsidRPr="006B6398" w:rsidRDefault="00F32113" w:rsidP="00ED4E9A">
            <w:pPr>
              <w:keepNext/>
              <w:keepLines/>
              <w:spacing w:after="0"/>
              <w:jc w:val="center"/>
              <w:rPr>
                <w:rFonts w:ascii="Arial" w:hAnsi="Arial"/>
                <w:b/>
                <w:sz w:val="18"/>
              </w:rPr>
            </w:pPr>
            <w:r w:rsidRPr="006B6398">
              <w:rPr>
                <w:rFonts w:ascii="Arial" w:hAnsi="Arial"/>
                <w:b/>
                <w:sz w:val="18"/>
              </w:rPr>
              <w:t>dBm/BW</w:t>
            </w:r>
            <w:r w:rsidRPr="006B6398">
              <w:rPr>
                <w:rFonts w:ascii="Arial" w:hAnsi="Arial"/>
                <w:b/>
                <w:sz w:val="18"/>
                <w:vertAlign w:val="subscript"/>
              </w:rPr>
              <w:t>Channel</w:t>
            </w:r>
          </w:p>
        </w:tc>
      </w:tr>
      <w:tr w:rsidR="007F4AB1" w:rsidRPr="006B6398" w14:paraId="44D5CA7D"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2B435215" w14:textId="596F1259" w:rsidR="007F4AB1" w:rsidRPr="006B6398" w:rsidRDefault="007F4AB1" w:rsidP="007F4AB1">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tcPr>
          <w:p w14:paraId="50B0B4DD" w14:textId="2CDB2508" w:rsidR="007F4AB1" w:rsidRPr="006B6398" w:rsidRDefault="007F4AB1" w:rsidP="007F4AB1">
            <w:pPr>
              <w:pStyle w:val="TAC"/>
              <w:rPr>
                <w:lang w:val="sv-SE"/>
              </w:rPr>
            </w:pPr>
            <w:r>
              <w:rPr>
                <w:lang w:val="sv-SE"/>
              </w:rPr>
              <w:t>0</w:t>
            </w:r>
          </w:p>
        </w:tc>
        <w:tc>
          <w:tcPr>
            <w:tcW w:w="1133" w:type="dxa"/>
            <w:tcBorders>
              <w:top w:val="single" w:sz="6" w:space="0" w:color="auto"/>
              <w:left w:val="single" w:sz="6" w:space="0" w:color="auto"/>
              <w:bottom w:val="nil"/>
              <w:right w:val="single" w:sz="6" w:space="0" w:color="auto"/>
            </w:tcBorders>
            <w:hideMark/>
          </w:tcPr>
          <w:p w14:paraId="261755D5" w14:textId="77777777" w:rsidR="007F4AB1" w:rsidRPr="006B6398" w:rsidRDefault="007F4AB1" w:rsidP="007F4A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68449428" w14:textId="77777777" w:rsidR="007F4AB1" w:rsidRPr="006B6398" w:rsidRDefault="007F4AB1" w:rsidP="007F4A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9F4C32F"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2DF0B732"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06B0B9D5" w14:textId="77777777" w:rsidR="007F4AB1" w:rsidRPr="006B6398" w:rsidRDefault="007F4AB1" w:rsidP="007F4AB1">
            <w:pPr>
              <w:pStyle w:val="TAC"/>
            </w:pPr>
            <w:r w:rsidRPr="006B6398">
              <w:t>NOTE 6</w:t>
            </w:r>
          </w:p>
        </w:tc>
      </w:tr>
      <w:tr w:rsidR="007F4AB1" w:rsidRPr="006B6398" w14:paraId="0943A2B6"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58C5FA65" w14:textId="7D35FBA7" w:rsidR="007F4AB1" w:rsidRPr="006B6398" w:rsidRDefault="007F4AB1" w:rsidP="007F4A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3E23DE7E"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11B4D89" w14:textId="77777777" w:rsidR="007F4AB1" w:rsidRPr="006B6398" w:rsidRDefault="007F4AB1" w:rsidP="007F4AB1">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0F7A385F" w14:textId="77777777" w:rsidR="007F4AB1" w:rsidRPr="006B6398" w:rsidRDefault="007F4AB1" w:rsidP="007F4AB1">
            <w:pPr>
              <w:pStyle w:val="TAC"/>
            </w:pPr>
          </w:p>
        </w:tc>
        <w:tc>
          <w:tcPr>
            <w:tcW w:w="1422" w:type="dxa"/>
            <w:tcBorders>
              <w:top w:val="single" w:sz="6" w:space="0" w:color="auto"/>
              <w:left w:val="single" w:sz="6" w:space="0" w:color="auto"/>
              <w:bottom w:val="nil"/>
              <w:right w:val="single" w:sz="4" w:space="0" w:color="auto"/>
            </w:tcBorders>
            <w:hideMark/>
          </w:tcPr>
          <w:p w14:paraId="5ED13F72"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C7BE0D4"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76CF018" w14:textId="77777777" w:rsidR="007F4AB1" w:rsidRPr="006B6398" w:rsidRDefault="007F4AB1" w:rsidP="007F4AB1">
            <w:pPr>
              <w:pStyle w:val="TAC"/>
            </w:pPr>
            <w:r w:rsidRPr="006B6398">
              <w:t>NOTE 6</w:t>
            </w:r>
          </w:p>
        </w:tc>
      </w:tr>
      <w:tr w:rsidR="007F4AB1" w:rsidRPr="006B6398" w14:paraId="51B37179"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02C5D95E" w14:textId="1B04356C" w:rsidR="007F4AB1" w:rsidRPr="006B6398" w:rsidRDefault="007F4AB1" w:rsidP="007F4A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B3095EE"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1F4C0CE" w14:textId="77777777" w:rsidR="007F4AB1" w:rsidRPr="006B6398" w:rsidRDefault="007F4AB1" w:rsidP="007F4AB1">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75955442" w14:textId="77777777" w:rsidR="007F4AB1" w:rsidRPr="006B6398" w:rsidRDefault="007F4AB1" w:rsidP="007F4A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7CCE555E"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2ADFED9"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8167C83" w14:textId="77777777" w:rsidR="007F4AB1" w:rsidRPr="006B6398" w:rsidRDefault="007F4AB1" w:rsidP="007F4AB1">
            <w:pPr>
              <w:pStyle w:val="TAC"/>
            </w:pPr>
            <w:r w:rsidRPr="006B6398">
              <w:t>NOTE 6</w:t>
            </w:r>
          </w:p>
        </w:tc>
      </w:tr>
      <w:tr w:rsidR="007F4AB1" w:rsidRPr="006B6398" w14:paraId="2ED153AC"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6C151E86" w14:textId="0B823E8A" w:rsidR="007F4AB1" w:rsidRPr="006B6398" w:rsidRDefault="007F4AB1" w:rsidP="007F4A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tcPr>
          <w:p w14:paraId="0140E648"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CF0557" w14:textId="77777777" w:rsidR="007F4AB1" w:rsidRPr="006B6398" w:rsidRDefault="007F4AB1" w:rsidP="007F4AB1">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6E0CA263" w14:textId="77777777" w:rsidR="007F4AB1" w:rsidRPr="006B6398" w:rsidRDefault="007F4AB1" w:rsidP="007F4AB1">
            <w:pPr>
              <w:pStyle w:val="TAC"/>
            </w:pPr>
          </w:p>
        </w:tc>
        <w:tc>
          <w:tcPr>
            <w:tcW w:w="1422" w:type="dxa"/>
            <w:tcBorders>
              <w:top w:val="single" w:sz="6" w:space="0" w:color="auto"/>
              <w:left w:val="single" w:sz="6" w:space="0" w:color="auto"/>
              <w:bottom w:val="nil"/>
              <w:right w:val="single" w:sz="4" w:space="0" w:color="auto"/>
            </w:tcBorders>
            <w:hideMark/>
          </w:tcPr>
          <w:p w14:paraId="75BE95C1"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2B83F0FF"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FC11F0E" w14:textId="77777777" w:rsidR="007F4AB1" w:rsidRPr="006B6398" w:rsidRDefault="007F4AB1" w:rsidP="007F4AB1">
            <w:pPr>
              <w:pStyle w:val="TAC"/>
            </w:pPr>
            <w:r w:rsidRPr="006B6398">
              <w:t>NOTE 6</w:t>
            </w:r>
          </w:p>
        </w:tc>
      </w:tr>
      <w:tr w:rsidR="007F4AB1" w:rsidRPr="006B6398" w14:paraId="2636BB74"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2F83C36E" w14:textId="1EA5E07E" w:rsidR="007F4AB1" w:rsidRPr="006B6398" w:rsidRDefault="007F4AB1" w:rsidP="007F4AB1">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6CED138C" w14:textId="7963BF20" w:rsidR="007F4AB1" w:rsidRPr="006B6398" w:rsidRDefault="007F4AB1" w:rsidP="007F4AB1">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5E13D1BA" w14:textId="77777777" w:rsidR="007F4AB1" w:rsidRPr="006B6398" w:rsidRDefault="007F4AB1" w:rsidP="007F4A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3961ADC1" w14:textId="77777777" w:rsidR="007F4AB1" w:rsidRPr="006B6398" w:rsidRDefault="007F4AB1" w:rsidP="007F4AB1">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73538F24"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67A74399"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6D9379A" w14:textId="77777777" w:rsidR="007F4AB1" w:rsidRPr="006B6398" w:rsidRDefault="007F4AB1" w:rsidP="007F4AB1">
            <w:pPr>
              <w:pStyle w:val="TAC"/>
            </w:pPr>
            <w:r w:rsidRPr="006B6398">
              <w:t>NOTE 6</w:t>
            </w:r>
          </w:p>
        </w:tc>
      </w:tr>
      <w:tr w:rsidR="007F4AB1" w:rsidRPr="006B6398" w14:paraId="02EB4F8F"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1CC226F0" w14:textId="5CA209A1" w:rsidR="007F4AB1" w:rsidRPr="006B6398" w:rsidRDefault="007F4AB1" w:rsidP="007F4AB1">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5F5C77D6"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6E44D9" w14:textId="77777777" w:rsidR="007F4AB1" w:rsidRPr="006B6398" w:rsidRDefault="007F4AB1" w:rsidP="007F4AB1">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16543F8E" w14:textId="77777777" w:rsidR="007F4AB1" w:rsidRPr="006B6398" w:rsidRDefault="007F4AB1" w:rsidP="007F4AB1">
            <w:pPr>
              <w:pStyle w:val="TAC"/>
            </w:pPr>
          </w:p>
        </w:tc>
        <w:tc>
          <w:tcPr>
            <w:tcW w:w="1422" w:type="dxa"/>
            <w:tcBorders>
              <w:top w:val="single" w:sz="6" w:space="0" w:color="auto"/>
              <w:left w:val="single" w:sz="6" w:space="0" w:color="auto"/>
              <w:bottom w:val="nil"/>
              <w:right w:val="single" w:sz="4" w:space="0" w:color="auto"/>
            </w:tcBorders>
            <w:hideMark/>
          </w:tcPr>
          <w:p w14:paraId="3916F4D7"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0BBB62B"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C487632" w14:textId="77777777" w:rsidR="007F4AB1" w:rsidRPr="006B6398" w:rsidRDefault="007F4AB1" w:rsidP="007F4AB1">
            <w:pPr>
              <w:pStyle w:val="TAC"/>
            </w:pPr>
            <w:r w:rsidRPr="006B6398">
              <w:t>NOTE 6</w:t>
            </w:r>
          </w:p>
        </w:tc>
      </w:tr>
      <w:tr w:rsidR="007F4AB1" w:rsidRPr="006B6398" w14:paraId="6544C842"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1857C9F0" w14:textId="4F5846BF" w:rsidR="007F4AB1" w:rsidRPr="006B6398" w:rsidRDefault="007F4AB1" w:rsidP="007F4AB1">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7AEABD60"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A6FFDC5" w14:textId="77777777" w:rsidR="007F4AB1" w:rsidRPr="006B6398" w:rsidRDefault="007F4AB1" w:rsidP="007F4AB1">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556725A3" w14:textId="77777777" w:rsidR="007F4AB1" w:rsidRPr="006B6398" w:rsidRDefault="007F4AB1" w:rsidP="007F4AB1">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711BCB75"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2594143"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529879F" w14:textId="77777777" w:rsidR="007F4AB1" w:rsidRPr="006B6398" w:rsidRDefault="007F4AB1" w:rsidP="007F4AB1">
            <w:pPr>
              <w:pStyle w:val="TAC"/>
            </w:pPr>
            <w:r w:rsidRPr="006B6398">
              <w:t>NOTE 6</w:t>
            </w:r>
          </w:p>
        </w:tc>
      </w:tr>
      <w:tr w:rsidR="007F4AB1" w:rsidRPr="006B6398" w14:paraId="51666906" w14:textId="77777777" w:rsidTr="00006BDB">
        <w:trPr>
          <w:jc w:val="center"/>
        </w:trPr>
        <w:tc>
          <w:tcPr>
            <w:tcW w:w="1133" w:type="dxa"/>
            <w:tcBorders>
              <w:top w:val="single" w:sz="6" w:space="0" w:color="auto"/>
              <w:left w:val="single" w:sz="4" w:space="0" w:color="auto"/>
              <w:bottom w:val="nil"/>
              <w:right w:val="single" w:sz="6" w:space="0" w:color="auto"/>
            </w:tcBorders>
            <w:hideMark/>
          </w:tcPr>
          <w:p w14:paraId="1AC38297" w14:textId="089EDE63" w:rsidR="007F4AB1" w:rsidRPr="006B6398" w:rsidRDefault="007F4AB1" w:rsidP="007F4AB1">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tcPr>
          <w:p w14:paraId="5975A2EF" w14:textId="77777777" w:rsidR="007F4AB1" w:rsidRPr="006B6398" w:rsidRDefault="007F4AB1" w:rsidP="007F4AB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F8A0FD" w14:textId="77777777" w:rsidR="007F4AB1" w:rsidRPr="006B6398" w:rsidRDefault="007F4AB1" w:rsidP="007F4AB1">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2D44CE8C" w14:textId="77777777" w:rsidR="007F4AB1" w:rsidRPr="006B6398" w:rsidRDefault="007F4AB1" w:rsidP="007F4AB1">
            <w:pPr>
              <w:pStyle w:val="TAC"/>
            </w:pPr>
          </w:p>
        </w:tc>
        <w:tc>
          <w:tcPr>
            <w:tcW w:w="1422" w:type="dxa"/>
            <w:tcBorders>
              <w:top w:val="single" w:sz="6" w:space="0" w:color="auto"/>
              <w:left w:val="single" w:sz="6" w:space="0" w:color="auto"/>
              <w:bottom w:val="nil"/>
              <w:right w:val="single" w:sz="4" w:space="0" w:color="auto"/>
            </w:tcBorders>
            <w:hideMark/>
          </w:tcPr>
          <w:p w14:paraId="43B49305" w14:textId="77777777" w:rsidR="007F4AB1" w:rsidRPr="006B6398" w:rsidRDefault="007F4AB1" w:rsidP="007F4AB1">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1790F92" w14:textId="77777777" w:rsidR="007F4AB1" w:rsidRPr="006B6398" w:rsidRDefault="007F4AB1" w:rsidP="007F4AB1">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1C5704F8" w14:textId="77777777" w:rsidR="007F4AB1" w:rsidRPr="006B6398" w:rsidRDefault="007F4AB1" w:rsidP="007F4AB1">
            <w:pPr>
              <w:pStyle w:val="TAC"/>
            </w:pPr>
            <w:r w:rsidRPr="006B6398">
              <w:t>NOTE 6</w:t>
            </w:r>
          </w:p>
        </w:tc>
      </w:tr>
      <w:tr w:rsidR="00F32113" w:rsidRPr="006B6398" w14:paraId="7CD29258" w14:textId="77777777" w:rsidTr="00ED4E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0D7E2BB" w14:textId="77777777" w:rsidR="00F32113" w:rsidRPr="006B6398" w:rsidRDefault="00F32113" w:rsidP="0012580B">
            <w:pPr>
              <w:pStyle w:val="TAN"/>
            </w:pPr>
            <w:r w:rsidRPr="006B6398">
              <w:t>NOTE 1:</w:t>
            </w:r>
            <w:r w:rsidRPr="006B6398">
              <w:tab/>
              <w:t>This minimum Io condition is expressed as the average Io per RE over all REs in an OFDM symbol.</w:t>
            </w:r>
          </w:p>
          <w:p w14:paraId="55221678" w14:textId="77777777" w:rsidR="00F32113" w:rsidRPr="006B6398" w:rsidRDefault="00F32113" w:rsidP="0012580B">
            <w:pPr>
              <w:pStyle w:val="TAN"/>
            </w:pPr>
            <w:r w:rsidRPr="006B6398">
              <w:t>NOTE 2:</w:t>
            </w:r>
            <w:r w:rsidRPr="006B6398">
              <w:tab/>
              <w:t>NR operating band groups are as defined in Section 3.5.</w:t>
            </w:r>
          </w:p>
          <w:p w14:paraId="17C4E113" w14:textId="77777777" w:rsidR="00F32113" w:rsidRPr="006B6398" w:rsidRDefault="00F32113" w:rsidP="0012580B">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and  dl-PRS-CombSizeNdefined in TS 37.355 [34].</w:t>
            </w:r>
          </w:p>
          <w:p w14:paraId="76FB4375" w14:textId="77777777" w:rsidR="00F32113" w:rsidRPr="006B6398" w:rsidRDefault="00F32113" w:rsidP="0012580B">
            <w:pPr>
              <w:pStyle w:val="TAN"/>
            </w:pPr>
            <w:r w:rsidRPr="006B6398">
              <w:t>NOTE 4:</w:t>
            </w:r>
            <w:r w:rsidRPr="006B6398">
              <w:tab/>
              <w:t>The Io is defined in PRS slots. The same Io range applies to PRS and non-PRS symbols. Io levels are different in PRS and non-PRS symbols within the same slot.</w:t>
            </w:r>
          </w:p>
          <w:p w14:paraId="2057CA21" w14:textId="77777777" w:rsidR="00F32113" w:rsidRPr="006B6398" w:rsidRDefault="00F32113" w:rsidP="0012580B">
            <w:pPr>
              <w:pStyle w:val="TAN"/>
            </w:pPr>
            <w:r w:rsidRPr="006B6398">
              <w:t>NOTE 5:</w:t>
            </w:r>
            <w:r w:rsidRPr="006B6398">
              <w:tab/>
              <w:t>Tc is the basic timing unit defined in TS 38.211 [6].</w:t>
            </w:r>
          </w:p>
          <w:p w14:paraId="1EB35B8E" w14:textId="77777777" w:rsidR="00F32113" w:rsidRDefault="00F32113" w:rsidP="0012580B">
            <w:pPr>
              <w:pStyle w:val="TAN"/>
              <w:rPr>
                <w:rFonts w:eastAsia="SimSun"/>
              </w:rPr>
            </w:pPr>
            <w:r w:rsidRPr="006B6398">
              <w:rPr>
                <w:rFonts w:eastAsia="SimSun"/>
              </w:rPr>
              <w:t>NOTE 6:</w:t>
            </w:r>
            <w:r w:rsidRPr="006B6398">
              <w:rPr>
                <w:rFonts w:eastAsia="SimSun"/>
              </w:rPr>
              <w:tab/>
              <w:t>The same bands and the same Io conditions for each band apply for this requirement as for the corresponding requirement with the PRS bandwidth of the smallest RB number for the corresponding SCS.</w:t>
            </w:r>
          </w:p>
          <w:p w14:paraId="62F219BF" w14:textId="61CC07F6" w:rsidR="0012580B" w:rsidRPr="006B6398" w:rsidRDefault="0012580B" w:rsidP="0012580B">
            <w:pPr>
              <w:pStyle w:val="TAN"/>
            </w:pPr>
            <w:r w:rsidRPr="008027FE">
              <w:rPr>
                <w:rFonts w:eastAsia="SimSun"/>
              </w:rPr>
              <w:t xml:space="preserve">NOTE 7: </w:t>
            </w:r>
            <w:r w:rsidRPr="008027FE">
              <w:rPr>
                <w:rFonts w:eastAsia="SimSun"/>
              </w:rPr>
              <w:tab/>
            </w:r>
            <w:r w:rsidRPr="008027FE">
              <w:rPr>
                <w:rFonts w:eastAsia="SimSun"/>
              </w:rPr>
              <w:sym w:font="Symbol" w:char="F064"/>
            </w:r>
            <w:r w:rsidRPr="008027FE">
              <w:rPr>
                <w:rFonts w:eastAsia="SimSun"/>
              </w:rPr>
              <w:t xml:space="preserve"> is the margin determined from Table 10.1.25.2-6.</w:t>
            </w:r>
          </w:p>
        </w:tc>
      </w:tr>
    </w:tbl>
    <w:p w14:paraId="6B94688A" w14:textId="77777777"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42D0BB9" w14:textId="6D8E17CE" w:rsidR="00F32113" w:rsidRPr="006B6398" w:rsidRDefault="0012580B" w:rsidP="00B406AC">
      <w:pPr>
        <w:pStyle w:val="TH"/>
        <w:rPr>
          <w:lang w:val="en-US" w:eastAsia="zh-CN"/>
        </w:rPr>
      </w:pPr>
      <w:r w:rsidRPr="006B6398">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22"/>
        <w:gridCol w:w="1027"/>
        <w:gridCol w:w="699"/>
        <w:gridCol w:w="1255"/>
        <w:gridCol w:w="1418"/>
        <w:gridCol w:w="2595"/>
        <w:gridCol w:w="1513"/>
      </w:tblGrid>
      <w:tr w:rsidR="00F32113" w:rsidRPr="006B6398" w14:paraId="6093F9A3" w14:textId="77777777" w:rsidTr="00ED4E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7719A" w14:textId="77777777" w:rsidR="00F32113" w:rsidRPr="006B6398" w:rsidRDefault="00F32113" w:rsidP="00B406AC">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73E0008" w14:textId="77777777" w:rsidR="00F32113" w:rsidRPr="006B6398" w:rsidRDefault="00F32113" w:rsidP="00B406AC">
            <w:pPr>
              <w:pStyle w:val="TAH"/>
              <w:rPr>
                <w:lang w:eastAsia="ko-KR"/>
              </w:rPr>
            </w:pPr>
            <w:r w:rsidRPr="006B6398">
              <w:rPr>
                <w:lang w:eastAsia="ko-KR"/>
              </w:rPr>
              <w:t>Conditions</w:t>
            </w:r>
          </w:p>
        </w:tc>
      </w:tr>
      <w:tr w:rsidR="00F32113" w:rsidRPr="006B6398" w14:paraId="287E48B6"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7DCCE0A" w14:textId="77777777" w:rsidR="00F32113" w:rsidRPr="006B6398" w:rsidRDefault="00F32113" w:rsidP="00B406AC">
            <w:pPr>
              <w:pStyle w:val="TAH"/>
              <w:rPr>
                <w:rFonts w:eastAsia="DengXian"/>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CD917B8" w14:textId="77777777" w:rsidR="00F32113" w:rsidRPr="006B6398" w:rsidRDefault="00F32113" w:rsidP="00B406AC">
            <w:pPr>
              <w:pStyle w:val="TAH"/>
              <w:rPr>
                <w:lang w:eastAsia="ko-KR"/>
              </w:rPr>
            </w:pPr>
            <w:r w:rsidRPr="006B6398">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6FCFA1" w14:textId="77777777" w:rsidR="00F32113" w:rsidRPr="006B6398" w:rsidRDefault="00F32113" w:rsidP="00B406AC">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7D0889" w14:textId="77777777" w:rsidR="00F32113" w:rsidRPr="006B6398" w:rsidRDefault="00F32113" w:rsidP="00B406AC">
            <w:pPr>
              <w:pStyle w:val="TAH"/>
              <w:rPr>
                <w:lang w:eastAsia="ko-KR"/>
              </w:rPr>
            </w:pPr>
            <w:r w:rsidRPr="006B6398">
              <w:rPr>
                <w:lang w:eastAsia="ko-KR"/>
              </w:rPr>
              <w:t>PRS bandwidth</w:t>
            </w:r>
          </w:p>
          <w:p w14:paraId="0ABD60B1" w14:textId="77777777" w:rsidR="00F32113" w:rsidRPr="006B6398" w:rsidRDefault="00F32113" w:rsidP="00B406AC">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330F84" w14:textId="77777777" w:rsidR="00F32113" w:rsidRPr="006B6398" w:rsidRDefault="00F32113" w:rsidP="00B406AC">
            <w:pPr>
              <w:pStyle w:val="TAH"/>
              <w:rPr>
                <w:lang w:eastAsia="ko-KR"/>
              </w:rPr>
            </w:pPr>
            <w:r w:rsidRPr="006B6398">
              <w:rPr>
                <w:lang w:eastAsia="ko-KR"/>
              </w:rPr>
              <w:t xml:space="preserve">PRS resource repetition </w:t>
            </w:r>
          </w:p>
          <w:p w14:paraId="27E6EAAF" w14:textId="77777777" w:rsidR="00F32113" w:rsidRPr="006B6398" w:rsidRDefault="00F32113" w:rsidP="00B406AC">
            <w:pPr>
              <w:pStyle w:val="TAH"/>
              <w:rPr>
                <w:lang w:eastAsia="ko-KR"/>
              </w:rPr>
            </w:pPr>
            <w:r w:rsidRPr="006B6398">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0C60A19" w14:textId="77777777" w:rsidR="00F32113" w:rsidRPr="006B6398" w:rsidRDefault="00F32113" w:rsidP="00B406AC">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F32113" w:rsidRPr="006B6398" w14:paraId="79F61DA5" w14:textId="77777777" w:rsidTr="00ED4E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FB8299D"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721280E"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0A6785"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322944" w14:textId="77777777" w:rsidR="00F32113" w:rsidRPr="006B6398" w:rsidRDefault="00F32113" w:rsidP="00B406AC">
            <w:pPr>
              <w:pStyle w:val="TAH"/>
              <w:rPr>
                <w:rFonts w:eastAsia="DengXian"/>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65E847" w14:textId="77777777" w:rsidR="00F32113" w:rsidRPr="006B6398" w:rsidRDefault="00F32113" w:rsidP="00B406AC">
            <w:pPr>
              <w:pStyle w:val="TAH"/>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38CA5B6" w14:textId="77777777" w:rsidR="00F32113" w:rsidRPr="006B6398" w:rsidRDefault="00F32113" w:rsidP="00B406AC">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5BE209D" w14:textId="77777777" w:rsidR="00F32113" w:rsidRPr="006B6398" w:rsidRDefault="00F32113" w:rsidP="00B406AC">
            <w:pPr>
              <w:pStyle w:val="TAH"/>
              <w:rPr>
                <w:lang w:eastAsia="ko-KR"/>
              </w:rPr>
            </w:pPr>
            <w:r w:rsidRPr="006B6398">
              <w:rPr>
                <w:lang w:eastAsia="ko-KR"/>
              </w:rPr>
              <w:t>Maximum Io</w:t>
            </w:r>
          </w:p>
        </w:tc>
      </w:tr>
      <w:tr w:rsidR="00F32113" w:rsidRPr="006B6398" w14:paraId="6A46C6E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1DC3162" w14:textId="77777777" w:rsidR="00F32113" w:rsidRPr="006B6398" w:rsidRDefault="00F32113" w:rsidP="00B406AC">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75F72EA" w14:textId="77777777" w:rsidR="00F32113" w:rsidRPr="006B6398" w:rsidRDefault="00F32113" w:rsidP="00B406AC">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3C84DA8" w14:textId="77777777" w:rsidR="00F32113" w:rsidRPr="006B6398" w:rsidRDefault="00F32113" w:rsidP="00B406AC">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7E6EC" w14:textId="77777777" w:rsidR="00F32113" w:rsidRPr="006B6398" w:rsidRDefault="00F32113" w:rsidP="00B406AC">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542AABF" w14:textId="77777777" w:rsidR="00F32113" w:rsidRPr="006B6398" w:rsidRDefault="00F32113" w:rsidP="00B406AC">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99D5860" w14:textId="77777777" w:rsidR="00F32113" w:rsidRPr="006B6398" w:rsidRDefault="00F32113" w:rsidP="00B406AC">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41F6F" w14:textId="77777777" w:rsidR="00F32113" w:rsidRPr="006B6398" w:rsidRDefault="00F32113" w:rsidP="00B406AC">
            <w:pPr>
              <w:pStyle w:val="TAH"/>
              <w:rPr>
                <w:lang w:eastAsia="ko-KR"/>
              </w:rPr>
            </w:pPr>
            <w:r w:rsidRPr="006B6398">
              <w:rPr>
                <w:lang w:eastAsia="ko-KR"/>
              </w:rPr>
              <w:t>dBm/BW</w:t>
            </w:r>
            <w:r w:rsidRPr="006B6398">
              <w:rPr>
                <w:vertAlign w:val="subscript"/>
                <w:lang w:eastAsia="ko-KR"/>
              </w:rPr>
              <w:t>Channel</w:t>
            </w:r>
          </w:p>
        </w:tc>
      </w:tr>
      <w:tr w:rsidR="00F32113" w:rsidRPr="006B6398" w14:paraId="71A28844"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848929C" w14:textId="77777777" w:rsidR="00F32113" w:rsidRPr="006B6398" w:rsidRDefault="00F32113" w:rsidP="00B406AC">
            <w:pPr>
              <w:pStyle w:val="TAC"/>
              <w:rPr>
                <w:b/>
                <w:sz w:val="16"/>
                <w:szCs w:val="16"/>
                <w:lang w:eastAsia="ko-KR"/>
              </w:rPr>
            </w:pPr>
            <w:r w:rsidRPr="006B6398">
              <w:rPr>
                <w:rFonts w:eastAsia="SimSun"/>
                <w:lang w:eastAsia="ko-KR"/>
              </w:rPr>
              <w:t>[107] +</w:t>
            </w:r>
            <w:r w:rsidRPr="006B6398">
              <w:rPr>
                <w:rFonts w:ascii="SimSun" w:eastAsia="SimSun" w:hAnsi="SimSun" w:hint="eastAsia"/>
              </w:rPr>
              <w:t>Δ</w:t>
            </w:r>
            <w:r w:rsidRPr="006B6398">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71FF0839" w14:textId="7F342581" w:rsidR="0012580B" w:rsidRPr="006B6398" w:rsidRDefault="0012580B" w:rsidP="0012580B">
            <w:pPr>
              <w:keepNext/>
              <w:keepLines/>
              <w:spacing w:after="0"/>
              <w:jc w:val="center"/>
              <w:rPr>
                <w:rFonts w:ascii="Arial" w:hAnsi="Arial"/>
                <w:sz w:val="18"/>
                <w:szCs w:val="22"/>
                <w:lang w:eastAsia="ko-KR"/>
              </w:rPr>
            </w:pPr>
            <w:r w:rsidRPr="006B6398">
              <w:rPr>
                <w:rFonts w:ascii="Arial" w:hAnsi="Arial"/>
                <w:sz w:val="18"/>
                <w:lang w:eastAsia="ko-KR"/>
              </w:rPr>
              <w:t>(PRS Ês/Iot)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5FEB632C" w14:textId="77777777" w:rsidR="0012580B" w:rsidRPr="006B6398" w:rsidRDefault="0012580B" w:rsidP="0012580B">
            <w:pPr>
              <w:keepNext/>
              <w:keepLines/>
              <w:spacing w:after="0"/>
              <w:jc w:val="center"/>
              <w:rPr>
                <w:rFonts w:ascii="Arial" w:hAnsi="Arial"/>
                <w:sz w:val="18"/>
                <w:lang w:eastAsia="ko-KR"/>
              </w:rPr>
            </w:pPr>
          </w:p>
          <w:p w14:paraId="6FF6ECFE" w14:textId="6448818C" w:rsidR="00F32113" w:rsidRPr="006B6398" w:rsidRDefault="0012580B" w:rsidP="0012580B">
            <w:pPr>
              <w:pStyle w:val="TAC"/>
              <w:rPr>
                <w:b/>
                <w:sz w:val="16"/>
                <w:szCs w:val="16"/>
                <w:lang w:eastAsia="ko-KR"/>
              </w:rPr>
            </w:pPr>
            <w:r w:rsidRPr="006B6398">
              <w:rPr>
                <w:lang w:eastAsia="ko-KR"/>
              </w:rPr>
              <w:t xml:space="preserve"> (PRS Ês/Iot)</w:t>
            </w:r>
            <w:r w:rsidRPr="006B6398">
              <w:rPr>
                <w:i/>
                <w:vertAlign w:val="subscript"/>
                <w:lang w:eastAsia="ko-KR"/>
              </w:rPr>
              <w:t>i</w:t>
            </w:r>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EEEB240" w14:textId="77777777" w:rsidR="00F32113" w:rsidRPr="006B6398" w:rsidRDefault="00F32113" w:rsidP="00B406AC">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6392355" w14:textId="77777777" w:rsidR="00F32113" w:rsidRPr="006B6398" w:rsidRDefault="00F32113" w:rsidP="00B406AC">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90D44E0" w14:textId="77777777" w:rsidR="00F32113" w:rsidRPr="006B6398" w:rsidRDefault="00F32113" w:rsidP="00B406AC">
            <w:pPr>
              <w:pStyle w:val="TAC"/>
              <w:rPr>
                <w:b/>
                <w:szCs w:val="22"/>
                <w:lang w:eastAsia="ko-KR"/>
              </w:rPr>
            </w:pPr>
            <w:r w:rsidRPr="006B6398">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D182CC7" w14:textId="77777777" w:rsidR="00F32113" w:rsidRPr="006B6398" w:rsidRDefault="00F32113" w:rsidP="00B406AC">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A9B3E" w14:textId="77777777" w:rsidR="00F32113" w:rsidRPr="006B6398" w:rsidRDefault="00F32113" w:rsidP="00B406AC">
            <w:pPr>
              <w:pStyle w:val="TAC"/>
              <w:rPr>
                <w:b/>
                <w:sz w:val="16"/>
                <w:szCs w:val="16"/>
                <w:lang w:eastAsia="ko-KR"/>
              </w:rPr>
            </w:pPr>
            <w:r w:rsidRPr="006B6398">
              <w:rPr>
                <w:lang w:eastAsia="ko-KR"/>
              </w:rPr>
              <w:t>-50</w:t>
            </w:r>
          </w:p>
        </w:tc>
      </w:tr>
      <w:tr w:rsidR="00F32113" w:rsidRPr="006B6398" w14:paraId="0E873E61"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3528461" w14:textId="77777777" w:rsidR="00F32113" w:rsidRPr="006B6398" w:rsidRDefault="00F32113" w:rsidP="00B406AC">
            <w:pPr>
              <w:pStyle w:val="TAC"/>
              <w:rPr>
                <w:b/>
                <w:sz w:val="16"/>
                <w:szCs w:val="16"/>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FAD3177" w14:textId="77777777" w:rsidR="00F32113" w:rsidRPr="006B6398" w:rsidRDefault="00F32113" w:rsidP="00B406AC">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24F6CDE" w14:textId="77777777" w:rsidR="00F32113" w:rsidRPr="006B6398" w:rsidRDefault="00F32113" w:rsidP="00B406AC">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102178" w14:textId="77777777" w:rsidR="00F32113" w:rsidRPr="006B6398" w:rsidRDefault="00F32113" w:rsidP="00B406AC">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1E0C180" w14:textId="77777777" w:rsidR="00F32113" w:rsidRPr="006B6398" w:rsidRDefault="00F32113" w:rsidP="00B406AC">
            <w:pPr>
              <w:pStyle w:val="TAC"/>
              <w:rPr>
                <w:b/>
                <w:szCs w:val="22"/>
                <w:lang w:eastAsia="ko-KR"/>
              </w:rPr>
            </w:pPr>
            <w:r w:rsidRPr="006B6398">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66C323A" w14:textId="77777777" w:rsidR="00F32113" w:rsidRPr="006B6398" w:rsidRDefault="00F32113" w:rsidP="00B406AC">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FCFB608" w14:textId="77777777" w:rsidR="00F32113" w:rsidRPr="006B6398" w:rsidRDefault="00F32113" w:rsidP="00B406AC">
            <w:pPr>
              <w:pStyle w:val="TAC"/>
              <w:rPr>
                <w:b/>
                <w:sz w:val="16"/>
                <w:szCs w:val="16"/>
                <w:lang w:eastAsia="ko-KR"/>
              </w:rPr>
            </w:pPr>
            <w:r w:rsidRPr="006B6398">
              <w:rPr>
                <w:lang w:eastAsia="ko-KR"/>
              </w:rPr>
              <w:t>Note 5</w:t>
            </w:r>
          </w:p>
        </w:tc>
      </w:tr>
      <w:tr w:rsidR="00F32113" w:rsidRPr="006B6398" w14:paraId="54A7AA80"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570D13F" w14:textId="77777777" w:rsidR="00F32113" w:rsidRPr="006B6398" w:rsidRDefault="00F32113" w:rsidP="00B406AC">
            <w:pPr>
              <w:pStyle w:val="TAC"/>
              <w:rPr>
                <w:szCs w:val="22"/>
                <w:lang w:eastAsia="ko-KR"/>
              </w:rPr>
            </w:pPr>
            <w:r w:rsidRPr="006B6398">
              <w:rPr>
                <w:lang w:eastAsia="ko-KR"/>
              </w:rPr>
              <w:t>[27]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4185F11" w14:textId="77777777" w:rsidR="00F32113" w:rsidRPr="006B6398" w:rsidRDefault="00F32113" w:rsidP="00B406AC">
            <w:pPr>
              <w:pStyle w:val="TAC"/>
              <w:rPr>
                <w:rFonts w:eastAsia="DengXian"/>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603C859" w14:textId="77777777" w:rsidR="00F32113" w:rsidRPr="006B6398" w:rsidRDefault="00F32113" w:rsidP="00B406AC">
            <w:pPr>
              <w:pStyle w:val="TAC"/>
              <w:rPr>
                <w:rFonts w:eastAsia="DengXian"/>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29C883" w14:textId="77777777" w:rsidR="00F32113" w:rsidRPr="006B6398" w:rsidRDefault="00F32113" w:rsidP="00B406AC">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FFE1CB0" w14:textId="77777777" w:rsidR="00F32113" w:rsidRPr="006B6398" w:rsidRDefault="00F32113" w:rsidP="00B406AC">
            <w:pPr>
              <w:pStyle w:val="TAC"/>
              <w:rPr>
                <w:lang w:eastAsia="ko-KR"/>
              </w:rPr>
            </w:pPr>
            <w:r w:rsidRPr="006B6398">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29F5046"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4D75A16" w14:textId="77777777" w:rsidR="00F32113" w:rsidRPr="006B6398" w:rsidRDefault="00F32113" w:rsidP="00B406AC">
            <w:pPr>
              <w:pStyle w:val="TAC"/>
              <w:rPr>
                <w:lang w:eastAsia="ko-KR"/>
              </w:rPr>
            </w:pPr>
            <w:r w:rsidRPr="006B6398">
              <w:rPr>
                <w:lang w:eastAsia="ko-KR"/>
              </w:rPr>
              <w:t>Note 5</w:t>
            </w:r>
          </w:p>
        </w:tc>
      </w:tr>
      <w:tr w:rsidR="00F32113" w:rsidRPr="006B6398" w14:paraId="787D8F95" w14:textId="77777777" w:rsidTr="00ED4E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F44C64B" w14:textId="77777777" w:rsidR="00F32113" w:rsidRPr="006B6398" w:rsidRDefault="00F32113" w:rsidP="00B406AC">
            <w:pPr>
              <w:pStyle w:val="TAC"/>
              <w:rPr>
                <w:lang w:eastAsia="ko-KR"/>
              </w:rPr>
            </w:pPr>
            <w:r w:rsidRPr="006B6398">
              <w:rPr>
                <w:lang w:eastAsia="ko-KR"/>
              </w:rPr>
              <w:t>[56]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C780443" w14:textId="77777777" w:rsidR="00F32113" w:rsidRPr="006B6398" w:rsidRDefault="00F32113" w:rsidP="00B406AC">
            <w:pPr>
              <w:pStyle w:val="TAC"/>
              <w:rPr>
                <w:rFonts w:eastAsia="DengXian"/>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3485016" w14:textId="77777777" w:rsidR="00F32113" w:rsidRPr="006B6398" w:rsidRDefault="00F32113" w:rsidP="00B406AC">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8353C59" w14:textId="77777777" w:rsidR="00F32113" w:rsidRPr="006B6398" w:rsidRDefault="00F32113" w:rsidP="00B406AC">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2D5912CD" w14:textId="77777777" w:rsidR="00F32113" w:rsidRPr="006B6398" w:rsidRDefault="00F32113" w:rsidP="00B406AC">
            <w:pPr>
              <w:pStyle w:val="TAC"/>
              <w:rPr>
                <w:lang w:eastAsia="ko-KR"/>
              </w:rPr>
            </w:pPr>
            <w:r w:rsidRPr="006B6398">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4D330EAD" w14:textId="77777777" w:rsidR="00F32113" w:rsidRPr="006B6398" w:rsidRDefault="00F32113" w:rsidP="00B406AC">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AC6D246" w14:textId="77777777" w:rsidR="00F32113" w:rsidRPr="006B6398" w:rsidRDefault="00F32113" w:rsidP="00B406AC">
            <w:pPr>
              <w:pStyle w:val="TAC"/>
              <w:rPr>
                <w:lang w:eastAsia="ko-KR"/>
              </w:rPr>
            </w:pPr>
            <w:r w:rsidRPr="006B6398">
              <w:rPr>
                <w:lang w:eastAsia="ko-KR"/>
              </w:rPr>
              <w:t>-50</w:t>
            </w:r>
          </w:p>
        </w:tc>
      </w:tr>
      <w:tr w:rsidR="00F32113" w:rsidRPr="006B6398" w14:paraId="24EE610C"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03FA4443" w14:textId="77777777" w:rsidR="00F32113" w:rsidRPr="006B6398" w:rsidRDefault="00F32113" w:rsidP="00B406AC">
            <w:pPr>
              <w:pStyle w:val="TAC"/>
              <w:rPr>
                <w:lang w:eastAsia="ko-KR"/>
              </w:rPr>
            </w:pPr>
            <w:r w:rsidRPr="006B6398">
              <w:rPr>
                <w:lang w:eastAsia="ko-KR"/>
              </w:rPr>
              <w:t>[29]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3197F01" w14:textId="77777777" w:rsidR="00F32113" w:rsidRPr="006B6398" w:rsidRDefault="00F32113" w:rsidP="00B406AC">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42A19D5" w14:textId="77777777" w:rsidR="00F32113" w:rsidRPr="006B6398" w:rsidRDefault="00F32113" w:rsidP="00B406AC">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E2E03BB" w14:textId="77777777" w:rsidR="00F32113" w:rsidRPr="006B6398" w:rsidRDefault="00F32113" w:rsidP="00B406AC">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651E072" w14:textId="77777777" w:rsidR="00F32113" w:rsidRPr="006B6398" w:rsidRDefault="00F32113" w:rsidP="00B406AC">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E1C4224"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D2238EA" w14:textId="77777777" w:rsidR="00F32113" w:rsidRPr="006B6398" w:rsidRDefault="00F32113" w:rsidP="00B406AC">
            <w:pPr>
              <w:pStyle w:val="TAC"/>
              <w:rPr>
                <w:lang w:eastAsia="ko-KR"/>
              </w:rPr>
            </w:pPr>
            <w:r w:rsidRPr="006B6398">
              <w:rPr>
                <w:lang w:eastAsia="ko-KR"/>
              </w:rPr>
              <w:t>Note 5</w:t>
            </w:r>
          </w:p>
        </w:tc>
      </w:tr>
      <w:tr w:rsidR="00F32113" w:rsidRPr="006B6398" w14:paraId="2BB8D8A3" w14:textId="77777777" w:rsidTr="00ED4E9A">
        <w:trPr>
          <w:jc w:val="center"/>
        </w:trPr>
        <w:tc>
          <w:tcPr>
            <w:tcW w:w="0" w:type="auto"/>
            <w:tcBorders>
              <w:top w:val="single" w:sz="6" w:space="0" w:color="auto"/>
              <w:left w:val="single" w:sz="4" w:space="0" w:color="auto"/>
              <w:bottom w:val="single" w:sz="6" w:space="0" w:color="auto"/>
              <w:right w:val="single" w:sz="6" w:space="0" w:color="auto"/>
            </w:tcBorders>
            <w:hideMark/>
          </w:tcPr>
          <w:p w14:paraId="680DBC89" w14:textId="77777777" w:rsidR="00F32113" w:rsidRPr="006B6398" w:rsidRDefault="00F32113" w:rsidP="00B406AC">
            <w:pPr>
              <w:pStyle w:val="TAC"/>
              <w:rPr>
                <w:lang w:eastAsia="ko-KR"/>
              </w:rPr>
            </w:pPr>
            <w:r w:rsidRPr="006B6398">
              <w:rPr>
                <w:lang w:eastAsia="ko-KR"/>
              </w:rPr>
              <w:t>[18] +</w:t>
            </w:r>
            <w:r w:rsidRPr="006B6398">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06AFEE" w14:textId="77777777" w:rsidR="00F32113" w:rsidRPr="006B6398" w:rsidRDefault="00F32113" w:rsidP="00B406AC">
            <w:pPr>
              <w:pStyle w:val="TAC"/>
              <w:rPr>
                <w:rFonts w:eastAsia="DengXian"/>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5982757" w14:textId="77777777" w:rsidR="00F32113" w:rsidRPr="006B6398" w:rsidRDefault="00F32113" w:rsidP="00B406AC">
            <w:pPr>
              <w:pStyle w:val="TAC"/>
              <w:rPr>
                <w:rFonts w:eastAsia="DengXian"/>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29DB0B" w14:textId="77777777" w:rsidR="00F32113" w:rsidRPr="006B6398" w:rsidRDefault="00F32113" w:rsidP="00B406AC">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5C515CE" w14:textId="77777777" w:rsidR="00F32113" w:rsidRPr="006B6398" w:rsidRDefault="00F32113" w:rsidP="00B406AC">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4E24D63" w14:textId="77777777" w:rsidR="00F32113" w:rsidRPr="006B6398" w:rsidRDefault="00F32113" w:rsidP="00B406AC">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BFA8BB" w14:textId="77777777" w:rsidR="00F32113" w:rsidRPr="006B6398" w:rsidRDefault="00F32113" w:rsidP="00B406AC">
            <w:pPr>
              <w:pStyle w:val="TAC"/>
              <w:rPr>
                <w:lang w:eastAsia="ko-KR"/>
              </w:rPr>
            </w:pPr>
            <w:r w:rsidRPr="006B6398">
              <w:rPr>
                <w:lang w:eastAsia="ko-KR"/>
              </w:rPr>
              <w:t>Note 5</w:t>
            </w:r>
          </w:p>
        </w:tc>
      </w:tr>
      <w:tr w:rsidR="00F32113" w:rsidRPr="006B6398" w14:paraId="682FFFC0" w14:textId="77777777" w:rsidTr="00ED4E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29AF20D" w14:textId="3CCB0AA1" w:rsidR="0012580B" w:rsidRPr="006B6398" w:rsidRDefault="0012580B" w:rsidP="0012580B">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and resource i.</w:t>
            </w:r>
          </w:p>
          <w:p w14:paraId="744A276B" w14:textId="0CFDEDDB" w:rsidR="00F32113" w:rsidRPr="006B6398" w:rsidRDefault="0012580B" w:rsidP="0012580B">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dl-PRS-ResourceRepetitionFactor, dl-PRS-NumSymbols and dl-PRS-CombSizeN</w:t>
            </w:r>
            <w:r w:rsidRPr="006B6398">
              <w:rPr>
                <w:iCs/>
                <w:lang w:eastAsia="ko-KR"/>
              </w:rPr>
              <w:t>defined in TS 37.355 [34], respectively</w:t>
            </w:r>
            <w:r w:rsidRPr="006B6398">
              <w:rPr>
                <w:lang w:eastAsia="ko-KR"/>
              </w:rPr>
              <w:t>.</w:t>
            </w:r>
          </w:p>
          <w:p w14:paraId="5BD72995" w14:textId="77777777" w:rsidR="00F32113" w:rsidRPr="006B6398" w:rsidRDefault="00F32113" w:rsidP="00B406AC">
            <w:pPr>
              <w:pStyle w:val="TAN"/>
              <w:rPr>
                <w:lang w:eastAsia="ko-KR"/>
              </w:rPr>
            </w:pPr>
            <w:r w:rsidRPr="006B6398">
              <w:rPr>
                <w:lang w:eastAsia="ko-KR"/>
              </w:rPr>
              <w:t>NOTE 3:</w:t>
            </w:r>
            <w:r w:rsidRPr="006B6398">
              <w:rPr>
                <w:lang w:eastAsia="ko-KR"/>
              </w:rPr>
              <w:tab/>
              <w:t>Io is assumed to have constant EPRE across the bandwidth.</w:t>
            </w:r>
          </w:p>
          <w:p w14:paraId="686320C1" w14:textId="77777777" w:rsidR="00F32113" w:rsidRPr="006B6398" w:rsidRDefault="00F32113" w:rsidP="00B406AC">
            <w:pPr>
              <w:pStyle w:val="TAN"/>
              <w:rPr>
                <w:lang w:eastAsia="ko-KR"/>
              </w:rPr>
            </w:pPr>
            <w:r w:rsidRPr="006B6398">
              <w:rPr>
                <w:lang w:eastAsia="ko-KR"/>
              </w:rPr>
              <w:t>NOTE 4:</w:t>
            </w:r>
            <w:r w:rsidRPr="006B6398">
              <w:rPr>
                <w:lang w:eastAsia="ko-KR"/>
              </w:rPr>
              <w:tab/>
              <w:t>Tc is the basic timing unit defined in TS 38.211 [6].</w:t>
            </w:r>
          </w:p>
          <w:p w14:paraId="3DEC6DF8" w14:textId="77777777" w:rsidR="00F32113" w:rsidRPr="006B6398" w:rsidRDefault="00F32113" w:rsidP="00B406AC">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3243A57A" w14:textId="1FF51A52" w:rsidR="00F32113" w:rsidRPr="006B6398" w:rsidRDefault="00EC132E" w:rsidP="00B406AC">
            <w:pPr>
              <w:pStyle w:val="TAN"/>
              <w:rPr>
                <w:lang w:eastAsia="ko-KR"/>
              </w:rPr>
            </w:pPr>
            <w:r w:rsidRPr="006B6398">
              <w:rPr>
                <w:lang w:eastAsia="ko-KR"/>
              </w:rPr>
              <w:t>NOTE 6:</w:t>
            </w:r>
            <w:r w:rsidRPr="006B6398">
              <w:rPr>
                <w:lang w:eastAsia="ko-KR"/>
              </w:rPr>
              <w:tab/>
            </w:r>
            <w:r w:rsidRPr="00777AB7">
              <w:rPr>
                <w:rFonts w:hint="eastAsia"/>
                <w:lang w:val="en-US"/>
              </w:rPr>
              <w:t>Δ</w:t>
            </w:r>
            <w:r>
              <w:t xml:space="preserve">is </w:t>
            </w:r>
            <w:r>
              <w:rPr>
                <w:rFonts w:hint="eastAsia"/>
                <w:lang w:eastAsia="zh-CN"/>
              </w:rPr>
              <w:t>the</w:t>
            </w:r>
            <w:r>
              <w:rPr>
                <w:lang w:eastAsia="zh-CN"/>
              </w:rPr>
              <w:t xml:space="preserve"> value of the timing error margin for the RxTx TEG,</w:t>
            </w:r>
            <w:r>
              <w:rPr>
                <w:rFonts w:hint="eastAsia"/>
                <w:lang w:eastAsia="zh-CN"/>
              </w:rPr>
              <w:t xml:space="preserve"> reported via</w:t>
            </w:r>
            <w:r w:rsidRPr="00565959">
              <w:t xml:space="preserve"> </w:t>
            </w:r>
            <w:r w:rsidRPr="006F58F0">
              <w:rPr>
                <w:i/>
                <w:lang w:eastAsia="zh-CN"/>
              </w:rPr>
              <w:t>nr-UE-RxTxTEG-TimingErrorMargin</w:t>
            </w:r>
            <w:r>
              <w:t xml:space="preserve">. </w:t>
            </w:r>
            <w:r w:rsidRPr="00777AB7">
              <w:rPr>
                <w:rFonts w:hint="eastAsia"/>
                <w:lang w:val="en-US"/>
              </w:rPr>
              <w:t>Δ</w:t>
            </w:r>
            <w:r>
              <w:rPr>
                <w:rFonts w:hint="eastAsia"/>
                <w:lang w:eastAsia="zh-CN"/>
              </w:rPr>
              <w:t xml:space="preserve"> </w:t>
            </w:r>
            <w:r>
              <w:rPr>
                <w:lang w:eastAsia="zh-CN"/>
              </w:rPr>
              <w:t>can</w:t>
            </w:r>
            <w:r w:rsidRPr="00327474">
              <w:rPr>
                <w:bCs/>
              </w:rPr>
              <w:t xml:space="preserve">not </w:t>
            </w:r>
            <w:r>
              <w:rPr>
                <w:bCs/>
              </w:rPr>
              <w:t xml:space="preserve">be </w:t>
            </w:r>
            <w:r w:rsidRPr="00327474">
              <w:rPr>
                <w:bCs/>
              </w:rPr>
              <w:t xml:space="preserve">larger than the </w:t>
            </w:r>
            <w:r>
              <w:rPr>
                <w:rFonts w:hint="eastAsia"/>
                <w:bCs/>
                <w:lang w:eastAsia="zh-CN"/>
              </w:rPr>
              <w:t xml:space="preserve">sum of the margins in </w:t>
            </w:r>
            <w:r>
              <w:rPr>
                <w:rFonts w:hint="eastAsia"/>
                <w:lang w:eastAsia="zh-CN"/>
              </w:rPr>
              <w:t>t</w:t>
            </w:r>
            <w:r>
              <w:t>able 10.1.2</w:t>
            </w:r>
            <w:r>
              <w:rPr>
                <w:rFonts w:hint="eastAsia"/>
                <w:lang w:eastAsia="zh-CN"/>
              </w:rPr>
              <w:t>5</w:t>
            </w:r>
            <w:r>
              <w:t xml:space="preserve">.2-6 </w:t>
            </w:r>
            <w:r w:rsidRPr="00D25830">
              <w:rPr>
                <w:lang w:eastAsia="zh-CN"/>
              </w:rPr>
              <w:t>(dependent on PRS/SRS BW)</w:t>
            </w:r>
            <w:r w:rsidRPr="00D25830">
              <w:rPr>
                <w:rFonts w:hint="eastAsia"/>
                <w:lang w:eastAsia="zh-CN"/>
              </w:rPr>
              <w:t xml:space="preserve"> </w:t>
            </w:r>
            <w:r>
              <w:rPr>
                <w:rFonts w:hint="eastAsia"/>
                <w:lang w:eastAsia="zh-CN"/>
              </w:rPr>
              <w:t xml:space="preserve">for </w:t>
            </w:r>
            <w:r>
              <w:rPr>
                <w:lang w:eastAsia="zh-CN"/>
              </w:rPr>
              <w:t xml:space="preserve">any pair of </w:t>
            </w:r>
            <w:r>
              <w:rPr>
                <w:rFonts w:hint="eastAsia"/>
                <w:lang w:eastAsia="zh-CN"/>
              </w:rPr>
              <w:t>individual</w:t>
            </w:r>
            <w:r>
              <w:rPr>
                <w:lang w:eastAsia="zh-CN"/>
              </w:rPr>
              <w:t xml:space="preserve"> </w:t>
            </w:r>
            <w:r>
              <w:rPr>
                <w:rFonts w:hint="eastAsia"/>
                <w:lang w:eastAsia="zh-CN"/>
              </w:rPr>
              <w:t>UE Rx-Tx time difference measurement</w:t>
            </w:r>
            <w:r>
              <w:rPr>
                <w:lang w:eastAsia="zh-CN"/>
              </w:rPr>
              <w:t>s associated with the RxTx TEG</w:t>
            </w:r>
            <w:r w:rsidRPr="00777AB7">
              <w:rPr>
                <w:lang w:eastAsia="zh-CN"/>
              </w:rPr>
              <w:t>.</w:t>
            </w:r>
            <w:r>
              <w:rPr>
                <w:rFonts w:hint="eastAsia"/>
                <w:lang w:eastAsia="zh-CN"/>
              </w:rPr>
              <w:t xml:space="preserve"> </w:t>
            </w:r>
          </w:p>
        </w:tc>
      </w:tr>
    </w:tbl>
    <w:p w14:paraId="1821BDD1" w14:textId="77777777" w:rsidR="00F32113" w:rsidRDefault="00F32113" w:rsidP="00160B79"/>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600ADFEB" w:rsidR="00CD3B3E"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3269250E"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139D4B0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FAB3FCD"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1F5ABDD"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74BB5694"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0D59B2E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1BADB270"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5B942317"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05F43E21" w:rsidR="007D2333" w:rsidRPr="007275DF" w:rsidRDefault="00233327" w:rsidP="007D2333">
      <w:pPr>
        <w:pStyle w:val="B10"/>
        <w:rPr>
          <w:lang w:eastAsia="zh-CN"/>
        </w:rPr>
      </w:pPr>
      <w:r w:rsidRPr="007275DF">
        <w:t>-</w:t>
      </w:r>
      <w:r w:rsidRPr="007275DF">
        <w:tab/>
      </w:r>
      <w:r w:rsidR="007D2333" w:rsidRPr="007275DF">
        <w:t xml:space="preserve">Conditions for intra-frequency measurements are fulfilled according to Annex B.2.8 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06D738B4"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3D633E3D" w:rsidR="007D2333" w:rsidRPr="007275DF" w:rsidRDefault="00233327" w:rsidP="00F37389">
      <w:pPr>
        <w:pStyle w:val="B10"/>
        <w:rPr>
          <w:lang w:eastAsia="zh-CN"/>
        </w:rPr>
      </w:pPr>
      <w:r w:rsidRPr="007275DF">
        <w:t>-</w:t>
      </w:r>
      <w:r w:rsidRPr="007275DF">
        <w:tab/>
      </w:r>
      <w:r w:rsidR="007D2333" w:rsidRPr="007275DF">
        <w:t xml:space="preserve">Conditions for inter-frequency measurements are fulfilled according to Annex B.2.9 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2E53FF05" w:rsidR="007D2333" w:rsidRPr="007275DF" w:rsidRDefault="005E4E7D" w:rsidP="004A1BD3">
      <w:pPr>
        <w:pStyle w:val="B10"/>
      </w:pPr>
      <w:r w:rsidRPr="007275DF">
        <w:t>-</w:t>
      </w:r>
      <w:r w:rsidRPr="007275DF">
        <w:tab/>
      </w:r>
      <w:r w:rsidR="007D2333" w:rsidRPr="007275DF">
        <w:t>Conditions for intra-frequency measurements are fulfilled according to Annex B.2.8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1809696" w:rsidR="007D2333" w:rsidRPr="007275DF" w:rsidRDefault="005E4E7D" w:rsidP="007D2333">
      <w:pPr>
        <w:pStyle w:val="B10"/>
      </w:pPr>
      <w:r w:rsidRPr="007275DF">
        <w:t>-</w:t>
      </w:r>
      <w:r w:rsidRPr="007275DF">
        <w:tab/>
      </w:r>
      <w:r w:rsidR="007D2333" w:rsidRPr="007275DF">
        <w:t>Conditions for inter-frequency measurements are fulfilled according to Annex B.2.9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42352241"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42352242"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42352243"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42352244"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42352245"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42352246"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504D9640"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B89F994"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73884ED"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1E5029A1"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77777777" w:rsidR="00BB469D" w:rsidRPr="00956E6E" w:rsidRDefault="00BB469D"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sidRPr="00F25D91">
              <w:rPr>
                <w:rFonts w:eastAsiaTheme="minorEastAsia"/>
                <w:noProof/>
                <w:lang w:eastAsia="zh-CN"/>
              </w:rPr>
              <w:t>X</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4A0D4A" w:rsidR="00EF4F31" w:rsidRPr="00956E6E" w:rsidRDefault="00EF4F31" w:rsidP="00EF4F31">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ECDC38" w:rsidR="00EF4F31" w:rsidRPr="00956E6E" w:rsidRDefault="00EF4F31" w:rsidP="00EF4F31">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E41AB22" w:rsidR="00EF4F31" w:rsidRPr="00956E6E" w:rsidRDefault="00EF4F31" w:rsidP="00EF4F31">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098EAB0F" w:rsidR="00EF4F31" w:rsidRPr="00956E6E" w:rsidRDefault="00EF4F31" w:rsidP="00EF4F31">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0F88DCE6" w:rsidR="00EF4F31" w:rsidRPr="00956E6E" w:rsidRDefault="00EF4F31" w:rsidP="00EF4F31">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EF4F31" w:rsidRPr="00956E6E" w:rsidRDefault="00EF4F31" w:rsidP="00EF4F31">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EF4F31" w:rsidRPr="00956E6E" w:rsidRDefault="00EF4F31" w:rsidP="00EF4F31">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EF4F31" w:rsidRPr="00956E6E" w:rsidRDefault="00EF4F31" w:rsidP="00EF4F31">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EF4F31" w:rsidRPr="00956E6E" w:rsidRDefault="00EF4F31" w:rsidP="00EF4F31">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EF4F31" w:rsidRPr="00956E6E" w:rsidRDefault="00EF4F31" w:rsidP="00EF4F31">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6D557A" w:rsidRPr="00956E6E" w:rsidRDefault="00EF4F31"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641B8007"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0E0B71C6"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68187B9D"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26324313" w:rsidR="00EF4F31" w:rsidRPr="00956E6E" w:rsidRDefault="00EF4F31" w:rsidP="00EF4F31">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56203EC5" w:rsidR="00EF4F31" w:rsidRPr="00956E6E" w:rsidRDefault="00EF4F31" w:rsidP="00EF4F31">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EF4F31" w:rsidRPr="00956E6E" w:rsidRDefault="00EF4F31" w:rsidP="00EF4F31">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EF4F31" w:rsidRPr="00956E6E" w:rsidRDefault="00EF4F31" w:rsidP="00EF4F31">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EF4F31" w:rsidRPr="00956E6E" w:rsidRDefault="00EF4F31" w:rsidP="00EF4F31">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77777777" w:rsidR="00EF4F31" w:rsidRPr="00956E6E" w:rsidRDefault="00EF4F31" w:rsidP="00EF4F31">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sidRPr="0097752B">
              <w:rPr>
                <w:rFonts w:eastAsiaTheme="minorEastAsia"/>
                <w:noProof/>
                <w:lang w:eastAsia="zh-CN"/>
              </w:rPr>
              <w:t>X</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EF4F31" w:rsidRPr="00956E6E" w:rsidRDefault="00EF4F31" w:rsidP="00EF4F31">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EF4F3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EF4F31" w:rsidRPr="00956E6E" w:rsidRDefault="00EF4F31" w:rsidP="00EF4F31">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EF4F31" w:rsidRPr="00956E6E" w:rsidRDefault="00EF4F31" w:rsidP="00EF4F31">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EF4F31" w:rsidRPr="00956E6E" w:rsidRDefault="00EF4F31" w:rsidP="00EF4F31">
            <w:pPr>
              <w:pStyle w:val="TAC"/>
              <w:rPr>
                <w:rFonts w:eastAsiaTheme="minorEastAsia"/>
                <w:lang w:eastAsia="zh-CN"/>
              </w:rPr>
            </w:pPr>
            <w:r w:rsidRPr="00956E6E">
              <w:rPr>
                <w:rFonts w:eastAsiaTheme="minorEastAsia"/>
              </w:rPr>
              <w:t>Note 4</w:t>
            </w:r>
          </w:p>
        </w:tc>
      </w:tr>
      <w:tr w:rsidR="00EF4F3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EF4F31" w:rsidRPr="00956E6E" w:rsidRDefault="00EF4F31" w:rsidP="00EF4F3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EF4F31" w:rsidRPr="00956E6E" w:rsidRDefault="00EF4F31" w:rsidP="00EF4F31">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EF4F31" w:rsidRPr="00956E6E" w:rsidRDefault="00EF4F31" w:rsidP="00EF4F31">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EF4F31" w:rsidRPr="00956E6E" w:rsidRDefault="00EF4F31"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sidRPr="00956E6E">
              <w:rPr>
                <w:rFonts w:eastAsiaTheme="minorEastAsia" w:hint="eastAsia"/>
                <w:lang w:eastAsia="zh-CN"/>
              </w:rPr>
              <w:t>[24]</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777777"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0 dB to 0 dB with 1 dB resolution</w:t>
      </w:r>
      <w:r w:rsidRPr="00956E6E">
        <w:rPr>
          <w:rFonts w:eastAsiaTheme="minorEastAsia" w:cs="v4.2.0" w:hint="eastAsia"/>
          <w:lang w:eastAsia="zh-CN"/>
        </w:rPr>
        <w:t xml:space="preserve"> </w:t>
      </w:r>
      <w:r w:rsidRPr="00956E6E">
        <w:rPr>
          <w:rFonts w:eastAsiaTheme="minorEastAsia" w:cs="v4.2.0"/>
          <w:lang w:eastAsia="zh-CN"/>
        </w:rPr>
        <w:t xml:space="preserve">when </w:t>
      </w:r>
      <w:r w:rsidRPr="00956E6E">
        <w:rPr>
          <w:rFonts w:eastAsiaTheme="minorEastAsia"/>
          <w:i/>
          <w:iCs/>
          <w:snapToGrid w:val="0"/>
        </w:rPr>
        <w:t>nr-DL-AoD-RequestLocationInformation</w:t>
      </w:r>
      <w:r w:rsidRPr="00956E6E">
        <w:rPr>
          <w:rFonts w:eastAsiaTheme="minorEastAsia"/>
        </w:rPr>
        <w:t xml:space="preserve"> message </w:t>
      </w:r>
      <w:r w:rsidRPr="00956E6E">
        <w:rPr>
          <w:rFonts w:eastAsiaTheme="minorEastAsia" w:hint="eastAsia"/>
          <w:lang w:eastAsia="zh-CN"/>
        </w:rPr>
        <w:t>is received</w:t>
      </w:r>
      <w:r w:rsidRPr="00956E6E">
        <w:rPr>
          <w:rFonts w:eastAsiaTheme="minorEastAsia" w:cs="v4.2.0"/>
        </w:rPr>
        <w:t>.</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204"/>
        <w:gridCol w:w="713"/>
      </w:tblGrid>
      <w:tr w:rsidR="00BB469D" w:rsidRPr="00956E6E" w14:paraId="5F50E4F0" w14:textId="77777777" w:rsidTr="007A5129">
        <w:trPr>
          <w:trHeight w:val="187"/>
          <w:jc w:val="center"/>
        </w:trPr>
        <w:tc>
          <w:tcPr>
            <w:tcW w:w="2068" w:type="dxa"/>
            <w:shd w:val="clear" w:color="auto" w:fill="auto"/>
            <w:noWrap/>
            <w:hideMark/>
          </w:tcPr>
          <w:p w14:paraId="4C4E917D" w14:textId="77777777" w:rsidR="00BB469D" w:rsidRPr="00956E6E" w:rsidRDefault="00BB469D" w:rsidP="00BB469D">
            <w:pPr>
              <w:pStyle w:val="TAH"/>
              <w:rPr>
                <w:rFonts w:eastAsiaTheme="minorEastAsia"/>
                <w:lang w:eastAsia="zh-CN"/>
              </w:rPr>
            </w:pPr>
            <w:r w:rsidRPr="00956E6E">
              <w:rPr>
                <w:rFonts w:eastAsiaTheme="minorEastAsia"/>
                <w:lang w:eastAsia="zh-CN"/>
              </w:rPr>
              <w:t>Reported value</w:t>
            </w:r>
          </w:p>
        </w:tc>
        <w:tc>
          <w:tcPr>
            <w:tcW w:w="3204" w:type="dxa"/>
          </w:tcPr>
          <w:p w14:paraId="7D304EC2" w14:textId="77777777" w:rsidR="00BB469D" w:rsidRPr="00956E6E" w:rsidRDefault="00BB469D" w:rsidP="00BB469D">
            <w:pPr>
              <w:pStyle w:val="TAH"/>
              <w:rPr>
                <w:rFonts w:eastAsiaTheme="minorEastAsia"/>
                <w:lang w:eastAsia="zh-CN"/>
              </w:rPr>
            </w:pPr>
            <w:r w:rsidRPr="00956E6E">
              <w:rPr>
                <w:rFonts w:eastAsiaTheme="minorEastAsia"/>
                <w:lang w:eastAsia="zh-CN"/>
              </w:rPr>
              <w:t>Measured quantity value</w:t>
            </w:r>
          </w:p>
        </w:tc>
        <w:tc>
          <w:tcPr>
            <w:tcW w:w="713" w:type="dxa"/>
            <w:shd w:val="clear" w:color="auto" w:fill="auto"/>
            <w:noWrap/>
            <w:hideMark/>
          </w:tcPr>
          <w:p w14:paraId="414A6D53" w14:textId="77777777" w:rsidR="00BB469D" w:rsidRPr="00956E6E" w:rsidRDefault="00BB469D" w:rsidP="00BB469D">
            <w:pPr>
              <w:pStyle w:val="TAH"/>
              <w:rPr>
                <w:rFonts w:eastAsiaTheme="minorEastAsia"/>
                <w:lang w:eastAsia="zh-CN"/>
              </w:rPr>
            </w:pPr>
            <w:r w:rsidRPr="00956E6E">
              <w:rPr>
                <w:rFonts w:eastAsiaTheme="minorEastAsia"/>
                <w:lang w:eastAsia="zh-CN"/>
              </w:rPr>
              <w:t>Unit</w:t>
            </w:r>
          </w:p>
        </w:tc>
      </w:tr>
      <w:tr w:rsidR="00BB469D" w:rsidRPr="00956E6E" w14:paraId="57C7B1A8" w14:textId="77777777" w:rsidTr="007A5129">
        <w:trPr>
          <w:trHeight w:val="187"/>
          <w:jc w:val="center"/>
        </w:trPr>
        <w:tc>
          <w:tcPr>
            <w:tcW w:w="2068" w:type="dxa"/>
            <w:shd w:val="clear" w:color="auto" w:fill="auto"/>
            <w:noWrap/>
            <w:hideMark/>
          </w:tcPr>
          <w:p w14:paraId="3D6BB895" w14:textId="77777777" w:rsidR="00BB469D" w:rsidRPr="00956E6E" w:rsidRDefault="00BB469D" w:rsidP="00BB469D">
            <w:pPr>
              <w:pStyle w:val="TAL"/>
              <w:rPr>
                <w:rFonts w:eastAsiaTheme="minorEastAsia"/>
                <w:lang w:eastAsia="zh-CN"/>
              </w:rPr>
            </w:pPr>
            <w:r w:rsidRPr="00956E6E">
              <w:rPr>
                <w:rFonts w:eastAsiaTheme="minorEastAsia"/>
                <w:lang w:eastAsia="zh-CN"/>
              </w:rPr>
              <w:t>DIFFRSRPP_0</w:t>
            </w:r>
          </w:p>
        </w:tc>
        <w:tc>
          <w:tcPr>
            <w:tcW w:w="3204" w:type="dxa"/>
          </w:tcPr>
          <w:p w14:paraId="68950D75" w14:textId="77777777" w:rsidR="00BB469D" w:rsidRPr="00956E6E" w:rsidRDefault="00BB469D" w:rsidP="00BB469D">
            <w:pPr>
              <w:pStyle w:val="TAC"/>
              <w:rPr>
                <w:rFonts w:eastAsiaTheme="minorEastAsia"/>
                <w:lang w:eastAsia="zh-CN"/>
              </w:rPr>
            </w:pPr>
            <w:r w:rsidRPr="00956E6E">
              <w:rPr>
                <w:rFonts w:eastAsiaTheme="minorEastAsia" w:hint="eastAsia"/>
                <w:lang w:eastAsia="zh-CN"/>
              </w:rPr>
              <w:t>-</w:t>
            </w:r>
            <w:r w:rsidRPr="00956E6E">
              <w:rPr>
                <w:rFonts w:eastAsiaTheme="minorEastAsia"/>
                <w:lang w:eastAsia="zh-CN"/>
              </w:rPr>
              <w:t>30</w:t>
            </w:r>
            <w:r w:rsidRPr="00956E6E">
              <w:rPr>
                <w:rFonts w:eastAsiaTheme="minorEastAsia" w:hint="eastAsia"/>
                <w:lang w:eastAsia="zh-CN"/>
              </w:rPr>
              <w:t>≥Δ</w:t>
            </w:r>
            <w:r w:rsidRPr="00956E6E">
              <w:rPr>
                <w:rFonts w:eastAsiaTheme="minorEastAsia" w:hint="eastAsia"/>
                <w:lang w:eastAsia="zh-CN"/>
              </w:rPr>
              <w:t>RSRPP</w:t>
            </w:r>
          </w:p>
        </w:tc>
        <w:tc>
          <w:tcPr>
            <w:tcW w:w="713" w:type="dxa"/>
            <w:shd w:val="clear" w:color="auto" w:fill="auto"/>
            <w:noWrap/>
            <w:hideMark/>
          </w:tcPr>
          <w:p w14:paraId="39323FD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52D2CE9" w14:textId="77777777" w:rsidTr="007A5129">
        <w:trPr>
          <w:trHeight w:val="187"/>
          <w:jc w:val="center"/>
        </w:trPr>
        <w:tc>
          <w:tcPr>
            <w:tcW w:w="2068" w:type="dxa"/>
            <w:shd w:val="clear" w:color="auto" w:fill="auto"/>
            <w:noWrap/>
          </w:tcPr>
          <w:p w14:paraId="22F76DB9" w14:textId="77777777" w:rsidR="00BB469D" w:rsidRPr="00956E6E" w:rsidRDefault="00BB469D" w:rsidP="00BB469D">
            <w:pPr>
              <w:pStyle w:val="TAL"/>
              <w:rPr>
                <w:rFonts w:eastAsiaTheme="minorEastAsia"/>
                <w:lang w:eastAsia="zh-CN"/>
              </w:rPr>
            </w:pPr>
            <w:r w:rsidRPr="00956E6E">
              <w:rPr>
                <w:rFonts w:eastAsiaTheme="minorEastAsia"/>
                <w:lang w:eastAsia="zh-CN"/>
              </w:rPr>
              <w:t>DIFFRSRPP_1</w:t>
            </w:r>
          </w:p>
        </w:tc>
        <w:tc>
          <w:tcPr>
            <w:tcW w:w="3204" w:type="dxa"/>
          </w:tcPr>
          <w:p w14:paraId="09391712" w14:textId="77777777" w:rsidR="00BB469D" w:rsidRPr="00956E6E" w:rsidRDefault="00BB469D" w:rsidP="00BB469D">
            <w:pPr>
              <w:pStyle w:val="TAC"/>
              <w:rPr>
                <w:rFonts w:eastAsiaTheme="minorEastAsia"/>
                <w:lang w:eastAsia="zh-CN"/>
              </w:rPr>
            </w:pPr>
            <w:r w:rsidRPr="00956E6E">
              <w:rPr>
                <w:rFonts w:eastAsiaTheme="minorEastAsia"/>
                <w:lang w:eastAsia="zh-CN"/>
              </w:rPr>
              <w:t>-29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&gt;-30</w:t>
            </w:r>
          </w:p>
        </w:tc>
        <w:tc>
          <w:tcPr>
            <w:tcW w:w="713" w:type="dxa"/>
            <w:shd w:val="clear" w:color="auto" w:fill="auto"/>
            <w:noWrap/>
          </w:tcPr>
          <w:p w14:paraId="6E36BE3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083A5F" w14:textId="77777777" w:rsidTr="007A5129">
        <w:trPr>
          <w:trHeight w:val="187"/>
          <w:jc w:val="center"/>
        </w:trPr>
        <w:tc>
          <w:tcPr>
            <w:tcW w:w="2068" w:type="dxa"/>
            <w:shd w:val="clear" w:color="auto" w:fill="auto"/>
            <w:noWrap/>
          </w:tcPr>
          <w:p w14:paraId="7120BF2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w:t>
            </w:r>
          </w:p>
        </w:tc>
        <w:tc>
          <w:tcPr>
            <w:tcW w:w="3204" w:type="dxa"/>
          </w:tcPr>
          <w:p w14:paraId="1051690D" w14:textId="77777777" w:rsidR="00BB469D" w:rsidRPr="00956E6E" w:rsidRDefault="00BB469D" w:rsidP="00BB469D">
            <w:pPr>
              <w:pStyle w:val="TAC"/>
              <w:rPr>
                <w:rFonts w:eastAsiaTheme="minorEastAsia"/>
                <w:lang w:eastAsia="zh-CN"/>
              </w:rPr>
            </w:pPr>
            <w:r w:rsidRPr="00956E6E">
              <w:rPr>
                <w:rFonts w:eastAsiaTheme="minorEastAsia"/>
                <w:lang w:eastAsia="zh-CN"/>
              </w:rPr>
              <w:t>-28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&gt;-29</w:t>
            </w:r>
          </w:p>
        </w:tc>
        <w:tc>
          <w:tcPr>
            <w:tcW w:w="713" w:type="dxa"/>
            <w:shd w:val="clear" w:color="auto" w:fill="auto"/>
            <w:noWrap/>
          </w:tcPr>
          <w:p w14:paraId="1E37C83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FEC12F7" w14:textId="77777777" w:rsidTr="007A5129">
        <w:trPr>
          <w:trHeight w:val="187"/>
          <w:jc w:val="center"/>
        </w:trPr>
        <w:tc>
          <w:tcPr>
            <w:tcW w:w="2068" w:type="dxa"/>
            <w:shd w:val="clear" w:color="auto" w:fill="auto"/>
            <w:noWrap/>
          </w:tcPr>
          <w:p w14:paraId="1FB433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DIFFRSRPP_3</w:t>
            </w:r>
          </w:p>
        </w:tc>
        <w:tc>
          <w:tcPr>
            <w:tcW w:w="3204" w:type="dxa"/>
          </w:tcPr>
          <w:p w14:paraId="5F20837C" w14:textId="77777777" w:rsidR="00BB469D" w:rsidRPr="00956E6E" w:rsidRDefault="00BB469D" w:rsidP="00BB469D">
            <w:pPr>
              <w:pStyle w:val="TAC"/>
              <w:rPr>
                <w:rFonts w:eastAsiaTheme="minorEastAsia"/>
                <w:lang w:eastAsia="zh-CN"/>
              </w:rPr>
            </w:pPr>
            <w:r w:rsidRPr="00956E6E">
              <w:rPr>
                <w:rFonts w:eastAsiaTheme="minorEastAsia"/>
                <w:lang w:eastAsia="zh-CN"/>
              </w:rPr>
              <w:t>-27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&gt;-28</w:t>
            </w:r>
          </w:p>
        </w:tc>
        <w:tc>
          <w:tcPr>
            <w:tcW w:w="713" w:type="dxa"/>
            <w:shd w:val="clear" w:color="auto" w:fill="auto"/>
            <w:noWrap/>
          </w:tcPr>
          <w:p w14:paraId="7D6111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8BA41B5" w14:textId="77777777" w:rsidTr="007A5129">
        <w:trPr>
          <w:trHeight w:val="187"/>
          <w:jc w:val="center"/>
        </w:trPr>
        <w:tc>
          <w:tcPr>
            <w:tcW w:w="2068" w:type="dxa"/>
            <w:shd w:val="clear" w:color="auto" w:fill="auto"/>
            <w:noWrap/>
          </w:tcPr>
          <w:p w14:paraId="6EA04A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DIFFRSRPP_4</w:t>
            </w:r>
          </w:p>
        </w:tc>
        <w:tc>
          <w:tcPr>
            <w:tcW w:w="3204" w:type="dxa"/>
          </w:tcPr>
          <w:p w14:paraId="164B5069" w14:textId="77777777" w:rsidR="00BB469D" w:rsidRPr="00956E6E" w:rsidRDefault="00BB469D" w:rsidP="00BB469D">
            <w:pPr>
              <w:pStyle w:val="TAC"/>
              <w:rPr>
                <w:rFonts w:eastAsiaTheme="minorEastAsia"/>
                <w:lang w:eastAsia="zh-CN"/>
              </w:rPr>
            </w:pPr>
            <w:r w:rsidRPr="00956E6E">
              <w:rPr>
                <w:rFonts w:eastAsiaTheme="minorEastAsia"/>
                <w:lang w:eastAsia="zh-CN"/>
              </w:rPr>
              <w:t>-26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&gt;-27</w:t>
            </w:r>
          </w:p>
        </w:tc>
        <w:tc>
          <w:tcPr>
            <w:tcW w:w="713" w:type="dxa"/>
            <w:shd w:val="clear" w:color="auto" w:fill="auto"/>
            <w:noWrap/>
          </w:tcPr>
          <w:p w14:paraId="62588384"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720E03B" w14:textId="77777777" w:rsidTr="007A5129">
        <w:trPr>
          <w:trHeight w:val="187"/>
          <w:jc w:val="center"/>
        </w:trPr>
        <w:tc>
          <w:tcPr>
            <w:tcW w:w="2068" w:type="dxa"/>
            <w:shd w:val="clear" w:color="auto" w:fill="auto"/>
            <w:noWrap/>
          </w:tcPr>
          <w:p w14:paraId="1C77A608" w14:textId="77777777" w:rsidR="00BB469D" w:rsidRPr="00956E6E" w:rsidRDefault="00BB469D" w:rsidP="00BB469D">
            <w:pPr>
              <w:pStyle w:val="TAL"/>
              <w:rPr>
                <w:rFonts w:eastAsiaTheme="minorEastAsia"/>
                <w:lang w:eastAsia="zh-CN"/>
              </w:rPr>
            </w:pPr>
            <w:r w:rsidRPr="00956E6E">
              <w:rPr>
                <w:rFonts w:eastAsiaTheme="minorEastAsia"/>
                <w:lang w:eastAsia="zh-CN"/>
              </w:rPr>
              <w:t>DIFFRSRPP_5</w:t>
            </w:r>
          </w:p>
        </w:tc>
        <w:tc>
          <w:tcPr>
            <w:tcW w:w="3204" w:type="dxa"/>
          </w:tcPr>
          <w:p w14:paraId="35293C53" w14:textId="77777777" w:rsidR="00BB469D" w:rsidRPr="00956E6E" w:rsidRDefault="00BB469D" w:rsidP="00BB469D">
            <w:pPr>
              <w:pStyle w:val="TAC"/>
              <w:rPr>
                <w:rFonts w:eastAsiaTheme="minorEastAsia"/>
                <w:lang w:eastAsia="zh-CN"/>
              </w:rPr>
            </w:pPr>
            <w:r w:rsidRPr="00956E6E">
              <w:rPr>
                <w:rFonts w:eastAsiaTheme="minorEastAsia"/>
                <w:lang w:eastAsia="zh-CN"/>
              </w:rPr>
              <w:t>-25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&gt;-26</w:t>
            </w:r>
          </w:p>
        </w:tc>
        <w:tc>
          <w:tcPr>
            <w:tcW w:w="713" w:type="dxa"/>
            <w:shd w:val="clear" w:color="auto" w:fill="auto"/>
            <w:noWrap/>
          </w:tcPr>
          <w:p w14:paraId="09FC179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CEA5631" w14:textId="77777777" w:rsidTr="007A5129">
        <w:trPr>
          <w:trHeight w:val="187"/>
          <w:jc w:val="center"/>
        </w:trPr>
        <w:tc>
          <w:tcPr>
            <w:tcW w:w="2068" w:type="dxa"/>
            <w:shd w:val="clear" w:color="auto" w:fill="auto"/>
            <w:noWrap/>
          </w:tcPr>
          <w:p w14:paraId="33470702" w14:textId="77777777" w:rsidR="00BB469D" w:rsidRPr="00956E6E" w:rsidRDefault="00BB469D" w:rsidP="00BB469D">
            <w:pPr>
              <w:pStyle w:val="TAL"/>
              <w:rPr>
                <w:rFonts w:eastAsiaTheme="minorEastAsia"/>
                <w:lang w:eastAsia="zh-CN"/>
              </w:rPr>
            </w:pPr>
            <w:r w:rsidRPr="00956E6E">
              <w:rPr>
                <w:rFonts w:eastAsiaTheme="minorEastAsia"/>
                <w:lang w:eastAsia="zh-CN"/>
              </w:rPr>
              <w:t>DIFFRSRPP_6</w:t>
            </w:r>
          </w:p>
        </w:tc>
        <w:tc>
          <w:tcPr>
            <w:tcW w:w="3204" w:type="dxa"/>
          </w:tcPr>
          <w:p w14:paraId="46E4ADD2" w14:textId="77777777" w:rsidR="00BB469D" w:rsidRPr="00956E6E" w:rsidRDefault="00BB469D" w:rsidP="00BB469D">
            <w:pPr>
              <w:pStyle w:val="TAC"/>
              <w:rPr>
                <w:rFonts w:eastAsiaTheme="minorEastAsia"/>
                <w:lang w:eastAsia="zh-CN"/>
              </w:rPr>
            </w:pPr>
            <w:r w:rsidRPr="00956E6E">
              <w:rPr>
                <w:rFonts w:eastAsiaTheme="minorEastAsia"/>
                <w:lang w:eastAsia="zh-CN"/>
              </w:rPr>
              <w:t>-24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&gt;-25</w:t>
            </w:r>
          </w:p>
        </w:tc>
        <w:tc>
          <w:tcPr>
            <w:tcW w:w="713" w:type="dxa"/>
            <w:shd w:val="clear" w:color="auto" w:fill="auto"/>
            <w:noWrap/>
          </w:tcPr>
          <w:p w14:paraId="4DED1FD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AB5A7AF" w14:textId="77777777" w:rsidTr="007A5129">
        <w:trPr>
          <w:trHeight w:val="187"/>
          <w:jc w:val="center"/>
        </w:trPr>
        <w:tc>
          <w:tcPr>
            <w:tcW w:w="2068" w:type="dxa"/>
            <w:shd w:val="clear" w:color="auto" w:fill="auto"/>
            <w:noWrap/>
          </w:tcPr>
          <w:p w14:paraId="64F951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DIFFRSRPP_7</w:t>
            </w:r>
          </w:p>
        </w:tc>
        <w:tc>
          <w:tcPr>
            <w:tcW w:w="3204" w:type="dxa"/>
          </w:tcPr>
          <w:p w14:paraId="4BB08CA0" w14:textId="77777777" w:rsidR="00BB469D" w:rsidRPr="00956E6E" w:rsidRDefault="00BB469D" w:rsidP="00BB469D">
            <w:pPr>
              <w:pStyle w:val="TAC"/>
              <w:rPr>
                <w:rFonts w:eastAsiaTheme="minorEastAsia"/>
                <w:lang w:eastAsia="zh-CN"/>
              </w:rPr>
            </w:pPr>
            <w:r w:rsidRPr="00956E6E">
              <w:rPr>
                <w:rFonts w:eastAsiaTheme="minorEastAsia"/>
                <w:lang w:eastAsia="zh-CN"/>
              </w:rPr>
              <w:t>-23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&gt;-24</w:t>
            </w:r>
          </w:p>
        </w:tc>
        <w:tc>
          <w:tcPr>
            <w:tcW w:w="713" w:type="dxa"/>
            <w:shd w:val="clear" w:color="auto" w:fill="auto"/>
            <w:noWrap/>
          </w:tcPr>
          <w:p w14:paraId="4F0FC2E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20D6000" w14:textId="77777777" w:rsidTr="007A5129">
        <w:trPr>
          <w:trHeight w:val="187"/>
          <w:jc w:val="center"/>
        </w:trPr>
        <w:tc>
          <w:tcPr>
            <w:tcW w:w="2068" w:type="dxa"/>
            <w:shd w:val="clear" w:color="auto" w:fill="auto"/>
            <w:noWrap/>
          </w:tcPr>
          <w:p w14:paraId="15EEB726" w14:textId="77777777" w:rsidR="00BB469D" w:rsidRPr="00956E6E" w:rsidRDefault="00BB469D" w:rsidP="00BB469D">
            <w:pPr>
              <w:pStyle w:val="TAL"/>
              <w:rPr>
                <w:rFonts w:eastAsiaTheme="minorEastAsia"/>
                <w:lang w:eastAsia="zh-CN"/>
              </w:rPr>
            </w:pPr>
            <w:r w:rsidRPr="00956E6E">
              <w:rPr>
                <w:rFonts w:eastAsiaTheme="minorEastAsia"/>
                <w:lang w:eastAsia="zh-CN"/>
              </w:rPr>
              <w:t>DIFFRSRPP_8</w:t>
            </w:r>
          </w:p>
        </w:tc>
        <w:tc>
          <w:tcPr>
            <w:tcW w:w="3204" w:type="dxa"/>
          </w:tcPr>
          <w:p w14:paraId="01F4E6BA" w14:textId="77777777" w:rsidR="00BB469D" w:rsidRPr="00956E6E" w:rsidRDefault="00BB469D" w:rsidP="00BB469D">
            <w:pPr>
              <w:pStyle w:val="TAC"/>
              <w:rPr>
                <w:rFonts w:eastAsiaTheme="minorEastAsia"/>
                <w:lang w:eastAsia="zh-CN"/>
              </w:rPr>
            </w:pPr>
            <w:r w:rsidRPr="00956E6E">
              <w:rPr>
                <w:rFonts w:eastAsiaTheme="minorEastAsia"/>
                <w:lang w:eastAsia="zh-CN"/>
              </w:rPr>
              <w:t>-22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&gt;-23</w:t>
            </w:r>
          </w:p>
        </w:tc>
        <w:tc>
          <w:tcPr>
            <w:tcW w:w="713" w:type="dxa"/>
            <w:shd w:val="clear" w:color="auto" w:fill="auto"/>
            <w:noWrap/>
          </w:tcPr>
          <w:p w14:paraId="2B4430B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42294B2" w14:textId="77777777" w:rsidTr="007A5129">
        <w:trPr>
          <w:trHeight w:val="187"/>
          <w:jc w:val="center"/>
        </w:trPr>
        <w:tc>
          <w:tcPr>
            <w:tcW w:w="2068" w:type="dxa"/>
            <w:shd w:val="clear" w:color="auto" w:fill="auto"/>
            <w:noWrap/>
          </w:tcPr>
          <w:p w14:paraId="0628E573" w14:textId="77777777" w:rsidR="00BB469D" w:rsidRPr="00956E6E" w:rsidRDefault="00BB469D" w:rsidP="00BB469D">
            <w:pPr>
              <w:pStyle w:val="TAL"/>
              <w:rPr>
                <w:rFonts w:eastAsiaTheme="minorEastAsia"/>
                <w:lang w:eastAsia="zh-CN"/>
              </w:rPr>
            </w:pPr>
            <w:r w:rsidRPr="00956E6E">
              <w:rPr>
                <w:rFonts w:eastAsiaTheme="minorEastAsia"/>
                <w:lang w:eastAsia="zh-CN"/>
              </w:rPr>
              <w:t>DIFFRSRPP_9</w:t>
            </w:r>
          </w:p>
        </w:tc>
        <w:tc>
          <w:tcPr>
            <w:tcW w:w="3204" w:type="dxa"/>
          </w:tcPr>
          <w:p w14:paraId="69F73395" w14:textId="77777777" w:rsidR="00BB469D" w:rsidRPr="00956E6E" w:rsidRDefault="00BB469D" w:rsidP="00BB469D">
            <w:pPr>
              <w:pStyle w:val="TAC"/>
              <w:rPr>
                <w:rFonts w:eastAsiaTheme="minorEastAsia"/>
                <w:lang w:eastAsia="zh-CN"/>
              </w:rPr>
            </w:pPr>
            <w:r w:rsidRPr="00956E6E">
              <w:rPr>
                <w:rFonts w:eastAsiaTheme="minorEastAsia"/>
                <w:lang w:eastAsia="zh-CN"/>
              </w:rPr>
              <w:t>-21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&gt;-22</w:t>
            </w:r>
          </w:p>
        </w:tc>
        <w:tc>
          <w:tcPr>
            <w:tcW w:w="713" w:type="dxa"/>
            <w:shd w:val="clear" w:color="auto" w:fill="auto"/>
            <w:noWrap/>
          </w:tcPr>
          <w:p w14:paraId="4B82CDE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4685A2C" w14:textId="77777777" w:rsidTr="007A5129">
        <w:trPr>
          <w:trHeight w:val="187"/>
          <w:jc w:val="center"/>
        </w:trPr>
        <w:tc>
          <w:tcPr>
            <w:tcW w:w="2068" w:type="dxa"/>
            <w:shd w:val="clear" w:color="auto" w:fill="auto"/>
            <w:noWrap/>
          </w:tcPr>
          <w:p w14:paraId="6DAF792E" w14:textId="77777777" w:rsidR="00BB469D" w:rsidRPr="00956E6E" w:rsidRDefault="00BB469D" w:rsidP="00BB469D">
            <w:pPr>
              <w:pStyle w:val="TAL"/>
              <w:rPr>
                <w:rFonts w:eastAsiaTheme="minorEastAsia"/>
                <w:lang w:eastAsia="zh-CN"/>
              </w:rPr>
            </w:pPr>
            <w:r w:rsidRPr="00956E6E">
              <w:rPr>
                <w:rFonts w:eastAsiaTheme="minorEastAsia"/>
                <w:lang w:eastAsia="zh-CN"/>
              </w:rPr>
              <w:t>DIFFRSRPP_10</w:t>
            </w:r>
          </w:p>
        </w:tc>
        <w:tc>
          <w:tcPr>
            <w:tcW w:w="3204" w:type="dxa"/>
          </w:tcPr>
          <w:p w14:paraId="7FC8D81D" w14:textId="77777777" w:rsidR="00BB469D" w:rsidRPr="00956E6E" w:rsidRDefault="00BB469D" w:rsidP="00BB469D">
            <w:pPr>
              <w:pStyle w:val="TAC"/>
              <w:rPr>
                <w:rFonts w:eastAsiaTheme="minorEastAsia"/>
                <w:lang w:eastAsia="zh-CN"/>
              </w:rPr>
            </w:pPr>
            <w:r w:rsidRPr="00956E6E">
              <w:rPr>
                <w:rFonts w:eastAsiaTheme="minorEastAsia"/>
                <w:lang w:eastAsia="zh-CN"/>
              </w:rPr>
              <w:t>-20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&gt;-21</w:t>
            </w:r>
          </w:p>
        </w:tc>
        <w:tc>
          <w:tcPr>
            <w:tcW w:w="713" w:type="dxa"/>
            <w:shd w:val="clear" w:color="auto" w:fill="auto"/>
            <w:noWrap/>
          </w:tcPr>
          <w:p w14:paraId="5717BADB"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B286689" w14:textId="77777777" w:rsidTr="007A5129">
        <w:trPr>
          <w:trHeight w:val="187"/>
          <w:jc w:val="center"/>
        </w:trPr>
        <w:tc>
          <w:tcPr>
            <w:tcW w:w="2068" w:type="dxa"/>
            <w:shd w:val="clear" w:color="auto" w:fill="auto"/>
            <w:noWrap/>
          </w:tcPr>
          <w:p w14:paraId="7258121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DIFFRSRPP_11</w:t>
            </w:r>
          </w:p>
        </w:tc>
        <w:tc>
          <w:tcPr>
            <w:tcW w:w="3204" w:type="dxa"/>
          </w:tcPr>
          <w:p w14:paraId="37B9E5FA" w14:textId="77777777" w:rsidR="00BB469D" w:rsidRPr="00956E6E" w:rsidRDefault="00BB469D" w:rsidP="00BB469D">
            <w:pPr>
              <w:pStyle w:val="TAC"/>
              <w:rPr>
                <w:rFonts w:eastAsiaTheme="minorEastAsia"/>
                <w:lang w:eastAsia="zh-CN"/>
              </w:rPr>
            </w:pPr>
            <w:r w:rsidRPr="00956E6E">
              <w:rPr>
                <w:rFonts w:eastAsiaTheme="minorEastAsia"/>
                <w:lang w:eastAsia="zh-CN"/>
              </w:rPr>
              <w:t>-19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&gt;-20</w:t>
            </w:r>
          </w:p>
        </w:tc>
        <w:tc>
          <w:tcPr>
            <w:tcW w:w="713" w:type="dxa"/>
            <w:shd w:val="clear" w:color="auto" w:fill="auto"/>
            <w:noWrap/>
          </w:tcPr>
          <w:p w14:paraId="71B86C8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D9C66D8" w14:textId="77777777" w:rsidTr="007A5129">
        <w:trPr>
          <w:trHeight w:val="187"/>
          <w:jc w:val="center"/>
        </w:trPr>
        <w:tc>
          <w:tcPr>
            <w:tcW w:w="2068" w:type="dxa"/>
            <w:shd w:val="clear" w:color="auto" w:fill="auto"/>
            <w:noWrap/>
          </w:tcPr>
          <w:p w14:paraId="67F27A6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DIFFRSRPP_12</w:t>
            </w:r>
          </w:p>
        </w:tc>
        <w:tc>
          <w:tcPr>
            <w:tcW w:w="3204" w:type="dxa"/>
          </w:tcPr>
          <w:p w14:paraId="5C4E72B8" w14:textId="77777777" w:rsidR="00BB469D" w:rsidRPr="00956E6E" w:rsidRDefault="00BB469D" w:rsidP="00BB469D">
            <w:pPr>
              <w:pStyle w:val="TAC"/>
              <w:rPr>
                <w:rFonts w:eastAsiaTheme="minorEastAsia"/>
                <w:lang w:eastAsia="zh-CN"/>
              </w:rPr>
            </w:pPr>
            <w:r w:rsidRPr="00956E6E">
              <w:rPr>
                <w:rFonts w:eastAsiaTheme="minorEastAsia"/>
                <w:lang w:eastAsia="zh-CN"/>
              </w:rPr>
              <w:t>-18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&gt;-19</w:t>
            </w:r>
          </w:p>
        </w:tc>
        <w:tc>
          <w:tcPr>
            <w:tcW w:w="713" w:type="dxa"/>
            <w:shd w:val="clear" w:color="auto" w:fill="auto"/>
            <w:noWrap/>
          </w:tcPr>
          <w:p w14:paraId="4893EA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225C2806" w14:textId="77777777" w:rsidTr="007A5129">
        <w:trPr>
          <w:trHeight w:val="187"/>
          <w:jc w:val="center"/>
        </w:trPr>
        <w:tc>
          <w:tcPr>
            <w:tcW w:w="2068" w:type="dxa"/>
            <w:shd w:val="clear" w:color="auto" w:fill="auto"/>
            <w:noWrap/>
          </w:tcPr>
          <w:p w14:paraId="24225632" w14:textId="77777777" w:rsidR="00BB469D" w:rsidRPr="00956E6E" w:rsidRDefault="00BB469D" w:rsidP="00BB469D">
            <w:pPr>
              <w:pStyle w:val="TAL"/>
              <w:rPr>
                <w:rFonts w:eastAsiaTheme="minorEastAsia"/>
                <w:lang w:eastAsia="zh-CN"/>
              </w:rPr>
            </w:pPr>
            <w:r w:rsidRPr="00956E6E">
              <w:rPr>
                <w:rFonts w:eastAsiaTheme="minorEastAsia"/>
                <w:lang w:eastAsia="zh-CN"/>
              </w:rPr>
              <w:t>DIFFRSRPP_13</w:t>
            </w:r>
          </w:p>
        </w:tc>
        <w:tc>
          <w:tcPr>
            <w:tcW w:w="3204" w:type="dxa"/>
          </w:tcPr>
          <w:p w14:paraId="54517B07" w14:textId="77777777" w:rsidR="00BB469D" w:rsidRPr="00956E6E" w:rsidRDefault="00BB469D" w:rsidP="00BB469D">
            <w:pPr>
              <w:pStyle w:val="TAC"/>
              <w:rPr>
                <w:rFonts w:eastAsiaTheme="minorEastAsia"/>
                <w:lang w:eastAsia="zh-CN"/>
              </w:rPr>
            </w:pPr>
            <w:r w:rsidRPr="00956E6E">
              <w:rPr>
                <w:rFonts w:eastAsiaTheme="minorEastAsia"/>
                <w:lang w:eastAsia="zh-CN"/>
              </w:rPr>
              <w:t>-17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&gt;-18</w:t>
            </w:r>
          </w:p>
        </w:tc>
        <w:tc>
          <w:tcPr>
            <w:tcW w:w="713" w:type="dxa"/>
            <w:shd w:val="clear" w:color="auto" w:fill="auto"/>
            <w:noWrap/>
          </w:tcPr>
          <w:p w14:paraId="54E9A49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70246BD" w14:textId="77777777" w:rsidTr="007A5129">
        <w:trPr>
          <w:trHeight w:val="187"/>
          <w:jc w:val="center"/>
        </w:trPr>
        <w:tc>
          <w:tcPr>
            <w:tcW w:w="2068" w:type="dxa"/>
            <w:shd w:val="clear" w:color="auto" w:fill="auto"/>
            <w:noWrap/>
          </w:tcPr>
          <w:p w14:paraId="447828A0" w14:textId="77777777" w:rsidR="00BB469D" w:rsidRPr="00956E6E" w:rsidRDefault="00BB469D" w:rsidP="00BB469D">
            <w:pPr>
              <w:pStyle w:val="TAL"/>
              <w:rPr>
                <w:rFonts w:eastAsiaTheme="minorEastAsia"/>
                <w:lang w:eastAsia="zh-CN"/>
              </w:rPr>
            </w:pPr>
            <w:r w:rsidRPr="00956E6E">
              <w:rPr>
                <w:rFonts w:eastAsiaTheme="minorEastAsia"/>
                <w:lang w:eastAsia="zh-CN"/>
              </w:rPr>
              <w:t>DIFFRSRPP_14</w:t>
            </w:r>
          </w:p>
        </w:tc>
        <w:tc>
          <w:tcPr>
            <w:tcW w:w="3204" w:type="dxa"/>
          </w:tcPr>
          <w:p w14:paraId="50BB4FAD" w14:textId="77777777" w:rsidR="00BB469D" w:rsidRPr="00956E6E" w:rsidRDefault="00BB469D" w:rsidP="00BB469D">
            <w:pPr>
              <w:pStyle w:val="TAC"/>
              <w:rPr>
                <w:rFonts w:eastAsiaTheme="minorEastAsia"/>
                <w:lang w:eastAsia="zh-CN"/>
              </w:rPr>
            </w:pPr>
            <w:r w:rsidRPr="00956E6E">
              <w:rPr>
                <w:rFonts w:eastAsiaTheme="minorEastAsia"/>
                <w:lang w:eastAsia="zh-CN"/>
              </w:rPr>
              <w:t>-16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&gt;-17</w:t>
            </w:r>
          </w:p>
        </w:tc>
        <w:tc>
          <w:tcPr>
            <w:tcW w:w="713" w:type="dxa"/>
            <w:shd w:val="clear" w:color="auto" w:fill="auto"/>
            <w:noWrap/>
          </w:tcPr>
          <w:p w14:paraId="3CEC799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ADF9A0A" w14:textId="77777777" w:rsidTr="007A5129">
        <w:trPr>
          <w:trHeight w:val="187"/>
          <w:jc w:val="center"/>
        </w:trPr>
        <w:tc>
          <w:tcPr>
            <w:tcW w:w="2068" w:type="dxa"/>
            <w:shd w:val="clear" w:color="auto" w:fill="auto"/>
            <w:noWrap/>
          </w:tcPr>
          <w:p w14:paraId="0D609E2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DIFFRSRPP_15</w:t>
            </w:r>
          </w:p>
        </w:tc>
        <w:tc>
          <w:tcPr>
            <w:tcW w:w="3204" w:type="dxa"/>
          </w:tcPr>
          <w:p w14:paraId="4EA0CBD6" w14:textId="77777777" w:rsidR="00BB469D" w:rsidRPr="00956E6E" w:rsidRDefault="00BB469D" w:rsidP="00BB469D">
            <w:pPr>
              <w:pStyle w:val="TAC"/>
              <w:rPr>
                <w:rFonts w:eastAsiaTheme="minorEastAsia"/>
                <w:lang w:eastAsia="zh-CN"/>
              </w:rPr>
            </w:pPr>
            <w:r w:rsidRPr="00956E6E">
              <w:rPr>
                <w:rFonts w:eastAsiaTheme="minorEastAsia"/>
                <w:lang w:eastAsia="zh-CN"/>
              </w:rPr>
              <w:t>-15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&gt;-16</w:t>
            </w:r>
          </w:p>
        </w:tc>
        <w:tc>
          <w:tcPr>
            <w:tcW w:w="713" w:type="dxa"/>
            <w:shd w:val="clear" w:color="auto" w:fill="auto"/>
            <w:noWrap/>
          </w:tcPr>
          <w:p w14:paraId="09B8A00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08A7323" w14:textId="77777777" w:rsidTr="007A5129">
        <w:trPr>
          <w:trHeight w:val="187"/>
          <w:jc w:val="center"/>
        </w:trPr>
        <w:tc>
          <w:tcPr>
            <w:tcW w:w="2068" w:type="dxa"/>
            <w:shd w:val="clear" w:color="auto" w:fill="auto"/>
            <w:noWrap/>
          </w:tcPr>
          <w:p w14:paraId="3F252A47" w14:textId="77777777" w:rsidR="00BB469D" w:rsidRPr="00956E6E" w:rsidRDefault="00BB469D" w:rsidP="00BB469D">
            <w:pPr>
              <w:pStyle w:val="TAL"/>
              <w:rPr>
                <w:rFonts w:eastAsiaTheme="minorEastAsia"/>
                <w:lang w:eastAsia="zh-CN"/>
              </w:rPr>
            </w:pPr>
            <w:r w:rsidRPr="00956E6E">
              <w:rPr>
                <w:rFonts w:eastAsiaTheme="minorEastAsia"/>
                <w:lang w:eastAsia="zh-CN"/>
              </w:rPr>
              <w:t>DIFFRSRPP_16</w:t>
            </w:r>
          </w:p>
        </w:tc>
        <w:tc>
          <w:tcPr>
            <w:tcW w:w="3204" w:type="dxa"/>
          </w:tcPr>
          <w:p w14:paraId="0FD3CBEC" w14:textId="77777777" w:rsidR="00BB469D" w:rsidRPr="00956E6E" w:rsidRDefault="00BB469D" w:rsidP="00BB469D">
            <w:pPr>
              <w:pStyle w:val="TAC"/>
              <w:rPr>
                <w:rFonts w:eastAsiaTheme="minorEastAsia"/>
                <w:lang w:eastAsia="zh-CN"/>
              </w:rPr>
            </w:pPr>
            <w:r w:rsidRPr="00956E6E">
              <w:rPr>
                <w:rFonts w:eastAsiaTheme="minorEastAsia"/>
                <w:lang w:eastAsia="zh-CN"/>
              </w:rPr>
              <w:t>-14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&gt;-15</w:t>
            </w:r>
          </w:p>
        </w:tc>
        <w:tc>
          <w:tcPr>
            <w:tcW w:w="713" w:type="dxa"/>
            <w:shd w:val="clear" w:color="auto" w:fill="auto"/>
            <w:noWrap/>
          </w:tcPr>
          <w:p w14:paraId="4B42E65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3A9788C" w14:textId="77777777" w:rsidTr="007A5129">
        <w:trPr>
          <w:trHeight w:val="187"/>
          <w:jc w:val="center"/>
        </w:trPr>
        <w:tc>
          <w:tcPr>
            <w:tcW w:w="2068" w:type="dxa"/>
            <w:shd w:val="clear" w:color="auto" w:fill="auto"/>
            <w:noWrap/>
          </w:tcPr>
          <w:p w14:paraId="3A6FEB05" w14:textId="77777777" w:rsidR="00BB469D" w:rsidRPr="00956E6E" w:rsidRDefault="00BB469D" w:rsidP="00BB469D">
            <w:pPr>
              <w:pStyle w:val="TAL"/>
              <w:rPr>
                <w:rFonts w:eastAsiaTheme="minorEastAsia"/>
                <w:lang w:eastAsia="zh-CN"/>
              </w:rPr>
            </w:pPr>
            <w:r w:rsidRPr="00956E6E">
              <w:rPr>
                <w:rFonts w:eastAsiaTheme="minorEastAsia"/>
                <w:lang w:eastAsia="zh-CN"/>
              </w:rPr>
              <w:t>DIFFRSRPP_17</w:t>
            </w:r>
          </w:p>
        </w:tc>
        <w:tc>
          <w:tcPr>
            <w:tcW w:w="3204" w:type="dxa"/>
          </w:tcPr>
          <w:p w14:paraId="7297E878" w14:textId="77777777" w:rsidR="00BB469D" w:rsidRPr="00956E6E" w:rsidRDefault="00BB469D" w:rsidP="00BB469D">
            <w:pPr>
              <w:pStyle w:val="TAC"/>
              <w:rPr>
                <w:rFonts w:eastAsiaTheme="minorEastAsia"/>
                <w:lang w:eastAsia="zh-CN"/>
              </w:rPr>
            </w:pPr>
            <w:r w:rsidRPr="00956E6E">
              <w:rPr>
                <w:rFonts w:eastAsiaTheme="minorEastAsia"/>
                <w:lang w:eastAsia="zh-CN"/>
              </w:rPr>
              <w:t>-13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&gt;-14</w:t>
            </w:r>
          </w:p>
        </w:tc>
        <w:tc>
          <w:tcPr>
            <w:tcW w:w="713" w:type="dxa"/>
            <w:shd w:val="clear" w:color="auto" w:fill="auto"/>
            <w:noWrap/>
          </w:tcPr>
          <w:p w14:paraId="48BE32A3"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9BA5E08" w14:textId="77777777" w:rsidTr="007A5129">
        <w:trPr>
          <w:trHeight w:val="187"/>
          <w:jc w:val="center"/>
        </w:trPr>
        <w:tc>
          <w:tcPr>
            <w:tcW w:w="2068" w:type="dxa"/>
            <w:shd w:val="clear" w:color="auto" w:fill="auto"/>
            <w:noWrap/>
          </w:tcPr>
          <w:p w14:paraId="57826AD3" w14:textId="77777777" w:rsidR="00BB469D" w:rsidRPr="00956E6E" w:rsidRDefault="00BB469D" w:rsidP="00BB469D">
            <w:pPr>
              <w:pStyle w:val="TAL"/>
              <w:rPr>
                <w:rFonts w:eastAsiaTheme="minorEastAsia"/>
                <w:lang w:eastAsia="zh-CN"/>
              </w:rPr>
            </w:pPr>
            <w:r w:rsidRPr="00956E6E">
              <w:rPr>
                <w:rFonts w:eastAsiaTheme="minorEastAsia"/>
                <w:lang w:eastAsia="zh-CN"/>
              </w:rPr>
              <w:t>DIFFRSRPP_18</w:t>
            </w:r>
          </w:p>
        </w:tc>
        <w:tc>
          <w:tcPr>
            <w:tcW w:w="3204" w:type="dxa"/>
          </w:tcPr>
          <w:p w14:paraId="414903EF" w14:textId="77777777" w:rsidR="00BB469D" w:rsidRPr="00956E6E" w:rsidRDefault="00BB469D" w:rsidP="00BB469D">
            <w:pPr>
              <w:pStyle w:val="TAC"/>
              <w:rPr>
                <w:rFonts w:eastAsiaTheme="minorEastAsia"/>
                <w:lang w:eastAsia="zh-CN"/>
              </w:rPr>
            </w:pPr>
            <w:r w:rsidRPr="00956E6E">
              <w:rPr>
                <w:rFonts w:eastAsiaTheme="minorEastAsia"/>
                <w:lang w:eastAsia="zh-CN"/>
              </w:rPr>
              <w:t>-12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&gt;-13</w:t>
            </w:r>
          </w:p>
        </w:tc>
        <w:tc>
          <w:tcPr>
            <w:tcW w:w="713" w:type="dxa"/>
            <w:shd w:val="clear" w:color="auto" w:fill="auto"/>
            <w:noWrap/>
          </w:tcPr>
          <w:p w14:paraId="2928B527"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77267202" w14:textId="77777777" w:rsidTr="007A5129">
        <w:trPr>
          <w:trHeight w:val="187"/>
          <w:jc w:val="center"/>
        </w:trPr>
        <w:tc>
          <w:tcPr>
            <w:tcW w:w="2068" w:type="dxa"/>
            <w:shd w:val="clear" w:color="auto" w:fill="auto"/>
            <w:noWrap/>
          </w:tcPr>
          <w:p w14:paraId="1DB6099D" w14:textId="77777777" w:rsidR="00BB469D" w:rsidRPr="00956E6E" w:rsidRDefault="00BB469D" w:rsidP="00BB469D">
            <w:pPr>
              <w:pStyle w:val="TAL"/>
              <w:rPr>
                <w:rFonts w:eastAsiaTheme="minorEastAsia"/>
                <w:lang w:eastAsia="zh-CN"/>
              </w:rPr>
            </w:pPr>
            <w:r w:rsidRPr="00956E6E">
              <w:rPr>
                <w:rFonts w:eastAsiaTheme="minorEastAsia"/>
                <w:lang w:eastAsia="zh-CN"/>
              </w:rPr>
              <w:t>DIFFRSRPP_19</w:t>
            </w:r>
          </w:p>
        </w:tc>
        <w:tc>
          <w:tcPr>
            <w:tcW w:w="3204" w:type="dxa"/>
          </w:tcPr>
          <w:p w14:paraId="6B9B820E" w14:textId="77777777" w:rsidR="00BB469D" w:rsidRPr="00956E6E" w:rsidRDefault="00BB469D" w:rsidP="00BB469D">
            <w:pPr>
              <w:pStyle w:val="TAC"/>
              <w:rPr>
                <w:rFonts w:eastAsiaTheme="minorEastAsia"/>
                <w:lang w:eastAsia="zh-CN"/>
              </w:rPr>
            </w:pPr>
            <w:r w:rsidRPr="00956E6E">
              <w:rPr>
                <w:rFonts w:eastAsiaTheme="minorEastAsia"/>
                <w:lang w:eastAsia="zh-CN"/>
              </w:rPr>
              <w:t>-11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&gt;-12</w:t>
            </w:r>
          </w:p>
        </w:tc>
        <w:tc>
          <w:tcPr>
            <w:tcW w:w="713" w:type="dxa"/>
            <w:shd w:val="clear" w:color="auto" w:fill="auto"/>
            <w:noWrap/>
          </w:tcPr>
          <w:p w14:paraId="47D951D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5DFA4512" w14:textId="77777777" w:rsidTr="007A5129">
        <w:trPr>
          <w:trHeight w:val="187"/>
          <w:jc w:val="center"/>
        </w:trPr>
        <w:tc>
          <w:tcPr>
            <w:tcW w:w="2068" w:type="dxa"/>
            <w:shd w:val="clear" w:color="auto" w:fill="auto"/>
            <w:noWrap/>
          </w:tcPr>
          <w:p w14:paraId="18F0B80E" w14:textId="77777777" w:rsidR="00BB469D" w:rsidRPr="00956E6E" w:rsidRDefault="00BB469D" w:rsidP="00BB469D">
            <w:pPr>
              <w:pStyle w:val="TAL"/>
              <w:rPr>
                <w:rFonts w:eastAsiaTheme="minorEastAsia"/>
                <w:lang w:eastAsia="zh-CN"/>
              </w:rPr>
            </w:pPr>
            <w:r w:rsidRPr="00956E6E">
              <w:rPr>
                <w:rFonts w:eastAsiaTheme="minorEastAsia"/>
                <w:lang w:eastAsia="zh-CN"/>
              </w:rPr>
              <w:t>DIFFRSRPP_20</w:t>
            </w:r>
          </w:p>
        </w:tc>
        <w:tc>
          <w:tcPr>
            <w:tcW w:w="3204" w:type="dxa"/>
          </w:tcPr>
          <w:p w14:paraId="65D1B857" w14:textId="77777777" w:rsidR="00BB469D" w:rsidRPr="00956E6E" w:rsidRDefault="00BB469D" w:rsidP="00BB469D">
            <w:pPr>
              <w:pStyle w:val="TAC"/>
              <w:rPr>
                <w:rFonts w:eastAsiaTheme="minorEastAsia"/>
                <w:lang w:eastAsia="zh-CN"/>
              </w:rPr>
            </w:pPr>
            <w:r w:rsidRPr="00956E6E">
              <w:rPr>
                <w:rFonts w:eastAsiaTheme="minorEastAsia"/>
                <w:lang w:eastAsia="zh-CN"/>
              </w:rPr>
              <w:t>-10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&gt;-11</w:t>
            </w:r>
          </w:p>
        </w:tc>
        <w:tc>
          <w:tcPr>
            <w:tcW w:w="713" w:type="dxa"/>
            <w:shd w:val="clear" w:color="auto" w:fill="auto"/>
            <w:noWrap/>
          </w:tcPr>
          <w:p w14:paraId="3999D7D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1F374316" w14:textId="77777777" w:rsidTr="007A5129">
        <w:trPr>
          <w:trHeight w:val="187"/>
          <w:jc w:val="center"/>
        </w:trPr>
        <w:tc>
          <w:tcPr>
            <w:tcW w:w="2068" w:type="dxa"/>
            <w:shd w:val="clear" w:color="auto" w:fill="auto"/>
            <w:noWrap/>
          </w:tcPr>
          <w:p w14:paraId="6538A7F1" w14:textId="77777777" w:rsidR="00BB469D" w:rsidRPr="00956E6E" w:rsidRDefault="00BB469D" w:rsidP="00BB469D">
            <w:pPr>
              <w:pStyle w:val="TAL"/>
              <w:rPr>
                <w:rFonts w:eastAsiaTheme="minorEastAsia"/>
                <w:lang w:eastAsia="zh-CN"/>
              </w:rPr>
            </w:pPr>
            <w:r w:rsidRPr="00956E6E">
              <w:rPr>
                <w:rFonts w:eastAsiaTheme="minorEastAsia"/>
                <w:lang w:eastAsia="zh-CN"/>
              </w:rPr>
              <w:t>DIFFRSRPP_21</w:t>
            </w:r>
          </w:p>
        </w:tc>
        <w:tc>
          <w:tcPr>
            <w:tcW w:w="3204" w:type="dxa"/>
          </w:tcPr>
          <w:p w14:paraId="498FB1AD" w14:textId="77777777" w:rsidR="00BB469D" w:rsidRPr="00956E6E" w:rsidRDefault="00BB469D" w:rsidP="00BB469D">
            <w:pPr>
              <w:pStyle w:val="TAC"/>
              <w:rPr>
                <w:rFonts w:eastAsiaTheme="minorEastAsia"/>
                <w:lang w:eastAsia="zh-CN"/>
              </w:rPr>
            </w:pPr>
            <w:r w:rsidRPr="00956E6E">
              <w:rPr>
                <w:rFonts w:eastAsiaTheme="minorEastAsia"/>
                <w:lang w:eastAsia="zh-CN"/>
              </w:rPr>
              <w:t>-9</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&gt;-10</w:t>
            </w:r>
          </w:p>
        </w:tc>
        <w:tc>
          <w:tcPr>
            <w:tcW w:w="713" w:type="dxa"/>
            <w:shd w:val="clear" w:color="auto" w:fill="auto"/>
            <w:noWrap/>
          </w:tcPr>
          <w:p w14:paraId="28A00D9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484386" w14:textId="77777777" w:rsidTr="007A5129">
        <w:trPr>
          <w:trHeight w:val="187"/>
          <w:jc w:val="center"/>
        </w:trPr>
        <w:tc>
          <w:tcPr>
            <w:tcW w:w="2068" w:type="dxa"/>
            <w:shd w:val="clear" w:color="auto" w:fill="auto"/>
            <w:noWrap/>
          </w:tcPr>
          <w:p w14:paraId="261570E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DIFFRSRPP_22</w:t>
            </w:r>
          </w:p>
        </w:tc>
        <w:tc>
          <w:tcPr>
            <w:tcW w:w="3204" w:type="dxa"/>
          </w:tcPr>
          <w:p w14:paraId="1F99BD9E" w14:textId="77777777" w:rsidR="00BB469D" w:rsidRPr="00956E6E" w:rsidRDefault="00BB469D" w:rsidP="00BB469D">
            <w:pPr>
              <w:pStyle w:val="TAC"/>
              <w:rPr>
                <w:rFonts w:eastAsiaTheme="minorEastAsia"/>
                <w:lang w:eastAsia="zh-CN"/>
              </w:rPr>
            </w:pPr>
            <w:r w:rsidRPr="00956E6E">
              <w:rPr>
                <w:rFonts w:eastAsiaTheme="minorEastAsia"/>
                <w:lang w:eastAsia="zh-CN"/>
              </w:rPr>
              <w:t>-8</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&gt;-9</w:t>
            </w:r>
          </w:p>
        </w:tc>
        <w:tc>
          <w:tcPr>
            <w:tcW w:w="713" w:type="dxa"/>
            <w:shd w:val="clear" w:color="auto" w:fill="auto"/>
            <w:noWrap/>
          </w:tcPr>
          <w:p w14:paraId="680C0C7F"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3FCBF1C" w14:textId="77777777" w:rsidTr="007A5129">
        <w:trPr>
          <w:trHeight w:val="187"/>
          <w:jc w:val="center"/>
        </w:trPr>
        <w:tc>
          <w:tcPr>
            <w:tcW w:w="2068" w:type="dxa"/>
            <w:shd w:val="clear" w:color="auto" w:fill="auto"/>
            <w:noWrap/>
          </w:tcPr>
          <w:p w14:paraId="3C5327EC" w14:textId="77777777" w:rsidR="00BB469D" w:rsidRPr="00956E6E" w:rsidRDefault="00BB469D" w:rsidP="00BB469D">
            <w:pPr>
              <w:pStyle w:val="TAL"/>
              <w:rPr>
                <w:rFonts w:eastAsiaTheme="minorEastAsia"/>
                <w:lang w:eastAsia="zh-CN"/>
              </w:rPr>
            </w:pPr>
            <w:r w:rsidRPr="00956E6E">
              <w:rPr>
                <w:rFonts w:eastAsiaTheme="minorEastAsia"/>
                <w:lang w:eastAsia="zh-CN"/>
              </w:rPr>
              <w:t>DIFFRSRPP_23</w:t>
            </w:r>
          </w:p>
        </w:tc>
        <w:tc>
          <w:tcPr>
            <w:tcW w:w="3204" w:type="dxa"/>
          </w:tcPr>
          <w:p w14:paraId="5D2F6412" w14:textId="77777777" w:rsidR="00BB469D" w:rsidRPr="00956E6E" w:rsidRDefault="00BB469D" w:rsidP="00BB469D">
            <w:pPr>
              <w:pStyle w:val="TAC"/>
              <w:rPr>
                <w:rFonts w:eastAsiaTheme="minorEastAsia"/>
                <w:lang w:eastAsia="zh-CN"/>
              </w:rPr>
            </w:pPr>
            <w:r w:rsidRPr="00956E6E">
              <w:rPr>
                <w:rFonts w:eastAsiaTheme="minorEastAsia"/>
                <w:lang w:eastAsia="zh-CN"/>
              </w:rPr>
              <w:t>-7</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&gt;-8</w:t>
            </w:r>
          </w:p>
        </w:tc>
        <w:tc>
          <w:tcPr>
            <w:tcW w:w="713" w:type="dxa"/>
            <w:shd w:val="clear" w:color="auto" w:fill="auto"/>
            <w:noWrap/>
          </w:tcPr>
          <w:p w14:paraId="7E1EF07C"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40D56BE5" w14:textId="77777777" w:rsidTr="007A5129">
        <w:trPr>
          <w:trHeight w:val="187"/>
          <w:jc w:val="center"/>
        </w:trPr>
        <w:tc>
          <w:tcPr>
            <w:tcW w:w="2068" w:type="dxa"/>
            <w:shd w:val="clear" w:color="auto" w:fill="auto"/>
            <w:noWrap/>
          </w:tcPr>
          <w:p w14:paraId="123C449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DIFFRSRPP_24</w:t>
            </w:r>
          </w:p>
        </w:tc>
        <w:tc>
          <w:tcPr>
            <w:tcW w:w="3204" w:type="dxa"/>
          </w:tcPr>
          <w:p w14:paraId="2D20A0F6" w14:textId="77777777" w:rsidR="00BB469D" w:rsidRPr="00956E6E" w:rsidRDefault="00BB469D" w:rsidP="00BB469D">
            <w:pPr>
              <w:pStyle w:val="TAC"/>
              <w:rPr>
                <w:rFonts w:eastAsiaTheme="minorEastAsia"/>
                <w:lang w:eastAsia="zh-CN"/>
              </w:rPr>
            </w:pPr>
            <w:r w:rsidRPr="00956E6E">
              <w:rPr>
                <w:rFonts w:eastAsiaTheme="minorEastAsia"/>
                <w:lang w:eastAsia="zh-CN"/>
              </w:rPr>
              <w:t>-6</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&gt;-7</w:t>
            </w:r>
          </w:p>
        </w:tc>
        <w:tc>
          <w:tcPr>
            <w:tcW w:w="713" w:type="dxa"/>
            <w:shd w:val="clear" w:color="auto" w:fill="auto"/>
            <w:noWrap/>
          </w:tcPr>
          <w:p w14:paraId="57CBCF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6FEE32E" w14:textId="77777777" w:rsidTr="007A5129">
        <w:trPr>
          <w:trHeight w:val="187"/>
          <w:jc w:val="center"/>
        </w:trPr>
        <w:tc>
          <w:tcPr>
            <w:tcW w:w="2068" w:type="dxa"/>
            <w:shd w:val="clear" w:color="auto" w:fill="auto"/>
            <w:noWrap/>
          </w:tcPr>
          <w:p w14:paraId="5698FA4B" w14:textId="77777777" w:rsidR="00BB469D" w:rsidRPr="00956E6E" w:rsidRDefault="00BB469D" w:rsidP="00BB469D">
            <w:pPr>
              <w:pStyle w:val="TAL"/>
              <w:rPr>
                <w:rFonts w:eastAsiaTheme="minorEastAsia"/>
                <w:lang w:eastAsia="zh-CN"/>
              </w:rPr>
            </w:pPr>
            <w:r w:rsidRPr="00956E6E">
              <w:rPr>
                <w:rFonts w:eastAsiaTheme="minorEastAsia"/>
                <w:lang w:eastAsia="zh-CN"/>
              </w:rPr>
              <w:t>DIFFRSRPP_25</w:t>
            </w:r>
          </w:p>
        </w:tc>
        <w:tc>
          <w:tcPr>
            <w:tcW w:w="3204" w:type="dxa"/>
          </w:tcPr>
          <w:p w14:paraId="45C701BD" w14:textId="77777777" w:rsidR="00BB469D" w:rsidRPr="00956E6E" w:rsidRDefault="00BB469D" w:rsidP="00BB469D">
            <w:pPr>
              <w:pStyle w:val="TAC"/>
              <w:rPr>
                <w:rFonts w:eastAsiaTheme="minorEastAsia"/>
                <w:lang w:eastAsia="zh-CN"/>
              </w:rPr>
            </w:pPr>
            <w:r w:rsidRPr="00956E6E">
              <w:rPr>
                <w:rFonts w:eastAsiaTheme="minorEastAsia"/>
                <w:lang w:eastAsia="zh-CN"/>
              </w:rPr>
              <w:t>-5</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&gt;-6</w:t>
            </w:r>
          </w:p>
        </w:tc>
        <w:tc>
          <w:tcPr>
            <w:tcW w:w="713" w:type="dxa"/>
            <w:shd w:val="clear" w:color="auto" w:fill="auto"/>
            <w:noWrap/>
          </w:tcPr>
          <w:p w14:paraId="7E9A781D"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E58FE5B" w14:textId="77777777" w:rsidTr="007A5129">
        <w:trPr>
          <w:trHeight w:val="187"/>
          <w:jc w:val="center"/>
        </w:trPr>
        <w:tc>
          <w:tcPr>
            <w:tcW w:w="2068" w:type="dxa"/>
            <w:shd w:val="clear" w:color="auto" w:fill="auto"/>
            <w:noWrap/>
          </w:tcPr>
          <w:p w14:paraId="7B5E0BE3" w14:textId="77777777" w:rsidR="00BB469D" w:rsidRPr="00956E6E" w:rsidRDefault="00BB469D" w:rsidP="00BB469D">
            <w:pPr>
              <w:pStyle w:val="TAL"/>
              <w:rPr>
                <w:rFonts w:eastAsiaTheme="minorEastAsia"/>
                <w:lang w:eastAsia="zh-CN"/>
              </w:rPr>
            </w:pPr>
            <w:r w:rsidRPr="00956E6E">
              <w:rPr>
                <w:rFonts w:eastAsiaTheme="minorEastAsia"/>
                <w:lang w:eastAsia="zh-CN"/>
              </w:rPr>
              <w:t>DIFFRSRPP_26</w:t>
            </w:r>
          </w:p>
        </w:tc>
        <w:tc>
          <w:tcPr>
            <w:tcW w:w="3204" w:type="dxa"/>
          </w:tcPr>
          <w:p w14:paraId="61FAFBCC" w14:textId="77777777" w:rsidR="00BB469D" w:rsidRPr="00956E6E" w:rsidRDefault="00BB469D" w:rsidP="00BB469D">
            <w:pPr>
              <w:pStyle w:val="TAC"/>
              <w:rPr>
                <w:rFonts w:eastAsiaTheme="minorEastAsia"/>
                <w:lang w:eastAsia="zh-CN"/>
              </w:rPr>
            </w:pPr>
            <w:r w:rsidRPr="00956E6E">
              <w:rPr>
                <w:rFonts w:eastAsiaTheme="minorEastAsia"/>
                <w:lang w:eastAsia="zh-CN"/>
              </w:rPr>
              <w:t>-4</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&gt;-5</w:t>
            </w:r>
          </w:p>
        </w:tc>
        <w:tc>
          <w:tcPr>
            <w:tcW w:w="713" w:type="dxa"/>
            <w:shd w:val="clear" w:color="auto" w:fill="auto"/>
            <w:noWrap/>
          </w:tcPr>
          <w:p w14:paraId="749AB685"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665113D5" w14:textId="77777777" w:rsidTr="007A5129">
        <w:trPr>
          <w:trHeight w:val="187"/>
          <w:jc w:val="center"/>
        </w:trPr>
        <w:tc>
          <w:tcPr>
            <w:tcW w:w="2068" w:type="dxa"/>
            <w:shd w:val="clear" w:color="auto" w:fill="auto"/>
            <w:noWrap/>
          </w:tcPr>
          <w:p w14:paraId="6722D494" w14:textId="77777777" w:rsidR="00BB469D" w:rsidRPr="00956E6E" w:rsidRDefault="00BB469D" w:rsidP="00BB469D">
            <w:pPr>
              <w:pStyle w:val="TAL"/>
              <w:rPr>
                <w:rFonts w:eastAsiaTheme="minorEastAsia"/>
                <w:lang w:eastAsia="zh-CN"/>
              </w:rPr>
            </w:pPr>
            <w:r w:rsidRPr="00956E6E">
              <w:rPr>
                <w:rFonts w:eastAsiaTheme="minorEastAsia"/>
                <w:lang w:eastAsia="zh-CN"/>
              </w:rPr>
              <w:t>DIFFRSRPP_27</w:t>
            </w:r>
          </w:p>
        </w:tc>
        <w:tc>
          <w:tcPr>
            <w:tcW w:w="3204" w:type="dxa"/>
          </w:tcPr>
          <w:p w14:paraId="3E4224C8" w14:textId="77777777" w:rsidR="00BB469D" w:rsidRPr="00956E6E" w:rsidRDefault="00BB469D" w:rsidP="00BB469D">
            <w:pPr>
              <w:pStyle w:val="TAC"/>
              <w:rPr>
                <w:rFonts w:eastAsiaTheme="minorEastAsia"/>
                <w:lang w:eastAsia="zh-CN"/>
              </w:rPr>
            </w:pPr>
            <w:r w:rsidRPr="00956E6E">
              <w:rPr>
                <w:rFonts w:eastAsiaTheme="minorEastAsia"/>
                <w:lang w:eastAsia="zh-CN"/>
              </w:rPr>
              <w:t>-3</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&gt;-4</w:t>
            </w:r>
          </w:p>
        </w:tc>
        <w:tc>
          <w:tcPr>
            <w:tcW w:w="713" w:type="dxa"/>
            <w:shd w:val="clear" w:color="auto" w:fill="auto"/>
            <w:noWrap/>
          </w:tcPr>
          <w:p w14:paraId="0A89DF88"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00774E49" w14:textId="77777777" w:rsidTr="007A5129">
        <w:trPr>
          <w:trHeight w:val="187"/>
          <w:jc w:val="center"/>
        </w:trPr>
        <w:tc>
          <w:tcPr>
            <w:tcW w:w="2068" w:type="dxa"/>
            <w:shd w:val="clear" w:color="auto" w:fill="auto"/>
            <w:noWrap/>
          </w:tcPr>
          <w:p w14:paraId="4F72D1C2" w14:textId="77777777" w:rsidR="00BB469D" w:rsidRPr="00956E6E" w:rsidRDefault="00BB469D" w:rsidP="00BB469D">
            <w:pPr>
              <w:pStyle w:val="TAL"/>
              <w:rPr>
                <w:rFonts w:eastAsiaTheme="minorEastAsia"/>
                <w:lang w:eastAsia="zh-CN"/>
              </w:rPr>
            </w:pPr>
            <w:r w:rsidRPr="00956E6E">
              <w:rPr>
                <w:rFonts w:eastAsiaTheme="minorEastAsia"/>
                <w:lang w:eastAsia="zh-CN"/>
              </w:rPr>
              <w:t>DIFFRSRPP_28</w:t>
            </w:r>
          </w:p>
        </w:tc>
        <w:tc>
          <w:tcPr>
            <w:tcW w:w="3204" w:type="dxa"/>
          </w:tcPr>
          <w:p w14:paraId="02E5D13A" w14:textId="77777777" w:rsidR="00BB469D" w:rsidRPr="00956E6E" w:rsidRDefault="00BB469D" w:rsidP="00BB469D">
            <w:pPr>
              <w:pStyle w:val="TAC"/>
              <w:rPr>
                <w:rFonts w:eastAsiaTheme="minorEastAsia"/>
                <w:lang w:eastAsia="zh-CN"/>
              </w:rPr>
            </w:pPr>
            <w:r w:rsidRPr="00956E6E">
              <w:rPr>
                <w:rFonts w:eastAsiaTheme="minorEastAsia"/>
                <w:lang w:eastAsia="zh-CN"/>
              </w:rPr>
              <w:t>-2</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&gt;-3</w:t>
            </w:r>
          </w:p>
        </w:tc>
        <w:tc>
          <w:tcPr>
            <w:tcW w:w="713" w:type="dxa"/>
            <w:shd w:val="clear" w:color="auto" w:fill="auto"/>
            <w:noWrap/>
          </w:tcPr>
          <w:p w14:paraId="45985811"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169DACF" w14:textId="77777777" w:rsidTr="007A5129">
        <w:trPr>
          <w:trHeight w:val="187"/>
          <w:jc w:val="center"/>
        </w:trPr>
        <w:tc>
          <w:tcPr>
            <w:tcW w:w="2068" w:type="dxa"/>
            <w:shd w:val="clear" w:color="auto" w:fill="auto"/>
            <w:noWrap/>
          </w:tcPr>
          <w:p w14:paraId="7C030348" w14:textId="77777777" w:rsidR="00BB469D" w:rsidRPr="00956E6E" w:rsidRDefault="00BB469D" w:rsidP="00BB469D">
            <w:pPr>
              <w:pStyle w:val="TAL"/>
              <w:rPr>
                <w:rFonts w:eastAsiaTheme="minorEastAsia"/>
                <w:lang w:eastAsia="zh-CN"/>
              </w:rPr>
            </w:pPr>
            <w:r w:rsidRPr="00956E6E">
              <w:rPr>
                <w:rFonts w:eastAsiaTheme="minorEastAsia"/>
                <w:lang w:eastAsia="zh-CN"/>
              </w:rPr>
              <w:t>DIFFRSRPP_29</w:t>
            </w:r>
          </w:p>
        </w:tc>
        <w:tc>
          <w:tcPr>
            <w:tcW w:w="3204" w:type="dxa"/>
          </w:tcPr>
          <w:p w14:paraId="1AA1ED47" w14:textId="77777777" w:rsidR="00BB469D" w:rsidRPr="00956E6E" w:rsidRDefault="00BB469D" w:rsidP="00BB469D">
            <w:pPr>
              <w:pStyle w:val="TAC"/>
              <w:rPr>
                <w:rFonts w:eastAsiaTheme="minorEastAsia"/>
                <w:lang w:eastAsia="zh-CN"/>
              </w:rPr>
            </w:pPr>
            <w:r w:rsidRPr="00956E6E">
              <w:rPr>
                <w:rFonts w:eastAsiaTheme="minorEastAsia"/>
                <w:lang w:eastAsia="zh-CN"/>
              </w:rPr>
              <w:t>-1</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&gt;-2</w:t>
            </w:r>
          </w:p>
        </w:tc>
        <w:tc>
          <w:tcPr>
            <w:tcW w:w="713" w:type="dxa"/>
            <w:shd w:val="clear" w:color="auto" w:fill="auto"/>
            <w:noWrap/>
          </w:tcPr>
          <w:p w14:paraId="51186F12"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r w:rsidR="00BB469D" w:rsidRPr="00956E6E" w14:paraId="30F06262" w14:textId="77777777" w:rsidTr="007A5129">
        <w:trPr>
          <w:trHeight w:val="187"/>
          <w:jc w:val="center"/>
        </w:trPr>
        <w:tc>
          <w:tcPr>
            <w:tcW w:w="2068" w:type="dxa"/>
            <w:shd w:val="clear" w:color="auto" w:fill="auto"/>
            <w:noWrap/>
          </w:tcPr>
          <w:p w14:paraId="44FC05CD" w14:textId="77777777" w:rsidR="00BB469D" w:rsidRPr="00956E6E" w:rsidRDefault="00BB469D" w:rsidP="00BB469D">
            <w:pPr>
              <w:pStyle w:val="TAL"/>
              <w:rPr>
                <w:rFonts w:eastAsiaTheme="minorEastAsia"/>
                <w:lang w:eastAsia="zh-CN"/>
              </w:rPr>
            </w:pPr>
            <w:r w:rsidRPr="00956E6E">
              <w:rPr>
                <w:rFonts w:eastAsiaTheme="minorEastAsia"/>
                <w:lang w:eastAsia="zh-CN"/>
              </w:rPr>
              <w:t>DIFFRSRPP_30</w:t>
            </w:r>
          </w:p>
        </w:tc>
        <w:tc>
          <w:tcPr>
            <w:tcW w:w="3204" w:type="dxa"/>
          </w:tcPr>
          <w:p w14:paraId="137751B5" w14:textId="77777777" w:rsidR="00BB469D" w:rsidRPr="00956E6E" w:rsidRDefault="00BB469D" w:rsidP="00BB469D">
            <w:pPr>
              <w:pStyle w:val="TAC"/>
              <w:rPr>
                <w:rFonts w:eastAsiaTheme="minorEastAsia"/>
                <w:lang w:eastAsia="zh-CN"/>
              </w:rPr>
            </w:pPr>
            <w:r w:rsidRPr="00956E6E">
              <w:rPr>
                <w:rFonts w:eastAsiaTheme="minorEastAsia"/>
                <w:lang w:eastAsia="zh-CN"/>
              </w:rPr>
              <w:t>0</w:t>
            </w:r>
            <w:r w:rsidRPr="00956E6E">
              <w:rPr>
                <w:rFonts w:eastAsiaTheme="minorEastAsia" w:hint="eastAsia"/>
                <w:lang w:eastAsia="zh-CN"/>
              </w:rPr>
              <w:t>≥Δ</w:t>
            </w:r>
            <w:r w:rsidRPr="00956E6E">
              <w:rPr>
                <w:rFonts w:eastAsiaTheme="minorEastAsia" w:hint="eastAsia"/>
                <w:lang w:eastAsia="zh-CN"/>
              </w:rPr>
              <w:t>RSRPP</w:t>
            </w:r>
            <w:r w:rsidRPr="00956E6E">
              <w:rPr>
                <w:rFonts w:eastAsiaTheme="minorEastAsia"/>
                <w:lang w:eastAsia="zh-CN"/>
              </w:rPr>
              <w:t>&gt;-1</w:t>
            </w:r>
          </w:p>
        </w:tc>
        <w:tc>
          <w:tcPr>
            <w:tcW w:w="713" w:type="dxa"/>
            <w:shd w:val="clear" w:color="auto" w:fill="auto"/>
            <w:noWrap/>
          </w:tcPr>
          <w:p w14:paraId="63864420" w14:textId="77777777" w:rsidR="00BB469D" w:rsidRPr="00956E6E" w:rsidRDefault="00BB469D" w:rsidP="00BB469D">
            <w:pPr>
              <w:pStyle w:val="TAC"/>
              <w:rPr>
                <w:rFonts w:eastAsiaTheme="minorEastAsia"/>
                <w:lang w:eastAsia="zh-CN"/>
              </w:rPr>
            </w:pPr>
            <w:r w:rsidRPr="00956E6E">
              <w:rPr>
                <w:rFonts w:eastAsiaTheme="minorEastAsia"/>
                <w:lang w:eastAsia="zh-CN"/>
              </w:rPr>
              <w:t>dB</w:t>
            </w:r>
          </w:p>
        </w:tc>
      </w:tr>
    </w:tbl>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77777777" w:rsidR="00D03161" w:rsidRPr="00237EDC" w:rsidRDefault="00D03161" w:rsidP="002B716D">
      <w:r w:rsidRPr="00237EDC">
        <w:t>The error in the reported value of UE Rx-Tx time difference measurement, including both the measurement error and the reporting quantization error, should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77777777" w:rsidR="00D03161" w:rsidRDefault="00D03161" w:rsidP="002B716D">
      <w:pPr>
        <w:pStyle w:val="B10"/>
      </w:pPr>
      <w:r>
        <w:t>PRP|</w:t>
      </w:r>
      <w:r>
        <w:rPr>
          <w:vertAlign w:val="subscript"/>
        </w:rPr>
        <w:t>dBm</w:t>
      </w:r>
      <w:r>
        <w:t xml:space="preserve"> according to Annex [TBD]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77777777" w:rsidR="00D03161" w:rsidRDefault="00D03161" w:rsidP="002B716D">
      <w:pPr>
        <w:pStyle w:val="B10"/>
      </w:pPr>
      <w:r>
        <w:t>PRP|</w:t>
      </w:r>
      <w:r>
        <w:rPr>
          <w:vertAlign w:val="subscript"/>
        </w:rPr>
        <w:t>dBm</w:t>
      </w:r>
      <w:r>
        <w:t xml:space="preserve"> according to Annex [TBD]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D03161"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D03161" w:rsidRDefault="00D03161" w:rsidP="002B716D">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77777777" w:rsidR="00D03161" w:rsidRDefault="00D03161" w:rsidP="002B716D">
            <w:pPr>
              <w:pStyle w:val="TAC"/>
              <w:rPr>
                <w:rFonts w:eastAsia="Yu Mincho"/>
                <w:b/>
                <w:bCs/>
              </w:rPr>
            </w:pPr>
            <w:r>
              <w:rPr>
                <w:rFonts w:eastAsia="Yu Mincho"/>
              </w:rPr>
              <w:t>[160]</w:t>
            </w:r>
          </w:p>
        </w:tc>
      </w:tr>
      <w:tr w:rsidR="00D03161"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D03161" w:rsidRDefault="00D03161" w:rsidP="002B716D">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D03161" w:rsidRDefault="00D03161" w:rsidP="002B716D">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D03161" w:rsidRDefault="00D03161" w:rsidP="002B716D">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77777777" w:rsidR="00D03161" w:rsidRDefault="00D03161" w:rsidP="002B716D">
            <w:pPr>
              <w:pStyle w:val="TAC"/>
              <w:rPr>
                <w:rFonts w:eastAsia="Yu Mincho"/>
                <w:b/>
                <w:bCs/>
              </w:rPr>
            </w:pPr>
            <w:r>
              <w:rPr>
                <w:rFonts w:eastAsia="Yu Mincho"/>
              </w:rPr>
              <w:t>[80]</w:t>
            </w:r>
          </w:p>
        </w:tc>
      </w:tr>
      <w:tr w:rsidR="00D03161"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D03161" w:rsidRDefault="00D03161" w:rsidP="002B716D">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D03161" w:rsidRDefault="00D03161" w:rsidP="002B716D">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D03161" w:rsidRDefault="00D03161" w:rsidP="002B716D">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77777777" w:rsidR="00D03161" w:rsidRDefault="00D03161" w:rsidP="002B716D">
            <w:pPr>
              <w:pStyle w:val="TAC"/>
              <w:rPr>
                <w:rFonts w:eastAsia="Yu Mincho"/>
                <w:b/>
                <w:bCs/>
              </w:rPr>
            </w:pPr>
            <w:r>
              <w:rPr>
                <w:rFonts w:eastAsia="Yu Mincho"/>
              </w:rPr>
              <w:t>[56]</w:t>
            </w:r>
          </w:p>
        </w:tc>
      </w:tr>
      <w:tr w:rsidR="00D03161"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D03161" w:rsidRDefault="00D03161" w:rsidP="002B716D">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D03161" w:rsidRDefault="00D03161" w:rsidP="002B716D">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77777777" w:rsidR="00D03161" w:rsidRDefault="00D03161" w:rsidP="002B716D">
            <w:pPr>
              <w:pStyle w:val="TAC"/>
              <w:rPr>
                <w:rFonts w:eastAsia="Yu Mincho"/>
                <w:b/>
                <w:bCs/>
              </w:rPr>
            </w:pPr>
            <w:r>
              <w:rPr>
                <w:rFonts w:eastAsia="Yu Mincho"/>
              </w:rPr>
              <w:t>[24]</w:t>
            </w:r>
          </w:p>
        </w:tc>
      </w:tr>
      <w:tr w:rsidR="00D03161"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D03161" w:rsidRDefault="00D03161" w:rsidP="002B716D">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D03161" w:rsidRDefault="00D03161" w:rsidP="002B716D">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77777777" w:rsidR="00D03161" w:rsidRDefault="00D03161" w:rsidP="002B716D">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D03161"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D03161" w:rsidRDefault="00D03161" w:rsidP="002B716D">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D03161" w:rsidRDefault="00D03161" w:rsidP="002B716D">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77777777" w:rsidR="00D03161" w:rsidRDefault="00D03161" w:rsidP="002B716D">
            <w:pPr>
              <w:pStyle w:val="TAC"/>
              <w:rPr>
                <w:rFonts w:eastAsia="Yu Mincho"/>
                <w:b/>
                <w:bCs/>
              </w:rPr>
            </w:pPr>
            <w:r>
              <w:rPr>
                <w:rFonts w:eastAsia="Yu Mincho"/>
              </w:rPr>
              <w:t>[76]</w:t>
            </w:r>
          </w:p>
        </w:tc>
      </w:tr>
      <w:tr w:rsidR="00D03161"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D03161" w:rsidRDefault="00D03161" w:rsidP="002B716D">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D03161" w:rsidRDefault="00D03161" w:rsidP="002B716D">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7777777" w:rsidR="00D03161" w:rsidRDefault="00D03161" w:rsidP="002B716D">
            <w:pPr>
              <w:pStyle w:val="TAC"/>
              <w:rPr>
                <w:rFonts w:eastAsia="Yu Mincho"/>
                <w:b/>
                <w:bCs/>
              </w:rPr>
            </w:pPr>
            <w:r>
              <w:rPr>
                <w:rFonts w:eastAsia="Yu Mincho"/>
              </w:rPr>
              <w:t>[32]</w:t>
            </w:r>
          </w:p>
        </w:tc>
      </w:tr>
      <w:tr w:rsidR="00D03161"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D03161" w:rsidRDefault="00D03161" w:rsidP="002B716D">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D03161" w:rsidRDefault="00D03161" w:rsidP="002B716D">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77777777" w:rsidR="00D03161" w:rsidRDefault="00D03161" w:rsidP="002B716D">
            <w:pPr>
              <w:pStyle w:val="TAC"/>
              <w:rPr>
                <w:rFonts w:eastAsia="Yu Mincho"/>
                <w:b/>
                <w:bCs/>
              </w:rPr>
            </w:pPr>
            <w:r>
              <w:rPr>
                <w:rFonts w:eastAsia="Yu Mincho"/>
              </w:rPr>
              <w:t>[24]</w:t>
            </w:r>
          </w:p>
        </w:tc>
      </w:tr>
      <w:tr w:rsidR="00D03161"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D03161" w:rsidRDefault="00D03161" w:rsidP="002B716D">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D03161" w:rsidRDefault="00D03161" w:rsidP="002B716D">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77777777" w:rsidR="00D03161" w:rsidRDefault="00D03161" w:rsidP="002B716D">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77777777" w:rsidR="00D03161" w:rsidRDefault="00D03161" w:rsidP="00D03161">
      <w:r w:rsidRPr="00E7602D">
        <w:t>The error in the reported value of UE Rx-Tx time difference measurement, including both the measurement error and the reporting quantization error, should 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77777777" w:rsidR="00D03161" w:rsidRPr="00237EDC" w:rsidRDefault="00D03161" w:rsidP="00D03161">
      <w:pPr>
        <w:pStyle w:val="B10"/>
      </w:pPr>
      <w:r w:rsidRPr="00237EDC">
        <w:t>PRP|</w:t>
      </w:r>
      <w:r w:rsidRPr="00237EDC">
        <w:rPr>
          <w:vertAlign w:val="subscript"/>
        </w:rPr>
        <w:t>dBm</w:t>
      </w:r>
      <w:r w:rsidRPr="00237EDC">
        <w:t xml:space="preserve"> according to Annex [TBD]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D03161"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D03161" w:rsidRPr="00237EDC" w:rsidRDefault="00D03161" w:rsidP="00D03161">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77777777" w:rsidR="00D03161" w:rsidRPr="00237EDC" w:rsidRDefault="00D03161" w:rsidP="00D03161">
            <w:pPr>
              <w:pStyle w:val="TAC"/>
              <w:rPr>
                <w:rFonts w:eastAsia="Yu Mincho"/>
                <w:b/>
                <w:bCs/>
              </w:rPr>
            </w:pPr>
            <w:r w:rsidRPr="00237EDC">
              <w:rPr>
                <w:rFonts w:eastAsia="Yu Mincho"/>
              </w:rPr>
              <w:t>[160]</w:t>
            </w:r>
          </w:p>
        </w:tc>
      </w:tr>
      <w:tr w:rsidR="00D03161"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D03161" w:rsidRPr="00237EDC" w:rsidRDefault="00D03161" w:rsidP="00D03161">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D03161" w:rsidRPr="00237EDC" w:rsidRDefault="00D03161" w:rsidP="00D03161">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77777777" w:rsidR="00D03161" w:rsidRPr="00237EDC" w:rsidRDefault="00D03161" w:rsidP="00D03161">
            <w:pPr>
              <w:pStyle w:val="TAC"/>
              <w:rPr>
                <w:rFonts w:eastAsia="Yu Mincho"/>
                <w:b/>
                <w:bCs/>
              </w:rPr>
            </w:pPr>
            <w:r w:rsidRPr="00237EDC">
              <w:rPr>
                <w:rFonts w:eastAsia="Yu Mincho"/>
              </w:rPr>
              <w:t>[80]</w:t>
            </w:r>
          </w:p>
        </w:tc>
      </w:tr>
      <w:tr w:rsidR="00D03161"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D03161" w:rsidRPr="00237EDC" w:rsidRDefault="00D03161" w:rsidP="00D03161">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77777777" w:rsidR="00D03161" w:rsidRPr="00237EDC" w:rsidRDefault="00D03161" w:rsidP="00D03161">
            <w:pPr>
              <w:pStyle w:val="TAC"/>
              <w:rPr>
                <w:rFonts w:eastAsia="Yu Mincho"/>
                <w:b/>
                <w:bCs/>
              </w:rPr>
            </w:pPr>
            <w:r w:rsidRPr="00237EDC">
              <w:rPr>
                <w:rFonts w:eastAsia="Yu Mincho"/>
              </w:rPr>
              <w:t>[56]</w:t>
            </w:r>
          </w:p>
        </w:tc>
      </w:tr>
      <w:tr w:rsidR="00D03161"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D03161" w:rsidRPr="00237EDC" w:rsidRDefault="00D03161" w:rsidP="00D03161">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D03161" w:rsidRPr="00237EDC" w:rsidRDefault="00D03161" w:rsidP="00D03161">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77777777" w:rsidR="00D03161" w:rsidRPr="00237EDC" w:rsidRDefault="00D03161" w:rsidP="00D03161">
            <w:pPr>
              <w:pStyle w:val="TAC"/>
              <w:rPr>
                <w:rFonts w:eastAsia="Yu Mincho"/>
              </w:rPr>
            </w:pPr>
            <w:r w:rsidRPr="00237EDC">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D03161"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D03161" w:rsidRPr="00237EDC" w:rsidRDefault="00D03161" w:rsidP="00D03161">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D03161" w:rsidRPr="00237EDC" w:rsidRDefault="00D03161" w:rsidP="00D03161">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77777777" w:rsidR="00D03161" w:rsidRPr="00237EDC" w:rsidRDefault="00D03161" w:rsidP="00D03161">
            <w:pPr>
              <w:pStyle w:val="TAC"/>
              <w:rPr>
                <w:rFonts w:eastAsia="Yu Mincho"/>
                <w:b/>
                <w:bCs/>
              </w:rPr>
            </w:pPr>
            <w:r w:rsidRPr="00237EDC">
              <w:rPr>
                <w:rFonts w:eastAsia="Yu Mincho"/>
              </w:rPr>
              <w:t>[76]</w:t>
            </w:r>
          </w:p>
        </w:tc>
      </w:tr>
      <w:tr w:rsidR="00D03161"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D03161" w:rsidRPr="00237EDC" w:rsidRDefault="00D03161" w:rsidP="00D03161">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7777777" w:rsidR="00D03161" w:rsidRPr="00237EDC" w:rsidRDefault="00D03161" w:rsidP="00D03161">
            <w:pPr>
              <w:pStyle w:val="TAC"/>
              <w:rPr>
                <w:rFonts w:eastAsia="Yu Mincho"/>
                <w:b/>
                <w:bCs/>
              </w:rPr>
            </w:pPr>
            <w:r w:rsidRPr="00237EDC">
              <w:rPr>
                <w:rFonts w:eastAsia="Yu Mincho"/>
              </w:rPr>
              <w:t>[32]</w:t>
            </w:r>
          </w:p>
        </w:tc>
      </w:tr>
      <w:tr w:rsidR="00D03161"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D03161" w:rsidRPr="00237EDC" w:rsidRDefault="00D03161" w:rsidP="00D03161">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D03161" w:rsidRPr="00237EDC" w:rsidRDefault="00D03161" w:rsidP="00D03161">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77777777" w:rsidR="00D03161" w:rsidRPr="00237EDC" w:rsidRDefault="00D03161" w:rsidP="00D03161">
            <w:pPr>
              <w:pStyle w:val="TAC"/>
              <w:rPr>
                <w:rFonts w:eastAsia="Yu Mincho"/>
                <w:b/>
                <w:bCs/>
              </w:rPr>
            </w:pPr>
            <w:r w:rsidRPr="00237EDC">
              <w:rPr>
                <w:rFonts w:eastAsia="Yu Mincho"/>
              </w:rPr>
              <w:t>[24]</w:t>
            </w:r>
          </w:p>
        </w:tc>
      </w:tr>
      <w:tr w:rsidR="00D03161"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D03161" w:rsidRPr="00237EDC" w:rsidRDefault="00D03161" w:rsidP="00D03161">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D03161" w:rsidRPr="00237EDC" w:rsidRDefault="00D03161" w:rsidP="00D03161">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77777777" w:rsidR="00D03161" w:rsidRPr="00237EDC" w:rsidRDefault="00D03161" w:rsidP="00D03161">
            <w:pPr>
              <w:pStyle w:val="TAC"/>
              <w:rPr>
                <w:rFonts w:eastAsia="Yu Mincho"/>
              </w:rPr>
            </w:pPr>
            <w:r w:rsidRPr="00237EDC">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082331">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082331">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082331">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082331">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082331" w:rsidRDefault="00CC5419" w:rsidP="00CC5419">
      <w:pPr>
        <w:pStyle w:val="Heading4"/>
        <w:rPr>
          <w:lang w:eastAsia="en-US"/>
        </w:rPr>
      </w:pPr>
      <w:r w:rsidRPr="00082331">
        <w:rPr>
          <w:lang w:eastAsia="en-US"/>
        </w:rPr>
        <w:t>10.1.</w:t>
      </w:r>
      <w:r>
        <w:t>40</w:t>
      </w:r>
      <w:r w:rsidRPr="00082331">
        <w:rPr>
          <w:lang w:eastAsia="en-US"/>
        </w:rPr>
        <w:t>.2</w:t>
      </w:r>
      <w:r w:rsidRPr="00082331">
        <w:rPr>
          <w:lang w:eastAsia="en-US"/>
        </w:rPr>
        <w:tab/>
        <w:t>Measurement Accuracy Requirements for TRS</w:t>
      </w:r>
    </w:p>
    <w:p w14:paraId="040C1173" w14:textId="77777777" w:rsidR="00CC5419" w:rsidRDefault="00CC5419" w:rsidP="00CC5419">
      <w:r w:rsidRPr="00E7602D">
        <w:t>The error in the reported value of UE Rx-Tx time difference measurement, including both the measurement error and the reporting quantization error, should 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082331">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082331">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082331">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082331">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Pr="009C5807" w:rsidRDefault="00C87F52" w:rsidP="00C87F52">
      <w:r w:rsidRPr="009C5807">
        <w:t>The reporting range and mapping specified for RSRQ measurements in clause 9.1.7 of TS 36.133 [15] shall apply.</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29"/>
      <w:r w:rsidR="00C350A1" w:rsidRPr="009C5807">
        <w:t>Void</w:t>
      </w:r>
    </w:p>
    <w:sectPr w:rsidR="00C350A1" w:rsidRPr="009C5807" w:rsidSect="00342777">
      <w:headerReference w:type="default" r:id="rId17"/>
      <w:footerReference w:type="default" r:id="rId18"/>
      <w:footnotePr>
        <w:numRestart w:val="eachSect"/>
      </w:footnotePr>
      <w:pgSz w:w="11907" w:h="16840" w:code="9"/>
      <w:pgMar w:top="1418" w:right="1134" w:bottom="1134" w:left="1134" w:header="851" w:footer="340" w:gutter="0"/>
      <w:pgNumType w:start="78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2EEB9" w14:textId="77777777" w:rsidR="00B86467" w:rsidRDefault="00B86467">
      <w:r>
        <w:separator/>
      </w:r>
    </w:p>
  </w:endnote>
  <w:endnote w:type="continuationSeparator" w:id="0">
    <w:p w14:paraId="4B34D69E" w14:textId="77777777" w:rsidR="00B86467" w:rsidRDefault="00B86467">
      <w:r>
        <w:continuationSeparator/>
      </w:r>
    </w:p>
  </w:endnote>
  <w:endnote w:type="continuationNotice" w:id="1">
    <w:p w14:paraId="1A079C0B" w14:textId="77777777" w:rsidR="00B86467" w:rsidRDefault="00B86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D255" w14:textId="77777777" w:rsidR="00B86467" w:rsidRDefault="00B86467">
      <w:r>
        <w:separator/>
      </w:r>
    </w:p>
  </w:footnote>
  <w:footnote w:type="continuationSeparator" w:id="0">
    <w:p w14:paraId="39AED935" w14:textId="77777777" w:rsidR="00B86467" w:rsidRDefault="00B86467">
      <w:r>
        <w:continuationSeparator/>
      </w:r>
    </w:p>
  </w:footnote>
  <w:footnote w:type="continuationNotice" w:id="1">
    <w:p w14:paraId="5045FE7E" w14:textId="77777777" w:rsidR="00B86467" w:rsidRDefault="00B86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4332E6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797F43">
      <w:rPr>
        <w:rFonts w:ascii="Arial" w:hAnsi="Arial" w:cs="Arial"/>
        <w:b/>
        <w:sz w:val="18"/>
        <w:szCs w:val="18"/>
        <w:lang w:val="sv-FI"/>
      </w:rPr>
      <w:t>1</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AB1"/>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86"/>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355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3558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3558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3558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35586"/>
    <w:pPr>
      <w:ind w:left="1701" w:hanging="1701"/>
      <w:outlineLvl w:val="4"/>
    </w:pPr>
    <w:rPr>
      <w:sz w:val="22"/>
    </w:rPr>
  </w:style>
  <w:style w:type="paragraph" w:styleId="Heading6">
    <w:name w:val="heading 6"/>
    <w:aliases w:val="T1,Header 6"/>
    <w:basedOn w:val="H6"/>
    <w:next w:val="Normal"/>
    <w:link w:val="Heading6Char"/>
    <w:qFormat/>
    <w:rsid w:val="00B35586"/>
    <w:pPr>
      <w:outlineLvl w:val="5"/>
    </w:pPr>
  </w:style>
  <w:style w:type="paragraph" w:styleId="Heading7">
    <w:name w:val="heading 7"/>
    <w:aliases w:val="L7,Header 7"/>
    <w:basedOn w:val="H6"/>
    <w:next w:val="Normal"/>
    <w:link w:val="Heading7Char"/>
    <w:qFormat/>
    <w:rsid w:val="00B35586"/>
    <w:pPr>
      <w:outlineLvl w:val="6"/>
    </w:pPr>
  </w:style>
  <w:style w:type="paragraph" w:styleId="Heading8">
    <w:name w:val="heading 8"/>
    <w:basedOn w:val="Heading1"/>
    <w:next w:val="Normal"/>
    <w:link w:val="Heading8Char"/>
    <w:qFormat/>
    <w:rsid w:val="00B35586"/>
    <w:pPr>
      <w:ind w:left="0" w:firstLine="0"/>
      <w:outlineLvl w:val="7"/>
    </w:pPr>
  </w:style>
  <w:style w:type="paragraph" w:styleId="Heading9">
    <w:name w:val="heading 9"/>
    <w:aliases w:val="Figure Heading,FH"/>
    <w:basedOn w:val="Heading8"/>
    <w:next w:val="Normal"/>
    <w:link w:val="Heading9Char"/>
    <w:qFormat/>
    <w:rsid w:val="00B35586"/>
    <w:pPr>
      <w:outlineLvl w:val="8"/>
    </w:pPr>
  </w:style>
  <w:style w:type="character" w:default="1" w:styleId="DefaultParagraphFont">
    <w:name w:val="Default Paragraph Font"/>
    <w:semiHidden/>
    <w:rsid w:val="00B355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58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35586"/>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35586"/>
    <w:pPr>
      <w:ind w:left="1418" w:hanging="1418"/>
    </w:pPr>
  </w:style>
  <w:style w:type="paragraph" w:styleId="TOC8">
    <w:name w:val="toc 8"/>
    <w:basedOn w:val="TOC1"/>
    <w:rsid w:val="00B35586"/>
    <w:pPr>
      <w:spacing w:before="180"/>
      <w:ind w:left="2693" w:hanging="2693"/>
    </w:pPr>
    <w:rPr>
      <w:b/>
    </w:rPr>
  </w:style>
  <w:style w:type="paragraph" w:styleId="TOC1">
    <w:name w:val="toc 1"/>
    <w:rsid w:val="00B355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35586"/>
    <w:pPr>
      <w:keepLines/>
      <w:tabs>
        <w:tab w:val="center" w:pos="4536"/>
        <w:tab w:val="right" w:pos="9072"/>
      </w:tabs>
    </w:pPr>
    <w:rPr>
      <w:noProof/>
    </w:rPr>
  </w:style>
  <w:style w:type="character" w:customStyle="1" w:styleId="ZGSM">
    <w:name w:val="ZGSM"/>
    <w:rsid w:val="00B3558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35586"/>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3558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35586"/>
    <w:pPr>
      <w:ind w:left="1701" w:hanging="1701"/>
    </w:pPr>
  </w:style>
  <w:style w:type="paragraph" w:styleId="TOC4">
    <w:name w:val="toc 4"/>
    <w:basedOn w:val="TOC3"/>
    <w:rsid w:val="00B35586"/>
    <w:pPr>
      <w:ind w:left="1418" w:hanging="1418"/>
    </w:pPr>
  </w:style>
  <w:style w:type="paragraph" w:styleId="TOC3">
    <w:name w:val="toc 3"/>
    <w:basedOn w:val="TOC2"/>
    <w:rsid w:val="00B35586"/>
    <w:pPr>
      <w:ind w:left="1134" w:hanging="1134"/>
    </w:pPr>
  </w:style>
  <w:style w:type="paragraph" w:styleId="TOC2">
    <w:name w:val="toc 2"/>
    <w:basedOn w:val="TOC1"/>
    <w:rsid w:val="00B35586"/>
    <w:pPr>
      <w:keepNext w:val="0"/>
      <w:spacing w:before="0"/>
      <w:ind w:left="851" w:hanging="851"/>
    </w:pPr>
    <w:rPr>
      <w:sz w:val="20"/>
    </w:rPr>
  </w:style>
  <w:style w:type="paragraph" w:styleId="Footer">
    <w:name w:val="footer"/>
    <w:aliases w:val="footer odd,footer,fo,pie de página"/>
    <w:basedOn w:val="Header"/>
    <w:link w:val="FooterChar"/>
    <w:rsid w:val="00B35586"/>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35586"/>
    <w:pPr>
      <w:outlineLvl w:val="9"/>
    </w:pPr>
  </w:style>
  <w:style w:type="paragraph" w:customStyle="1" w:styleId="NF">
    <w:name w:val="NF"/>
    <w:basedOn w:val="NO"/>
    <w:rsid w:val="00B35586"/>
    <w:pPr>
      <w:keepNext/>
      <w:spacing w:after="0"/>
    </w:pPr>
    <w:rPr>
      <w:rFonts w:ascii="Arial" w:hAnsi="Arial"/>
      <w:sz w:val="18"/>
    </w:rPr>
  </w:style>
  <w:style w:type="paragraph" w:customStyle="1" w:styleId="NO">
    <w:name w:val="NO"/>
    <w:basedOn w:val="Normal"/>
    <w:link w:val="NOChar"/>
    <w:rsid w:val="00B35586"/>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35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35586"/>
    <w:pPr>
      <w:jc w:val="right"/>
    </w:pPr>
  </w:style>
  <w:style w:type="paragraph" w:customStyle="1" w:styleId="TAL">
    <w:name w:val="TAL"/>
    <w:basedOn w:val="Normal"/>
    <w:link w:val="TALCar"/>
    <w:rsid w:val="00B35586"/>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35586"/>
    <w:rPr>
      <w:b/>
    </w:rPr>
  </w:style>
  <w:style w:type="paragraph" w:customStyle="1" w:styleId="TAC">
    <w:name w:val="TAC"/>
    <w:basedOn w:val="TAL"/>
    <w:link w:val="TACChar"/>
    <w:rsid w:val="00B35586"/>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35586"/>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35586"/>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35586"/>
    <w:pPr>
      <w:spacing w:after="0"/>
    </w:pPr>
  </w:style>
  <w:style w:type="paragraph" w:customStyle="1" w:styleId="NW">
    <w:name w:val="NW"/>
    <w:basedOn w:val="NO"/>
    <w:rsid w:val="00B35586"/>
    <w:pPr>
      <w:spacing w:after="0"/>
    </w:pPr>
  </w:style>
  <w:style w:type="paragraph" w:customStyle="1" w:styleId="EW">
    <w:name w:val="EW"/>
    <w:basedOn w:val="EX"/>
    <w:rsid w:val="00B35586"/>
    <w:pPr>
      <w:spacing w:after="0"/>
    </w:pPr>
  </w:style>
  <w:style w:type="paragraph" w:customStyle="1" w:styleId="B10">
    <w:name w:val="B1"/>
    <w:basedOn w:val="List"/>
    <w:link w:val="B1Char"/>
    <w:rsid w:val="00B35586"/>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35586"/>
    <w:pPr>
      <w:ind w:left="1985" w:hanging="1985"/>
    </w:pPr>
  </w:style>
  <w:style w:type="paragraph" w:styleId="TOC7">
    <w:name w:val="toc 7"/>
    <w:basedOn w:val="TOC6"/>
    <w:next w:val="Normal"/>
    <w:rsid w:val="00B35586"/>
    <w:pPr>
      <w:ind w:left="2268" w:hanging="2268"/>
    </w:pPr>
  </w:style>
  <w:style w:type="paragraph" w:customStyle="1" w:styleId="EditorsNote">
    <w:name w:val="Editor's Note"/>
    <w:aliases w:val="EN,Editor's Noteormal"/>
    <w:basedOn w:val="NO"/>
    <w:link w:val="EditorsNoteChar"/>
    <w:rsid w:val="00B35586"/>
    <w:rPr>
      <w:color w:val="FF0000"/>
    </w:rPr>
  </w:style>
  <w:style w:type="paragraph" w:customStyle="1" w:styleId="TH">
    <w:name w:val="TH"/>
    <w:basedOn w:val="Normal"/>
    <w:link w:val="THChar"/>
    <w:rsid w:val="00B35586"/>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355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355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355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355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35586"/>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3558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35586"/>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3558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35586"/>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35586"/>
  </w:style>
  <w:style w:type="paragraph" w:customStyle="1" w:styleId="B4">
    <w:name w:val="B4"/>
    <w:basedOn w:val="List4"/>
    <w:link w:val="B4Char"/>
    <w:rsid w:val="00B35586"/>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35586"/>
  </w:style>
  <w:style w:type="paragraph" w:customStyle="1" w:styleId="ZTD">
    <w:name w:val="ZTD"/>
    <w:basedOn w:val="ZB"/>
    <w:rsid w:val="00B35586"/>
    <w:pPr>
      <w:framePr w:hRule="auto" w:wrap="notBeside" w:y="852"/>
    </w:pPr>
    <w:rPr>
      <w:i w:val="0"/>
      <w:sz w:val="40"/>
    </w:rPr>
  </w:style>
  <w:style w:type="paragraph" w:customStyle="1" w:styleId="ZV">
    <w:name w:val="ZV"/>
    <w:basedOn w:val="ZU"/>
    <w:rsid w:val="00B35586"/>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35586"/>
    <w:pPr>
      <w:keepLines/>
      <w:spacing w:after="0"/>
    </w:pPr>
  </w:style>
  <w:style w:type="paragraph" w:styleId="Index2">
    <w:name w:val="index 2"/>
    <w:basedOn w:val="Index1"/>
    <w:rsid w:val="00B35586"/>
    <w:pPr>
      <w:ind w:left="284"/>
    </w:pPr>
  </w:style>
  <w:style w:type="character" w:styleId="FootnoteReference">
    <w:name w:val="footnote reference"/>
    <w:aliases w:val="Appel note de bas de p,Nota,Footnote symbol,Footnote"/>
    <w:basedOn w:val="DefaultParagraphFont"/>
    <w:rsid w:val="00B355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355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35586"/>
    <w:pPr>
      <w:ind w:left="851"/>
    </w:pPr>
  </w:style>
  <w:style w:type="paragraph" w:styleId="ListNumber">
    <w:name w:val="List Number"/>
    <w:basedOn w:val="List"/>
    <w:rsid w:val="00B35586"/>
  </w:style>
  <w:style w:type="paragraph" w:styleId="List">
    <w:name w:val="List"/>
    <w:basedOn w:val="Normal"/>
    <w:link w:val="ListChar"/>
    <w:rsid w:val="00B35586"/>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35586"/>
    <w:pPr>
      <w:ind w:left="851"/>
    </w:pPr>
  </w:style>
  <w:style w:type="paragraph" w:styleId="ListBullet">
    <w:name w:val="List Bullet"/>
    <w:aliases w:val="UL"/>
    <w:basedOn w:val="List"/>
    <w:link w:val="ListBulletChar"/>
    <w:rsid w:val="00B35586"/>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35586"/>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35586"/>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35586"/>
    <w:pPr>
      <w:ind w:left="1135"/>
    </w:pPr>
  </w:style>
  <w:style w:type="paragraph" w:styleId="List4">
    <w:name w:val="List 4"/>
    <w:basedOn w:val="List3"/>
    <w:rsid w:val="00B35586"/>
    <w:pPr>
      <w:ind w:left="1418"/>
    </w:pPr>
  </w:style>
  <w:style w:type="paragraph" w:styleId="List5">
    <w:name w:val="List 5"/>
    <w:basedOn w:val="List4"/>
    <w:rsid w:val="00B35586"/>
    <w:pPr>
      <w:ind w:left="1702"/>
    </w:pPr>
  </w:style>
  <w:style w:type="paragraph" w:styleId="ListBullet4">
    <w:name w:val="List Bullet 4"/>
    <w:basedOn w:val="ListBullet3"/>
    <w:rsid w:val="00B35586"/>
    <w:pPr>
      <w:ind w:left="1418"/>
    </w:pPr>
  </w:style>
  <w:style w:type="paragraph" w:styleId="ListBullet5">
    <w:name w:val="List Bullet 5"/>
    <w:basedOn w:val="ListBullet4"/>
    <w:rsid w:val="00B35586"/>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6</Pages>
  <Words>54949</Words>
  <Characters>313210</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367425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420</cp:revision>
  <dcterms:created xsi:type="dcterms:W3CDTF">2022-06-29T14:17:00Z</dcterms:created>
  <dcterms:modified xsi:type="dcterms:W3CDTF">2023-04-07T03:57:00Z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