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1B0DAE40" w14:textId="77777777" w:rsidR="007D2333" w:rsidRPr="007275DF" w:rsidRDefault="007D2333" w:rsidP="007D2333">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2"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E60907">
      <w:pPr>
        <w:keepLines/>
        <w:spacing w:after="0"/>
        <w:ind w:left="1702" w:hanging="1418"/>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3A12AD0C" w:rsidR="00807EB7" w:rsidRPr="003646C5" w:rsidRDefault="00FA57C6" w:rsidP="00807EB7">
            <w:pPr>
              <w:pStyle w:val="TAC"/>
            </w:pPr>
            <w:r w:rsidRPr="003646C5">
              <w:t>n34, n38</w:t>
            </w:r>
            <w:r w:rsidRPr="003646C5">
              <w:rPr>
                <w:vertAlign w:val="superscript"/>
              </w:rPr>
              <w:t>9</w:t>
            </w:r>
            <w:r w:rsidRPr="003646C5">
              <w:t>, n39, n40, n50, n51, n53</w:t>
            </w:r>
            <w:r>
              <w:t>, n54,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68C12FE0" w:rsidR="00516FFF" w:rsidRPr="003646C5" w:rsidRDefault="00A77EC2" w:rsidP="00516FFF">
            <w:pPr>
              <w:pStyle w:val="TAC"/>
            </w:pPr>
            <w:r w:rsidRPr="003646C5">
              <w:t>n3, n8, n12, n13, n14, n20, n71</w:t>
            </w:r>
            <w:r>
              <w:t>, n85, n105</w:t>
            </w:r>
            <w:r w:rsidRPr="00A528DF">
              <w:rPr>
                <w:vertAlign w:val="superscript"/>
              </w:rPr>
              <w:t>11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697E4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697E44" w:rsidRPr="003646C5" w:rsidRDefault="00697E44" w:rsidP="00697E4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697E44" w:rsidRPr="003646C5" w:rsidRDefault="00697E44" w:rsidP="00697E4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697E44" w:rsidRPr="003646C5" w:rsidRDefault="00697E44" w:rsidP="00697E4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697E44" w:rsidRPr="003646C5" w:rsidRDefault="00697E44" w:rsidP="00697E4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606E7CA2" w:rsidR="00697E44" w:rsidRPr="003646C5" w:rsidRDefault="00697E44" w:rsidP="00697E44">
            <w:pPr>
              <w:pStyle w:val="TAC"/>
            </w:pPr>
            <w:r w:rsidRPr="00896D6A">
              <w:rPr>
                <w:lang w:eastAsia="ko-KR"/>
              </w:rPr>
              <w:t>n</w:t>
            </w:r>
            <w:r w:rsidRPr="00896D6A">
              <w:rPr>
                <w:rFonts w:hint="eastAsia"/>
                <w:lang w:eastAsia="ko-KR"/>
              </w:rPr>
              <w:t>4</w:t>
            </w:r>
            <w:r w:rsidRPr="00896D6A">
              <w:rPr>
                <w:lang w:eastAsia="ko-KR"/>
              </w:rPr>
              <w:t>7</w:t>
            </w:r>
            <w:r w:rsidRPr="00896D6A">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5E57FB50" w:rsidR="00697E44" w:rsidRPr="003646C5" w:rsidRDefault="00697E44" w:rsidP="00697E44">
            <w:pPr>
              <w:pStyle w:val="TAC"/>
            </w:pPr>
            <w:r w:rsidRPr="00896D6A">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70C3906C" w:rsidR="00697E44" w:rsidRPr="003646C5" w:rsidRDefault="00697E44" w:rsidP="00697E44">
            <w:pPr>
              <w:pStyle w:val="TAC"/>
            </w:pPr>
            <w:r w:rsidRPr="00896D6A">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2209DA68" w:rsidR="00697E44" w:rsidRPr="003646C5" w:rsidRDefault="00697E44" w:rsidP="00697E44">
            <w:pPr>
              <w:pStyle w:val="TAC"/>
              <w:rPr>
                <w:lang w:eastAsia="ko-KR"/>
              </w:rPr>
            </w:pPr>
            <w:r w:rsidRPr="00896D6A">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4E377542" w:rsidR="00697E44" w:rsidRPr="003646C5" w:rsidRDefault="00697E44" w:rsidP="00697E44">
            <w:pPr>
              <w:pStyle w:val="TAC"/>
              <w:rPr>
                <w:lang w:eastAsia="ko-KR"/>
              </w:rPr>
            </w:pPr>
            <w:r w:rsidRPr="00896D6A">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D8BDC54" w14:textId="77777777" w:rsidR="00516FFF" w:rsidRDefault="00516FFF" w:rsidP="00516FFF">
            <w:pPr>
              <w:pStyle w:val="TAN"/>
              <w:rPr>
                <w:szCs w:val="18"/>
              </w:rPr>
            </w:pPr>
            <w:r w:rsidRPr="003646C5">
              <w:rPr>
                <w:szCs w:val="18"/>
              </w:rPr>
              <w:t>NOTE 10: Operating bands where operation on carrier frequencies with CCA is supported.</w:t>
            </w:r>
          </w:p>
          <w:p w14:paraId="040B6E54" w14:textId="499037B7" w:rsidR="00A77EC2" w:rsidRPr="00516FFF" w:rsidRDefault="00A77EC2" w:rsidP="00516FFF">
            <w:pPr>
              <w:pStyle w:val="TAN"/>
              <w:rPr>
                <w:color w:val="000000"/>
                <w:lang w:val="en-US" w:eastAsia="zh-CN"/>
              </w:rPr>
            </w:pPr>
            <w:r>
              <w:rPr>
                <w:szCs w:val="18"/>
              </w:rPr>
              <w:t xml:space="preserve">NOTE 11: </w:t>
            </w:r>
            <w:r w:rsidRPr="003646C5">
              <w:t xml:space="preserve">The minimum Io condition is reduced by 0.5 dB when the </w:t>
            </w:r>
            <w:r>
              <w:t>downlink channel overlap the 612-617 MHz frequency range and the channel bandwidth is 5 MHz</w:t>
            </w:r>
            <w:r w:rsidRPr="003646C5">
              <w:t>.</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2" w:name="_Hlk8834819"/>
      <w:r w:rsidRPr="009C5807">
        <w:rPr>
          <w:lang w:eastAsia="zh-CN"/>
        </w:rPr>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61111C" w:rsidRDefault="00EB3ABD" w:rsidP="00EC505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77777777"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should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supposed 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4D99203" w:rsidR="00B83137" w:rsidRPr="00843E85" w:rsidRDefault="004B19C9"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Pr="002F27CB" w:rsidRDefault="001B50F0" w:rsidP="002A4741">
      <w:pPr>
        <w:rPr>
          <w:rFonts w:eastAsiaTheme="minorEastAsia"/>
          <w:lang w:eastAsia="zh-CN"/>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4A0D22A7" w14:textId="3934F43E" w:rsidR="00710B16" w:rsidRDefault="00710B16" w:rsidP="00710B16">
      <w:pPr>
        <w:rPr>
          <w:color w:val="000000"/>
          <w:lang w:val="en-US"/>
        </w:rPr>
      </w:pPr>
      <w:r w:rsidRPr="00FE2453">
        <w:rPr>
          <w:lang w:val="en-US"/>
        </w:rPr>
        <w:t xml:space="preserve">Measurement and evaluation period requirements with </w:t>
      </w:r>
      <w:r w:rsidRPr="00FE2453">
        <w:rPr>
          <w:i/>
          <w:iCs/>
          <w:lang w:val="en-US"/>
        </w:rPr>
        <w:t>highSpeedMeasFlagFR2-r17</w:t>
      </w:r>
      <w:r w:rsidRPr="00FE2453">
        <w:rPr>
          <w:lang w:val="en-US"/>
        </w:rPr>
        <w:t xml:space="preserve"> configured in clause 4.2.2.3, 8.1.2.2, 8.5.2.2, 9.2.5, 9.2.6, 9.5.4, [9.8.4], delay requirements in clause 6.2.1.2.1, 8.10.3A, and UL timing adjustment in clause 7.1.2.3, are only applicable when any</w:t>
      </w:r>
      <w:r w:rsidRPr="00FE2453">
        <w:rPr>
          <w:color w:val="000000"/>
          <w:lang w:val="en-US"/>
        </w:rPr>
        <w:t xml:space="preserve"> two SSBs from non-collocated adjacent RRHs are not on the same or consecutive symbols.</w:t>
      </w:r>
    </w:p>
    <w:p w14:paraId="08F01D3A" w14:textId="3B9E881E" w:rsidR="001432B1" w:rsidRPr="009323E2" w:rsidRDefault="00710B16" w:rsidP="002A4741">
      <w:pPr>
        <w:rPr>
          <w:lang w:eastAsia="zh-CN"/>
        </w:rPr>
      </w:pPr>
      <w:r w:rsidRPr="00223CE8">
        <w:rPr>
          <w:lang w:val="en-US"/>
        </w:rPr>
        <w:t>L1-SINR accuracy requirements for FR2 configured in clause 10.1.28 and intra-frequency SS-SINR accuracy requirements configured in clause 10.1.13 are not applicable to Rel-17 HST FR2 power class 6 UEs.</w:t>
      </w: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6FE66916"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eastAsia="zh-CN"/>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eastAsia="zh-CN"/>
        </w:rPr>
      </w:pPr>
      <w:bookmarkStart w:id="34" w:name="_Toc5952538"/>
      <w:bookmarkStart w:id="35" w:name="_Hlk1031227"/>
      <w:r w:rsidRPr="009C5807">
        <w:rPr>
          <w:lang w:val="en-US" w:eastAsia="zh-CN"/>
        </w:rPr>
        <w:t>4.2.2.1</w:t>
      </w:r>
      <w:r w:rsidRPr="009C5807">
        <w:rPr>
          <w:lang w:val="en-US" w:eastAsia="zh-CN"/>
        </w:rPr>
        <w:tab/>
        <w:t>UE measurement capability</w:t>
      </w:r>
      <w:bookmarkEnd w:id="34"/>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8F7D98C" w14:textId="77777777" w:rsidR="00E738E0" w:rsidRPr="009C5807" w:rsidRDefault="00E738E0" w:rsidP="00E738E0">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3A0498EB" w14:textId="2C6B1563" w:rsidR="00DB10CF" w:rsidRPr="009C5807" w:rsidRDefault="002F27CB" w:rsidP="002F27CB">
      <w:pPr>
        <w:pStyle w:val="B10"/>
      </w:pPr>
      <w:r>
        <w:tab/>
      </w:r>
      <w:r w:rsidR="00DB10CF" w:rsidRPr="009C5807">
        <w:t>M1=2 if SMTC periodicity (T</w:t>
      </w:r>
      <w:r w:rsidR="00DB10CF" w:rsidRPr="009C5807">
        <w:rPr>
          <w:vertAlign w:val="subscript"/>
        </w:rPr>
        <w:t>SMTC</w:t>
      </w:r>
      <w:r w:rsidR="00DB10CF" w:rsidRPr="009C5807">
        <w:t xml:space="preserve">) &gt; 20 ms and DRX cycle </w:t>
      </w:r>
      <w:r w:rsidR="00DB10CF" w:rsidRPr="009C5807">
        <w:rPr>
          <w:rFonts w:hint="eastAsia"/>
        </w:rPr>
        <w:t>≤</w:t>
      </w:r>
      <w:r w:rsidR="00DB10CF" w:rsidRPr="009C5807">
        <w:t xml:space="preserve"> 0.64 second,</w:t>
      </w:r>
    </w:p>
    <w:p w14:paraId="5D6B484F" w14:textId="23204352" w:rsidR="00DB10CF" w:rsidRPr="009C5807" w:rsidRDefault="002F27CB" w:rsidP="002F27CB">
      <w:pPr>
        <w:pStyle w:val="B10"/>
      </w:pPr>
      <w:r>
        <w:tab/>
      </w:r>
      <w:r w:rsidR="00DB10CF" w:rsidRPr="009C5807">
        <w:t>otherwise M1=1.</w:t>
      </w:r>
    </w:p>
    <w:p w14:paraId="1F6B7F47" w14:textId="77777777" w:rsidR="00E738E0" w:rsidRPr="009C5807" w:rsidRDefault="00E738E0" w:rsidP="00E738E0">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9C5807" w:rsidRDefault="00E738E0" w:rsidP="00E738E0">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9C5807" w:rsidRDefault="00E738E0" w:rsidP="00E738E0">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6FE8580F" w14:textId="77777777" w:rsidR="00575781" w:rsidRPr="009C5807" w:rsidRDefault="00575781" w:rsidP="00575781">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77777777" w:rsidR="00575781" w:rsidRPr="009C5807" w:rsidRDefault="00575781"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w:t>
      </w:r>
      <w:r w:rsidR="00DB10CF" w:rsidRPr="009C5807">
        <w:rPr>
          <w:lang w:eastAsia="zh-CN"/>
        </w:rPr>
        <w:t>8</w:t>
      </w:r>
      <w:r w:rsidR="00DB10CF" w:rsidRPr="009C5807">
        <w:t>.304 [1]</w:t>
      </w:r>
      <w:r w:rsidRPr="009C5807">
        <w:t xml:space="preserve">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F3B7A9D" w14:textId="44CDA191" w:rsidR="0018012F" w:rsidRDefault="0018012F" w:rsidP="0018012F">
      <w:pPr>
        <w:rPr>
          <w:rFonts w:cs="v4.2.0"/>
        </w:rPr>
      </w:pPr>
      <w:bookmarkStart w:id="36"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r>
        <w:rPr>
          <w:rFonts w:cs="v4.2.0" w:hint="eastAsia"/>
          <w:lang w:val="en-US" w:eastAsia="zh-CN"/>
        </w:rPr>
        <w:t xml:space="preserve">, </w:t>
      </w:r>
      <w:r>
        <w:rPr>
          <w:rFonts w:cs="v4.2.0"/>
        </w:rPr>
        <w:t>table 4.2.2.3-2</w:t>
      </w:r>
      <w:r>
        <w:rPr>
          <w:rFonts w:cs="v4.2.0" w:hint="eastAsia"/>
          <w:lang w:val="en-US" w:eastAsia="zh-CN"/>
        </w:rPr>
        <w:t xml:space="preserve"> or </w:t>
      </w:r>
      <w:r>
        <w:rPr>
          <w:rFonts w:cs="v4.2.0"/>
        </w:rPr>
        <w:t>table 4.2.2.3-</w:t>
      </w:r>
      <w:r>
        <w:rPr>
          <w:rFonts w:cs="v4.2.0" w:hint="eastAsia"/>
          <w:lang w:val="en-US" w:eastAsia="zh-CN"/>
        </w:rPr>
        <w:t>3</w:t>
      </w:r>
      <w:r>
        <w:rPr>
          <w:rFonts w:cs="v4.2.0"/>
        </w:rPr>
        <w:t>) for intra-frequency cells that are identified and measured according to the measurement rules.</w:t>
      </w:r>
    </w:p>
    <w:bookmarkEnd w:id="36"/>
    <w:p w14:paraId="172C2473" w14:textId="77777777" w:rsidR="00E738E0" w:rsidRPr="009C5807" w:rsidRDefault="00E738E0" w:rsidP="00E738E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137F17C9" w14:textId="77777777" w:rsidR="00E738E0" w:rsidRPr="009C5807" w:rsidRDefault="00E738E0" w:rsidP="00E738E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712BF52" w14:textId="020151D4" w:rsidR="0018012F" w:rsidRDefault="0018012F" w:rsidP="0018012F">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cs="v4.2.0" w:hint="eastAsia"/>
          <w:lang w:val="en-US" w:eastAsia="zh-CN"/>
        </w:rPr>
        <w:t xml:space="preserve">, </w:t>
      </w:r>
      <w:r>
        <w:rPr>
          <w:rFonts w:cs="v4.2.0"/>
        </w:rPr>
        <w:t xml:space="preserve">table 4.2.2.3-2 </w:t>
      </w:r>
      <w:r>
        <w:rPr>
          <w:rFonts w:cs="v4.2.0" w:hint="eastAsia"/>
          <w:lang w:val="en-US" w:eastAsia="zh-CN"/>
        </w:rPr>
        <w:t xml:space="preserve">or </w:t>
      </w:r>
      <w:r>
        <w:rPr>
          <w:rFonts w:cs="v4.2.0"/>
        </w:rPr>
        <w:t>table 4.2.2.3-</w:t>
      </w:r>
      <w:r>
        <w:rPr>
          <w:rFonts w:cs="v4.2.0" w:hint="eastAsia"/>
          <w:lang w:val="en-US" w:eastAsia="zh-CN"/>
        </w:rPr>
        <w:t xml:space="preserve">3 </w:t>
      </w:r>
      <w:r>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4B4637EF" w:rsidR="00225153" w:rsidRPr="009C5807" w:rsidRDefault="00E738E0" w:rsidP="00225153">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309B5249" w14:textId="776F6F78" w:rsidR="0018012F" w:rsidRDefault="004141D8" w:rsidP="0018012F">
      <w:pPr>
        <w:rPr>
          <w:rFonts w:cs="v4.2.0"/>
          <w:lang w:val="en-US" w:eastAsia="zh-CN"/>
        </w:rPr>
      </w:pPr>
      <w:r w:rsidRPr="00320CAB">
        <w:rPr>
          <w:rFonts w:cs="v4.2.0"/>
          <w:lang w:eastAsia="zh-CN"/>
        </w:rPr>
        <w:t xml:space="preserve">For UE neither configured with </w:t>
      </w:r>
      <w:bookmarkStart w:id="37" w:name="OLE_LINK2"/>
      <w:r w:rsidRPr="00320CAB">
        <w:rPr>
          <w:rFonts w:cs="v4.2.0"/>
          <w:i/>
          <w:iCs/>
          <w:lang w:eastAsia="zh-CN"/>
        </w:rPr>
        <w:t>highSpeedMeasFlag-r16</w:t>
      </w:r>
      <w:bookmarkEnd w:id="37"/>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4.2.2.3-2. For FR2 power class 6 UE configured with </w:t>
      </w:r>
      <w:r w:rsidRPr="00320CAB">
        <w:rPr>
          <w:i/>
          <w:iCs/>
        </w:rPr>
        <w:t>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398C316B" w14:textId="62832909" w:rsidR="00EB3ABD" w:rsidRPr="00B343A0" w:rsidRDefault="00EB3ABD"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rsidR="0018012F">
        <w:t xml:space="preserve">For UE </w:t>
      </w:r>
      <w:r w:rsidR="0018012F">
        <w:rPr>
          <w:rFonts w:hint="eastAsia"/>
          <w:lang w:val="en-US" w:eastAsia="zh-CN"/>
        </w:rPr>
        <w:t>neither</w:t>
      </w:r>
      <w:r w:rsidR="0018012F">
        <w:t xml:space="preserve"> supporting</w:t>
      </w:r>
      <w:r w:rsidRPr="00B343A0">
        <w:t xml:space="preserve"> either </w:t>
      </w:r>
      <w:r w:rsidRPr="00B343A0">
        <w:rPr>
          <w:i/>
          <w:iCs/>
        </w:rPr>
        <w:t xml:space="preserve">measurementEnhancement-r16 </w:t>
      </w:r>
      <w:r w:rsidR="0018012F">
        <w:rPr>
          <w:rFonts w:hint="eastAsia"/>
          <w:lang w:val="en-US" w:eastAsia="zh-CN"/>
        </w:rPr>
        <w:t>n</w:t>
      </w:r>
      <w:r w:rsidR="0018012F">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77777777" w:rsidR="00EB3ABD" w:rsidRPr="00B343A0" w:rsidRDefault="00EB3ABD" w:rsidP="00EB3ABD">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57CF263F" w14:textId="12AE52C0" w:rsidR="00225153" w:rsidRPr="009C5807" w:rsidRDefault="00EB3ABD" w:rsidP="00EB3ABD">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C534C17" w:rsidR="0018012F" w:rsidRDefault="004141D8" w:rsidP="0018012F">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00C88B25" w:rsidR="0018012F" w:rsidRDefault="0018012F" w:rsidP="0018012F">
            <w:pPr>
              <w:pStyle w:val="TAN"/>
              <w:rPr>
                <w:lang w:val="en-US" w:eastAsia="zh-CN"/>
              </w:rPr>
            </w:pPr>
            <w:r>
              <w:rPr>
                <w:lang w:eastAsia="zh-CN"/>
              </w:rPr>
              <w:t>Note 2:</w:t>
            </w:r>
            <w:r w:rsidR="00CD75FF">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0976468A" w14:textId="77777777" w:rsidR="0018012F" w:rsidRDefault="0018012F" w:rsidP="0018012F"/>
    <w:p w14:paraId="3E8E25B1" w14:textId="77777777" w:rsidR="00E738E0" w:rsidRPr="009C5807" w:rsidRDefault="00E738E0" w:rsidP="00967CF8">
      <w:pPr>
        <w:pStyle w:val="Heading4"/>
        <w:rPr>
          <w:lang w:val="en-US" w:eastAsia="zh-CN"/>
        </w:rPr>
      </w:pPr>
      <w:r w:rsidRPr="009C5807">
        <w:rPr>
          <w:lang w:val="en-US" w:eastAsia="zh-CN"/>
        </w:rPr>
        <w:t>4.2.2.4</w:t>
      </w:r>
      <w:r w:rsidRPr="009C5807">
        <w:rPr>
          <w:lang w:val="en-US" w:eastAsia="zh-CN"/>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Pr="00542EC9" w:rsidRDefault="00542EC9" w:rsidP="008D4FE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7CD14C80" w14:textId="4F40D8BF" w:rsidR="00421D95" w:rsidRPr="00542EC9" w:rsidRDefault="002B34B4" w:rsidP="00421D95">
      <w:pPr>
        <w:rPr>
          <w:rFonts w:eastAsia="Malgun Gothic"/>
        </w:rPr>
      </w:pPr>
      <w:r w:rsidRPr="00542EC9">
        <w:rPr>
          <w:rFonts w:eastAsia="Malgun Gothic"/>
        </w:rPr>
        <w:t>The UE shall measure SS-RSRP or SS-RSRQ at least every 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measure</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measure</w:t>
      </w:r>
      <w:r w:rsidRPr="00542EC9">
        <w:rPr>
          <w:rFonts w:eastAsia="Malgun Gothic" w:cs="v4.2.0"/>
          <w:vertAlign w:val="subscript"/>
        </w:rPr>
        <w:t>,NR_Inter_HST</w:t>
      </w:r>
      <w:r w:rsidRPr="00542EC9">
        <w:rPr>
          <w:rFonts w:eastAsia="Malgun Gothic" w:cs="v4.2.0"/>
        </w:rPr>
        <w:t xml:space="preserve"> </w:t>
      </w:r>
      <w:r w:rsidRPr="00542EC9">
        <w:rPr>
          <w:rFonts w:eastAsia="Malgun Gothic"/>
        </w:rPr>
        <w:t xml:space="preserve">(see table 4.2.2.4-1 and table 4.2.2.4-2 </w:t>
      </w:r>
      <w:r w:rsidRPr="00542EC9">
        <w:rPr>
          <w:rFonts w:eastAsia="Malgun Gothic" w:cs="v4.2.0"/>
        </w:rPr>
        <w:t xml:space="preserve">if UE declares support of </w:t>
      </w:r>
      <w:r w:rsidRPr="00542EC9">
        <w:rPr>
          <w:rFonts w:eastAsia="Malgun Gothic"/>
          <w:szCs w:val="24"/>
          <w:lang w:eastAsia="zh-CN"/>
        </w:rPr>
        <w:t xml:space="preserve">idle mode inter-frequency measurement enhancement when </w:t>
      </w:r>
      <w:r w:rsidRPr="00542EC9">
        <w:rPr>
          <w:rFonts w:eastAsia="Malgun Gothic"/>
          <w:bCs/>
        </w:rPr>
        <w:t xml:space="preserve">configured </w:t>
      </w:r>
      <w:r w:rsidR="008E0152" w:rsidRPr="006E5949">
        <w:rPr>
          <w:rFonts w:eastAsia="Malgun Gothic"/>
          <w:bCs/>
        </w:rPr>
        <w:t xml:space="preserve">with </w:t>
      </w:r>
      <w:r w:rsidR="008E0152" w:rsidRPr="00AC2726">
        <w:rPr>
          <w:rFonts w:eastAsia="Malgun Gothic" w:cs="v4.2.0"/>
          <w:i/>
          <w:iCs/>
        </w:rPr>
        <w:t>highSpeedMeasInterFreq-r17</w:t>
      </w:r>
      <w:r w:rsidR="008E0152" w:rsidRPr="006E5949">
        <w:rPr>
          <w:rFonts w:eastAsia="Malgun Gothic" w:cs="v4.2.0"/>
        </w:rPr>
        <w:t xml:space="preserve"> </w:t>
      </w:r>
      <w:r w:rsidR="008E0152" w:rsidRPr="006E5949">
        <w:rPr>
          <w:rFonts w:eastAsia="Malgun Gothic"/>
        </w:rPr>
        <w:t xml:space="preserve">for FR1, </w:t>
      </w:r>
      <w:r w:rsidR="008E0152" w:rsidRPr="006E5949">
        <w:rPr>
          <w:rFonts w:eastAsia="Malgun Gothic" w:cs="v4.2.0"/>
        </w:rPr>
        <w:t xml:space="preserve">otherwise see </w:t>
      </w:r>
      <w:r w:rsidR="008E0152" w:rsidRPr="006E5949">
        <w:rPr>
          <w:rFonts w:eastAsia="Malgun Gothic"/>
        </w:rPr>
        <w:t xml:space="preserve">table 4.2.2.4-1 only) for identified lower or equal priority inter-frequency cells. If the UE detects on a </w:t>
      </w:r>
      <w:r w:rsidR="008E0152" w:rsidRPr="006E5949">
        <w:rPr>
          <w:rFonts w:eastAsia="Malgun Gothic"/>
          <w:lang w:eastAsia="zh-CN"/>
        </w:rPr>
        <w:t xml:space="preserve">NR </w:t>
      </w:r>
      <w:r w:rsidR="008E0152" w:rsidRPr="006E5949">
        <w:rPr>
          <w:rFonts w:eastAsia="Malgun Gothic"/>
        </w:rPr>
        <w:t>carrier a cell whose physical identity is indicated as not allowed for that carrier in the measurement control system information of the serving cell, the UE is not required to perform measurements on that cell.</w:t>
      </w:r>
    </w:p>
    <w:p w14:paraId="0470CF6D" w14:textId="0398F4B2" w:rsidR="00421D95" w:rsidRPr="00542EC9" w:rsidRDefault="008E0152" w:rsidP="00421D95">
      <w:pPr>
        <w:rPr>
          <w:rFonts w:eastAsia="Malgun Gothic" w:cs="v4.2.0"/>
          <w:lang w:eastAsia="zh-CN"/>
        </w:rPr>
      </w:pPr>
      <w:r w:rsidRPr="00542EC9">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542EC9">
        <w:rPr>
          <w:rFonts w:eastAsia="Malgun Gothic" w:cs="v4.2.0"/>
          <w:vertAlign w:val="subscript"/>
        </w:rPr>
        <w:t>measure,NR_Int</w:t>
      </w:r>
      <w:r w:rsidRPr="00542EC9">
        <w:rPr>
          <w:rFonts w:eastAsia="Malgun Gothic" w:cs="v4.2.0"/>
          <w:vertAlign w:val="subscript"/>
          <w:lang w:eastAsia="zh-CN"/>
        </w:rPr>
        <w:t>er</w:t>
      </w:r>
      <w:r w:rsidRPr="00542EC9">
        <w:rPr>
          <w:rFonts w:eastAsia="Malgun Gothic" w:cs="v4.2.0"/>
        </w:rPr>
        <w:t xml:space="preserve">/2 for carriers </w:t>
      </w:r>
      <w:r w:rsidRPr="00542EC9">
        <w:rPr>
          <w:rFonts w:eastAsia="Malgun Gothic"/>
        </w:rPr>
        <w:t xml:space="preserve">which are not configured with </w:t>
      </w:r>
      <w:r w:rsidRPr="00AC2726">
        <w:rPr>
          <w:rFonts w:eastAsia="Malgun Gothic"/>
          <w:i/>
          <w:iCs/>
        </w:rPr>
        <w:t>highSpeedMeasInterFreq-r17</w:t>
      </w:r>
      <w:r w:rsidRPr="00542EC9">
        <w:rPr>
          <w:rFonts w:eastAsia="Malgun Gothic" w:cs="v4.2.0"/>
        </w:rPr>
        <w:t xml:space="preserve"> for FR1or T</w:t>
      </w:r>
      <w:r w:rsidRPr="00542EC9">
        <w:rPr>
          <w:rFonts w:eastAsia="Malgun Gothic" w:cs="v4.2.0"/>
          <w:vertAlign w:val="subscript"/>
        </w:rPr>
        <w:t>measure,NR_Int</w:t>
      </w:r>
      <w:r w:rsidRPr="00542EC9">
        <w:rPr>
          <w:rFonts w:eastAsia="Malgun Gothic" w:cs="v4.2.0"/>
          <w:vertAlign w:val="subscript"/>
          <w:lang w:eastAsia="zh-CN"/>
        </w:rPr>
        <w:t>er_HST</w:t>
      </w:r>
      <w:r w:rsidRPr="00542EC9">
        <w:rPr>
          <w:rFonts w:eastAsia="Malgun Gothic" w:cs="v4.2.0"/>
        </w:rPr>
        <w:t xml:space="preserve"> /2 for carriers </w:t>
      </w:r>
      <w:r w:rsidRPr="00542EC9">
        <w:rPr>
          <w:rFonts w:eastAsia="Malgun Gothic"/>
        </w:rPr>
        <w:t xml:space="preserve">which are configured with </w:t>
      </w:r>
      <w:r w:rsidRPr="00AC2726">
        <w:rPr>
          <w:rFonts w:eastAsia="Malgun Gothic"/>
          <w:i/>
          <w:iCs/>
        </w:rPr>
        <w:t>highSpeedMeasInterFreq-r17</w:t>
      </w:r>
      <w:r w:rsidRPr="00542EC9">
        <w:rPr>
          <w:rFonts w:eastAsia="Malgun Gothic" w:cs="v4.2.0"/>
        </w:rPr>
        <w:t xml:space="preserve"> forFR1.</w:t>
      </w:r>
    </w:p>
    <w:p w14:paraId="73857C3A" w14:textId="77777777" w:rsidR="00542EC9" w:rsidRPr="00542EC9" w:rsidRDefault="00542EC9" w:rsidP="00542EC9">
      <w:pPr>
        <w:rPr>
          <w:rFonts w:eastAsia="Malgun Gothic"/>
        </w:rPr>
      </w:pPr>
      <w:r w:rsidRPr="00542EC9">
        <w:rPr>
          <w:rFonts w:eastAsia="Malgun Gothic"/>
        </w:rPr>
        <w:t xml:space="preserve">The UE shall not consider a </w:t>
      </w:r>
      <w:r w:rsidRPr="00542EC9">
        <w:rPr>
          <w:rFonts w:eastAsia="Malgun Gothic"/>
          <w:lang w:eastAsia="zh-CN"/>
        </w:rPr>
        <w:t>NR</w:t>
      </w:r>
      <w:r w:rsidRPr="00542EC9">
        <w:rPr>
          <w:rFonts w:eastAsia="Malgun Gothic"/>
        </w:rPr>
        <w:t xml:space="preserve"> neighbour cell in cell reselection, if it is indicated as not allowed in the measurement control system information of the serving cell.</w:t>
      </w:r>
    </w:p>
    <w:p w14:paraId="62FB9F86" w14:textId="4E6C8FE7" w:rsidR="00542EC9" w:rsidRPr="00542EC9" w:rsidRDefault="008E0152" w:rsidP="00542EC9">
      <w:pPr>
        <w:rPr>
          <w:rFonts w:eastAsia="Malgun Gothic" w:cs="v4.2.0"/>
        </w:rPr>
      </w:pPr>
      <w:r w:rsidRPr="006E5949">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6E5949">
        <w:rPr>
          <w:rFonts w:eastAsia="Malgun Gothic" w:cs="v4.2.0"/>
          <w:lang w:eastAsia="zh-CN"/>
        </w:rPr>
        <w:t>8</w:t>
      </w:r>
      <w:r w:rsidRPr="006E5949">
        <w:rPr>
          <w:rFonts w:eastAsia="Malgun Gothic" w:cs="v4.2.0"/>
        </w:rPr>
        <w:t xml:space="preserve">.304 [1] within </w:t>
      </w:r>
      <w:r w:rsidRPr="006E5949">
        <w:rPr>
          <w:rFonts w:eastAsia="Malgun Gothic"/>
        </w:rPr>
        <w:t>K</w:t>
      </w:r>
      <w:r w:rsidRPr="006E5949">
        <w:rPr>
          <w:rFonts w:eastAsia="Malgun Gothic"/>
          <w:vertAlign w:val="subscript"/>
        </w:rPr>
        <w:t>carrier</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w:t>
      </w:r>
      <w:r w:rsidRPr="006E5949">
        <w:rPr>
          <w:rFonts w:eastAsia="Malgun Gothic" w:cs="v4.2.0"/>
        </w:rPr>
        <w:t xml:space="preserve"> +</w:t>
      </w:r>
      <w:r w:rsidRPr="006E5949">
        <w:rPr>
          <w:rFonts w:eastAsia="Malgun Gothic"/>
        </w:rPr>
        <w:t xml:space="preserve"> K</w:t>
      </w:r>
      <w:r w:rsidRPr="006E5949">
        <w:rPr>
          <w:rFonts w:eastAsia="Malgun Gothic"/>
          <w:vertAlign w:val="subscript"/>
        </w:rPr>
        <w:t>carrier_HST</w:t>
      </w:r>
      <w:r w:rsidRPr="006E5949">
        <w:rPr>
          <w:rFonts w:eastAsia="Malgun Gothic"/>
        </w:rPr>
        <w:t xml:space="preserve"> * </w:t>
      </w:r>
      <w:r w:rsidRPr="006E5949">
        <w:rPr>
          <w:rFonts w:eastAsia="Malgun Gothic" w:cs="v4.2.0"/>
        </w:rPr>
        <w:t>T</w:t>
      </w:r>
      <w:r w:rsidRPr="006E5949">
        <w:rPr>
          <w:rFonts w:eastAsia="Malgun Gothic" w:cs="v4.2.0"/>
          <w:vertAlign w:val="subscript"/>
        </w:rPr>
        <w:t>evaluate,NR_Inter_HST</w:t>
      </w:r>
      <w:r w:rsidRPr="006E5949">
        <w:rPr>
          <w:rFonts w:eastAsia="Malgun Gothic" w:cs="v4.2.0"/>
        </w:rPr>
        <w:t xml:space="preserve"> when T</w:t>
      </w:r>
      <w:r w:rsidRPr="006E5949">
        <w:rPr>
          <w:rFonts w:eastAsia="Malgun Gothic" w:cs="v4.2.0"/>
          <w:vertAlign w:val="subscript"/>
        </w:rPr>
        <w:t>reselection</w:t>
      </w:r>
      <w:r w:rsidRPr="006E5949">
        <w:rPr>
          <w:rFonts w:eastAsia="Malgun Gothic" w:cs="v4.2.0"/>
        </w:rPr>
        <w:t xml:space="preserve"> = 0</w:t>
      </w:r>
      <w:r w:rsidRPr="006E5949">
        <w:rPr>
          <w:rFonts w:eastAsia="Malgun Gothic" w:cs="v4.2.0"/>
          <w:i/>
          <w:vertAlign w:val="subscript"/>
        </w:rPr>
        <w:t xml:space="preserve"> </w:t>
      </w:r>
      <w:r w:rsidRPr="006E5949">
        <w:rPr>
          <w:rFonts w:eastAsia="Malgun Gothic" w:cs="v4.2.0"/>
        </w:rPr>
        <w:t>as specified in table 4.2.2.4-1</w:t>
      </w:r>
      <w:r w:rsidRPr="006E5949">
        <w:rPr>
          <w:rFonts w:eastAsia="Malgun Gothic"/>
        </w:rPr>
        <w:t xml:space="preserve"> and table 4.2.2.4-2 </w:t>
      </w:r>
      <w:r w:rsidRPr="006E5949">
        <w:rPr>
          <w:rFonts w:eastAsia="Malgun Gothic" w:cs="v4.2.0"/>
        </w:rPr>
        <w:t xml:space="preserve">if UE declares support of </w:t>
      </w:r>
      <w:r w:rsidRPr="006E5949">
        <w:rPr>
          <w:rFonts w:eastAsia="Malgun Gothic"/>
          <w:szCs w:val="24"/>
          <w:lang w:eastAsia="zh-CN"/>
        </w:rPr>
        <w:t xml:space="preserve">idle mode inter-frequency measurement enhancement when </w:t>
      </w:r>
      <w:r w:rsidRPr="006E5949">
        <w:rPr>
          <w:rFonts w:eastAsia="Malgun Gothic"/>
          <w:bCs/>
        </w:rPr>
        <w:t xml:space="preserve">configured with </w:t>
      </w:r>
      <w:r w:rsidRPr="00AC2726">
        <w:rPr>
          <w:rFonts w:eastAsia="Malgun Gothic" w:cs="v4.2.0"/>
          <w:i/>
          <w:iCs/>
        </w:rPr>
        <w:t>highSpeedMeasInterFreq-r17</w:t>
      </w:r>
      <w:r w:rsidRPr="006E5949">
        <w:rPr>
          <w:rFonts w:eastAsia="Malgun Gothic" w:cs="v4.2.0"/>
        </w:rPr>
        <w:t xml:space="preserve"> </w:t>
      </w:r>
      <w:r w:rsidRPr="006E5949">
        <w:rPr>
          <w:rFonts w:eastAsia="Malgun Gothic"/>
        </w:rPr>
        <w:t>for FR1</w:t>
      </w:r>
      <w:r w:rsidRPr="006E5949">
        <w:rPr>
          <w:rFonts w:eastAsia="Malgun Gothic" w:cs="v4.2.0"/>
        </w:rPr>
        <w:t xml:space="preserve">, otherwise see </w:t>
      </w:r>
      <w:r w:rsidRPr="006E5949">
        <w:rPr>
          <w:rFonts w:eastAsia="Malgun Gothic"/>
        </w:rPr>
        <w:t>table 4.2.2.4-1 only</w:t>
      </w:r>
      <w:r w:rsidRPr="006E5949">
        <w:rPr>
          <w:rFonts w:eastAsia="Malgun Gothic" w:cs="v4.2.0"/>
        </w:rPr>
        <w:t>, provided that the reselection criteria is met by</w:t>
      </w:r>
    </w:p>
    <w:p w14:paraId="6A23CB97"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9D430D">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77777777" w:rsidR="00542EC9" w:rsidRPr="00542EC9" w:rsidRDefault="00542EC9" w:rsidP="009D430D">
      <w:pPr>
        <w:pStyle w:val="B20"/>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77777777" w:rsidR="00542EC9" w:rsidRPr="00542EC9" w:rsidRDefault="00542EC9" w:rsidP="00542EC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515EEC23" w14:textId="77777777" w:rsidR="00542EC9" w:rsidRPr="00542EC9" w:rsidRDefault="00542EC9" w:rsidP="009041DD">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04BD9828" w:rsidR="00542EC9" w:rsidRP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0941972C" w14:textId="77777777" w:rsidR="00A20BE0" w:rsidRPr="00542EC9" w:rsidRDefault="00A20BE0" w:rsidP="00A20BE0">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77777777" w:rsidR="008E0152" w:rsidRPr="00AC1B79" w:rsidRDefault="008E0152"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38"/>
    </w:p>
    <w:p w14:paraId="6AA0F9E2" w14:textId="77777777" w:rsidR="00C93EBE" w:rsidRPr="009C5807" w:rsidRDefault="00C93EBE" w:rsidP="00C93EBE">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27388FA2" w14:textId="77777777" w:rsidR="00E738E0" w:rsidRPr="009C5807" w:rsidRDefault="00E738E0" w:rsidP="00125AB5">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0A1FC3F" w:rsidR="00D10036" w:rsidRDefault="00C93EBE" w:rsidP="00AA52E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7D695D9E" w:rsidR="00D9488A" w:rsidRDefault="00C93EBE" w:rsidP="00D9488A">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2A02A7">
        <w:t>highSpeedMeasFlag-r16</w:t>
      </w:r>
      <w:r w:rsidR="00AA52EB">
        <w:t xml:space="preserve"> is configured and the carrier to be measured is configured with </w:t>
      </w:r>
      <w:r w:rsidR="00AA52EB" w:rsidRPr="002A02A7">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Srxlev &gt; S</w:t>
      </w:r>
      <w:r w:rsidR="00AA52EB" w:rsidRPr="009C5807">
        <w:rPr>
          <w:vertAlign w:val="subscript"/>
        </w:rPr>
        <w:t>nonIntraSearchP</w:t>
      </w:r>
      <w:r w:rsidR="00AA52EB" w:rsidRPr="009C5807">
        <w:t xml:space="preserve"> and Squal &gt; S</w:t>
      </w:r>
      <w:r w:rsidR="00AA52EB" w:rsidRPr="009C5807">
        <w:rPr>
          <w:vertAlign w:val="subscript"/>
        </w:rPr>
        <w:t>nonIntraSearchQ</w:t>
      </w:r>
      <w:r w:rsidR="00AA52EB">
        <w:t xml:space="preserve">, UE is required to meet non high speed requirements no matter whether </w:t>
      </w:r>
      <w:r w:rsidR="00AA52EB" w:rsidRPr="002A02A7">
        <w:t>highSpeedMeasFlag-r16</w:t>
      </w:r>
      <w:r w:rsidR="00AA52EB">
        <w:t xml:space="preserve"> or </w:t>
      </w:r>
      <w:r w:rsidR="00AA52EB" w:rsidRPr="002A02A7">
        <w:t>highSpeedEUTRACarrier-r16</w:t>
      </w:r>
      <w:r w:rsidR="00AA52EB">
        <w:t xml:space="preserve"> is configured</w:t>
      </w:r>
      <w:r w:rsidR="00AA52EB" w:rsidRPr="00885F53">
        <w:t xml:space="preserve"> </w:t>
      </w:r>
      <w:r w:rsidR="00AA52EB">
        <w:t xml:space="preserve">or not. </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w:t>
      </w:r>
      <w:r w:rsidR="00D139B0" w:rsidRPr="009C5807">
        <w:rPr>
          <w:rFonts w:cs="v4.2.0"/>
        </w:rPr>
        <w:t>defined in TS3</w:t>
      </w:r>
      <w:r w:rsidR="00D139B0" w:rsidRPr="009C5807">
        <w:rPr>
          <w:rFonts w:cs="v4.2.0"/>
          <w:lang w:eastAsia="zh-CN"/>
        </w:rPr>
        <w:t>8</w:t>
      </w:r>
      <w:r w:rsidR="00D139B0" w:rsidRPr="009C5807">
        <w:rPr>
          <w:rFonts w:cs="v4.2.0"/>
        </w:rPr>
        <w:t>.304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 xml:space="preserve">when Srxlev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Squal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w:t>
      </w:r>
      <w:r w:rsidR="00E37785" w:rsidRPr="00885F53">
        <w:rPr>
          <w:rFonts w:cs="v4.2.0"/>
          <w:lang w:eastAsia="zh-CN"/>
        </w:rPr>
        <w:t xml:space="preserve"> </w:t>
      </w:r>
      <w:r w:rsidR="00E37785" w:rsidRPr="00885F53">
        <w:rPr>
          <w:rFonts w:cs="v4.2.0"/>
        </w:rPr>
        <w:t>at least 6dB for RSRP reselections based on absolute priorities or 4dB for RSRQ reselections based on absolute priorities</w:t>
      </w:r>
      <w:r w:rsidR="00E37785" w:rsidRPr="00885F53">
        <w:rPr>
          <w:rFonts w:cs="v4.2.0"/>
          <w:lang w:eastAsia="zh-CN"/>
        </w:rPr>
        <w:t>.</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77777777" w:rsidR="00E738E0" w:rsidRPr="009C5807" w:rsidRDefault="00E738E0" w:rsidP="00125AB5">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5EB77BA2" w14:textId="0FF6B8A6" w:rsidR="00C8285F" w:rsidRPr="00885F53" w:rsidRDefault="00C8285F" w:rsidP="00125AB5">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4E693538" w14:textId="77777777" w:rsidR="00E738E0" w:rsidRPr="009C5807" w:rsidRDefault="00E738E0" w:rsidP="00125AB5">
      <w:pPr>
        <w:rPr>
          <w:rFonts w:cs="v4.2.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31340D7F" w14:textId="07BC7DC0" w:rsidR="00C8285F" w:rsidRDefault="00C8285F" w:rsidP="00E738E0"/>
    <w:p w14:paraId="6428E295" w14:textId="5234BC08" w:rsidR="00EB3ABD" w:rsidRPr="00B343A0"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6530F4F5" w14:textId="77777777" w:rsidR="007B1B08" w:rsidRPr="009C5807" w:rsidRDefault="007B1B08" w:rsidP="00E738E0"/>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566C5BB2" w14:textId="77777777" w:rsidR="00E738E0" w:rsidRPr="009C5807" w:rsidRDefault="00E738E0" w:rsidP="00E738E0">
      <w:pPr>
        <w:rPr>
          <w:lang w:eastAsia="ko-KR"/>
        </w:rPr>
      </w:pPr>
      <w:r w:rsidRPr="009C5807">
        <w:rPr>
          <w:lang w:eastAsia="ko-KR"/>
        </w:rPr>
        <w:t>UE shall perform the cell re-selection with minimum interruption in monitoring downlink channels for paging reception.</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t>4.2.2.7</w:t>
      </w:r>
      <w:r w:rsidRPr="009C5807">
        <w:tab/>
        <w:t>General requirements</w:t>
      </w:r>
      <w:bookmarkEnd w:id="40"/>
    </w:p>
    <w:p w14:paraId="0C1DCEBB" w14:textId="1B1C2EAB" w:rsidR="00E738E0" w:rsidRDefault="00E738E0" w:rsidP="00E738E0">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1"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1"/>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58CA49D5" w:rsidR="0022726A" w:rsidRPr="00EF59D1" w:rsidRDefault="0022726A" w:rsidP="0022726A">
      <w:pPr>
        <w:rPr>
          <w:noProof/>
        </w:rPr>
      </w:pPr>
      <w:r w:rsidRPr="00EF59D1">
        <w:rPr>
          <w:noProof/>
        </w:rPr>
        <w:t xml:space="preserve">This </w:t>
      </w:r>
      <w:r w:rsidR="0063092D">
        <w:rPr>
          <w:noProof/>
        </w:rPr>
        <w:t>clause</w:t>
      </w:r>
      <w:r w:rsidRPr="00EF59D1">
        <w:rPr>
          <w:noProof/>
        </w:rPr>
        <w:t xml:space="preserve"> contains the requirements for measurements on intra-frequency NR cells when </w:t>
      </w:r>
      <w:r w:rsidR="00DC4599" w:rsidRPr="00734785">
        <w:rPr>
          <w:rFonts w:eastAsiaTheme="minorEastAsia"/>
          <w:lang w:eastAsia="zh-CN"/>
        </w:rPr>
        <w:t xml:space="preserve">Srxlev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IntraSearchP</w:t>
      </w:r>
      <w:r w:rsidR="00DC4599" w:rsidRPr="00734785">
        <w:rPr>
          <w:rFonts w:eastAsiaTheme="minorEastAsia"/>
          <w:lang w:eastAsia="zh-CN"/>
        </w:rPr>
        <w:t xml:space="preserve"> </w:t>
      </w:r>
      <w:r w:rsidR="00DC4599">
        <w:rPr>
          <w:rFonts w:eastAsiaTheme="minorEastAsia"/>
          <w:lang w:eastAsia="zh-CN"/>
        </w:rPr>
        <w:t>or</w:t>
      </w:r>
      <w:r w:rsidR="00DC4599" w:rsidRPr="00734785">
        <w:rPr>
          <w:rFonts w:eastAsiaTheme="minorEastAsia"/>
          <w:lang w:eastAsia="zh-CN"/>
        </w:rPr>
        <w:t xml:space="preserve"> Squal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2"/>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5C3D776" w14:textId="6D9390C6"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00664298" w:rsidRPr="00664298">
        <w:t xml:space="preserve"> </w:t>
      </w:r>
      <w:r w:rsidR="00664298">
        <w:t>2</w:t>
      </w:r>
      <w:r w:rsidRPr="00AD77EE">
        <w:t>-1.</w:t>
      </w:r>
    </w:p>
    <w:p w14:paraId="252DC9D9" w14:textId="5125E188"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007A57A2" w:rsidRPr="007A57A2">
        <w:t xml:space="preserve"> </w:t>
      </w:r>
      <w:r w:rsidR="007A57A2">
        <w:t>2</w:t>
      </w:r>
      <w:r w:rsidRPr="00AD77EE">
        <w:t>-1.</w:t>
      </w:r>
    </w:p>
    <w:p w14:paraId="68A54699" w14:textId="354A03EF" w:rsidR="0022726A" w:rsidRPr="00486683"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007A57A2" w:rsidRPr="007A57A2">
        <w:t xml:space="preserve"> </w:t>
      </w:r>
      <w:r w:rsidR="007A57A2">
        <w:t>2</w:t>
      </w:r>
      <w:r w:rsidRPr="00950DA1">
        <w:t>-1.</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77777777" w:rsidR="0022726A" w:rsidRPr="00950DA1" w:rsidRDefault="0022726A" w:rsidP="0022726A">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253125B8" w14:textId="25EB0D92"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6980BA77" w14:textId="457471EE"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A7E5108" w14:textId="1F4393C6" w:rsidR="0022726A" w:rsidRPr="00486683"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77777777" w:rsidR="00A20BE0" w:rsidRPr="000B6693" w:rsidRDefault="00A20BE0" w:rsidP="00A20BE0">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77777777" w:rsidR="0022726A" w:rsidRDefault="0022726A"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5E136177" w14:textId="3FB0B4C1"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002E4D01">
        <w:rPr>
          <w:vertAlign w:val="subscript"/>
        </w:rPr>
        <w:t>_Relax</w:t>
      </w:r>
      <w:r w:rsidRPr="00885F53">
        <w:rPr>
          <w:i/>
          <w:vertAlign w:val="subscript"/>
        </w:rPr>
        <w:t xml:space="preserve"> </w:t>
      </w:r>
      <w:r>
        <w:t xml:space="preserve">as specified in </w:t>
      </w:r>
      <w:r w:rsidRPr="00AD77EE">
        <w:t xml:space="preserve">Table </w:t>
      </w:r>
      <w:r>
        <w:t>4.2.2.10.2</w:t>
      </w:r>
      <w:r w:rsidRPr="00AD77EE">
        <w:t>-1.</w:t>
      </w:r>
    </w:p>
    <w:p w14:paraId="288EEF12" w14:textId="04FAEACD"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Pr>
          <w:vertAlign w:val="subscript"/>
        </w:rPr>
        <w:t>_Relax</w:t>
      </w:r>
      <w:r w:rsidRPr="00885F53">
        <w:rPr>
          <w:rFonts w:cs="v4.2.0"/>
        </w:rPr>
        <w:t xml:space="preserve"> </w:t>
      </w:r>
      <w:r>
        <w:t xml:space="preserve">as specified in </w:t>
      </w:r>
      <w:r w:rsidRPr="00AD77EE">
        <w:t xml:space="preserve">Table </w:t>
      </w:r>
      <w:r>
        <w:t>4.2.2.10.2</w:t>
      </w:r>
      <w:r w:rsidRPr="00AD77EE">
        <w:t>-1.</w:t>
      </w:r>
    </w:p>
    <w:p w14:paraId="0E763B0B" w14:textId="3571B2AD" w:rsidR="0022726A" w:rsidRPr="00854F01" w:rsidRDefault="0022726A" w:rsidP="0022726A">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sidR="002E4D01">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8C3BCA2" w14:textId="31F9C1F2" w:rsidR="0022726A" w:rsidRPr="00B73B84" w:rsidRDefault="002E4D01" w:rsidP="00693BAE">
      <w:pPr>
        <w:pStyle w:val="B10"/>
        <w:rPr>
          <w:lang w:eastAsia="zh-CN"/>
        </w:rPr>
      </w:pPr>
      <w:r w:rsidRPr="00390C6A">
        <w:t>-</w:t>
      </w:r>
      <w:r>
        <w:tab/>
      </w:r>
      <w:r w:rsidRPr="00390C6A">
        <w:t>The parameter N</w:t>
      </w:r>
      <w:r w:rsidRPr="00390C6A">
        <w:rPr>
          <w:vertAlign w:val="subscript"/>
        </w:rPr>
        <w:t>carrier_Non_relax</w:t>
      </w:r>
      <w:r w:rsidRPr="00390C6A">
        <w:t xml:space="preserve"> =0.</w:t>
      </w:r>
      <w:r w:rsidR="0022726A">
        <w:rPr>
          <w:lang w:eastAsia="zh-CN"/>
        </w:rPr>
        <w:t>W</w:t>
      </w:r>
      <w:r w:rsidR="0022726A" w:rsidRPr="00C33767">
        <w:rPr>
          <w:lang w:eastAsia="zh-CN"/>
        </w:rPr>
        <w:t xml:space="preserve">hen </w:t>
      </w:r>
      <w:r w:rsidR="0022726A" w:rsidRPr="00A41B58">
        <w:t>Srxlev &gt; S</w:t>
      </w:r>
      <w:r w:rsidR="0022726A" w:rsidRPr="00A41B58">
        <w:rPr>
          <w:vertAlign w:val="subscript"/>
        </w:rPr>
        <w:t>nonIntraSearchP</w:t>
      </w:r>
      <w:r w:rsidR="0022726A" w:rsidRPr="00A41B58">
        <w:t xml:space="preserve"> and Squal &gt; S</w:t>
      </w:r>
      <w:r w:rsidR="0022726A" w:rsidRPr="00EC47A7">
        <w:rPr>
          <w:vertAlign w:val="subscript"/>
        </w:rPr>
        <w:t>nonIntraSearchQ</w:t>
      </w:r>
      <w:r w:rsidR="0022726A" w:rsidRPr="00EC47A7">
        <w:t xml:space="preserve"> and the UE is co</w:t>
      </w:r>
      <w:r w:rsidR="0022726A" w:rsidRPr="00D56527">
        <w:t xml:space="preserve">nfigured with </w:t>
      </w:r>
      <w:r w:rsidR="0022726A" w:rsidRPr="00734785">
        <w:rPr>
          <w:i/>
          <w:iCs/>
          <w:noProof/>
        </w:rPr>
        <w:t>highPriorityMeasRelax</w:t>
      </w:r>
      <w:r w:rsidR="0022726A" w:rsidRPr="00734785">
        <w:rPr>
          <w:noProof/>
        </w:rPr>
        <w:t xml:space="preserve"> [2]</w:t>
      </w:r>
      <w:r w:rsidR="0022726A" w:rsidRPr="00C33767">
        <w:rPr>
          <w:noProof/>
        </w:rPr>
        <w:t xml:space="preserve"> </w:t>
      </w:r>
      <w:r w:rsidR="0022726A" w:rsidRPr="00A41B58">
        <w:rPr>
          <w:noProof/>
        </w:rPr>
        <w:t>then</w:t>
      </w:r>
      <w:r w:rsidR="0022726A" w:rsidRPr="00A41B58">
        <w:t xml:space="preserve"> the UE shall search for inter-frequency layers of higher priority at least every K</w:t>
      </w:r>
      <w:r w:rsidR="0022726A" w:rsidRPr="00EC47A7">
        <w:t>2*T</w:t>
      </w:r>
      <w:r w:rsidR="0022726A" w:rsidRPr="00EC47A7">
        <w:rPr>
          <w:vertAlign w:val="subscript"/>
        </w:rPr>
        <w:t xml:space="preserve">higher_priority_search </w:t>
      </w:r>
      <w:r w:rsidR="0022726A" w:rsidRPr="00EC47A7">
        <w:t>where T</w:t>
      </w:r>
      <w:r w:rsidR="0022726A" w:rsidRPr="00EC47A7">
        <w:rPr>
          <w:vertAlign w:val="subscript"/>
        </w:rPr>
        <w:t>higher_priority_search</w:t>
      </w:r>
      <w:r w:rsidR="0022726A" w:rsidRPr="00D56527">
        <w:t xml:space="preserve"> is described in clause 4.2.2.7 and</w:t>
      </w:r>
      <w:r w:rsidR="0022726A" w:rsidRPr="000D108A">
        <w:t xml:space="preserve">, </w:t>
      </w:r>
      <w:r w:rsidR="0022726A" w:rsidRPr="000D108A">
        <w:rPr>
          <w:snapToGrid w:val="0"/>
          <w:lang w:eastAsia="zh-CN"/>
        </w:rPr>
        <w:t>K2</w:t>
      </w:r>
      <w:r w:rsidR="0022726A" w:rsidRPr="009449C0">
        <w:rPr>
          <w:snapToGrid w:val="0"/>
          <w:lang w:eastAsia="zh-CN"/>
        </w:rPr>
        <w:t xml:space="preserve"> = 60</w:t>
      </w:r>
      <w:r w:rsidR="0022726A" w:rsidRPr="009449C0">
        <w:t xml:space="preserve">. </w:t>
      </w:r>
      <w:r w:rsidR="0022726A" w:rsidRPr="00CF075A">
        <w:t xml:space="preserve">Otherwise if </w:t>
      </w:r>
      <w:r w:rsidR="0022726A" w:rsidRPr="00734785">
        <w:t xml:space="preserve">the UE is not configured with </w:t>
      </w:r>
      <w:r w:rsidR="0022726A" w:rsidRPr="00734785">
        <w:rPr>
          <w:i/>
          <w:iCs/>
          <w:noProof/>
        </w:rPr>
        <w:t>highPriorityMeasRelax</w:t>
      </w:r>
      <w:r w:rsidR="0022726A" w:rsidRPr="00734785">
        <w:rPr>
          <w:noProof/>
        </w:rPr>
        <w:t xml:space="preserve"> [2] then </w:t>
      </w:r>
      <w:r w:rsidR="0022726A" w:rsidRPr="00C33767">
        <w:rPr>
          <w:noProof/>
        </w:rPr>
        <w:t xml:space="preserve">the UE shall </w:t>
      </w:r>
      <w:r w:rsidR="0022726A" w:rsidRPr="00A41B58">
        <w:t>search for inter-frequency layers of higher priority at least every T</w:t>
      </w:r>
      <w:r w:rsidR="0022726A" w:rsidRPr="00A41B58">
        <w:rPr>
          <w:vertAlign w:val="subscript"/>
        </w:rPr>
        <w:t xml:space="preserve">higher_priority_search </w:t>
      </w:r>
      <w:r w:rsidR="0022726A" w:rsidRPr="00A41B58">
        <w:t>where T</w:t>
      </w:r>
      <w:r w:rsidR="0022726A" w:rsidRPr="00EC47A7">
        <w:rPr>
          <w:vertAlign w:val="subscript"/>
        </w:rPr>
        <w:t>higher_priority_search</w:t>
      </w:r>
      <w:r w:rsidR="0022726A" w:rsidRPr="00EC47A7">
        <w:t xml:space="preserve"> is described in clause 4.2.2.7.</w:t>
      </w:r>
    </w:p>
    <w:p w14:paraId="38287010" w14:textId="77777777" w:rsidR="0022726A" w:rsidRPr="00486683" w:rsidRDefault="0022726A" w:rsidP="00301B77"/>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195DA151"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70688E5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5EDDA1F6"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183A2669"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7DE4A92F"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2B99E22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51997426"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B1CADAD"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3BA29C63"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51CAF980"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374FDDF"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3C769264"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857D1F8"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43"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3"/>
          </w:p>
          <w:p w14:paraId="039E0077" w14:textId="1DA14CC1" w:rsidR="00A20BE0" w:rsidRPr="004A3924" w:rsidRDefault="00A20BE0"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78ABAE60" w14:textId="77777777" w:rsidR="00A20BE0" w:rsidRDefault="00A20BE0" w:rsidP="00A20BE0">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330104C" w14:textId="129EF39A"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002E4D01"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5EE1F47" w14:textId="2C78A877"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B32E7AB" w14:textId="64D00E49"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002E4D01"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1AC4E1A2" w14:textId="2DDE5527" w:rsidR="002E4D01" w:rsidRPr="00770117"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2910E71B" w14:textId="77777777" w:rsidR="0022726A" w:rsidRDefault="0022726A" w:rsidP="00734785">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654EB4F6" w14:textId="77777777" w:rsidTr="00A2269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A22697"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244D700E" w:rsidR="00A22697" w:rsidRPr="00542EC9" w:rsidRDefault="00A22697" w:rsidP="00A22697">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6371B67E"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006047B0"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22697"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20793F49" w:rsidR="00A22697" w:rsidRPr="00542EC9" w:rsidRDefault="00A22697" w:rsidP="00A22697">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78CD190A"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7EA0EBE7" w:rsidR="00A22697" w:rsidRPr="00542EC9" w:rsidRDefault="00A22697" w:rsidP="00A22697">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22697"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1902FE88" w:rsidR="00A22697" w:rsidRPr="00542EC9" w:rsidRDefault="00A22697" w:rsidP="00A22697">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3D0CBF1D" w:rsidR="00A22697" w:rsidRPr="00542EC9" w:rsidRDefault="00A22697" w:rsidP="00A22697">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7F0885B" w:rsidR="00A22697" w:rsidRPr="00542EC9" w:rsidRDefault="00A22697" w:rsidP="00A22697">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22697"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A22697" w:rsidRPr="00542EC9" w:rsidRDefault="00A22697" w:rsidP="00A2269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A22697" w:rsidRPr="00542EC9" w:rsidRDefault="00A22697" w:rsidP="00A22697">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A22697" w:rsidRPr="00DF4E37" w:rsidRDefault="00A22697" w:rsidP="00A22697">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7AA71B27" w:rsidR="00A22697" w:rsidRPr="00542EC9" w:rsidRDefault="00A22697" w:rsidP="00A22697">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FB3676A" w:rsidR="00A22697" w:rsidRPr="00542EC9" w:rsidRDefault="00A22697" w:rsidP="00A22697">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54993E33" w:rsidR="00A22697" w:rsidRPr="00542EC9" w:rsidRDefault="00A22697" w:rsidP="00A22697">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77777777" w:rsidR="00A20BE0" w:rsidRPr="00B00A5E" w:rsidRDefault="00A20BE0" w:rsidP="00A20BE0">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77777777" w:rsidR="00EB3ABD" w:rsidRDefault="00EB3AB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415956">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0B8AC9E2" w14:textId="25EEBD46"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4.2.2.11.2</w:t>
      </w:r>
      <w:r w:rsidRPr="00AD77EE">
        <w:t>-1.</w:t>
      </w:r>
    </w:p>
    <w:p w14:paraId="666F87F7" w14:textId="000D0210"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4.2.2.11.2</w:t>
      </w:r>
      <w:r w:rsidRPr="00AD77EE">
        <w:t>-1.</w:t>
      </w:r>
    </w:p>
    <w:p w14:paraId="5FBFF6A8" w14:textId="6647EE71"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sidR="007A4580">
        <w:rPr>
          <w:vertAlign w:val="subscript"/>
        </w:rPr>
        <w:t>_Relax</w:t>
      </w:r>
      <w:r>
        <w:rPr>
          <w:rFonts w:cs="v4.2.0"/>
          <w:vertAlign w:val="subscript"/>
        </w:rPr>
        <w:t xml:space="preserve"> </w:t>
      </w:r>
      <w:r>
        <w:t xml:space="preserve">as specified in </w:t>
      </w:r>
      <w:r w:rsidRPr="00F52E47">
        <w:t xml:space="preserve">Table </w:t>
      </w:r>
      <w:r>
        <w:t>4.2.2.11.2</w:t>
      </w:r>
      <w:r w:rsidRPr="00F52E47">
        <w:t>-1.</w:t>
      </w:r>
    </w:p>
    <w:p w14:paraId="7C16E483" w14:textId="03854883"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3C363591" w14:textId="7252F041" w:rsidR="007A4580" w:rsidRPr="00390C6A" w:rsidRDefault="007A4580"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5B0800E4" w:rsidR="007A4580" w:rsidRPr="00390C6A" w:rsidRDefault="007A4580" w:rsidP="00301B77">
      <w:pPr>
        <w:pStyle w:val="B20"/>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6CFCF2B4" w:rsidR="007A4580" w:rsidRPr="00390C6A" w:rsidRDefault="007A4580" w:rsidP="00301B77">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226029FB" w:rsidR="007A4580" w:rsidRPr="00770117" w:rsidRDefault="007A4580" w:rsidP="00301B77">
      <w:pPr>
        <w:pStyle w:val="B20"/>
      </w:pPr>
      <w:r w:rsidRPr="00390C6A">
        <w:t>-</w:t>
      </w:r>
      <w:r>
        <w:tab/>
      </w:r>
      <w:r w:rsidRPr="00390C6A">
        <w:t>The parameter N</w:t>
      </w:r>
      <w:r w:rsidRPr="00390C6A">
        <w:rPr>
          <w:vertAlign w:val="subscript"/>
        </w:rPr>
        <w:t>carrier_Non_relax</w:t>
      </w:r>
      <w:r w:rsidRPr="00390C6A">
        <w:t xml:space="preserve"> =0.</w:t>
      </w:r>
    </w:p>
    <w:p w14:paraId="109B4329" w14:textId="144BE93D" w:rsidR="00FA1949" w:rsidRDefault="00FA1949" w:rsidP="00FA1949">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77777777" w:rsidR="0022726A" w:rsidRPr="00F52E47" w:rsidRDefault="0022726A"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6680B5E9" w14:textId="69321F0D"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4.2.2.11.3</w:t>
      </w:r>
      <w:r w:rsidRPr="00AD77EE">
        <w:t>-1.</w:t>
      </w:r>
    </w:p>
    <w:p w14:paraId="72CF9B36" w14:textId="0DE838E9"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4.2.2.11.3</w:t>
      </w:r>
      <w:r w:rsidRPr="00AD77EE">
        <w:t>-1.</w:t>
      </w:r>
    </w:p>
    <w:p w14:paraId="21825237" w14:textId="0C6A24EF" w:rsidR="0022726A" w:rsidRDefault="0022726A" w:rsidP="0022726A">
      <w:pPr>
        <w:pStyle w:val="B10"/>
      </w:pPr>
      <w:r w:rsidRPr="00D56527">
        <w:t>-</w:t>
      </w:r>
      <w:r w:rsidRPr="00D56527">
        <w:tab/>
      </w:r>
      <w:r w:rsidRPr="000D108A">
        <w:rPr>
          <w:rFonts w:cs="v4.2.0"/>
        </w:rPr>
        <w:t>T</w:t>
      </w:r>
      <w:r w:rsidRPr="000D108A">
        <w:rPr>
          <w:rFonts w:cs="v4.2.0"/>
          <w:vertAlign w:val="subscript"/>
        </w:rPr>
        <w:t>evaluate,EUTRAN</w:t>
      </w:r>
      <w:r w:rsidR="007A4580">
        <w:rPr>
          <w:vertAlign w:val="subscript"/>
        </w:rPr>
        <w:t>_Relax</w:t>
      </w:r>
      <w:r w:rsidRPr="000D108A">
        <w:rPr>
          <w:rFonts w:cs="v4.2.0"/>
          <w:vertAlign w:val="subscript"/>
        </w:rPr>
        <w:t xml:space="preserve"> </w:t>
      </w:r>
      <w:r w:rsidRPr="000D108A">
        <w:t xml:space="preserve">as specified in Table </w:t>
      </w:r>
      <w:r>
        <w:t>4.2.2.11</w:t>
      </w:r>
      <w:r w:rsidRPr="000D108A">
        <w:t>.3</w:t>
      </w:r>
      <w:r w:rsidRPr="009449C0">
        <w:t>-1.</w:t>
      </w:r>
    </w:p>
    <w:p w14:paraId="5DF25B57" w14:textId="3CB167BE"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656CDA82" w14:textId="0222A752" w:rsidR="007A4580" w:rsidRPr="00390C6A" w:rsidRDefault="007A4580" w:rsidP="007A4580">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17116E05" w:rsidR="007A4580" w:rsidRPr="00390C6A" w:rsidRDefault="007A4580" w:rsidP="007A4580">
      <w:pPr>
        <w:pStyle w:val="B10"/>
        <w:ind w:left="852"/>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0E13D77A" w:rsidR="007A4580" w:rsidRPr="00390C6A" w:rsidRDefault="007A4580" w:rsidP="007A4580">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2DAF194B" w:rsidR="007A4580" w:rsidRPr="00301B77" w:rsidRDefault="007A4580" w:rsidP="00301B77">
      <w:pPr>
        <w:pStyle w:val="B10"/>
        <w:ind w:leftChars="242" w:left="768"/>
      </w:pPr>
      <w:r w:rsidRPr="00390C6A">
        <w:t>-</w:t>
      </w:r>
      <w:r>
        <w:tab/>
      </w:r>
      <w:r w:rsidRPr="00390C6A">
        <w:t>The parameter N</w:t>
      </w:r>
      <w:r w:rsidRPr="00390C6A">
        <w:rPr>
          <w:vertAlign w:val="subscript"/>
        </w:rPr>
        <w:t>carrier_Non_relax</w:t>
      </w:r>
      <w:r w:rsidRPr="00390C6A">
        <w:t xml:space="preserve"> =0.</w:t>
      </w:r>
    </w:p>
    <w:p w14:paraId="5F47A8F4" w14:textId="52BC27AE"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2726A"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22726A" w:rsidRPr="00D56527" w:rsidRDefault="0022726A" w:rsidP="00AB5131">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77777777" w:rsidR="0022726A" w:rsidRPr="00D56527" w:rsidRDefault="0022726A" w:rsidP="00AB5131">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7777777" w:rsidR="0022726A" w:rsidRPr="00D56527" w:rsidRDefault="0022726A" w:rsidP="00AB5131">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5797E27" w14:textId="77777777" w:rsidR="0022726A" w:rsidRPr="00D56527" w:rsidRDefault="0022726A" w:rsidP="00AB5131">
            <w:pPr>
              <w:pStyle w:val="TAH"/>
              <w:rPr>
                <w:rFonts w:cs="Arial"/>
                <w:vertAlign w:val="subscript"/>
                <w:lang w:eastAsia="zh-CN"/>
              </w:rPr>
            </w:pPr>
            <w:r w:rsidRPr="00D56527">
              <w:t>T</w:t>
            </w:r>
            <w:r w:rsidRPr="00D56527">
              <w:rPr>
                <w:vertAlign w:val="subscript"/>
              </w:rPr>
              <w:t>evaluate,EUTRAN</w:t>
            </w:r>
          </w:p>
          <w:p w14:paraId="70E94846" w14:textId="77777777" w:rsidR="0022726A" w:rsidRPr="00D56527" w:rsidRDefault="0022726A" w:rsidP="00AB5131">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77777777" w:rsidR="0022726A" w:rsidRPr="00B00A5E" w:rsidRDefault="0022726A"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3F93784B" w14:textId="77777777" w:rsidR="00EB3ABD" w:rsidRDefault="00EB3ABD" w:rsidP="00EB3ABD">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177AABDE"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77777777"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082331">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529B0916"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20B87F37"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60F51BDF"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363B3160"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08233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15158"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17E1F0EA"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415158" w:rsidRDefault="00BC6DEF" w:rsidP="00BC6DEF">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1BD4FF1" w14:textId="77777777" w:rsidR="00BC6DEF" w:rsidRPr="00415158" w:rsidRDefault="00BC6DEF" w:rsidP="00BC6DEF">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51E40DF5"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34F85EC0"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3757B10F"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415158" w:rsidRDefault="00BC6DEF" w:rsidP="00BC6DEF">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7C55F6" w:rsidRDefault="0031702A" w:rsidP="008A6EF7">
      <w:pPr>
        <w:rPr>
          <w:lang w:val="fr-FR"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[7.5]dB in FR2-2 </w:t>
      </w:r>
      <w:r w:rsidRPr="00415158">
        <w:rPr>
          <w:rFonts w:eastAsiaTheme="minorEastAsia" w:cs="v4.2.0"/>
          <w:lang w:eastAsia="zh-CN"/>
        </w:rPr>
        <w:t>for SS-RSRP reselections based on absolute priorities or 4dB in FR1 and [4]dB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082331">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415158"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3A3066F7"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562ED934" w14:textId="77777777" w:rsidR="00EF71C1" w:rsidRPr="00415158" w:rsidRDefault="00EF71C1" w:rsidP="00EF71C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6DEAD563"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50937FD"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DB5DD06"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415158" w:rsidRDefault="00EF71C1" w:rsidP="00EF71C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77777777" w:rsidR="00D808CB" w:rsidRPr="009C5807" w:rsidRDefault="00D808CB" w:rsidP="00D808C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54CB4D4" w14:textId="4E9422F5"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7E77212C" w:rsidR="003D151D" w:rsidRDefault="0025203F" w:rsidP="0025203F">
      <w:pPr>
        <w:rPr>
          <w:rFonts w:cs="v4.2.0"/>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77777777" w:rsidR="00D808CB" w:rsidRPr="00E32238" w:rsidRDefault="00D808CB" w:rsidP="004868FC">
            <w:pPr>
              <w:pStyle w:val="TAN"/>
            </w:pPr>
            <w:r w:rsidRPr="00E32238">
              <w:t>NOTE 1: The number of DRX cycles in this table is given for the DRX cycles within PTWs.</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3B6D77BC" w14:textId="240DE766" w:rsidR="004868FC" w:rsidRPr="004868FC" w:rsidRDefault="004868FC" w:rsidP="003D151D"/>
    <w:p w14:paraId="2CAB01D5" w14:textId="77777777" w:rsidR="00D808CB" w:rsidRPr="00691C10" w:rsidRDefault="00D808CB" w:rsidP="003D151D">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4472F817" w:rsidR="00D808CB" w:rsidRPr="009C5807" w:rsidRDefault="009A1D04"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77777777" w:rsidR="00D808CB" w:rsidRPr="009C5807" w:rsidRDefault="00D808CB" w:rsidP="00D808C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77777777" w:rsidR="00D808CB" w:rsidRDefault="00D808CB" w:rsidP="00D808CB">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2BC181D" w14:textId="70F5974C"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777777" w:rsidR="00D808CB" w:rsidRPr="00E81740" w:rsidRDefault="00D808CB"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02B6AFB" w14:textId="77777777" w:rsidR="00D808CB" w:rsidRPr="00B11B68"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D808CB" w:rsidRDefault="00D808CB" w:rsidP="001313A6">
            <w:pPr>
              <w:rPr>
                <w:rFonts w:ascii="Arial" w:hAnsi="Arial" w:cs="Arial"/>
                <w:sz w:val="18"/>
                <w:lang w:eastAsia="zh-CN"/>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eastAsia="zh-CN"/>
              </w:rPr>
            </w:pPr>
          </w:p>
        </w:tc>
        <w:tc>
          <w:tcPr>
            <w:tcW w:w="756" w:type="dxa"/>
            <w:hideMark/>
          </w:tcPr>
          <w:p w14:paraId="5836C06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347A9AE2" w14:textId="77777777" w:rsidR="00D808CB" w:rsidRPr="00B11B68" w:rsidRDefault="00D808CB" w:rsidP="001313A6">
            <w:pPr>
              <w:rPr>
                <w:rFonts w:ascii="Arial" w:hAnsi="Arial" w:cs="Arial"/>
                <w:sz w:val="18"/>
                <w:lang w:val="en-US" w:eastAsia="zh-CN"/>
              </w:rPr>
            </w:pPr>
          </w:p>
        </w:tc>
        <w:tc>
          <w:tcPr>
            <w:tcW w:w="1874" w:type="dxa"/>
            <w:hideMark/>
          </w:tcPr>
          <w:p w14:paraId="5E94A24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eastAsia="zh-CN"/>
              </w:rPr>
            </w:pPr>
          </w:p>
        </w:tc>
        <w:tc>
          <w:tcPr>
            <w:tcW w:w="756" w:type="dxa"/>
            <w:hideMark/>
          </w:tcPr>
          <w:p w14:paraId="529D33D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E5BE106" w14:textId="77777777" w:rsidR="00D808CB" w:rsidRPr="00B11B68" w:rsidRDefault="00D808CB" w:rsidP="001313A6">
            <w:pPr>
              <w:rPr>
                <w:rFonts w:ascii="Arial" w:hAnsi="Arial" w:cs="Arial"/>
                <w:sz w:val="18"/>
                <w:lang w:val="en-US" w:eastAsia="zh-CN"/>
              </w:rPr>
            </w:pPr>
          </w:p>
        </w:tc>
        <w:tc>
          <w:tcPr>
            <w:tcW w:w="1874" w:type="dxa"/>
            <w:hideMark/>
          </w:tcPr>
          <w:p w14:paraId="25D4971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eastAsia="zh-CN"/>
              </w:rPr>
            </w:pPr>
          </w:p>
        </w:tc>
        <w:tc>
          <w:tcPr>
            <w:tcW w:w="756" w:type="dxa"/>
            <w:hideMark/>
          </w:tcPr>
          <w:p w14:paraId="222C776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5BC665" w14:textId="77777777" w:rsidR="00D808CB" w:rsidRPr="00B11B68" w:rsidRDefault="00D808CB" w:rsidP="001313A6">
            <w:pPr>
              <w:rPr>
                <w:rFonts w:ascii="Arial" w:hAnsi="Arial" w:cs="Arial"/>
                <w:sz w:val="18"/>
                <w:lang w:val="en-US" w:eastAsia="zh-CN"/>
              </w:rPr>
            </w:pPr>
          </w:p>
        </w:tc>
        <w:tc>
          <w:tcPr>
            <w:tcW w:w="1874" w:type="dxa"/>
            <w:hideMark/>
          </w:tcPr>
          <w:p w14:paraId="5AD6CB3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4BD8CAED" w:rsidR="00D808CB" w:rsidRPr="0082197E" w:rsidRDefault="00AB0056"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7777777" w:rsidR="00D808CB" w:rsidRPr="008C6DE4" w:rsidRDefault="00D808CB" w:rsidP="00D808CB">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4A0D2D9A" w14:textId="77777777" w:rsidR="007A5E1E" w:rsidRPr="00806346" w:rsidRDefault="007A5E1E" w:rsidP="007A5E1E">
      <w:pPr>
        <w:pStyle w:val="B10"/>
      </w:pPr>
      <w:r>
        <w:tab/>
        <w:t xml:space="preserve">For 1 Rx RedCap by a margin of </w:t>
      </w:r>
      <w:r w:rsidRPr="002112CB">
        <w:t xml:space="preserve">at least </w:t>
      </w:r>
    </w:p>
    <w:p w14:paraId="769B426F" w14:textId="75681E2E" w:rsidR="007A5E1E" w:rsidRPr="00806346" w:rsidRDefault="007A5E1E" w:rsidP="007A5E1E">
      <w:pPr>
        <w:pStyle w:val="B20"/>
      </w:pPr>
      <w:r>
        <w:tab/>
        <w:t>6</w:t>
      </w:r>
      <w:r w:rsidRPr="00806346">
        <w:t xml:space="preserve"> dB </w:t>
      </w:r>
      <w:r w:rsidRPr="005B7259">
        <w:t xml:space="preserve">in FR1 </w:t>
      </w:r>
      <w:r w:rsidRPr="00806346">
        <w:t xml:space="preserve">for reselections based on ranking or </w:t>
      </w:r>
    </w:p>
    <w:p w14:paraId="3D50A631" w14:textId="7A0BED31" w:rsidR="007A5E1E" w:rsidRPr="00806346" w:rsidRDefault="007A5E1E" w:rsidP="007A5E1E">
      <w:pPr>
        <w:pStyle w:val="B20"/>
      </w:pPr>
      <w:r>
        <w:tab/>
        <w:t>7</w:t>
      </w:r>
      <w:r w:rsidRPr="00806346">
        <w:t xml:space="preserve"> dB </w:t>
      </w:r>
      <w:r w:rsidRPr="005B7259">
        <w:t xml:space="preserve">in FR1 </w:t>
      </w:r>
      <w:r w:rsidRPr="00806346">
        <w:t xml:space="preserve">for SS-RSRP reselections based on absolute priorities or </w:t>
      </w:r>
    </w:p>
    <w:p w14:paraId="37D2D562" w14:textId="234196CD" w:rsidR="00D808CB" w:rsidRPr="002112CB" w:rsidRDefault="007A5E1E" w:rsidP="007A5E1E">
      <w:pPr>
        <w:pStyle w:val="B20"/>
      </w:pPr>
      <w:r>
        <w:tab/>
        <w:t>5</w:t>
      </w:r>
      <w:r w:rsidRPr="00806346">
        <w:t> dB in FR1 for SS-RSRQ reselections based on absolute priorities</w:t>
      </w:r>
      <w:r w:rsidRPr="005B7259">
        <w:t>.</w:t>
      </w:r>
    </w:p>
    <w:p w14:paraId="2E50D71C" w14:textId="18BA4170"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26430885" w:rsidR="00D808CB" w:rsidRPr="008C6DE4" w:rsidRDefault="007A5E1E" w:rsidP="00D808CB">
      <w:pPr>
        <w:pStyle w:val="B30"/>
      </w:pPr>
      <w:r w:rsidRPr="008C6DE4">
        <w:t>-</w:t>
      </w:r>
      <w:r w:rsidRPr="008C6DE4">
        <w:tab/>
        <w:t xml:space="preserve">the cell is at least </w:t>
      </w:r>
      <w:r>
        <w:t>[</w:t>
      </w:r>
      <w:r>
        <w:rPr>
          <w:lang w:eastAsia="zh-CN"/>
        </w:rPr>
        <w:t>6</w:t>
      </w:r>
      <w:r w:rsidRPr="00275B6E">
        <w:t>dB</w:t>
      </w:r>
      <w:r>
        <w:t>]</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5C898F24" w14:textId="77777777" w:rsidR="00D808CB" w:rsidRPr="008C6DE4" w:rsidRDefault="00D808CB" w:rsidP="004868FC">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552A7826" w:rsidR="00D808CB" w:rsidRPr="00B562CD" w:rsidRDefault="007A5E1E" w:rsidP="004868FC">
      <w:pPr>
        <w:pStyle w:val="B4"/>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77777777" w:rsidR="00D808CB" w:rsidRPr="008C6DE4" w:rsidRDefault="00D808CB" w:rsidP="00D808CB">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75C5B762" w14:textId="703D58D4"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69E5DAAE" w14:textId="59503181" w:rsidR="00AA3655" w:rsidRDefault="00AA3655" w:rsidP="00AA3655">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7A181FFC" w:rsidR="00D808CB" w:rsidRPr="00E81740" w:rsidRDefault="00AA3655" w:rsidP="00AA3655">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284E1D10" w14:textId="77777777" w:rsidR="00D808CB" w:rsidRPr="00E32238" w:rsidRDefault="00D808CB" w:rsidP="004868FC">
            <w:pPr>
              <w:pStyle w:val="TAN"/>
            </w:pPr>
            <w:r w:rsidRPr="00E32238">
              <w:t>NOTE 1: The number of DRX cycles in this table is given for the DRX cycles within PTWs.</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AA3655">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AA3655">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AA3655">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AA3655">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B7CE3D4"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713CFC60"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AA3655">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AA3655">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AA3655">
            <w:pPr>
              <w:pStyle w:val="TAL"/>
              <w:rPr>
                <w:lang w:val="en-US" w:eastAsia="zh-CN"/>
              </w:rPr>
            </w:pPr>
            <w:r w:rsidRPr="00581E8E">
              <w:rPr>
                <w:lang w:val="en-US" w:eastAsia="zh-CN"/>
              </w:rPr>
              <w:t>-</w:t>
            </w:r>
          </w:p>
        </w:tc>
        <w:tc>
          <w:tcPr>
            <w:tcW w:w="517" w:type="pct"/>
          </w:tcPr>
          <w:p w14:paraId="639D88B5" w14:textId="77777777" w:rsidR="00D808CB" w:rsidRPr="00581E8E" w:rsidRDefault="00D808CB" w:rsidP="00AA3655">
            <w:pPr>
              <w:pStyle w:val="TAL"/>
              <w:rPr>
                <w:lang w:val="en-US" w:eastAsia="zh-CN"/>
              </w:rPr>
            </w:pPr>
            <w:r w:rsidRPr="00581E8E">
              <w:rPr>
                <w:lang w:val="en-US" w:eastAsia="zh-CN"/>
              </w:rPr>
              <w:t>-</w:t>
            </w:r>
          </w:p>
        </w:tc>
        <w:tc>
          <w:tcPr>
            <w:tcW w:w="493" w:type="pct"/>
          </w:tcPr>
          <w:p w14:paraId="2D9268A3" w14:textId="77777777" w:rsidR="00D808CB" w:rsidRPr="00581E8E" w:rsidRDefault="00D808CB" w:rsidP="00AA3655">
            <w:pPr>
              <w:pStyle w:val="TAC"/>
              <w:rPr>
                <w:lang w:eastAsia="zh-CN"/>
              </w:rPr>
            </w:pPr>
            <w:r>
              <w:rPr>
                <w:lang w:eastAsia="zh-CN"/>
              </w:rPr>
              <w:t>3</w:t>
            </w:r>
          </w:p>
        </w:tc>
        <w:tc>
          <w:tcPr>
            <w:tcW w:w="1283" w:type="pct"/>
            <w:gridSpan w:val="2"/>
          </w:tcPr>
          <w:p w14:paraId="64C509BB" w14:textId="77777777" w:rsidR="00D808CB" w:rsidRPr="00581E8E" w:rsidRDefault="00D808CB" w:rsidP="00AA3655">
            <w:pPr>
              <w:pStyle w:val="TAL"/>
              <w:rPr>
                <w:lang w:eastAsia="zh-CN"/>
              </w:rPr>
            </w:pPr>
            <w:r w:rsidRPr="00581E8E">
              <w:rPr>
                <w:lang w:eastAsia="zh-CN"/>
              </w:rPr>
              <w:t>58.88 x N1 (23 x N1)</w:t>
            </w:r>
          </w:p>
        </w:tc>
        <w:tc>
          <w:tcPr>
            <w:tcW w:w="809" w:type="pct"/>
          </w:tcPr>
          <w:p w14:paraId="761346F0" w14:textId="77777777" w:rsidR="00D808CB" w:rsidRPr="00581E8E" w:rsidRDefault="00D808CB" w:rsidP="00AA3655">
            <w:pPr>
              <w:pStyle w:val="TAL"/>
              <w:rPr>
                <w:lang w:eastAsia="zh-CN"/>
              </w:rPr>
            </w:pPr>
            <w:r w:rsidRPr="00581E8E">
              <w:rPr>
                <w:lang w:eastAsia="zh-CN"/>
              </w:rPr>
              <w:t>2.56 x N1 (1 x N1)</w:t>
            </w:r>
          </w:p>
        </w:tc>
        <w:tc>
          <w:tcPr>
            <w:tcW w:w="858" w:type="pct"/>
          </w:tcPr>
          <w:p w14:paraId="5C9556A1" w14:textId="77777777" w:rsidR="00D808CB" w:rsidRPr="00581E8E" w:rsidRDefault="00D808CB" w:rsidP="00AA3655">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AA3655">
            <w:pPr>
              <w:pStyle w:val="TAL"/>
              <w:rPr>
                <w:lang w:eastAsia="zh-CN"/>
              </w:rPr>
            </w:pPr>
            <w:r w:rsidRPr="00581E8E">
              <w:rPr>
                <w:lang w:eastAsia="zh-CN"/>
              </w:rPr>
              <w:t>5.12</w:t>
            </w:r>
          </w:p>
        </w:tc>
        <w:tc>
          <w:tcPr>
            <w:tcW w:w="401" w:type="pct"/>
          </w:tcPr>
          <w:p w14:paraId="708D7263" w14:textId="77777777" w:rsidR="00D808CB" w:rsidRPr="00581E8E" w:rsidRDefault="00D808CB" w:rsidP="00AA3655">
            <w:pPr>
              <w:pStyle w:val="TAL"/>
              <w:rPr>
                <w:lang w:val="en-US" w:eastAsia="zh-CN"/>
              </w:rPr>
            </w:pPr>
            <w:r w:rsidRPr="00581E8E">
              <w:rPr>
                <w:lang w:val="en-US" w:eastAsia="zh-CN"/>
              </w:rPr>
              <w:t>-</w:t>
            </w:r>
          </w:p>
        </w:tc>
        <w:tc>
          <w:tcPr>
            <w:tcW w:w="517" w:type="pct"/>
          </w:tcPr>
          <w:p w14:paraId="7D6A360C" w14:textId="77777777" w:rsidR="00D808CB" w:rsidRPr="00581E8E" w:rsidRDefault="00D808CB" w:rsidP="00AA3655">
            <w:pPr>
              <w:pStyle w:val="TAL"/>
              <w:rPr>
                <w:lang w:eastAsia="zh-CN"/>
              </w:rPr>
            </w:pPr>
            <w:r w:rsidRPr="00581E8E">
              <w:rPr>
                <w:lang w:eastAsia="zh-CN"/>
              </w:rPr>
              <w:t>-</w:t>
            </w:r>
          </w:p>
        </w:tc>
        <w:tc>
          <w:tcPr>
            <w:tcW w:w="493" w:type="pct"/>
          </w:tcPr>
          <w:p w14:paraId="6EA874C0" w14:textId="77777777" w:rsidR="00D808CB" w:rsidRPr="00581E8E" w:rsidRDefault="00D808CB" w:rsidP="00AA3655">
            <w:pPr>
              <w:pStyle w:val="TAC"/>
              <w:rPr>
                <w:lang w:eastAsia="zh-CN"/>
              </w:rPr>
            </w:pPr>
            <w:r>
              <w:rPr>
                <w:lang w:eastAsia="zh-CN"/>
              </w:rPr>
              <w:t>3</w:t>
            </w:r>
          </w:p>
        </w:tc>
        <w:tc>
          <w:tcPr>
            <w:tcW w:w="1283" w:type="pct"/>
            <w:gridSpan w:val="2"/>
          </w:tcPr>
          <w:p w14:paraId="4F93D678" w14:textId="77777777" w:rsidR="00D808CB" w:rsidRPr="00581E8E" w:rsidRDefault="00D808CB" w:rsidP="00AA3655">
            <w:pPr>
              <w:pStyle w:val="TAL"/>
              <w:rPr>
                <w:lang w:eastAsia="zh-CN"/>
              </w:rPr>
            </w:pPr>
            <w:r w:rsidRPr="00581E8E">
              <w:rPr>
                <w:lang w:eastAsia="zh-CN"/>
              </w:rPr>
              <w:t>117.76 x N1 (23 x N1)</w:t>
            </w:r>
          </w:p>
        </w:tc>
        <w:tc>
          <w:tcPr>
            <w:tcW w:w="809" w:type="pct"/>
          </w:tcPr>
          <w:p w14:paraId="7597A902" w14:textId="77777777" w:rsidR="00D808CB" w:rsidRPr="00581E8E" w:rsidRDefault="00D808CB" w:rsidP="00AA3655">
            <w:pPr>
              <w:pStyle w:val="TAL"/>
              <w:rPr>
                <w:lang w:eastAsia="zh-CN"/>
              </w:rPr>
            </w:pPr>
            <w:r w:rsidRPr="00581E8E">
              <w:rPr>
                <w:lang w:eastAsia="zh-CN"/>
              </w:rPr>
              <w:t>5.12 x N1 (1 x N1)</w:t>
            </w:r>
          </w:p>
        </w:tc>
        <w:tc>
          <w:tcPr>
            <w:tcW w:w="858" w:type="pct"/>
          </w:tcPr>
          <w:p w14:paraId="563BB5C0" w14:textId="77777777" w:rsidR="00D808CB" w:rsidRPr="00581E8E" w:rsidRDefault="00D808CB" w:rsidP="00AA3655">
            <w:pPr>
              <w:pStyle w:val="TAL"/>
              <w:rPr>
                <w:lang w:eastAsia="zh-CN"/>
              </w:rPr>
            </w:pPr>
            <w:r w:rsidRPr="00581E8E">
              <w:rPr>
                <w:lang w:eastAsia="zh-CN"/>
              </w:rPr>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AA3655">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AA3655">
            <w:pPr>
              <w:pStyle w:val="TAL"/>
              <w:rPr>
                <w:lang w:val="en-US" w:eastAsia="zh-CN"/>
              </w:rPr>
            </w:pPr>
            <w:r w:rsidRPr="00581E8E">
              <w:rPr>
                <w:lang w:val="en-US" w:eastAsia="zh-CN"/>
              </w:rPr>
              <w:t>-</w:t>
            </w:r>
          </w:p>
        </w:tc>
        <w:tc>
          <w:tcPr>
            <w:tcW w:w="517" w:type="pct"/>
            <w:hideMark/>
          </w:tcPr>
          <w:p w14:paraId="690ADC4D" w14:textId="77777777" w:rsidR="00D808CB" w:rsidRPr="00581E8E" w:rsidRDefault="00D808CB" w:rsidP="00AA3655">
            <w:pPr>
              <w:pStyle w:val="TAL"/>
              <w:rPr>
                <w:lang w:val="en-US" w:eastAsia="zh-CN"/>
              </w:rPr>
            </w:pPr>
            <w:r w:rsidRPr="00581E8E">
              <w:rPr>
                <w:lang w:eastAsia="zh-CN"/>
              </w:rPr>
              <w:t>-</w:t>
            </w:r>
          </w:p>
        </w:tc>
        <w:tc>
          <w:tcPr>
            <w:tcW w:w="493" w:type="pct"/>
          </w:tcPr>
          <w:p w14:paraId="60B25940" w14:textId="77777777" w:rsidR="00D808CB" w:rsidRPr="00581E8E" w:rsidRDefault="00D808CB" w:rsidP="00AA3655">
            <w:pPr>
              <w:pStyle w:val="TAC"/>
              <w:rPr>
                <w:lang w:eastAsia="zh-CN"/>
              </w:rPr>
            </w:pPr>
            <w:r>
              <w:rPr>
                <w:lang w:eastAsia="zh-CN"/>
              </w:rPr>
              <w:t>3</w:t>
            </w:r>
          </w:p>
        </w:tc>
        <w:tc>
          <w:tcPr>
            <w:tcW w:w="1283" w:type="pct"/>
            <w:gridSpan w:val="2"/>
            <w:hideMark/>
          </w:tcPr>
          <w:p w14:paraId="3516DFF1" w14:textId="77777777" w:rsidR="00D808CB" w:rsidRPr="00581E8E" w:rsidRDefault="00D808CB" w:rsidP="00AA3655">
            <w:pPr>
              <w:pStyle w:val="TAL"/>
              <w:rPr>
                <w:lang w:val="en-US" w:eastAsia="zh-CN"/>
              </w:rPr>
            </w:pPr>
            <w:r w:rsidRPr="00581E8E">
              <w:rPr>
                <w:lang w:eastAsia="zh-CN"/>
              </w:rPr>
              <w:t>235.52 x N1 (23 x N1)</w:t>
            </w:r>
          </w:p>
        </w:tc>
        <w:tc>
          <w:tcPr>
            <w:tcW w:w="809" w:type="pct"/>
            <w:hideMark/>
          </w:tcPr>
          <w:p w14:paraId="4999E569" w14:textId="77777777" w:rsidR="00D808CB" w:rsidRPr="00581E8E" w:rsidRDefault="00D808CB" w:rsidP="00AA3655">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AA3655">
            <w:pPr>
              <w:pStyle w:val="TAL"/>
              <w:rPr>
                <w:lang w:val="en-US" w:eastAsia="zh-CN"/>
              </w:rPr>
            </w:pPr>
            <w:r w:rsidRPr="00581E8E">
              <w:rPr>
                <w:lang w:eastAsia="zh-CN"/>
              </w:rPr>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AA3655">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AA3655">
            <w:pPr>
              <w:pStyle w:val="TAL"/>
              <w:rPr>
                <w:lang w:val="en-US" w:eastAsia="zh-CN"/>
              </w:rPr>
            </w:pPr>
            <w:r w:rsidRPr="00581E8E">
              <w:rPr>
                <w:lang w:eastAsia="zh-CN"/>
              </w:rPr>
              <w:t>0.32</w:t>
            </w:r>
          </w:p>
        </w:tc>
        <w:tc>
          <w:tcPr>
            <w:tcW w:w="517" w:type="pct"/>
            <w:hideMark/>
          </w:tcPr>
          <w:p w14:paraId="78E905C7" w14:textId="77777777" w:rsidR="00D808CB" w:rsidRPr="00581E8E" w:rsidRDefault="00D808CB" w:rsidP="00AA3655">
            <w:pPr>
              <w:pStyle w:val="TAL"/>
              <w:rPr>
                <w:lang w:val="en-US" w:eastAsia="zh-CN"/>
              </w:rPr>
            </w:pPr>
            <w:r w:rsidRPr="00581E8E">
              <w:rPr>
                <w:lang w:eastAsia="zh-CN"/>
              </w:rPr>
              <w:t>≥5.12 (4)</w:t>
            </w:r>
          </w:p>
        </w:tc>
        <w:tc>
          <w:tcPr>
            <w:tcW w:w="493" w:type="pct"/>
          </w:tcPr>
          <w:p w14:paraId="1E8F90C4" w14:textId="77777777" w:rsidR="00D808CB" w:rsidRPr="00581E8E" w:rsidRDefault="00D808CB" w:rsidP="00AA3655">
            <w:pPr>
              <w:pStyle w:val="TAC"/>
              <w:rPr>
                <w:lang w:val="en-US" w:eastAsia="zh-CN"/>
              </w:rPr>
            </w:pPr>
            <w:r>
              <w:rPr>
                <w:lang w:val="en-US" w:eastAsia="zh-CN"/>
              </w:rPr>
              <w:t>8</w:t>
            </w:r>
          </w:p>
        </w:tc>
        <w:tc>
          <w:tcPr>
            <w:tcW w:w="1283" w:type="pct"/>
            <w:gridSpan w:val="2"/>
            <w:vMerge w:val="restart"/>
            <w:hideMark/>
          </w:tcPr>
          <w:p w14:paraId="04B17138" w14:textId="77777777" w:rsidR="00D808CB" w:rsidRPr="00581E8E" w:rsidRDefault="00D808CB" w:rsidP="00AA3655">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AA3655">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1223BC48" w14:textId="77777777" w:rsidR="00D808CB" w:rsidRPr="00581E8E" w:rsidRDefault="00D808CB" w:rsidP="00AA3655">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AA3655">
            <w:pPr>
              <w:pStyle w:val="TAL"/>
              <w:rPr>
                <w:lang w:val="en-US" w:eastAsia="zh-CN"/>
              </w:rPr>
            </w:pPr>
            <w:r w:rsidRPr="00581E8E">
              <w:rPr>
                <w:lang w:eastAsia="zh-CN"/>
              </w:rPr>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AA3655">
            <w:pPr>
              <w:pStyle w:val="TAL"/>
              <w:rPr>
                <w:lang w:val="en-US" w:eastAsia="zh-CN"/>
              </w:rPr>
            </w:pPr>
          </w:p>
        </w:tc>
        <w:tc>
          <w:tcPr>
            <w:tcW w:w="401" w:type="pct"/>
            <w:hideMark/>
          </w:tcPr>
          <w:p w14:paraId="73758912" w14:textId="77777777" w:rsidR="00D808CB" w:rsidRPr="00581E8E" w:rsidRDefault="00D808CB" w:rsidP="00AA3655">
            <w:pPr>
              <w:pStyle w:val="TAL"/>
              <w:rPr>
                <w:lang w:val="en-US" w:eastAsia="zh-CN"/>
              </w:rPr>
            </w:pPr>
            <w:r w:rsidRPr="00581E8E">
              <w:rPr>
                <w:lang w:eastAsia="zh-CN"/>
              </w:rPr>
              <w:t>0.64</w:t>
            </w:r>
          </w:p>
        </w:tc>
        <w:tc>
          <w:tcPr>
            <w:tcW w:w="517" w:type="pct"/>
            <w:hideMark/>
          </w:tcPr>
          <w:p w14:paraId="7F186CA6" w14:textId="77777777" w:rsidR="00D808CB" w:rsidRPr="00581E8E" w:rsidRDefault="00D808CB" w:rsidP="00AA3655">
            <w:pPr>
              <w:pStyle w:val="TAL"/>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AA3655">
            <w:pPr>
              <w:pStyle w:val="TAC"/>
              <w:rPr>
                <w:lang w:val="en-US" w:eastAsia="zh-CN"/>
              </w:rPr>
            </w:pPr>
            <w:r>
              <w:rPr>
                <w:lang w:val="en-US" w:eastAsia="zh-CN"/>
              </w:rPr>
              <w:t>5</w:t>
            </w:r>
          </w:p>
        </w:tc>
        <w:tc>
          <w:tcPr>
            <w:tcW w:w="1283" w:type="pct"/>
            <w:gridSpan w:val="2"/>
            <w:vMerge/>
            <w:hideMark/>
          </w:tcPr>
          <w:p w14:paraId="7C817F2D" w14:textId="77777777" w:rsidR="00D808CB" w:rsidRPr="00581E8E" w:rsidRDefault="00D808CB" w:rsidP="00AA3655">
            <w:pPr>
              <w:pStyle w:val="TAL"/>
              <w:rPr>
                <w:lang w:val="en-US" w:eastAsia="zh-CN"/>
              </w:rPr>
            </w:pPr>
          </w:p>
        </w:tc>
        <w:tc>
          <w:tcPr>
            <w:tcW w:w="809" w:type="pct"/>
            <w:hideMark/>
          </w:tcPr>
          <w:p w14:paraId="0EF8EE11" w14:textId="77777777" w:rsidR="00D808CB" w:rsidRPr="00581E8E" w:rsidRDefault="00D808CB" w:rsidP="00AA3655">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AA3655">
            <w:pPr>
              <w:pStyle w:val="TAL"/>
              <w:rPr>
                <w:lang w:val="en-US" w:eastAsia="zh-CN"/>
              </w:rPr>
            </w:pPr>
            <w:r w:rsidRPr="00581E8E">
              <w:rPr>
                <w:lang w:eastAsia="zh-CN"/>
              </w:rPr>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AA3655">
            <w:pPr>
              <w:pStyle w:val="TAL"/>
              <w:rPr>
                <w:lang w:val="en-US" w:eastAsia="zh-CN"/>
              </w:rPr>
            </w:pPr>
          </w:p>
        </w:tc>
        <w:tc>
          <w:tcPr>
            <w:tcW w:w="401" w:type="pct"/>
            <w:hideMark/>
          </w:tcPr>
          <w:p w14:paraId="05EF0C96" w14:textId="77777777" w:rsidR="00D808CB" w:rsidRPr="00581E8E" w:rsidRDefault="00D808CB" w:rsidP="00AA3655">
            <w:pPr>
              <w:pStyle w:val="TAL"/>
              <w:rPr>
                <w:lang w:val="en-US" w:eastAsia="zh-CN"/>
              </w:rPr>
            </w:pPr>
            <w:r w:rsidRPr="00581E8E">
              <w:rPr>
                <w:lang w:eastAsia="zh-CN"/>
              </w:rPr>
              <w:t>1.28</w:t>
            </w:r>
          </w:p>
        </w:tc>
        <w:tc>
          <w:tcPr>
            <w:tcW w:w="517" w:type="pct"/>
            <w:hideMark/>
          </w:tcPr>
          <w:p w14:paraId="3EC2786F" w14:textId="77777777" w:rsidR="00D808CB" w:rsidRPr="00581E8E" w:rsidRDefault="00D808CB" w:rsidP="00AA3655">
            <w:pPr>
              <w:pStyle w:val="TAL"/>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AA3655">
            <w:pPr>
              <w:pStyle w:val="TAC"/>
              <w:rPr>
                <w:lang w:val="en-US" w:eastAsia="zh-CN"/>
              </w:rPr>
            </w:pPr>
            <w:r>
              <w:rPr>
                <w:lang w:val="en-US" w:eastAsia="zh-CN"/>
              </w:rPr>
              <w:t>4</w:t>
            </w:r>
          </w:p>
        </w:tc>
        <w:tc>
          <w:tcPr>
            <w:tcW w:w="1283" w:type="pct"/>
            <w:gridSpan w:val="2"/>
            <w:vMerge/>
            <w:hideMark/>
          </w:tcPr>
          <w:p w14:paraId="381A2E2E" w14:textId="77777777" w:rsidR="00D808CB" w:rsidRPr="00581E8E" w:rsidRDefault="00D808CB" w:rsidP="00AA3655">
            <w:pPr>
              <w:pStyle w:val="TAL"/>
              <w:rPr>
                <w:lang w:val="en-US" w:eastAsia="zh-CN"/>
              </w:rPr>
            </w:pPr>
          </w:p>
        </w:tc>
        <w:tc>
          <w:tcPr>
            <w:tcW w:w="809" w:type="pct"/>
            <w:hideMark/>
          </w:tcPr>
          <w:p w14:paraId="5F6A5DFF" w14:textId="77777777" w:rsidR="00D808CB" w:rsidRPr="00581E8E" w:rsidRDefault="00D808CB" w:rsidP="00AA3655">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AA3655">
            <w:pPr>
              <w:pStyle w:val="TAL"/>
              <w:rPr>
                <w:lang w:val="en-US" w:eastAsia="zh-CN"/>
              </w:rPr>
            </w:pPr>
            <w:r w:rsidRPr="00581E8E">
              <w:rPr>
                <w:lang w:eastAsia="zh-CN"/>
              </w:rPr>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AA3655">
            <w:pPr>
              <w:pStyle w:val="TAL"/>
              <w:rPr>
                <w:lang w:val="en-US" w:eastAsia="zh-CN"/>
              </w:rPr>
            </w:pPr>
          </w:p>
        </w:tc>
        <w:tc>
          <w:tcPr>
            <w:tcW w:w="401" w:type="pct"/>
            <w:hideMark/>
          </w:tcPr>
          <w:p w14:paraId="2024F6BF" w14:textId="77777777" w:rsidR="00D808CB" w:rsidRPr="00581E8E" w:rsidRDefault="00D808CB" w:rsidP="00AA3655">
            <w:pPr>
              <w:pStyle w:val="TAL"/>
              <w:rPr>
                <w:lang w:val="en-US" w:eastAsia="zh-CN"/>
              </w:rPr>
            </w:pPr>
            <w:r w:rsidRPr="00581E8E">
              <w:rPr>
                <w:lang w:eastAsia="zh-CN"/>
              </w:rPr>
              <w:t>2.56</w:t>
            </w:r>
          </w:p>
        </w:tc>
        <w:tc>
          <w:tcPr>
            <w:tcW w:w="517" w:type="pct"/>
            <w:hideMark/>
          </w:tcPr>
          <w:p w14:paraId="451ABCB3" w14:textId="77777777" w:rsidR="00D808CB" w:rsidRPr="00581E8E" w:rsidRDefault="00D808CB" w:rsidP="00AA3655">
            <w:pPr>
              <w:pStyle w:val="TAL"/>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AA3655">
            <w:pPr>
              <w:pStyle w:val="TAC"/>
              <w:rPr>
                <w:lang w:val="en-US" w:eastAsia="zh-CN"/>
              </w:rPr>
            </w:pPr>
            <w:r>
              <w:rPr>
                <w:lang w:val="en-US" w:eastAsia="zh-CN"/>
              </w:rPr>
              <w:t>3</w:t>
            </w:r>
          </w:p>
        </w:tc>
        <w:tc>
          <w:tcPr>
            <w:tcW w:w="1283" w:type="pct"/>
            <w:gridSpan w:val="2"/>
            <w:vMerge/>
            <w:hideMark/>
          </w:tcPr>
          <w:p w14:paraId="21B4EE1F" w14:textId="77777777" w:rsidR="00D808CB" w:rsidRPr="00581E8E" w:rsidRDefault="00D808CB" w:rsidP="00AA3655">
            <w:pPr>
              <w:pStyle w:val="TAL"/>
              <w:rPr>
                <w:lang w:val="en-US" w:eastAsia="zh-CN"/>
              </w:rPr>
            </w:pPr>
          </w:p>
        </w:tc>
        <w:tc>
          <w:tcPr>
            <w:tcW w:w="809" w:type="pct"/>
            <w:hideMark/>
          </w:tcPr>
          <w:p w14:paraId="351FD7F4" w14:textId="77777777" w:rsidR="00D808CB" w:rsidRPr="00581E8E" w:rsidRDefault="00D808CB" w:rsidP="00AA3655">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AA3655">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4868FC">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23C2B57"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4868F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3D151D">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77777777" w:rsidR="00D808CB" w:rsidRPr="008F77A5" w:rsidRDefault="00D808CB" w:rsidP="00D808CB">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77777777" w:rsidR="00D808CB" w:rsidRDefault="00D808CB" w:rsidP="00D808C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7777777" w:rsidR="00D808CB" w:rsidRPr="009C5807" w:rsidRDefault="00D808CB" w:rsidP="00D808CB">
      <w:pPr>
        <w:pStyle w:val="B10"/>
      </w:pPr>
      <w:r w:rsidRPr="009C5807">
        <w:t>-</w:t>
      </w:r>
      <w:r w:rsidRPr="009C5807">
        <w:tab/>
        <w:t>the same conditions as for inter-frequency RSRP measurements specified in TS 36.133 [15, Annex B.</w:t>
      </w:r>
      <w:r>
        <w:t>x</w:t>
      </w:r>
      <w:r w:rsidRPr="009C5807">
        <w:t>.</w:t>
      </w:r>
      <w:r>
        <w:t>y</w:t>
      </w:r>
      <w:r w:rsidRPr="009C5807">
        <w:t>] are fulfilled for a corresponding Band, and</w:t>
      </w:r>
    </w:p>
    <w:p w14:paraId="41F542A8" w14:textId="77777777" w:rsidR="00D808CB" w:rsidRPr="009C5807" w:rsidRDefault="00D808CB" w:rsidP="00D808CB">
      <w:pPr>
        <w:pStyle w:val="B10"/>
      </w:pPr>
      <w:r w:rsidRPr="009C5807">
        <w:t>-</w:t>
      </w:r>
      <w:r w:rsidRPr="009C5807">
        <w:tab/>
        <w:t>the same conditions as for inter-frequency RSRQ measurements specified in TS 36.133 [15, Annex B.</w:t>
      </w:r>
      <w:r>
        <w:t>x</w:t>
      </w:r>
      <w:r w:rsidRPr="009C5807">
        <w:t>.</w:t>
      </w:r>
      <w:r>
        <w:t>y</w:t>
      </w:r>
      <w:r w:rsidRPr="009C5807">
        <w:t>] are fulfilled for a corresponding Band.</w:t>
      </w:r>
    </w:p>
    <w:p w14:paraId="790AF8A0" w14:textId="4BEA8908"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77777777" w:rsidR="00D808CB" w:rsidRPr="008C6DE4" w:rsidRDefault="00D808CB"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77777777" w:rsidR="00D808CB" w:rsidRPr="005A4EEC" w:rsidRDefault="00D808CB" w:rsidP="00D808CB">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338BBD09" w14:textId="3661F465" w:rsidR="00D808CB" w:rsidRPr="008C6DE4" w:rsidRDefault="00AA3655" w:rsidP="00D808CB">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2DFC329" w14:textId="77777777" w:rsidR="00D808CB" w:rsidRDefault="00D808CB" w:rsidP="00D808CB">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2E66002D" w14:textId="66E99DE8" w:rsidR="00AA3655" w:rsidRPr="00BE54BE" w:rsidRDefault="00AA3655" w:rsidP="00AA3655">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1A2194AB" w:rsidR="00D808CB" w:rsidRPr="00691C10" w:rsidRDefault="00AA3655" w:rsidP="00AA3655">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2B5BB79B" w:rsidR="00D808CB" w:rsidRPr="009C5807" w:rsidRDefault="00D808CB" w:rsidP="00D808CB">
      <w:pPr>
        <w:pStyle w:val="TH"/>
        <w:rPr>
          <w:rFonts w:cs="v4.2.0"/>
          <w:vertAlign w:val="subscript"/>
          <w:lang w:eastAsia="zh-CN"/>
        </w:rPr>
      </w:pPr>
      <w:r w:rsidRPr="009C5807">
        <w:rPr>
          <w:snapToGrid w:val="0"/>
        </w:rPr>
        <w:t>Table 4.2</w:t>
      </w:r>
      <w:r>
        <w:rPr>
          <w:snapToGrid w:val="0"/>
        </w:rPr>
        <w:t>B</w:t>
      </w:r>
      <w:r w:rsidRPr="009C5807">
        <w:rPr>
          <w:snapToGrid w:val="0"/>
        </w:rPr>
        <w:t xml:space="preserve">.2.5-1: </w:t>
      </w:r>
      <w:r w:rsidR="00AA3655" w:rsidRPr="009C5807">
        <w:t>T</w:t>
      </w:r>
      <w:r w:rsidR="00AA3655" w:rsidRPr="009C5807">
        <w:rPr>
          <w:vertAlign w:val="subscript"/>
        </w:rPr>
        <w:t>detect,</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snapToGrid w:val="0"/>
        </w:rPr>
        <w:t xml:space="preserve">, </w:t>
      </w:r>
      <w:r w:rsidR="00AA3655" w:rsidRPr="009C5807">
        <w:t>T</w:t>
      </w:r>
      <w:r w:rsidR="00AA3655" w:rsidRPr="009C5807">
        <w:rPr>
          <w:vertAlign w:val="subscript"/>
        </w:rPr>
        <w:t>measure,</w:t>
      </w:r>
      <w:r w:rsidR="00AA3655" w:rsidRPr="009C5807">
        <w:rPr>
          <w:vertAlign w:val="subscript"/>
          <w:lang w:eastAsia="zh-CN"/>
        </w:rPr>
        <w:t>E</w:t>
      </w:r>
      <w:r w:rsidR="00AA3655" w:rsidRPr="009C5807">
        <w:rPr>
          <w:vertAlign w:val="subscript"/>
        </w:rPr>
        <w:t>UTRAN</w:t>
      </w:r>
      <w:r w:rsidR="00AA3655">
        <w:rPr>
          <w:vertAlign w:val="subscript"/>
        </w:rPr>
        <w:t>_RedCap</w:t>
      </w:r>
      <w:r w:rsidR="00AA3655" w:rsidRPr="009C5807">
        <w:rPr>
          <w:vertAlign w:val="subscript"/>
        </w:rPr>
        <w:t>,</w:t>
      </w:r>
      <w:r w:rsidR="00AA3655" w:rsidRPr="009C5807">
        <w:t xml:space="preserve"> and </w:t>
      </w:r>
      <w:r w:rsidR="00AA3655" w:rsidRPr="009C5807">
        <w:rPr>
          <w:rFonts w:cs="v4.2.0"/>
        </w:rPr>
        <w:t>T</w:t>
      </w:r>
      <w:r w:rsidR="00AA3655" w:rsidRPr="009C5807">
        <w:rPr>
          <w:rFonts w:cs="v4.2.0"/>
          <w:vertAlign w:val="subscript"/>
        </w:rPr>
        <w:t>evaluate,</w:t>
      </w:r>
      <w:r w:rsidR="00AA3655" w:rsidRPr="009C5807">
        <w:rPr>
          <w:rFonts w:cs="v4.2.0"/>
          <w:vertAlign w:val="subscript"/>
          <w:lang w:eastAsia="zh-CN"/>
        </w:rPr>
        <w:t>E</w:t>
      </w:r>
      <w:r w:rsidR="00AA3655" w:rsidRPr="009C5807">
        <w:rPr>
          <w:rFonts w:cs="v4.2.0"/>
          <w:vertAlign w:val="subscript"/>
        </w:rPr>
        <w:t>UTRAN</w:t>
      </w:r>
      <w:r w:rsidR="00AA3655">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AB0056" w:rsidRPr="00691C10" w14:paraId="5F7B7731"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573735A" w14:textId="0E5FF32C" w:rsidR="00AB0056" w:rsidRDefault="00AB0056" w:rsidP="00AB0056">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491D22DB" w14:textId="12009DA1" w:rsidR="00AB0056" w:rsidRDefault="00AB0056" w:rsidP="00AB0056">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DCEF941" w14:textId="3CABD745" w:rsidR="00AB0056" w:rsidRDefault="00AB0056" w:rsidP="00AB0056">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3D40AE" w14:textId="276E4B3C" w:rsidR="00AB0056" w:rsidRDefault="00AB0056" w:rsidP="00AB0056">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30E715AC" w14:textId="4D48F61E" w:rsidR="00AB0056" w:rsidRDefault="00AB0056" w:rsidP="00AB0056">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2C3745BF" w14:textId="0316B505" w:rsidR="00AB0056" w:rsidRDefault="00AB0056" w:rsidP="00AB0056">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AD0A72A" w:rsidR="00FF5110" w:rsidRPr="00691C10" w:rsidRDefault="00AB0056"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7pt;mso-width-percent:0;mso-height-percent:0;mso-width-percent:0;mso-height-percent:0" o:ole="">
                  <v:imagedata r:id="rId13" o:title=""/>
                </v:shape>
                <o:OLEObject Type="Embed" ProgID="Equation.3" ShapeID="_x0000_i1025" DrawAspect="Content" ObjectID="_1742352505" r:id="rId14"/>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77777777" w:rsidR="00FF5110" w:rsidRPr="00691C10" w:rsidRDefault="00FF5110" w:rsidP="005145F6">
            <w:pPr>
              <w:pStyle w:val="TAN"/>
            </w:pPr>
            <w:r w:rsidRPr="00691C10">
              <w:t>NOTE 1: The number of DRX cycles in this table is given for the DRX cycles within PTWs.</w:t>
            </w:r>
          </w:p>
          <w:p w14:paraId="23BB249A" w14:textId="77777777" w:rsidR="00FF5110" w:rsidRDefault="00FF5110" w:rsidP="005145F6">
            <w:pPr>
              <w:pStyle w:val="TAN"/>
            </w:pPr>
            <w:r w:rsidRPr="00691C10">
              <w:t>NOTE 2: The eDRX_IDLE cycle lengths are as specified in Section 10.5.5.32 of TS 24.008 [34].</w:t>
            </w:r>
          </w:p>
          <w:p w14:paraId="5D77F98A" w14:textId="77777777" w:rsidR="00FF5110" w:rsidRDefault="00FF5110" w:rsidP="005145F6">
            <w:pPr>
              <w:pStyle w:val="TAN"/>
            </w:pPr>
            <w:r>
              <w:t>NOTE 3: Number of eDRX cycles when eDRX_IDLE cycle length equals 5.12s,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1C0932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784208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42E18DB9" w14:textId="77777777" w:rsidR="000558CD" w:rsidRPr="00082331" w:rsidRDefault="000558CD" w:rsidP="000558CD">
      <w:pPr>
        <w:pStyle w:val="B10"/>
        <w:rPr>
          <w:rFonts w:cs="v4.2.0"/>
        </w:rPr>
      </w:pPr>
      <w:r>
        <w:rPr>
          <w:iCs/>
        </w:rPr>
        <w:t>-</w:t>
      </w:r>
      <w:r>
        <w:rPr>
          <w:iCs/>
        </w:rPr>
        <w:tab/>
      </w:r>
      <w:r w:rsidRPr="005D47F5">
        <w:rPr>
          <w:i/>
        </w:rPr>
        <w:t xml:space="preserve">s-SearchDeltaP-r16 </w:t>
      </w:r>
      <w:r w:rsidRPr="006857A3">
        <w:rPr>
          <w:lang w:eastAsia="sv-SE"/>
        </w:rPr>
        <w:t xml:space="preserve">as the signaled value of </w:t>
      </w:r>
      <w:r w:rsidRPr="005D47F5">
        <w:rPr>
          <w:i/>
        </w:rPr>
        <w:t xml:space="preserve">s-SearchDeltaP-r16 </w:t>
      </w:r>
      <w:r>
        <w:rPr>
          <w:lang w:eastAsia="sv-SE"/>
        </w:rPr>
        <w:t xml:space="preserve">[2] - </w:t>
      </w:r>
      <w:r w:rsidRPr="006857A3">
        <w:rPr>
          <w:lang w:eastAsia="sv-SE"/>
        </w:rPr>
        <w:t>1 dB.</w:t>
      </w:r>
    </w:p>
    <w:p w14:paraId="6206DD81" w14:textId="77777777" w:rsidR="000558CD" w:rsidRPr="005F511B" w:rsidRDefault="000558CD" w:rsidP="000558CD">
      <w:pPr>
        <w:pStyle w:val="B10"/>
        <w:rPr>
          <w:rFonts w:cs="v4.2.0"/>
        </w:rPr>
      </w:pPr>
      <w:r>
        <w:rPr>
          <w:iCs/>
        </w:rPr>
        <w:t>-</w:t>
      </w:r>
      <w:r>
        <w:rPr>
          <w:iCs/>
        </w:rPr>
        <w:tab/>
      </w:r>
      <w:r w:rsidRPr="005D47F5">
        <w:rPr>
          <w:i/>
        </w:rPr>
        <w:t xml:space="preserve">s-SearchDeltaP-Stationary-r17 </w:t>
      </w:r>
      <w:r w:rsidRPr="006857A3">
        <w:rPr>
          <w:lang w:eastAsia="sv-SE"/>
        </w:rPr>
        <w:t xml:space="preserve">as the signaled value of </w:t>
      </w:r>
      <w:r w:rsidRPr="005D47F5">
        <w:rPr>
          <w:i/>
        </w:rPr>
        <w:t>s-SearchDeltaP-Stationary-r17</w:t>
      </w:r>
      <w:r w:rsidRPr="00C929D4">
        <w:rPr>
          <w:iCs/>
        </w:rPr>
        <w:t xml:space="preserve"> </w:t>
      </w:r>
      <w:r>
        <w:rPr>
          <w:lang w:eastAsia="sv-SE"/>
        </w:rPr>
        <w:t xml:space="preserve">[2] - </w:t>
      </w:r>
      <w:r w:rsidRPr="006857A3">
        <w:rPr>
          <w:lang w:eastAsia="sv-SE"/>
        </w:rPr>
        <w:t>1 dB.</w:t>
      </w:r>
    </w:p>
    <w:p w14:paraId="3C6C7BE6" w14:textId="77777777" w:rsidR="000558CD" w:rsidRPr="005F511B" w:rsidRDefault="000558CD" w:rsidP="000558CD">
      <w:pPr>
        <w:pStyle w:val="B10"/>
        <w:rPr>
          <w:rFonts w:cs="v4.2.0"/>
        </w:rPr>
      </w:pPr>
      <w:r>
        <w:rPr>
          <w:iCs/>
        </w:rPr>
        <w:t>-</w:t>
      </w:r>
      <w:r>
        <w:rPr>
          <w:iCs/>
        </w:rPr>
        <w:tab/>
      </w:r>
      <w:r w:rsidRPr="005D47F5">
        <w:rPr>
          <w:i/>
        </w:rPr>
        <w:t>s-SearchThresholdP-r16</w:t>
      </w:r>
      <w:r>
        <w:rPr>
          <w:iCs/>
        </w:rPr>
        <w:t xml:space="preserve"> </w:t>
      </w:r>
      <w:r w:rsidRPr="006857A3">
        <w:rPr>
          <w:lang w:eastAsia="sv-SE"/>
        </w:rPr>
        <w:t>as the signaled value of</w:t>
      </w:r>
      <w:r w:rsidRPr="005D47F5">
        <w:rPr>
          <w:i/>
          <w:lang w:eastAsia="sv-SE"/>
        </w:rPr>
        <w:t xml:space="preserve"> </w:t>
      </w:r>
      <w:r w:rsidRPr="005D47F5">
        <w:rPr>
          <w:i/>
        </w:rPr>
        <w:t xml:space="preserve">s-SearchThresholdP-r16 </w:t>
      </w:r>
      <w:r>
        <w:rPr>
          <w:lang w:eastAsia="sv-SE"/>
        </w:rPr>
        <w:t xml:space="preserve">[2] + </w:t>
      </w:r>
      <w:r w:rsidRPr="006857A3">
        <w:rPr>
          <w:lang w:eastAsia="sv-SE"/>
        </w:rPr>
        <w:t>1 dB.</w:t>
      </w:r>
    </w:p>
    <w:p w14:paraId="28D9FED2" w14:textId="77777777" w:rsidR="000558CD" w:rsidRPr="005F511B" w:rsidRDefault="000558CD" w:rsidP="000558CD">
      <w:pPr>
        <w:pStyle w:val="B10"/>
        <w:rPr>
          <w:rFonts w:cs="v4.2.0"/>
        </w:rPr>
      </w:pPr>
      <w:r>
        <w:rPr>
          <w:iCs/>
        </w:rPr>
        <w:t>-</w:t>
      </w:r>
      <w:r>
        <w:rPr>
          <w:iCs/>
        </w:rPr>
        <w:tab/>
      </w:r>
      <w:r w:rsidRPr="005D47F5">
        <w:rPr>
          <w:i/>
        </w:rPr>
        <w:t xml:space="preserve">s-SearchThresholdQ-r16 </w:t>
      </w:r>
      <w:r w:rsidRPr="006857A3">
        <w:rPr>
          <w:lang w:eastAsia="sv-SE"/>
        </w:rPr>
        <w:t xml:space="preserve">as the signaled value of </w:t>
      </w:r>
      <w:r w:rsidRPr="005D47F5">
        <w:rPr>
          <w:i/>
        </w:rPr>
        <w:t xml:space="preserve">s-SearchThresholdQ-r16 </w:t>
      </w:r>
      <w:r w:rsidRPr="005D47F5">
        <w:rPr>
          <w:i/>
          <w:lang w:eastAsia="sv-SE"/>
        </w:rPr>
        <w:t>[</w:t>
      </w:r>
      <w:r>
        <w:rPr>
          <w:lang w:eastAsia="sv-SE"/>
        </w:rPr>
        <w:t xml:space="preserve">2] + </w:t>
      </w:r>
      <w:r w:rsidRPr="006857A3">
        <w:rPr>
          <w:lang w:eastAsia="sv-SE"/>
        </w:rPr>
        <w:t>1 dB.</w:t>
      </w:r>
    </w:p>
    <w:p w14:paraId="4E119714" w14:textId="77777777" w:rsidR="000558CD" w:rsidRPr="005F511B" w:rsidRDefault="000558CD" w:rsidP="000558CD">
      <w:pPr>
        <w:pStyle w:val="B10"/>
        <w:rPr>
          <w:rFonts w:cs="v4.2.0"/>
        </w:rPr>
      </w:pPr>
      <w:r>
        <w:rPr>
          <w:iCs/>
        </w:rPr>
        <w:t>-</w:t>
      </w:r>
      <w:r>
        <w:rPr>
          <w:iCs/>
        </w:rPr>
        <w:tab/>
      </w:r>
      <w:r w:rsidRPr="005D47F5">
        <w:rPr>
          <w:i/>
        </w:rPr>
        <w:t xml:space="preserve">s-SearchThresholdP2-r17 </w:t>
      </w:r>
      <w:r w:rsidRPr="006857A3">
        <w:rPr>
          <w:lang w:eastAsia="sv-SE"/>
        </w:rPr>
        <w:t>as the signaled value of</w:t>
      </w:r>
      <w:r w:rsidRPr="005D47F5">
        <w:rPr>
          <w:i/>
          <w:lang w:eastAsia="sv-SE"/>
        </w:rPr>
        <w:t xml:space="preserve"> </w:t>
      </w:r>
      <w:r w:rsidRPr="005D47F5">
        <w:rPr>
          <w:i/>
        </w:rPr>
        <w:t>s-SearchThresholdP2-r17</w:t>
      </w:r>
      <w:r w:rsidRPr="005F511B">
        <w:t xml:space="preserve"> </w:t>
      </w:r>
      <w:r>
        <w:rPr>
          <w:lang w:eastAsia="sv-SE"/>
        </w:rPr>
        <w:t xml:space="preserve">[2] + </w:t>
      </w:r>
      <w:r w:rsidRPr="006857A3">
        <w:rPr>
          <w:lang w:eastAsia="sv-SE"/>
        </w:rPr>
        <w:t>1 dB.</w:t>
      </w:r>
    </w:p>
    <w:p w14:paraId="43D9D9C5" w14:textId="13DDBD79" w:rsidR="000558CD" w:rsidRDefault="000558CD" w:rsidP="000558CD">
      <w:pPr>
        <w:pStyle w:val="B10"/>
        <w:rPr>
          <w:noProof/>
        </w:rPr>
      </w:pPr>
      <w:r>
        <w:rPr>
          <w:iCs/>
        </w:rPr>
        <w:t>-</w:t>
      </w:r>
      <w:r>
        <w:rPr>
          <w:iCs/>
        </w:rPr>
        <w:tab/>
      </w:r>
      <w:r w:rsidRPr="005D47F5">
        <w:rPr>
          <w:i/>
        </w:rPr>
        <w:t>s-SearchThresholdQ2-r17</w:t>
      </w:r>
      <w:r w:rsidRPr="005F511B">
        <w:t xml:space="preserve"> </w:t>
      </w:r>
      <w:r w:rsidRPr="006857A3">
        <w:rPr>
          <w:lang w:eastAsia="sv-SE"/>
        </w:rPr>
        <w:t>as the signaled value of</w:t>
      </w:r>
      <w:r w:rsidRPr="005D47F5">
        <w:rPr>
          <w:i/>
          <w:lang w:eastAsia="sv-SE"/>
        </w:rPr>
        <w:t xml:space="preserve"> </w:t>
      </w:r>
      <w:r w:rsidRPr="005D47F5">
        <w:rPr>
          <w:i/>
        </w:rPr>
        <w:t>s-SearchThresholdQ2-r17</w:t>
      </w:r>
      <w:r w:rsidRPr="005F511B">
        <w:t xml:space="preserve"> </w:t>
      </w:r>
      <w:r>
        <w:rPr>
          <w:lang w:eastAsia="sv-SE"/>
        </w:rPr>
        <w:t xml:space="preserve">[2] + </w:t>
      </w:r>
      <w:r w:rsidRPr="006857A3">
        <w:rPr>
          <w:lang w:eastAsia="sv-SE"/>
        </w:rPr>
        <w:t>1 dB.</w:t>
      </w: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77777777" w:rsidR="00F87F95" w:rsidRDefault="00F87F95" w:rsidP="00F87F9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77777777" w:rsidR="00F87F95" w:rsidRDefault="00F87F95" w:rsidP="00F87F95">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F7C877" w14:textId="77777777" w:rsidR="00F87F95" w:rsidRPr="00AD5C2C" w:rsidRDefault="00F87F95" w:rsidP="00F87F95">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14D23F3F" w14:textId="77777777" w:rsidR="00F87F95" w:rsidRPr="003D532E" w:rsidRDefault="00F87F95" w:rsidP="00F87F95">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60D10856" w14:textId="77777777" w:rsidR="00F87F95" w:rsidRDefault="00F87F95" w:rsidP="00F87F95">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4E39AAC6" w14:textId="77777777" w:rsidR="00F87F95" w:rsidRPr="00806346" w:rsidRDefault="00F87F95" w:rsidP="007B0473">
      <w:pPr>
        <w:rPr>
          <w:lang w:val="en-US" w:eastAsia="zh-CN"/>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77777777" w:rsidR="00F87F95" w:rsidRPr="00AD5C2C" w:rsidRDefault="00F87F95"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777777" w:rsidR="00F87F95" w:rsidRPr="00AD5C2C" w:rsidRDefault="00F87F95"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77777777"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77777777"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7A5E1E" w:rsidRPr="00AD5C2C" w14:paraId="3A7C7BD1" w14:textId="77777777" w:rsidTr="00430B21">
        <w:trPr>
          <w:trHeight w:val="336"/>
        </w:trPr>
        <w:tc>
          <w:tcPr>
            <w:tcW w:w="0" w:type="auto"/>
          </w:tcPr>
          <w:p w14:paraId="0E663C1D" w14:textId="19E6F7E1" w:rsidR="007A5E1E" w:rsidRPr="00C23796" w:rsidRDefault="007A5E1E" w:rsidP="007A5E1E">
            <w:pPr>
              <w:pStyle w:val="TAL"/>
              <w:rPr>
                <w:lang w:val="en-US" w:eastAsia="zh-CN"/>
              </w:rPr>
            </w:pPr>
            <w:r w:rsidRPr="00C23796">
              <w:rPr>
                <w:lang w:val="en-US" w:eastAsia="zh-CN"/>
              </w:rPr>
              <w:t>2.56</w:t>
            </w:r>
          </w:p>
        </w:tc>
        <w:tc>
          <w:tcPr>
            <w:tcW w:w="0" w:type="auto"/>
          </w:tcPr>
          <w:p w14:paraId="031CE73A" w14:textId="03F9ACF9" w:rsidR="007A5E1E" w:rsidRPr="00C23796"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30925CD5" w:rsidR="007A5E1E" w:rsidRPr="00C23796"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733970DA" w:rsidR="007A5E1E" w:rsidRPr="00C23796"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83F826D" w14:textId="77777777" w:rsidTr="00430B21">
        <w:trPr>
          <w:trHeight w:val="336"/>
        </w:trPr>
        <w:tc>
          <w:tcPr>
            <w:tcW w:w="0" w:type="auto"/>
          </w:tcPr>
          <w:p w14:paraId="54A6C256" w14:textId="2EE74BF2" w:rsidR="007A5E1E" w:rsidRPr="00C23796" w:rsidRDefault="007A5E1E" w:rsidP="007A5E1E">
            <w:pPr>
              <w:pStyle w:val="TAL"/>
              <w:rPr>
                <w:lang w:eastAsia="zh-CN"/>
              </w:rPr>
            </w:pPr>
            <w:r w:rsidRPr="00C23796">
              <w:rPr>
                <w:lang w:eastAsia="zh-CN"/>
              </w:rPr>
              <w:t>5.12</w:t>
            </w:r>
          </w:p>
        </w:tc>
        <w:tc>
          <w:tcPr>
            <w:tcW w:w="0" w:type="auto"/>
          </w:tcPr>
          <w:p w14:paraId="1C7A4D0A" w14:textId="4E9648D3" w:rsidR="007A5E1E" w:rsidRPr="00C23796" w:rsidRDefault="007A5E1E" w:rsidP="007A5E1E">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1F06272" w:rsidR="007A5E1E" w:rsidRPr="00C23796" w:rsidRDefault="007A5E1E" w:rsidP="007A5E1E">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522365B"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A5E1E" w:rsidRPr="00AD5C2C" w14:paraId="09012379" w14:textId="77777777" w:rsidTr="00430B21">
        <w:trPr>
          <w:trHeight w:val="336"/>
        </w:trPr>
        <w:tc>
          <w:tcPr>
            <w:tcW w:w="0" w:type="auto"/>
          </w:tcPr>
          <w:p w14:paraId="077B38F6" w14:textId="675DCAF3" w:rsidR="007A5E1E" w:rsidRPr="00C23796" w:rsidRDefault="007A5E1E" w:rsidP="007A5E1E">
            <w:pPr>
              <w:pStyle w:val="TAL"/>
              <w:rPr>
                <w:lang w:eastAsia="zh-CN"/>
              </w:rPr>
            </w:pPr>
            <w:r w:rsidRPr="00C23796">
              <w:rPr>
                <w:lang w:eastAsia="zh-CN"/>
              </w:rPr>
              <w:t>10.24</w:t>
            </w:r>
          </w:p>
        </w:tc>
        <w:tc>
          <w:tcPr>
            <w:tcW w:w="0" w:type="auto"/>
          </w:tcPr>
          <w:p w14:paraId="1D44F309" w14:textId="6CE80F9F" w:rsidR="007A5E1E" w:rsidRPr="00C23796" w:rsidRDefault="007A5E1E" w:rsidP="007A5E1E">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522A3CA" w:rsidR="007A5E1E" w:rsidRPr="00C23796" w:rsidRDefault="007A5E1E" w:rsidP="007A5E1E">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09ABA5F8" w:rsidR="007A5E1E" w:rsidRPr="00C23796" w:rsidRDefault="007A5E1E" w:rsidP="007A5E1E">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2FC064F" w14:textId="77777777" w:rsidR="007A5E1E" w:rsidRDefault="007A5E1E" w:rsidP="007A5E1E">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503316BC" w:rsidR="00791FB3" w:rsidRPr="00693810" w:rsidRDefault="00791FB3" w:rsidP="00430B21">
            <w:pPr>
              <w:pStyle w:val="TAN"/>
              <w:rPr>
                <w:rFonts w:cs="Arial"/>
                <w:szCs w:val="18"/>
                <w:lang w:eastAsia="zh-CN"/>
              </w:rPr>
            </w:pPr>
          </w:p>
        </w:tc>
      </w:tr>
    </w:tbl>
    <w:p w14:paraId="0347AA8D" w14:textId="77777777" w:rsidR="00791FB3" w:rsidRDefault="00791FB3" w:rsidP="00791FB3">
      <w:pPr>
        <w:rPr>
          <w:noProof/>
        </w:rPr>
      </w:pPr>
    </w:p>
    <w:p w14:paraId="3F915131" w14:textId="77777777"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21DC3AB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8C4FCE9" w14:textId="4A012805"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5827313D" w14:textId="77777777" w:rsidR="001E1993" w:rsidRPr="00B11B68" w:rsidRDefault="001E1993" w:rsidP="005145F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1E1993" w:rsidRPr="00B11B68" w:rsidRDefault="001E1993" w:rsidP="005145F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6AEFCDD3"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CB80979" w14:textId="77777777" w:rsidR="001E1993" w:rsidRDefault="001E1993" w:rsidP="005145F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eastAsia="zh-CN"/>
              </w:rPr>
            </w:pPr>
          </w:p>
        </w:tc>
        <w:tc>
          <w:tcPr>
            <w:tcW w:w="751" w:type="dxa"/>
            <w:hideMark/>
          </w:tcPr>
          <w:p w14:paraId="4AF40DD6"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0FC3AEDA" w14:textId="29692EB2"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61178815" w14:textId="77777777" w:rsidR="001E1993" w:rsidRPr="00B11B68" w:rsidRDefault="001E1993" w:rsidP="005145F6">
            <w:pPr>
              <w:rPr>
                <w:rFonts w:ascii="Arial" w:hAnsi="Arial" w:cs="Arial"/>
                <w:sz w:val="18"/>
                <w:lang w:val="en-US" w:eastAsia="zh-CN"/>
              </w:rPr>
            </w:pPr>
          </w:p>
        </w:tc>
        <w:tc>
          <w:tcPr>
            <w:tcW w:w="1860" w:type="dxa"/>
            <w:hideMark/>
          </w:tcPr>
          <w:p w14:paraId="5ECC71E2"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439C64A"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eastAsia="zh-CN"/>
              </w:rPr>
            </w:pPr>
          </w:p>
        </w:tc>
        <w:tc>
          <w:tcPr>
            <w:tcW w:w="751" w:type="dxa"/>
            <w:hideMark/>
          </w:tcPr>
          <w:p w14:paraId="472AFFF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7AA3318" w14:textId="43312533"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776F86F" w14:textId="77777777" w:rsidR="001E1993" w:rsidRPr="00B11B68" w:rsidRDefault="001E1993" w:rsidP="005145F6">
            <w:pPr>
              <w:rPr>
                <w:rFonts w:ascii="Arial" w:hAnsi="Arial" w:cs="Arial"/>
                <w:sz w:val="18"/>
                <w:lang w:val="en-US" w:eastAsia="zh-CN"/>
              </w:rPr>
            </w:pPr>
          </w:p>
        </w:tc>
        <w:tc>
          <w:tcPr>
            <w:tcW w:w="1860" w:type="dxa"/>
            <w:hideMark/>
          </w:tcPr>
          <w:p w14:paraId="6A25968F"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0DDCCB"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eastAsia="zh-CN"/>
              </w:rPr>
            </w:pPr>
          </w:p>
        </w:tc>
        <w:tc>
          <w:tcPr>
            <w:tcW w:w="751" w:type="dxa"/>
            <w:hideMark/>
          </w:tcPr>
          <w:p w14:paraId="45FA16CB"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64954E5" w14:textId="4F6CFAC1"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4AA54A" w14:textId="77777777" w:rsidR="001E1993" w:rsidRPr="00B11B68" w:rsidRDefault="001E1993" w:rsidP="005145F6">
            <w:pPr>
              <w:rPr>
                <w:rFonts w:ascii="Arial" w:hAnsi="Arial" w:cs="Arial"/>
                <w:sz w:val="18"/>
                <w:lang w:val="en-US" w:eastAsia="zh-CN"/>
              </w:rPr>
            </w:pPr>
          </w:p>
        </w:tc>
        <w:tc>
          <w:tcPr>
            <w:tcW w:w="1860" w:type="dxa"/>
            <w:hideMark/>
          </w:tcPr>
          <w:p w14:paraId="58B3E864"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8E71C5F"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5145F6">
        <w:trPr>
          <w:trHeight w:val="336"/>
        </w:trPr>
        <w:tc>
          <w:tcPr>
            <w:tcW w:w="9016" w:type="dxa"/>
            <w:gridSpan w:val="6"/>
          </w:tcPr>
          <w:p w14:paraId="770C0E42" w14:textId="77777777" w:rsidR="001E1993" w:rsidRPr="009C5807" w:rsidRDefault="001E1993"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25F30BF3" w14:textId="2FCBFC88" w:rsidR="001E1993" w:rsidRDefault="006956D8" w:rsidP="005145F6">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781E310E" w14:textId="77777777" w:rsidR="001E1993" w:rsidRDefault="001E1993"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77777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648C79E"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11EC6C5" w14:textId="77777777" w:rsidR="001E1993" w:rsidRPr="00581E8E" w:rsidRDefault="001E1993" w:rsidP="005145F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44BC739E" w14:textId="77777777" w:rsidR="001E1993" w:rsidRPr="00581E8E" w:rsidRDefault="001E1993" w:rsidP="005145F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CAC5E9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BB4EFA3"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75A2FEE" w14:textId="77777777" w:rsidR="001E1993" w:rsidRPr="00581E8E" w:rsidRDefault="001E1993"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73E5E8D2" w14:textId="77777777" w:rsidR="001E1993" w:rsidRPr="00581E8E" w:rsidRDefault="001E1993" w:rsidP="00E45A0C">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E45A0C">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E45A0C">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E45A0C">
            <w:pPr>
              <w:pStyle w:val="TAL"/>
              <w:rPr>
                <w:rFonts w:cs="Arial"/>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5452CFCE" w14:textId="77777777" w:rsidR="001E1993" w:rsidRPr="00581E8E" w:rsidRDefault="001E1993" w:rsidP="00E45A0C">
            <w:pPr>
              <w:pStyle w:val="TAL"/>
              <w:rPr>
                <w:rFonts w:cs="Arial"/>
                <w:lang w:val="en-US" w:eastAsia="zh-CN"/>
              </w:rPr>
            </w:pPr>
            <w:r w:rsidRPr="00581E8E">
              <w:rPr>
                <w:rFonts w:cs="Arial"/>
                <w:lang w:val="en-US" w:eastAsia="zh-CN"/>
              </w:rPr>
              <w:t>(23</w:t>
            </w:r>
            <w:r w:rsidRPr="00581E8E">
              <w:rPr>
                <w:rFonts w:cs="Arial"/>
                <w:lang w:eastAsia="zh-CN"/>
              </w:rPr>
              <w:t xml:space="preserve"> x N1</w:t>
            </w:r>
            <w:r w:rsidRPr="0082197E">
              <w:rPr>
                <w:lang w:val="sv-SE"/>
              </w:rPr>
              <w:t xml:space="preserve"> x </w:t>
            </w:r>
            <w:r w:rsidRPr="0082197E">
              <w:rPr>
                <w:rFonts w:cs="Arial"/>
                <w:lang w:val="sv-SE" w:eastAsia="zh-CN"/>
              </w:rPr>
              <w:t>K3</w:t>
            </w:r>
            <w:r w:rsidRPr="00581E8E">
              <w:rPr>
                <w:rFonts w:cs="Arial"/>
                <w:lang w:val="en-US" w:eastAsia="zh-CN"/>
              </w:rPr>
              <w:t>)</w:t>
            </w:r>
          </w:p>
        </w:tc>
        <w:tc>
          <w:tcPr>
            <w:tcW w:w="809" w:type="pct"/>
            <w:hideMark/>
          </w:tcPr>
          <w:p w14:paraId="07FAE4B6" w14:textId="77777777" w:rsidR="001E1993" w:rsidRPr="00581E8E" w:rsidRDefault="001E1993" w:rsidP="00E45A0C">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E45A0C">
            <w:pPr>
              <w:pStyle w:val="TAL"/>
              <w:rPr>
                <w:lang w:val="en-US" w:eastAsia="zh-CN"/>
              </w:rPr>
            </w:pPr>
          </w:p>
        </w:tc>
        <w:tc>
          <w:tcPr>
            <w:tcW w:w="401" w:type="pct"/>
            <w:hideMark/>
          </w:tcPr>
          <w:p w14:paraId="34B3149F" w14:textId="77777777" w:rsidR="001E1993" w:rsidRPr="00581E8E" w:rsidRDefault="001E1993" w:rsidP="00E45A0C">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E45A0C">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E45A0C">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5145F6">
            <w:pPr>
              <w:rPr>
                <w:rFonts w:ascii="Arial" w:hAnsi="Arial" w:cs="Arial"/>
                <w:sz w:val="18"/>
                <w:lang w:val="en-US" w:eastAsia="zh-CN"/>
              </w:rPr>
            </w:pPr>
          </w:p>
        </w:tc>
        <w:tc>
          <w:tcPr>
            <w:tcW w:w="809" w:type="pct"/>
            <w:hideMark/>
          </w:tcPr>
          <w:p w14:paraId="6C592037" w14:textId="77777777" w:rsidR="001E1993" w:rsidRPr="00581E8E" w:rsidRDefault="001E1993" w:rsidP="00E45A0C">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E45A0C" w:rsidRPr="00B85562" w14:paraId="5DC23B0A" w14:textId="77777777" w:rsidTr="005145F6">
        <w:trPr>
          <w:trHeight w:val="336"/>
        </w:trPr>
        <w:tc>
          <w:tcPr>
            <w:tcW w:w="639" w:type="pct"/>
            <w:vMerge/>
            <w:hideMark/>
          </w:tcPr>
          <w:p w14:paraId="70F4AB9D" w14:textId="77777777" w:rsidR="00E45A0C" w:rsidRPr="00581E8E" w:rsidRDefault="00E45A0C" w:rsidP="00E45A0C">
            <w:pPr>
              <w:pStyle w:val="TAL"/>
              <w:rPr>
                <w:lang w:val="en-US" w:eastAsia="zh-CN"/>
              </w:rPr>
            </w:pPr>
          </w:p>
        </w:tc>
        <w:tc>
          <w:tcPr>
            <w:tcW w:w="401" w:type="pct"/>
            <w:hideMark/>
          </w:tcPr>
          <w:p w14:paraId="75688D35" w14:textId="77777777" w:rsidR="00E45A0C" w:rsidRPr="00581E8E" w:rsidRDefault="00E45A0C" w:rsidP="00E45A0C">
            <w:pPr>
              <w:pStyle w:val="TAL"/>
              <w:rPr>
                <w:lang w:val="en-US" w:eastAsia="zh-CN"/>
              </w:rPr>
            </w:pPr>
            <w:r w:rsidRPr="00581E8E">
              <w:rPr>
                <w:lang w:eastAsia="zh-CN"/>
              </w:rPr>
              <w:t>1.28</w:t>
            </w:r>
          </w:p>
        </w:tc>
        <w:tc>
          <w:tcPr>
            <w:tcW w:w="517" w:type="pct"/>
            <w:hideMark/>
          </w:tcPr>
          <w:p w14:paraId="46FE2F1A" w14:textId="6F3989A6" w:rsidR="00E45A0C" w:rsidRPr="00581E8E" w:rsidRDefault="00E45A0C" w:rsidP="00E45A0C">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E45A0C" w:rsidRPr="00581E8E" w:rsidRDefault="00E45A0C" w:rsidP="00E45A0C">
            <w:pPr>
              <w:pStyle w:val="TAL"/>
              <w:rPr>
                <w:lang w:val="en-US" w:eastAsia="zh-CN"/>
              </w:rPr>
            </w:pPr>
            <w:r>
              <w:rPr>
                <w:lang w:val="en-US" w:eastAsia="zh-CN"/>
              </w:rPr>
              <w:t>4</w:t>
            </w:r>
          </w:p>
        </w:tc>
        <w:tc>
          <w:tcPr>
            <w:tcW w:w="1283" w:type="pct"/>
            <w:gridSpan w:val="2"/>
            <w:vMerge/>
            <w:hideMark/>
          </w:tcPr>
          <w:p w14:paraId="6417C8D4" w14:textId="77777777" w:rsidR="00E45A0C" w:rsidRPr="00581E8E" w:rsidRDefault="00E45A0C" w:rsidP="00E45A0C">
            <w:pPr>
              <w:rPr>
                <w:rFonts w:ascii="Arial" w:hAnsi="Arial" w:cs="Arial"/>
                <w:sz w:val="18"/>
                <w:lang w:val="en-US" w:eastAsia="zh-CN"/>
              </w:rPr>
            </w:pPr>
          </w:p>
        </w:tc>
        <w:tc>
          <w:tcPr>
            <w:tcW w:w="809" w:type="pct"/>
            <w:hideMark/>
          </w:tcPr>
          <w:p w14:paraId="7F804E58" w14:textId="77777777" w:rsidR="00E45A0C" w:rsidRPr="00581E8E" w:rsidRDefault="00E45A0C" w:rsidP="00E45A0C">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E45A0C" w:rsidRPr="00581E8E" w:rsidRDefault="00E45A0C" w:rsidP="00E45A0C">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E45A0C" w:rsidRPr="00B85562" w14:paraId="672EFE9B" w14:textId="77777777" w:rsidTr="005145F6">
        <w:trPr>
          <w:trHeight w:val="336"/>
        </w:trPr>
        <w:tc>
          <w:tcPr>
            <w:tcW w:w="639" w:type="pct"/>
            <w:vMerge/>
            <w:hideMark/>
          </w:tcPr>
          <w:p w14:paraId="7F5FC9F8" w14:textId="77777777" w:rsidR="00E45A0C" w:rsidRPr="00581E8E" w:rsidRDefault="00E45A0C" w:rsidP="00E45A0C">
            <w:pPr>
              <w:pStyle w:val="TAL"/>
              <w:rPr>
                <w:lang w:val="en-US" w:eastAsia="zh-CN"/>
              </w:rPr>
            </w:pPr>
          </w:p>
        </w:tc>
        <w:tc>
          <w:tcPr>
            <w:tcW w:w="401" w:type="pct"/>
            <w:hideMark/>
          </w:tcPr>
          <w:p w14:paraId="18D4190C" w14:textId="77777777" w:rsidR="00E45A0C" w:rsidRPr="00581E8E" w:rsidRDefault="00E45A0C" w:rsidP="00E45A0C">
            <w:pPr>
              <w:pStyle w:val="TAL"/>
              <w:rPr>
                <w:lang w:val="en-US" w:eastAsia="zh-CN"/>
              </w:rPr>
            </w:pPr>
            <w:r w:rsidRPr="00581E8E">
              <w:rPr>
                <w:lang w:eastAsia="zh-CN"/>
              </w:rPr>
              <w:t>2.56</w:t>
            </w:r>
          </w:p>
        </w:tc>
        <w:tc>
          <w:tcPr>
            <w:tcW w:w="517" w:type="pct"/>
            <w:hideMark/>
          </w:tcPr>
          <w:p w14:paraId="1BD18ED8" w14:textId="15548B74" w:rsidR="00E45A0C" w:rsidRPr="00581E8E" w:rsidRDefault="00E45A0C" w:rsidP="00E45A0C">
            <w:pPr>
              <w:pStyle w:val="TAL"/>
              <w:rPr>
                <w:lang w:val="en-US" w:eastAsia="zh-CN"/>
              </w:rPr>
            </w:pPr>
            <w:r w:rsidRPr="00727001">
              <w:rPr>
                <w:lang w:eastAsia="zh-CN"/>
              </w:rPr>
              <w:t>40.96 (32)</w:t>
            </w:r>
          </w:p>
        </w:tc>
        <w:tc>
          <w:tcPr>
            <w:tcW w:w="493" w:type="pct"/>
          </w:tcPr>
          <w:p w14:paraId="5161B1C2" w14:textId="77777777" w:rsidR="00E45A0C" w:rsidRPr="00581E8E" w:rsidRDefault="00E45A0C" w:rsidP="00E45A0C">
            <w:pPr>
              <w:pStyle w:val="TAL"/>
              <w:rPr>
                <w:lang w:val="en-US" w:eastAsia="zh-CN"/>
              </w:rPr>
            </w:pPr>
            <w:r>
              <w:rPr>
                <w:lang w:val="en-US" w:eastAsia="zh-CN"/>
              </w:rPr>
              <w:t>3</w:t>
            </w:r>
          </w:p>
        </w:tc>
        <w:tc>
          <w:tcPr>
            <w:tcW w:w="1283" w:type="pct"/>
            <w:gridSpan w:val="2"/>
            <w:vMerge/>
            <w:hideMark/>
          </w:tcPr>
          <w:p w14:paraId="2BED4FA5" w14:textId="77777777" w:rsidR="00E45A0C" w:rsidRPr="00581E8E" w:rsidRDefault="00E45A0C" w:rsidP="00E45A0C">
            <w:pPr>
              <w:rPr>
                <w:rFonts w:ascii="Arial" w:hAnsi="Arial" w:cs="Arial"/>
                <w:sz w:val="18"/>
                <w:lang w:val="en-US" w:eastAsia="zh-CN"/>
              </w:rPr>
            </w:pPr>
          </w:p>
        </w:tc>
        <w:tc>
          <w:tcPr>
            <w:tcW w:w="809" w:type="pct"/>
            <w:hideMark/>
          </w:tcPr>
          <w:p w14:paraId="4A15438F" w14:textId="5C0B9AF0" w:rsidR="00E45A0C" w:rsidRPr="00581E8E" w:rsidRDefault="00E45A0C" w:rsidP="00E45A0C">
            <w:pPr>
              <w:pStyle w:val="TAL"/>
              <w:rPr>
                <w:lang w:val="en-US" w:eastAsia="zh-CN"/>
              </w:rPr>
            </w:pPr>
            <w:r w:rsidRPr="00727001">
              <w:rPr>
                <w:lang w:eastAsia="zh-CN"/>
              </w:rPr>
              <w:t>20.48</w:t>
            </w:r>
          </w:p>
        </w:tc>
        <w:tc>
          <w:tcPr>
            <w:tcW w:w="858" w:type="pct"/>
            <w:hideMark/>
          </w:tcPr>
          <w:p w14:paraId="2CCD9DE4" w14:textId="2BEA8E69" w:rsidR="00E45A0C" w:rsidRPr="00581E8E" w:rsidRDefault="00E45A0C" w:rsidP="00E45A0C">
            <w:pPr>
              <w:pStyle w:val="TAL"/>
              <w:rPr>
                <w:lang w:val="en-US" w:eastAsia="zh-CN"/>
              </w:rPr>
            </w:pPr>
            <w:r w:rsidRPr="00727001">
              <w:rPr>
                <w:lang w:eastAsia="zh-CN"/>
              </w:rPr>
              <w:t>40.96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0B2963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DCC1F2F"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2AD52B23" w14:textId="631B8B3A" w:rsidR="001E1993" w:rsidRPr="00806346" w:rsidRDefault="006956D8" w:rsidP="00E45A0C">
            <w:pPr>
              <w:pStyle w:val="TAN"/>
              <w:rPr>
                <w:rFonts w:eastAsia="Malgun Gothic"/>
                <w:snapToGrid w:val="0"/>
                <w:lang w:eastAsia="zh-CN"/>
              </w:rPr>
            </w:pPr>
            <w:r w:rsidRPr="00AC5D99">
              <w:rPr>
                <w:rFonts w:eastAsia="Malgun Gothic" w:cs="Arial"/>
                <w:snapToGrid w:val="0"/>
                <w:lang w:eastAsia="zh-CN"/>
              </w:rPr>
              <w:t xml:space="preserve">Note 4: </w:t>
            </w:r>
            <w:r w:rsidRPr="00AC5D99">
              <w:rPr>
                <w:rFonts w:eastAsia="Malgun Gothic" w:cs="Arial"/>
                <w:snapToGrid w:val="0"/>
                <w:lang w:eastAsia="zh-CN"/>
              </w:rPr>
              <w:tab/>
              <w:t xml:space="preserve">The lower bound of PTW length is derived based on  </w:t>
            </w:r>
            <m:oMath>
              <m:d>
                <m:dPr>
                  <m:begChr m:val="⌈"/>
                  <m:endChr m:val="⌉"/>
                  <m:ctrlPr>
                    <w:rPr>
                      <w:rFonts w:ascii="Cambria Math" w:eastAsia="Malgun Gothic" w:hAnsi="Cambria Math" w:cs="Arial"/>
                      <w:snapToGrid w:val="0"/>
                      <w:lang w:eastAsia="zh-CN"/>
                    </w:rPr>
                  </m:ctrlPr>
                </m:dPr>
                <m:e>
                  <m:f>
                    <m:fPr>
                      <m:ctrlPr>
                        <w:rPr>
                          <w:rFonts w:ascii="Cambria Math" w:eastAsia="Malgun Gothic" w:hAnsi="Cambria Math" w:cs="Arial"/>
                          <w:snapToGrid w:val="0"/>
                          <w:lang w:eastAsia="zh-CN"/>
                        </w:rPr>
                      </m:ctrlPr>
                    </m:fPr>
                    <m:num>
                      <m:r>
                        <m:rPr>
                          <m:sty m:val="p"/>
                        </m:rPr>
                        <w:rPr>
                          <w:rFonts w:ascii="Cambria Math" w:eastAsia="Malgun Gothic" w:hAnsi="Cambria Math" w:cs="Arial"/>
                          <w:snapToGrid w:val="0"/>
                          <w:lang w:eastAsia="zh-CN"/>
                        </w:rPr>
                        <m:t>Tevaluate,NR_Intra_RedCap_Relax*DRX_cycle</m:t>
                      </m:r>
                    </m:num>
                    <m:den>
                      <m:r>
                        <m:rPr>
                          <m:sty m:val="p"/>
                        </m:rPr>
                        <w:rPr>
                          <w:rFonts w:ascii="Cambria Math" w:eastAsia="Malgun Gothic" w:hAnsi="Cambria Math" w:cs="Arial"/>
                          <w:snapToGrid w:val="0"/>
                          <w:lang w:eastAsia="zh-CN"/>
                        </w:rPr>
                        <m:t>1.28</m:t>
                      </m:r>
                    </m:den>
                  </m:f>
                </m:e>
              </m:d>
              <m:r>
                <m:rPr>
                  <m:sty m:val="p"/>
                </m:rPr>
                <w:rPr>
                  <w:rFonts w:ascii="Cambria Math" w:eastAsia="Malgun Gothic" w:hAnsi="Cambria Math" w:cs="Arial"/>
                  <w:snapToGrid w:val="0"/>
                  <w:lang w:eastAsia="zh-CN"/>
                </w:rPr>
                <m:t>*1.28</m:t>
              </m:r>
            </m:oMath>
            <w:r w:rsidRPr="00AC5D99">
              <w:rPr>
                <w:rFonts w:eastAsia="Malgun Gothic" w:cs="Arial"/>
                <w:snapToGrid w:val="0"/>
                <w:lang w:eastAsia="zh-CN"/>
              </w:rPr>
              <w:t>.</w:t>
            </w:r>
          </w:p>
          <w:p w14:paraId="4EE4A81E"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E45A0C">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5B101A4D" w:rsidR="001E1993" w:rsidRPr="00581E8E" w:rsidRDefault="00E45A0C" w:rsidP="00E45A0C">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4" w:name="OLE_LINK13"/>
            <w:bookmarkStart w:id="45"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4"/>
            <w:bookmarkEnd w:id="45"/>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1AC0D7BB" w:rsidR="00F87F95" w:rsidRDefault="00791FB3" w:rsidP="00F87F95">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 and not-at-cell edge criteria</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77777777" w:rsidR="00A7079C" w:rsidRDefault="00A7079C" w:rsidP="00A7079C">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r>
        <w:rPr>
          <w:rFonts w:hint="eastAsia"/>
          <w:lang w:val="en-US" w:eastAsia="zh-CN"/>
        </w:rPr>
        <w:t>Re</w:t>
      </w:r>
      <w:r>
        <w:rPr>
          <w:lang w:val="en-US" w:eastAsia="zh-CN"/>
        </w:rPr>
        <w:t>l-16 not at cell edge criteria</w:t>
      </w:r>
    </w:p>
    <w:p w14:paraId="1BFA72DE" w14:textId="73D069F5"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72156BA3" w:rsidR="00A7079C"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7E4C0E" w14:textId="77777777" w:rsidR="00A7079C" w:rsidRDefault="00A7079C" w:rsidP="00A7079C">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F3872C1" w14:textId="77777777" w:rsidR="00A7079C" w:rsidRDefault="00A7079C" w:rsidP="00A7079C">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3971C65" w14:textId="77777777" w:rsidR="00A7079C" w:rsidRPr="00AD5C2C" w:rsidRDefault="00A7079C" w:rsidP="00A7079C">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293712" w14:textId="77777777" w:rsidR="00A7079C" w:rsidRPr="003D532E" w:rsidRDefault="00A7079C" w:rsidP="00A7079C">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53326210" w14:textId="77777777" w:rsidR="00A7079C" w:rsidRDefault="00A7079C" w:rsidP="00A7079C">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2D20AEDD" w14:textId="77777777" w:rsidR="00F87F95" w:rsidRPr="007D3BCC" w:rsidRDefault="00F87F95" w:rsidP="00F87F95"/>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7D76F9B5"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7777777" w:rsidR="00791FB3" w:rsidRPr="0082197E" w:rsidRDefault="00791FB3" w:rsidP="00791FB3">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9AC2EA3" w14:textId="4E92A588" w:rsidR="00F87F95" w:rsidRPr="00EB6EC6" w:rsidRDefault="00F87F95" w:rsidP="00791FB3">
      <w:pPr>
        <w:pStyle w:val="NO"/>
        <w:rPr>
          <w:i/>
          <w:iCs/>
        </w:rPr>
      </w:pPr>
    </w:p>
    <w:p w14:paraId="2D85E2C1" w14:textId="77777777" w:rsidR="00F87F95" w:rsidRDefault="00F87F95" w:rsidP="00F87F95">
      <w:pPr>
        <w:rPr>
          <w:i/>
          <w:iCs/>
        </w:rPr>
      </w:pPr>
    </w:p>
    <w:p w14:paraId="0458E128" w14:textId="73A30CC8" w:rsidR="00F87F95" w:rsidRDefault="00791FB3" w:rsidP="00F87F95">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criterion and stationary and not-at-cell edge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512E4D5D" w:rsidR="00F87F95" w:rsidRPr="00D07D26" w:rsidRDefault="00791FB3" w:rsidP="00F87F95">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Pr>
          <w:lang w:val="en-US" w:eastAsia="zh-CN"/>
        </w:rPr>
        <w:t xml:space="preserve"> and</w:t>
      </w:r>
      <w:r w:rsidRPr="00BE54BE">
        <w:rPr>
          <w:lang w:val="en-US" w:eastAsia="zh-CN"/>
        </w:rPr>
        <w:t xml:space="preserve"> not</w:t>
      </w:r>
      <w:r>
        <w:rPr>
          <w:lang w:val="en-US" w:eastAsia="zh-CN"/>
        </w:rPr>
        <w:t>-</w:t>
      </w:r>
      <w:r w:rsidRPr="00BE54BE">
        <w:rPr>
          <w:lang w:val="en-US" w:eastAsia="zh-CN"/>
        </w:rPr>
        <w:t>at</w:t>
      </w:r>
      <w:r>
        <w:rPr>
          <w:lang w:val="en-US" w:eastAsia="zh-CN"/>
        </w:rPr>
        <w:t>-</w:t>
      </w:r>
      <w:r w:rsidRPr="00BE54BE">
        <w:rPr>
          <w:lang w:val="en-US" w:eastAsia="zh-CN"/>
        </w:rPr>
        <w:t>cell edge 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1487D9A5" w14:textId="77777777" w:rsidR="00F87F95" w:rsidRPr="0082197E" w:rsidRDefault="00F87F95">
      <w:pPr>
        <w:pStyle w:val="B10"/>
        <w:numPr>
          <w:ilvl w:val="0"/>
          <w:numId w:val="25"/>
        </w:numPr>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3AB5566C" w14:textId="77777777" w:rsidR="00F87F95" w:rsidRPr="00D07D26" w:rsidRDefault="00F87F95">
      <w:pPr>
        <w:pStyle w:val="B10"/>
        <w:numPr>
          <w:ilvl w:val="0"/>
          <w:numId w:val="25"/>
        </w:numPr>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042BD9AA" w:rsidR="00F87F95" w:rsidRPr="0082197E" w:rsidRDefault="00791FB3" w:rsidP="00F87F95">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 stationary</w:t>
      </w:r>
      <w:r>
        <w:rPr>
          <w:lang w:val="en-US" w:eastAsia="zh-CN"/>
        </w:rPr>
        <w:t xml:space="preserve"> and</w:t>
      </w:r>
      <w:r w:rsidRPr="0082197E">
        <w:rPr>
          <w:lang w:val="en-US" w:eastAsia="zh-CN"/>
        </w:rPr>
        <w:t xml:space="preserve"> notatcell edge 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7777777" w:rsidR="00F87F95" w:rsidRPr="00D07D26" w:rsidRDefault="00F87F95">
      <w:pPr>
        <w:pStyle w:val="B10"/>
        <w:numPr>
          <w:ilvl w:val="0"/>
          <w:numId w:val="25"/>
        </w:numPr>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1B8DE02"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5F7BE598" w:rsidR="00F87F95" w:rsidRPr="0082197E" w:rsidRDefault="00791FB3" w:rsidP="00F87F95">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and </w:t>
      </w:r>
      <w:r w:rsidRPr="0082197E">
        <w:rPr>
          <w:lang w:val="en-US" w:eastAsia="zh-CN"/>
        </w:rPr>
        <w:t>not-at-cell edge criteri</w:t>
      </w:r>
      <w:r>
        <w:rPr>
          <w:lang w:val="en-US" w:eastAsia="zh-CN"/>
        </w:rPr>
        <w:t>a</w:t>
      </w:r>
      <w:r w:rsidRPr="0082197E">
        <w:rPr>
          <w:lang w:val="en-US" w:eastAsia="zh-CN"/>
        </w:rPr>
        <w:t xml:space="preserve"> and stationary criteri</w:t>
      </w:r>
      <w:r>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014A656F" w:rsidR="00F87F95" w:rsidRPr="0082197E" w:rsidRDefault="008C090A" w:rsidP="008C090A">
      <w:pPr>
        <w:pStyle w:val="B10"/>
        <w:rPr>
          <w:lang w:eastAsia="zh-CN"/>
        </w:rPr>
      </w:pPr>
      <w:r>
        <w:rPr>
          <w:noProof/>
        </w:rPr>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7157CDC1" w:rsidR="00F87F95" w:rsidRDefault="00F87F95" w:rsidP="00D77779"/>
    <w:p w14:paraId="5B4AB75E" w14:textId="77777777" w:rsidR="00D77779" w:rsidRDefault="00D77779" w:rsidP="00D77779">
      <w:pPr>
        <w:pStyle w:val="Heading5"/>
        <w:rPr>
          <w:lang w:val="en-US" w:eastAsia="zh-CN"/>
        </w:rPr>
      </w:pPr>
      <w:r>
        <w:rPr>
          <w:lang w:val="en-US" w:eastAsia="zh-CN"/>
        </w:rPr>
        <w:t>4.2B.2.9.9</w:t>
      </w:r>
      <w:r>
        <w:rPr>
          <w:lang w:val="en-US" w:eastAsia="zh-CN"/>
        </w:rPr>
        <w:tab/>
        <w:t>Measurements for UE fulfilling low mobility criterion</w:t>
      </w:r>
    </w:p>
    <w:p w14:paraId="5C69667E" w14:textId="77777777" w:rsidR="00D77779" w:rsidRPr="00EF59D1" w:rsidRDefault="00D77779" w:rsidP="00D7777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28DC557" w14:textId="77777777" w:rsidR="00D77779" w:rsidRPr="00A41B58" w:rsidRDefault="00D77779" w:rsidP="00D77779">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D88515" w14:textId="77777777" w:rsidR="00D77779" w:rsidRPr="0039265E" w:rsidRDefault="00D77779" w:rsidP="00D77779">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4762E60"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4DDF81D" w14:textId="77777777" w:rsidR="00D77779" w:rsidRDefault="00D77779" w:rsidP="00D7777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52841ED7"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31A001B0"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626D7FC6" w14:textId="77777777" w:rsidR="00D77779" w:rsidRPr="003D532E" w:rsidRDefault="00D77779" w:rsidP="00D77779">
      <w:pPr>
        <w:pStyle w:val="B10"/>
        <w:ind w:left="0" w:firstLine="0"/>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1DCBA9AC" w14:textId="77777777" w:rsidR="00D77779" w:rsidRDefault="00D77779" w:rsidP="00D77779">
      <w:pPr>
        <w:spacing w:after="0"/>
      </w:pPr>
      <w:r w:rsidRPr="003D532E">
        <w:t xml:space="preserve">If the UE is configured with eDRX_IDLE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2938DDB0" w14:textId="77777777" w:rsidR="00D77779" w:rsidRPr="00486683" w:rsidRDefault="00D77779" w:rsidP="00D77779">
      <w:pPr>
        <w:pStyle w:val="B10"/>
      </w:pPr>
    </w:p>
    <w:p w14:paraId="059D773E" w14:textId="77777777" w:rsidR="00D77779" w:rsidRDefault="00D77779" w:rsidP="00034E52">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885F53" w14:paraId="2D5DE5E5"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F431E3"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72A72F6"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890243"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D289555"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8F5EBA5" w14:textId="77777777" w:rsidR="00D77779" w:rsidRPr="00885F53" w:rsidRDefault="00D77779" w:rsidP="008B25C8">
            <w:pPr>
              <w:pStyle w:val="TAH"/>
            </w:pPr>
            <w:r w:rsidRPr="00885F53">
              <w:t>[s] (number of DRX cycles)</w:t>
            </w:r>
          </w:p>
        </w:tc>
      </w:tr>
      <w:tr w:rsidR="00D77779" w:rsidRPr="00EA7096" w14:paraId="02DBA44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494A93"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4BEAEB6" w14:textId="77777777" w:rsidR="00D77779" w:rsidRPr="00950DA1" w:rsidRDefault="00D77779"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4156A1" w14:textId="77777777" w:rsidR="00D77779" w:rsidRPr="00950DA1" w:rsidRDefault="00D77779"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A54882" w14:textId="77777777" w:rsidR="00D77779" w:rsidRPr="00950DA1" w:rsidRDefault="00D77779"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D77779" w:rsidRPr="00885F53" w14:paraId="399294F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39235C"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E0E60C9" w14:textId="77777777" w:rsidR="00D77779" w:rsidRPr="00885F53" w:rsidRDefault="00D77779"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A3B9C3" w14:textId="77777777" w:rsidR="00D77779" w:rsidRPr="00885F53" w:rsidRDefault="00D77779"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1A5744" w14:textId="77777777" w:rsidR="00D77779" w:rsidRPr="00885F53" w:rsidRDefault="00D77779"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D77779" w:rsidRPr="00885F53" w14:paraId="2AE3885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6A53C0"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51BBC2C" w14:textId="77777777" w:rsidR="00D77779" w:rsidRPr="00885F53" w:rsidRDefault="00D77779"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40ED281" w14:textId="77777777" w:rsidR="00D77779" w:rsidRPr="00885F53" w:rsidRDefault="00D77779"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7AE75A1" w14:textId="77777777" w:rsidR="00D77779" w:rsidRPr="00885F53" w:rsidRDefault="00D77779"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D77779" w:rsidRPr="00885F53" w14:paraId="6B66B56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340A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0055ECE" w14:textId="77777777" w:rsidR="00D77779" w:rsidRPr="00885F53" w:rsidRDefault="00D77779"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2C799" w14:textId="77777777" w:rsidR="00D77779" w:rsidRPr="00885F53" w:rsidRDefault="00D77779"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0800C5B" w14:textId="77777777" w:rsidR="00D77779" w:rsidRPr="00885F53" w:rsidRDefault="00D77779"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D77779" w:rsidRPr="00885F53" w14:paraId="3AE8A7F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493E87" w14:textId="77777777" w:rsidR="00D77779" w:rsidRPr="007D632B" w:rsidRDefault="00D77779"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AF09749" w14:textId="77777777" w:rsidR="00D77779" w:rsidRPr="00885F53" w:rsidRDefault="00D77779"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74B90B" w14:textId="77777777" w:rsidR="00DE2AEA" w:rsidRDefault="00DE2AEA" w:rsidP="00DE2AEA"/>
    <w:p w14:paraId="0A812792" w14:textId="5D27159B" w:rsidR="00D77779" w:rsidRDefault="00D77779" w:rsidP="00DE2AEA">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885F53" w14:paraId="3B8FCE4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D7C849"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C2B4D7E"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48C4B9" w14:textId="77777777" w:rsidR="00D77779" w:rsidRPr="00885F53" w:rsidRDefault="00D77779" w:rsidP="008B25C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AFC0E6" w14:textId="77777777" w:rsidR="00D77779" w:rsidRPr="00885F53" w:rsidRDefault="00D77779" w:rsidP="008B25C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8833A2" w14:textId="77777777" w:rsidR="00D77779" w:rsidRPr="00885F53" w:rsidRDefault="00D77779" w:rsidP="008B25C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2731C643" w14:textId="77777777" w:rsidR="00D77779" w:rsidRPr="00885F53" w:rsidRDefault="00D77779" w:rsidP="008B25C8">
            <w:pPr>
              <w:pStyle w:val="TAH"/>
            </w:pPr>
            <w:r w:rsidRPr="00885F53">
              <w:t>[s] (number of DRX cycles)</w:t>
            </w:r>
          </w:p>
        </w:tc>
      </w:tr>
      <w:tr w:rsidR="00D77779" w:rsidRPr="00885F53" w14:paraId="546F3CF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E9871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7F106AE"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99FBF5"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A91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BA74"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E6DB" w14:textId="77777777" w:rsidR="00D77779" w:rsidRPr="00885F53" w:rsidRDefault="00D77779" w:rsidP="008B25C8">
            <w:pPr>
              <w:pStyle w:val="TAH"/>
            </w:pPr>
          </w:p>
        </w:tc>
      </w:tr>
      <w:tr w:rsidR="00D77779" w:rsidRPr="00EA7096" w14:paraId="35BC88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83C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CD6C6B6"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6921454"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D2296AE" w14:textId="77777777" w:rsidR="00D77779" w:rsidRPr="00950DA1" w:rsidRDefault="00D77779"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FB8BF2" w14:textId="77777777" w:rsidR="00D77779" w:rsidRPr="00950DA1" w:rsidRDefault="00D77779"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348AC4" w14:textId="77777777" w:rsidR="00D77779" w:rsidRPr="00950DA1" w:rsidRDefault="00D77779"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D77779" w:rsidRPr="00885F53" w14:paraId="4ADB92E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D9D7CD"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6C38A272"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BCDA7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F16B69E" w14:textId="77777777" w:rsidR="00D77779" w:rsidRPr="00885F53" w:rsidRDefault="00D77779"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890A1" w14:textId="77777777" w:rsidR="00D77779" w:rsidRPr="00885F53" w:rsidRDefault="00D77779"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7816A65" w14:textId="77777777" w:rsidR="00D77779" w:rsidRPr="00885F53" w:rsidRDefault="00D77779"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D77779" w:rsidRPr="00885F53" w14:paraId="74EE8B6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FD5E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62DDCFE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7E2B68"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D542818" w14:textId="77777777" w:rsidR="00D77779" w:rsidRPr="00885F53" w:rsidRDefault="00D77779"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930F89" w14:textId="77777777" w:rsidR="00D77779" w:rsidRPr="00885F53" w:rsidRDefault="00D77779"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C7ED7C" w14:textId="77777777" w:rsidR="00D77779" w:rsidRPr="00885F53" w:rsidRDefault="00D77779"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D77779" w:rsidRPr="00885F53" w14:paraId="70DB198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66FB0E"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FBA460A"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1DD483"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B6E6820" w14:textId="77777777" w:rsidR="00D77779" w:rsidRPr="00885F53" w:rsidRDefault="00D77779"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D78DB" w14:textId="77777777" w:rsidR="00D77779" w:rsidRPr="00885F53" w:rsidRDefault="00D77779"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322C53" w14:textId="77777777" w:rsidR="00D77779" w:rsidRPr="00885F53" w:rsidRDefault="00D77779"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D77779" w:rsidRPr="00885F53" w14:paraId="1EF52D25"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0705FA3" w14:textId="77777777" w:rsidR="00D77779" w:rsidRPr="00885F53" w:rsidRDefault="00D77779"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211BE38" w14:textId="77777777" w:rsidR="00D77779" w:rsidRPr="007D632B" w:rsidRDefault="00D77779"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DBB2131" w14:textId="77777777" w:rsidR="00D77779" w:rsidRPr="00885F53" w:rsidRDefault="00D77779"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ED19DD6" w14:textId="77777777" w:rsidR="00D77779" w:rsidRDefault="00D77779" w:rsidP="00D77779">
      <w:pPr>
        <w:rPr>
          <w:lang w:eastAsia="zh-CN"/>
        </w:rPr>
      </w:pPr>
    </w:p>
    <w:p w14:paraId="0AA0F9D4" w14:textId="77777777" w:rsidR="00D77779" w:rsidRPr="00327784" w:rsidRDefault="00D77779" w:rsidP="00DE2AEA">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46381A6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C9D00BF"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328B3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1358B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3ED32C"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50E03529"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59859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814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242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E273" w14:textId="77777777" w:rsidR="00D77779" w:rsidRPr="00885F53" w:rsidRDefault="00D77779" w:rsidP="008B25C8">
            <w:pPr>
              <w:pStyle w:val="TAH"/>
            </w:pPr>
          </w:p>
        </w:tc>
      </w:tr>
      <w:tr w:rsidR="00D77779" w:rsidRPr="00EA7096" w14:paraId="48D3695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4488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3E31D6"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0AC8B1"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201FF"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3F013A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7D9A1A"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8DD3AC"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DFE73FB"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B43FD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E1FA8A"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379AF6"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940A695"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38C74"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A700E5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2D515904"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55540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B866159"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4D0C572" w14:textId="77777777" w:rsidR="00D77779" w:rsidRDefault="00D77779" w:rsidP="00DE2AEA">
      <w:pPr>
        <w:rPr>
          <w:lang w:val="en-US"/>
        </w:rPr>
      </w:pPr>
    </w:p>
    <w:p w14:paraId="78337BD4" w14:textId="77777777" w:rsidR="00D77779" w:rsidRPr="00327784" w:rsidRDefault="00D77779" w:rsidP="00DE2AEA">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782251E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2276EA"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38D56F"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60E8C6"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CEF1E3"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3CEC4B23"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CECD9"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2A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CEF42"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832E" w14:textId="77777777" w:rsidR="00D77779" w:rsidRPr="00885F53" w:rsidRDefault="00D77779" w:rsidP="008B25C8">
            <w:pPr>
              <w:pStyle w:val="TAH"/>
            </w:pPr>
          </w:p>
        </w:tc>
      </w:tr>
      <w:tr w:rsidR="00D77779" w:rsidRPr="00EA7096" w14:paraId="764A60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0B45DF"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B8452C7"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68832B"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7CF186"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0336853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669D8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B6D0CF"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7583F2"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53A03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D5CD14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A19F5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6BB3D1"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DE1B29"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C4E39C"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48B483F9"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D5896D"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706055F"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D08E135"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62E9DA41" w14:textId="77777777" w:rsidR="00DE2AEA" w:rsidRDefault="00DE2AEA" w:rsidP="00DE2AEA">
      <w:pPr>
        <w:rPr>
          <w:lang w:val="en-US"/>
        </w:rPr>
      </w:pPr>
    </w:p>
    <w:p w14:paraId="5037B981" w14:textId="7D488A2D" w:rsidR="00D77779" w:rsidRPr="00327784" w:rsidRDefault="00D77779" w:rsidP="00DE2AEA">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D77779" w:rsidRPr="00B85562" w14:paraId="788308D9" w14:textId="77777777" w:rsidTr="008B25C8">
        <w:trPr>
          <w:trHeight w:val="1692"/>
        </w:trPr>
        <w:tc>
          <w:tcPr>
            <w:tcW w:w="1198" w:type="dxa"/>
            <w:hideMark/>
          </w:tcPr>
          <w:p w14:paraId="04D45FBC" w14:textId="77777777" w:rsidR="00D77779" w:rsidRPr="00B11B68" w:rsidRDefault="00D77779"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626968EA" w14:textId="77777777" w:rsidR="00D77779" w:rsidRPr="00B11B68" w:rsidRDefault="00D77779" w:rsidP="008B25C8">
            <w:pPr>
              <w:rPr>
                <w:rFonts w:ascii="Arial" w:hAnsi="Arial" w:cs="Arial"/>
                <w:sz w:val="18"/>
                <w:lang w:val="en-US"/>
              </w:rPr>
            </w:pPr>
            <w:r w:rsidRPr="00B11B68">
              <w:rPr>
                <w:rFonts w:ascii="Arial" w:hAnsi="Arial" w:cs="Arial"/>
                <w:b/>
                <w:sz w:val="18"/>
              </w:rPr>
              <w:t>DRX cycle length [s]</w:t>
            </w:r>
          </w:p>
        </w:tc>
        <w:tc>
          <w:tcPr>
            <w:tcW w:w="930" w:type="dxa"/>
            <w:hideMark/>
          </w:tcPr>
          <w:p w14:paraId="00EACD00" w14:textId="77777777" w:rsidR="00D77779" w:rsidRPr="00B11B68" w:rsidRDefault="00D77779"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AC7335E"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70A8A18"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A60A411" w14:textId="77777777" w:rsidR="00D77779" w:rsidRPr="00B11B68" w:rsidRDefault="00D77779"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77779" w:rsidRPr="00B85562" w14:paraId="7A9B1CE8" w14:textId="77777777" w:rsidTr="008B25C8">
        <w:trPr>
          <w:trHeight w:val="673"/>
        </w:trPr>
        <w:tc>
          <w:tcPr>
            <w:tcW w:w="1198" w:type="dxa"/>
            <w:vMerge w:val="restart"/>
            <w:hideMark/>
          </w:tcPr>
          <w:p w14:paraId="55F76384" w14:textId="77777777" w:rsidR="00D77779" w:rsidRPr="00B11B68" w:rsidRDefault="00D77779"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EB1B45E" w14:textId="77777777" w:rsidR="00D77779" w:rsidRPr="00B11B68" w:rsidRDefault="00D77779" w:rsidP="008B25C8">
            <w:pPr>
              <w:rPr>
                <w:rFonts w:ascii="Arial" w:hAnsi="Arial" w:cs="Arial"/>
                <w:sz w:val="18"/>
                <w:lang w:val="en-US"/>
              </w:rPr>
            </w:pPr>
            <w:r w:rsidRPr="00B11B68">
              <w:rPr>
                <w:rFonts w:ascii="Arial" w:hAnsi="Arial" w:cs="Arial"/>
                <w:sz w:val="18"/>
              </w:rPr>
              <w:t>0.32</w:t>
            </w:r>
          </w:p>
        </w:tc>
        <w:tc>
          <w:tcPr>
            <w:tcW w:w="930" w:type="dxa"/>
            <w:hideMark/>
          </w:tcPr>
          <w:p w14:paraId="526145D3"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8C09B05" w14:textId="77777777" w:rsidR="00D77779" w:rsidRPr="00B11B68" w:rsidRDefault="00D77779"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081A30" w14:textId="77777777" w:rsidR="00D77779" w:rsidRPr="00B11B68" w:rsidRDefault="00D77779"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1E15139" w14:textId="77777777" w:rsidR="00D77779" w:rsidRPr="00896DB0" w:rsidRDefault="00D77779"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5BF5AA82" w14:textId="77777777" w:rsidR="00D77779" w:rsidRDefault="00D77779" w:rsidP="008B25C8">
            <w:pPr>
              <w:rPr>
                <w:rFonts w:ascii="Arial" w:hAnsi="Arial" w:cs="Arial"/>
                <w:sz w:val="18"/>
              </w:rPr>
            </w:pPr>
            <w:r w:rsidRPr="00896DB0">
              <w:rPr>
                <w:rFonts w:ascii="Arial" w:hAnsi="Arial" w:cs="Arial"/>
                <w:sz w:val="18"/>
              </w:rPr>
              <w:t>0.64 x M2 x K1 (2 x M2 x K1)</w:t>
            </w:r>
          </w:p>
        </w:tc>
      </w:tr>
      <w:tr w:rsidR="00D77779" w:rsidRPr="00B85562" w14:paraId="650E00CD" w14:textId="77777777" w:rsidTr="008B25C8">
        <w:trPr>
          <w:trHeight w:val="336"/>
        </w:trPr>
        <w:tc>
          <w:tcPr>
            <w:tcW w:w="1198" w:type="dxa"/>
            <w:vMerge/>
            <w:hideMark/>
          </w:tcPr>
          <w:p w14:paraId="2BB0EEC3" w14:textId="77777777" w:rsidR="00D77779" w:rsidRPr="00B11B68" w:rsidRDefault="00D77779" w:rsidP="008B25C8">
            <w:pPr>
              <w:rPr>
                <w:rFonts w:ascii="Arial" w:hAnsi="Arial" w:cs="Arial"/>
                <w:sz w:val="18"/>
                <w:lang w:val="en-US"/>
              </w:rPr>
            </w:pPr>
          </w:p>
        </w:tc>
        <w:tc>
          <w:tcPr>
            <w:tcW w:w="751" w:type="dxa"/>
            <w:hideMark/>
          </w:tcPr>
          <w:p w14:paraId="3DC479B2" w14:textId="77777777" w:rsidR="00D77779" w:rsidRPr="00B11B68" w:rsidRDefault="00D77779" w:rsidP="008B25C8">
            <w:pPr>
              <w:rPr>
                <w:rFonts w:ascii="Arial" w:hAnsi="Arial" w:cs="Arial"/>
                <w:sz w:val="18"/>
                <w:lang w:val="en-US"/>
              </w:rPr>
            </w:pPr>
            <w:r w:rsidRPr="00B11B68">
              <w:rPr>
                <w:rFonts w:ascii="Arial" w:hAnsi="Arial" w:cs="Arial"/>
                <w:sz w:val="18"/>
              </w:rPr>
              <w:t>0.64</w:t>
            </w:r>
          </w:p>
        </w:tc>
        <w:tc>
          <w:tcPr>
            <w:tcW w:w="930" w:type="dxa"/>
            <w:hideMark/>
          </w:tcPr>
          <w:p w14:paraId="357D66C0"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26DB995C" w14:textId="77777777" w:rsidR="00D77779" w:rsidRPr="00B11B68" w:rsidRDefault="00D77779" w:rsidP="008B25C8">
            <w:pPr>
              <w:rPr>
                <w:rFonts w:ascii="Arial" w:hAnsi="Arial" w:cs="Arial"/>
                <w:sz w:val="18"/>
                <w:lang w:val="en-US"/>
              </w:rPr>
            </w:pPr>
          </w:p>
        </w:tc>
        <w:tc>
          <w:tcPr>
            <w:tcW w:w="1860" w:type="dxa"/>
            <w:hideMark/>
          </w:tcPr>
          <w:p w14:paraId="51972E72" w14:textId="77777777" w:rsidR="00D77779" w:rsidRPr="00896DB0" w:rsidRDefault="00D77779"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FDDA4F4" w14:textId="77777777" w:rsidR="00D77779" w:rsidRPr="00B11B68"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D03F31C" w14:textId="77777777" w:rsidTr="008B25C8">
        <w:trPr>
          <w:trHeight w:val="336"/>
        </w:trPr>
        <w:tc>
          <w:tcPr>
            <w:tcW w:w="1198" w:type="dxa"/>
            <w:vMerge/>
            <w:hideMark/>
          </w:tcPr>
          <w:p w14:paraId="6541A258" w14:textId="77777777" w:rsidR="00D77779" w:rsidRPr="00B11B68" w:rsidRDefault="00D77779" w:rsidP="008B25C8">
            <w:pPr>
              <w:rPr>
                <w:rFonts w:ascii="Arial" w:hAnsi="Arial" w:cs="Arial"/>
                <w:sz w:val="18"/>
                <w:lang w:val="en-US"/>
              </w:rPr>
            </w:pPr>
          </w:p>
        </w:tc>
        <w:tc>
          <w:tcPr>
            <w:tcW w:w="751" w:type="dxa"/>
            <w:hideMark/>
          </w:tcPr>
          <w:p w14:paraId="21FDFD10" w14:textId="77777777" w:rsidR="00D77779" w:rsidRPr="00B11B68" w:rsidRDefault="00D77779" w:rsidP="008B25C8">
            <w:pPr>
              <w:rPr>
                <w:rFonts w:ascii="Arial" w:hAnsi="Arial" w:cs="Arial"/>
                <w:sz w:val="18"/>
                <w:lang w:val="en-US"/>
              </w:rPr>
            </w:pPr>
            <w:r w:rsidRPr="00B11B68">
              <w:rPr>
                <w:rFonts w:ascii="Arial" w:hAnsi="Arial" w:cs="Arial"/>
                <w:sz w:val="18"/>
              </w:rPr>
              <w:t>1.28</w:t>
            </w:r>
          </w:p>
        </w:tc>
        <w:tc>
          <w:tcPr>
            <w:tcW w:w="930" w:type="dxa"/>
            <w:hideMark/>
          </w:tcPr>
          <w:p w14:paraId="27E2024A"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47EA28F" w14:textId="77777777" w:rsidR="00D77779" w:rsidRPr="00B11B68" w:rsidRDefault="00D77779" w:rsidP="008B25C8">
            <w:pPr>
              <w:rPr>
                <w:rFonts w:ascii="Arial" w:hAnsi="Arial" w:cs="Arial"/>
                <w:sz w:val="18"/>
                <w:lang w:val="en-US"/>
              </w:rPr>
            </w:pPr>
          </w:p>
        </w:tc>
        <w:tc>
          <w:tcPr>
            <w:tcW w:w="1860" w:type="dxa"/>
            <w:hideMark/>
          </w:tcPr>
          <w:p w14:paraId="292EFAFA" w14:textId="77777777" w:rsidR="00D77779" w:rsidRPr="00896DB0"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A5F170D" w14:textId="77777777" w:rsidR="00D77779" w:rsidRPr="00B11B68"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0D6C8BDD" w14:textId="77777777" w:rsidTr="008B25C8">
        <w:trPr>
          <w:trHeight w:val="336"/>
        </w:trPr>
        <w:tc>
          <w:tcPr>
            <w:tcW w:w="1198" w:type="dxa"/>
            <w:vMerge/>
            <w:hideMark/>
          </w:tcPr>
          <w:p w14:paraId="1B926B84" w14:textId="77777777" w:rsidR="00D77779" w:rsidRPr="00B11B68" w:rsidRDefault="00D77779" w:rsidP="008B25C8">
            <w:pPr>
              <w:rPr>
                <w:rFonts w:ascii="Arial" w:hAnsi="Arial" w:cs="Arial"/>
                <w:sz w:val="18"/>
                <w:lang w:val="en-US"/>
              </w:rPr>
            </w:pPr>
          </w:p>
        </w:tc>
        <w:tc>
          <w:tcPr>
            <w:tcW w:w="751" w:type="dxa"/>
            <w:hideMark/>
          </w:tcPr>
          <w:p w14:paraId="5B33619F" w14:textId="77777777" w:rsidR="00D77779" w:rsidRPr="00B11B68" w:rsidRDefault="00D77779" w:rsidP="008B25C8">
            <w:pPr>
              <w:rPr>
                <w:rFonts w:ascii="Arial" w:hAnsi="Arial" w:cs="Arial"/>
                <w:sz w:val="18"/>
                <w:lang w:val="en-US"/>
              </w:rPr>
            </w:pPr>
            <w:r w:rsidRPr="00B11B68">
              <w:rPr>
                <w:rFonts w:ascii="Arial" w:hAnsi="Arial" w:cs="Arial"/>
                <w:sz w:val="18"/>
              </w:rPr>
              <w:t>2.56</w:t>
            </w:r>
          </w:p>
        </w:tc>
        <w:tc>
          <w:tcPr>
            <w:tcW w:w="930" w:type="dxa"/>
            <w:hideMark/>
          </w:tcPr>
          <w:p w14:paraId="5D34F337"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36378BE" w14:textId="77777777" w:rsidR="00D77779" w:rsidRPr="00B11B68" w:rsidRDefault="00D77779" w:rsidP="008B25C8">
            <w:pPr>
              <w:rPr>
                <w:rFonts w:ascii="Arial" w:hAnsi="Arial" w:cs="Arial"/>
                <w:sz w:val="18"/>
                <w:lang w:val="en-US"/>
              </w:rPr>
            </w:pPr>
          </w:p>
        </w:tc>
        <w:tc>
          <w:tcPr>
            <w:tcW w:w="1860" w:type="dxa"/>
            <w:hideMark/>
          </w:tcPr>
          <w:p w14:paraId="2A1C0337" w14:textId="77777777" w:rsidR="00D77779" w:rsidRPr="00896DB0"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FB427EE" w14:textId="77777777" w:rsidR="00D77779" w:rsidRPr="00B11B68" w:rsidRDefault="00D77779"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4F88C4B6" w14:textId="77777777" w:rsidTr="008B25C8">
        <w:trPr>
          <w:trHeight w:val="336"/>
        </w:trPr>
        <w:tc>
          <w:tcPr>
            <w:tcW w:w="9016" w:type="dxa"/>
            <w:gridSpan w:val="6"/>
          </w:tcPr>
          <w:p w14:paraId="183E4BD2"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28EF630D"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2B7A033"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9897A06"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A1B2C8D"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4CEF4964" w14:textId="77777777" w:rsidR="00D77779" w:rsidRDefault="00D77779" w:rsidP="00DE2AEA"/>
    <w:p w14:paraId="12DF61EA" w14:textId="77777777" w:rsidR="00D77779" w:rsidRPr="00327784" w:rsidRDefault="00D77779" w:rsidP="00DE2AEA">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77779" w:rsidRPr="00B85562" w14:paraId="390B2C46" w14:textId="77777777" w:rsidTr="008B25C8">
        <w:trPr>
          <w:trHeight w:val="1692"/>
        </w:trPr>
        <w:tc>
          <w:tcPr>
            <w:tcW w:w="639" w:type="pct"/>
            <w:hideMark/>
          </w:tcPr>
          <w:p w14:paraId="1EBC06A8" w14:textId="77777777" w:rsidR="00D77779" w:rsidRPr="00581E8E" w:rsidRDefault="00D77779"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2E581ACC" w14:textId="77777777" w:rsidR="00D77779" w:rsidRPr="00581E8E" w:rsidRDefault="00D77779" w:rsidP="008B25C8">
            <w:pPr>
              <w:rPr>
                <w:rFonts w:ascii="Arial" w:hAnsi="Arial" w:cs="Arial"/>
                <w:sz w:val="18"/>
                <w:lang w:val="en-US"/>
              </w:rPr>
            </w:pPr>
            <w:r w:rsidRPr="00581E8E">
              <w:rPr>
                <w:rFonts w:ascii="Arial" w:hAnsi="Arial" w:cs="Arial"/>
                <w:b/>
                <w:sz w:val="18"/>
              </w:rPr>
              <w:t>DRX cycle length [s]</w:t>
            </w:r>
          </w:p>
        </w:tc>
        <w:tc>
          <w:tcPr>
            <w:tcW w:w="517" w:type="pct"/>
            <w:hideMark/>
          </w:tcPr>
          <w:p w14:paraId="0508CDB1" w14:textId="77777777" w:rsidR="00D77779" w:rsidRPr="00581E8E" w:rsidRDefault="00D77779"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3DC7C103" w14:textId="77777777" w:rsidR="00D77779" w:rsidRPr="00581E8E" w:rsidRDefault="00D77779"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33447565"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4586D58"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F67B804"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D77779" w:rsidRPr="00B85562" w14:paraId="226FB3A2" w14:textId="77777777" w:rsidTr="008B25C8">
        <w:trPr>
          <w:trHeight w:val="673"/>
        </w:trPr>
        <w:tc>
          <w:tcPr>
            <w:tcW w:w="639" w:type="pct"/>
            <w:vMerge w:val="restart"/>
            <w:hideMark/>
          </w:tcPr>
          <w:p w14:paraId="7CAE4375"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45ECB07"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039F9833"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C9E890A"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08FBF411"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4CEE2D4"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FE0B0C3"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9EA0932"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064DBE54" w14:textId="77777777" w:rsidTr="008B25C8">
        <w:trPr>
          <w:trHeight w:val="336"/>
        </w:trPr>
        <w:tc>
          <w:tcPr>
            <w:tcW w:w="639" w:type="pct"/>
            <w:vMerge/>
            <w:hideMark/>
          </w:tcPr>
          <w:p w14:paraId="324B1A0E" w14:textId="77777777" w:rsidR="00D77779" w:rsidRPr="00581E8E" w:rsidRDefault="00D77779" w:rsidP="008B25C8">
            <w:pPr>
              <w:rPr>
                <w:rFonts w:ascii="Arial" w:hAnsi="Arial" w:cs="Arial"/>
                <w:sz w:val="18"/>
                <w:lang w:val="en-US"/>
              </w:rPr>
            </w:pPr>
          </w:p>
        </w:tc>
        <w:tc>
          <w:tcPr>
            <w:tcW w:w="401" w:type="pct"/>
            <w:hideMark/>
          </w:tcPr>
          <w:p w14:paraId="06335A84"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7B241BBE"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3494528"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CEED032" w14:textId="77777777" w:rsidR="00D77779" w:rsidRPr="00581E8E" w:rsidRDefault="00D77779" w:rsidP="008B25C8">
            <w:pPr>
              <w:rPr>
                <w:rFonts w:ascii="Arial" w:hAnsi="Arial" w:cs="Arial"/>
                <w:sz w:val="18"/>
                <w:lang w:val="en-US"/>
              </w:rPr>
            </w:pPr>
          </w:p>
        </w:tc>
        <w:tc>
          <w:tcPr>
            <w:tcW w:w="809" w:type="pct"/>
            <w:hideMark/>
          </w:tcPr>
          <w:p w14:paraId="10B5DEA4"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C2AF034"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CA764B" w14:textId="77777777" w:rsidTr="008B25C8">
        <w:trPr>
          <w:trHeight w:val="336"/>
        </w:trPr>
        <w:tc>
          <w:tcPr>
            <w:tcW w:w="639" w:type="pct"/>
            <w:vMerge/>
            <w:hideMark/>
          </w:tcPr>
          <w:p w14:paraId="6F8B6245" w14:textId="77777777" w:rsidR="00D77779" w:rsidRPr="00581E8E" w:rsidRDefault="00D77779" w:rsidP="008B25C8">
            <w:pPr>
              <w:rPr>
                <w:rFonts w:ascii="Arial" w:hAnsi="Arial" w:cs="Arial"/>
                <w:sz w:val="18"/>
                <w:lang w:val="en-US"/>
              </w:rPr>
            </w:pPr>
          </w:p>
        </w:tc>
        <w:tc>
          <w:tcPr>
            <w:tcW w:w="401" w:type="pct"/>
            <w:hideMark/>
          </w:tcPr>
          <w:p w14:paraId="5145F564"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03E3CEC7" w14:textId="77777777" w:rsidR="00D77779" w:rsidRPr="00896DB0" w:rsidRDefault="00D77779"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55806CC7" w14:textId="77777777" w:rsidR="00D77779" w:rsidRPr="00581E8E" w:rsidRDefault="00D77779"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3AD9E8E2" w14:textId="77777777" w:rsidR="00D77779" w:rsidRPr="00581E8E" w:rsidRDefault="00D77779" w:rsidP="008B25C8">
            <w:pPr>
              <w:rPr>
                <w:rFonts w:ascii="Arial" w:hAnsi="Arial" w:cs="Arial"/>
                <w:sz w:val="18"/>
                <w:lang w:val="en-US"/>
              </w:rPr>
            </w:pPr>
          </w:p>
        </w:tc>
        <w:tc>
          <w:tcPr>
            <w:tcW w:w="809" w:type="pct"/>
            <w:hideMark/>
          </w:tcPr>
          <w:p w14:paraId="54C7F0BB"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56B0C7B" w14:textId="77777777" w:rsidR="00D77779" w:rsidRPr="00896DB0" w:rsidRDefault="00D77779"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299613D8" w14:textId="77777777" w:rsidTr="008B25C8">
        <w:trPr>
          <w:trHeight w:val="336"/>
        </w:trPr>
        <w:tc>
          <w:tcPr>
            <w:tcW w:w="639" w:type="pct"/>
            <w:vMerge/>
          </w:tcPr>
          <w:p w14:paraId="6028EA25" w14:textId="77777777" w:rsidR="00D77779" w:rsidRPr="00581E8E" w:rsidRDefault="00D77779" w:rsidP="008B25C8">
            <w:pPr>
              <w:rPr>
                <w:rFonts w:ascii="Arial" w:hAnsi="Arial" w:cs="Arial"/>
                <w:sz w:val="18"/>
                <w:lang w:val="en-US"/>
              </w:rPr>
            </w:pPr>
          </w:p>
        </w:tc>
        <w:tc>
          <w:tcPr>
            <w:tcW w:w="401" w:type="pct"/>
          </w:tcPr>
          <w:p w14:paraId="1CAB718C" w14:textId="77777777" w:rsidR="00D77779" w:rsidRPr="00581E8E" w:rsidRDefault="00D77779" w:rsidP="008B25C8">
            <w:pPr>
              <w:rPr>
                <w:rFonts w:ascii="Arial" w:hAnsi="Arial" w:cs="Arial"/>
                <w:sz w:val="18"/>
              </w:rPr>
            </w:pPr>
            <w:r>
              <w:rPr>
                <w:rFonts w:ascii="Arial" w:hAnsi="Arial" w:cs="Arial"/>
                <w:sz w:val="18"/>
              </w:rPr>
              <w:t>2.56</w:t>
            </w:r>
          </w:p>
        </w:tc>
        <w:tc>
          <w:tcPr>
            <w:tcW w:w="517" w:type="pct"/>
          </w:tcPr>
          <w:p w14:paraId="782FD51B" w14:textId="77777777" w:rsidR="00D77779" w:rsidRPr="007140C1" w:rsidRDefault="00D77779" w:rsidP="008B25C8">
            <w:pPr>
              <w:rPr>
                <w:rFonts w:ascii="Arial" w:hAnsi="Arial" w:cs="Arial"/>
                <w:sz w:val="18"/>
              </w:rPr>
            </w:pPr>
            <w:r w:rsidRPr="00034E52">
              <w:rPr>
                <w:rFonts w:ascii="Arial" w:hAnsi="Arial" w:cs="Arial"/>
                <w:sz w:val="18"/>
                <w:lang w:eastAsia="zh-CN"/>
              </w:rPr>
              <w:t>40.96 (32)</w:t>
            </w:r>
          </w:p>
        </w:tc>
        <w:tc>
          <w:tcPr>
            <w:tcW w:w="467" w:type="pct"/>
          </w:tcPr>
          <w:p w14:paraId="5E0F776D" w14:textId="77777777" w:rsidR="00D77779" w:rsidRPr="002B5E7E" w:rsidRDefault="00D77779" w:rsidP="008B25C8">
            <w:pPr>
              <w:rPr>
                <w:rFonts w:ascii="Arial" w:hAnsi="Arial" w:cs="Arial"/>
                <w:sz w:val="18"/>
                <w:lang w:val="en-US"/>
              </w:rPr>
            </w:pPr>
            <w:r w:rsidRPr="002B5E7E">
              <w:rPr>
                <w:rFonts w:ascii="Arial" w:hAnsi="Arial" w:cs="Arial"/>
                <w:sz w:val="18"/>
                <w:lang w:val="en-US"/>
              </w:rPr>
              <w:t>3</w:t>
            </w:r>
          </w:p>
        </w:tc>
        <w:tc>
          <w:tcPr>
            <w:tcW w:w="1309" w:type="pct"/>
            <w:gridSpan w:val="2"/>
            <w:vMerge/>
          </w:tcPr>
          <w:p w14:paraId="12656BF0" w14:textId="77777777" w:rsidR="00D77779" w:rsidRPr="002B5E7E" w:rsidRDefault="00D77779" w:rsidP="008B25C8">
            <w:pPr>
              <w:rPr>
                <w:rFonts w:ascii="Arial" w:hAnsi="Arial" w:cs="Arial"/>
                <w:sz w:val="18"/>
                <w:lang w:val="en-US"/>
              </w:rPr>
            </w:pPr>
          </w:p>
        </w:tc>
        <w:tc>
          <w:tcPr>
            <w:tcW w:w="809" w:type="pct"/>
          </w:tcPr>
          <w:p w14:paraId="57EA99C6" w14:textId="77777777" w:rsidR="00D77779" w:rsidRPr="007140C1" w:rsidRDefault="00D77779" w:rsidP="008B25C8">
            <w:pPr>
              <w:rPr>
                <w:rFonts w:ascii="Arial" w:hAnsi="Arial" w:cs="Arial"/>
                <w:sz w:val="18"/>
              </w:rPr>
            </w:pPr>
            <w:r w:rsidRPr="00034E52">
              <w:rPr>
                <w:rFonts w:ascii="Arial" w:hAnsi="Arial" w:cs="Arial"/>
                <w:sz w:val="18"/>
                <w:lang w:eastAsia="zh-CN"/>
              </w:rPr>
              <w:t>20.48</w:t>
            </w:r>
          </w:p>
        </w:tc>
        <w:tc>
          <w:tcPr>
            <w:tcW w:w="858" w:type="pct"/>
          </w:tcPr>
          <w:p w14:paraId="5E1A14A0" w14:textId="77777777" w:rsidR="00D77779" w:rsidRPr="007140C1" w:rsidRDefault="00D77779" w:rsidP="008B25C8">
            <w:pPr>
              <w:rPr>
                <w:rFonts w:ascii="Arial" w:hAnsi="Arial" w:cs="Arial"/>
                <w:sz w:val="18"/>
              </w:rPr>
            </w:pPr>
            <w:r w:rsidRPr="00034E52">
              <w:rPr>
                <w:rFonts w:ascii="Arial" w:hAnsi="Arial" w:cs="Arial"/>
                <w:sz w:val="18"/>
                <w:lang w:eastAsia="zh-CN"/>
              </w:rPr>
              <w:t>40.96</w:t>
            </w:r>
          </w:p>
        </w:tc>
      </w:tr>
      <w:tr w:rsidR="00D77779" w:rsidRPr="00B85562" w14:paraId="4C5E65B2" w14:textId="77777777" w:rsidTr="008B25C8">
        <w:trPr>
          <w:trHeight w:val="336"/>
        </w:trPr>
        <w:tc>
          <w:tcPr>
            <w:tcW w:w="5000" w:type="pct"/>
            <w:gridSpan w:val="8"/>
          </w:tcPr>
          <w:p w14:paraId="7D841783"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F86F8D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804706D" w14:textId="77777777" w:rsidR="00D77779" w:rsidRPr="00806346" w:rsidRDefault="00D77779" w:rsidP="008B25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2D59BACC" w14:textId="77777777" w:rsidR="00D77779" w:rsidRPr="00806346" w:rsidRDefault="00D77779" w:rsidP="008B25C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65FFC99"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B6A6748"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0C08E5A3" w14:textId="77777777" w:rsidR="00D77779" w:rsidRPr="007E0B8D" w:rsidRDefault="00D77779" w:rsidP="008B25C8">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C704271" w14:textId="77777777" w:rsidR="00D77779" w:rsidRPr="00950DA1" w:rsidRDefault="00D77779" w:rsidP="00D77779">
      <w:pPr>
        <w:rPr>
          <w:lang w:eastAsia="zh-CN"/>
        </w:rPr>
      </w:pPr>
    </w:p>
    <w:p w14:paraId="59B1CEA7" w14:textId="77777777" w:rsidR="00D77779" w:rsidRDefault="00D77779" w:rsidP="00D77779">
      <w:pPr>
        <w:pStyle w:val="Heading5"/>
        <w:rPr>
          <w:lang w:val="en-US" w:eastAsia="zh-CN"/>
        </w:rPr>
      </w:pPr>
      <w:r>
        <w:rPr>
          <w:lang w:val="en-US" w:eastAsia="zh-CN"/>
        </w:rPr>
        <w:t>4.2B.2.9.10</w:t>
      </w:r>
      <w:r>
        <w:rPr>
          <w:lang w:val="en-US" w:eastAsia="zh-CN"/>
        </w:rPr>
        <w:tab/>
        <w:t>Measurements for UE fulfilling not-at-cell edge criterion</w:t>
      </w:r>
    </w:p>
    <w:p w14:paraId="1551C233"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C93D6B8" w14:textId="77777777" w:rsidR="00D77779" w:rsidRPr="00FF3230" w:rsidRDefault="00D77779" w:rsidP="00D7777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4EA159E3" w14:textId="77777777" w:rsidR="00D77779" w:rsidRPr="0039265E" w:rsidRDefault="00D77779" w:rsidP="00D77779">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1F023BD9" w14:textId="77777777" w:rsidR="00D77779" w:rsidRDefault="00D77779" w:rsidP="00D77779">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3BEBA44" w14:textId="77777777" w:rsidR="00D77779" w:rsidRDefault="00D77779" w:rsidP="00D7777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36FC92A7"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1292E33E" w14:textId="77777777" w:rsidR="00D77779" w:rsidRDefault="00D77779" w:rsidP="00D7777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28247B72" w14:textId="77777777" w:rsidR="00D77779" w:rsidRPr="003D532E" w:rsidRDefault="00D77779" w:rsidP="00D77779">
      <w:pPr>
        <w:pStyle w:val="B10"/>
        <w:ind w:left="0" w:firstLine="0"/>
        <w:rPr>
          <w:noProof/>
        </w:rPr>
      </w:pPr>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1AA0878D" w14:textId="77777777" w:rsidR="00D77779" w:rsidRDefault="00D77779" w:rsidP="00D77779">
      <w:pPr>
        <w:spacing w:after="0"/>
      </w:pPr>
      <w:r w:rsidRPr="003D532E">
        <w:t xml:space="preserve">If the UE is configured with eDRX_IDLE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B7CFC79" w14:textId="77777777" w:rsidR="00D77779" w:rsidRPr="00486683" w:rsidRDefault="00D77779" w:rsidP="00D77779">
      <w:pPr>
        <w:pStyle w:val="B10"/>
      </w:pPr>
    </w:p>
    <w:p w14:paraId="24EE760A" w14:textId="77777777" w:rsidR="00D77779" w:rsidRPr="00885F53" w:rsidRDefault="00D77779" w:rsidP="00FB48DD">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D77779" w:rsidRPr="00EF59D1" w14:paraId="403A26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332D6E" w14:textId="77777777" w:rsidR="00D77779" w:rsidRPr="00885F53" w:rsidRDefault="00D77779"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562BFF6"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86B0287"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C4CDDCC"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BE58C0A" w14:textId="77777777" w:rsidR="00D77779" w:rsidRPr="00C33767" w:rsidRDefault="00D77779" w:rsidP="008B25C8">
            <w:pPr>
              <w:pStyle w:val="TAH"/>
            </w:pPr>
            <w:r w:rsidRPr="00C33767">
              <w:t>[s] (number of DRX cycles)</w:t>
            </w:r>
          </w:p>
        </w:tc>
      </w:tr>
      <w:tr w:rsidR="00D77779" w:rsidRPr="00EA7096" w14:paraId="5C444FA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E62E5E"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68D8DA3" w14:textId="77777777" w:rsidR="00D77779" w:rsidRPr="00EF59D1" w:rsidRDefault="00D77779" w:rsidP="008B25C8">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7F769D" w14:textId="77777777" w:rsidR="00D77779" w:rsidRPr="00EF59D1" w:rsidRDefault="00D77779" w:rsidP="008B25C8">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F63B0E" w14:textId="77777777" w:rsidR="00D77779" w:rsidRPr="00EF59D1" w:rsidRDefault="00D77779" w:rsidP="008B25C8">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D77779" w:rsidRPr="00EF59D1" w14:paraId="3B32E43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03253" w14:textId="77777777" w:rsidR="00D77779" w:rsidRPr="00885F53" w:rsidRDefault="00D77779"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9877BA2" w14:textId="77777777" w:rsidR="00D77779" w:rsidRPr="00EF59D1" w:rsidRDefault="00D77779" w:rsidP="008B25C8">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D9EDBC1"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615627" w14:textId="77777777" w:rsidR="00D77779" w:rsidRPr="00EF59D1" w:rsidRDefault="00D77779" w:rsidP="008B25C8">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D77779" w:rsidRPr="00EF59D1" w14:paraId="506A968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6B02B4" w14:textId="77777777" w:rsidR="00D77779" w:rsidRPr="00885F53" w:rsidRDefault="00D77779"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653879C" w14:textId="77777777" w:rsidR="00D77779" w:rsidRPr="00EF59D1" w:rsidRDefault="00D77779" w:rsidP="008B25C8">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D864BCE" w14:textId="77777777" w:rsidR="00D77779" w:rsidRPr="00EF59D1" w:rsidRDefault="00D77779" w:rsidP="008B25C8">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416F967" w14:textId="77777777" w:rsidR="00D77779" w:rsidRPr="00EF59D1" w:rsidRDefault="00D77779" w:rsidP="008B25C8">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D77779" w:rsidRPr="00EF59D1" w14:paraId="630C0BB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1E4031"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7916EA5" w14:textId="77777777" w:rsidR="00D77779" w:rsidRPr="00EF59D1" w:rsidRDefault="00D77779" w:rsidP="008B25C8">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14E776C" w14:textId="77777777" w:rsidR="00D77779" w:rsidRPr="00EF59D1" w:rsidRDefault="00D77779" w:rsidP="008B25C8">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A484F04" w14:textId="77777777" w:rsidR="00D77779" w:rsidRPr="00EF59D1" w:rsidRDefault="00D77779" w:rsidP="008B25C8">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D77779" w:rsidRPr="00EF59D1" w14:paraId="44525B15"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296AD4" w14:textId="77777777" w:rsidR="00D77779" w:rsidRPr="00EF59D1" w:rsidRDefault="00D77779" w:rsidP="008B25C8">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FF42594" w14:textId="77777777" w:rsidR="00D77779" w:rsidRPr="00EF59D1" w:rsidRDefault="00D77779" w:rsidP="008B25C8">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C29EC47" w14:textId="77777777" w:rsidR="00FB48DD" w:rsidRDefault="00FB48DD" w:rsidP="00FB48DD"/>
    <w:p w14:paraId="267D16F0" w14:textId="026BC9D0" w:rsidR="00D77779" w:rsidRPr="00885F53" w:rsidRDefault="00D77779" w:rsidP="00FB48DD">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D77779" w:rsidRPr="00EF59D1" w14:paraId="2F94B99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E5B4A7" w14:textId="77777777" w:rsidR="00D77779" w:rsidRPr="00885F53" w:rsidRDefault="00D77779"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2503EBD" w14:textId="77777777" w:rsidR="00D77779" w:rsidRPr="00885F53" w:rsidRDefault="00D77779"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83AADB" w14:textId="77777777" w:rsidR="00D77779" w:rsidRPr="007D632B" w:rsidRDefault="00D77779" w:rsidP="008B25C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3E775E" w14:textId="77777777" w:rsidR="00D77779" w:rsidRPr="00E9086F" w:rsidRDefault="00D77779" w:rsidP="008B25C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760287" w14:textId="77777777" w:rsidR="00D77779" w:rsidRPr="007C2D19" w:rsidRDefault="00D77779" w:rsidP="008B25C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24BC36C" w14:textId="77777777" w:rsidR="00D77779" w:rsidRPr="00C33767" w:rsidRDefault="00D77779" w:rsidP="008B25C8">
            <w:pPr>
              <w:pStyle w:val="TAH"/>
            </w:pPr>
            <w:r w:rsidRPr="00C33767">
              <w:t>[s] (number of DRX cycles)</w:t>
            </w:r>
          </w:p>
        </w:tc>
      </w:tr>
      <w:tr w:rsidR="00D77779" w:rsidRPr="00EF59D1" w14:paraId="71372480"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F8D0C" w14:textId="77777777" w:rsidR="00D77779" w:rsidRPr="00885F53" w:rsidRDefault="00D77779"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EF2FDFF" w14:textId="77777777" w:rsidR="00D77779" w:rsidRPr="00885F53" w:rsidRDefault="00D77779"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B06E433" w14:textId="77777777" w:rsidR="00D77779" w:rsidRPr="00885F53" w:rsidRDefault="00D77779"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33B9"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606B7" w14:textId="77777777" w:rsidR="00D77779" w:rsidRPr="00EF59D1"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C7166" w14:textId="77777777" w:rsidR="00D77779" w:rsidRPr="00EF59D1" w:rsidRDefault="00D77779" w:rsidP="008B25C8">
            <w:pPr>
              <w:pStyle w:val="TAH"/>
            </w:pPr>
          </w:p>
        </w:tc>
      </w:tr>
      <w:tr w:rsidR="00D77779" w:rsidRPr="00EA7096" w14:paraId="50DD770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04985" w14:textId="77777777" w:rsidR="00D77779" w:rsidRPr="00885F53" w:rsidRDefault="00D77779"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3915972" w14:textId="77777777" w:rsidR="00D77779" w:rsidRPr="00885F53" w:rsidRDefault="00D77779"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A213411" w14:textId="77777777" w:rsidR="00D77779" w:rsidRPr="00885F53" w:rsidRDefault="00D77779"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6D75F39" w14:textId="77777777" w:rsidR="00D77779" w:rsidRPr="00EF59D1" w:rsidRDefault="00D77779" w:rsidP="008B25C8">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F6CC886" w14:textId="77777777" w:rsidR="00D77779" w:rsidRPr="00EF59D1" w:rsidRDefault="00D77779" w:rsidP="008B25C8">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B55AD12" w14:textId="77777777" w:rsidR="00D77779" w:rsidRPr="00EF59D1" w:rsidRDefault="00D77779" w:rsidP="008B25C8">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D77779" w:rsidRPr="00EF59D1" w14:paraId="26FD51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D6D76" w14:textId="77777777" w:rsidR="00D77779" w:rsidRPr="00885F53" w:rsidRDefault="00D77779" w:rsidP="008B25C8">
            <w:pPr>
              <w:pStyle w:val="TAC"/>
            </w:pPr>
            <w:r w:rsidRPr="00885F53">
              <w:t>0.64</w:t>
            </w:r>
          </w:p>
        </w:tc>
        <w:tc>
          <w:tcPr>
            <w:tcW w:w="0" w:type="auto"/>
            <w:tcBorders>
              <w:top w:val="nil"/>
              <w:left w:val="single" w:sz="4" w:space="0" w:color="auto"/>
              <w:bottom w:val="nil"/>
              <w:right w:val="single" w:sz="4" w:space="0" w:color="auto"/>
            </w:tcBorders>
            <w:hideMark/>
          </w:tcPr>
          <w:p w14:paraId="78CD4119"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47583C" w14:textId="77777777" w:rsidR="00D77779" w:rsidRPr="00885F53" w:rsidRDefault="00D77779"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D10F540" w14:textId="77777777" w:rsidR="00D77779" w:rsidRPr="00EF59D1" w:rsidRDefault="00D77779" w:rsidP="008B25C8">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E9D710B"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9066FD7" w14:textId="77777777" w:rsidR="00D77779" w:rsidRPr="00EF59D1" w:rsidRDefault="00D77779" w:rsidP="008B25C8">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D77779" w:rsidRPr="00EF59D1" w14:paraId="3DFA42F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B0B36" w14:textId="77777777" w:rsidR="00D77779" w:rsidRPr="00885F53" w:rsidRDefault="00D77779" w:rsidP="008B25C8">
            <w:pPr>
              <w:pStyle w:val="TAC"/>
            </w:pPr>
            <w:r w:rsidRPr="00885F53">
              <w:t>1.28</w:t>
            </w:r>
          </w:p>
        </w:tc>
        <w:tc>
          <w:tcPr>
            <w:tcW w:w="0" w:type="auto"/>
            <w:tcBorders>
              <w:top w:val="nil"/>
              <w:left w:val="single" w:sz="4" w:space="0" w:color="auto"/>
              <w:bottom w:val="nil"/>
              <w:right w:val="single" w:sz="4" w:space="0" w:color="auto"/>
            </w:tcBorders>
            <w:hideMark/>
          </w:tcPr>
          <w:p w14:paraId="1159ED50"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F1CF9C" w14:textId="77777777" w:rsidR="00D77779" w:rsidRPr="00885F53" w:rsidRDefault="00D77779"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4B65A54" w14:textId="77777777" w:rsidR="00D77779" w:rsidRPr="00EF59D1" w:rsidRDefault="00D77779" w:rsidP="008B25C8">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2B42D5F" w14:textId="77777777" w:rsidR="00D77779" w:rsidRPr="00EF59D1" w:rsidRDefault="00D77779" w:rsidP="008B25C8">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53D5BDF" w14:textId="77777777" w:rsidR="00D77779" w:rsidRPr="00EF59D1" w:rsidRDefault="00D77779" w:rsidP="008B25C8">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D77779" w:rsidRPr="00EF59D1" w14:paraId="0D953877"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8E0F7" w14:textId="77777777" w:rsidR="00D77779" w:rsidRPr="00885F53" w:rsidRDefault="00D77779"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50B43A4" w14:textId="77777777" w:rsidR="00D77779" w:rsidRPr="00885F53" w:rsidRDefault="00D77779"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2EB13D" w14:textId="77777777" w:rsidR="00D77779" w:rsidRPr="00885F53" w:rsidRDefault="00D77779"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6522FA6" w14:textId="77777777" w:rsidR="00D77779" w:rsidRPr="00EF59D1" w:rsidRDefault="00D77779" w:rsidP="008B25C8">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9FADFE0" w14:textId="77777777" w:rsidR="00D77779" w:rsidRPr="00EF59D1" w:rsidRDefault="00D77779" w:rsidP="008B25C8">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6B75DC" w14:textId="77777777" w:rsidR="00D77779" w:rsidRPr="00EF59D1" w:rsidRDefault="00D77779" w:rsidP="008B25C8">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D77779" w:rsidRPr="00EF59D1" w14:paraId="36E20A6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A3E1E8" w14:textId="77777777" w:rsidR="00D77779" w:rsidRPr="00EF59D1" w:rsidRDefault="00D77779" w:rsidP="008B25C8">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A1E4F5C" w14:textId="77777777" w:rsidR="00D77779" w:rsidRPr="00EF59D1" w:rsidRDefault="00D77779" w:rsidP="008B25C8">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7D73A3E" w14:textId="77777777" w:rsidR="00D77779" w:rsidRPr="00EF59D1" w:rsidRDefault="00D77779" w:rsidP="008B25C8">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8B50B60" w14:textId="77777777" w:rsidR="00D77779" w:rsidRDefault="00D77779" w:rsidP="00FB48DD">
      <w:pPr>
        <w:rPr>
          <w:lang w:val="en-US"/>
        </w:rPr>
      </w:pPr>
    </w:p>
    <w:p w14:paraId="74821712" w14:textId="77777777" w:rsidR="00D77779" w:rsidRPr="00327784" w:rsidRDefault="00D77779" w:rsidP="00FB48DD">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23202461"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BC0C65"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344618"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720AE4"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18B68D"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41AC5FD7"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2058F5"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7FEE"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8787"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3D7A" w14:textId="77777777" w:rsidR="00D77779" w:rsidRPr="00885F53" w:rsidRDefault="00D77779" w:rsidP="008B25C8">
            <w:pPr>
              <w:pStyle w:val="TAH"/>
            </w:pPr>
          </w:p>
        </w:tc>
      </w:tr>
      <w:tr w:rsidR="00D77779" w:rsidRPr="00EA7096" w14:paraId="3E2DC82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591E0"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E19FEE3" w14:textId="77777777" w:rsidR="00D77779" w:rsidRPr="00950DA1" w:rsidRDefault="00D77779"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54335E" w14:textId="77777777" w:rsidR="00D77779" w:rsidRPr="00950DA1" w:rsidRDefault="00D77779"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435C04" w14:textId="77777777" w:rsidR="00D77779" w:rsidRPr="00950DA1" w:rsidRDefault="00D77779"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D77779" w:rsidRPr="00885F53" w14:paraId="0A5CDF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63D9E0"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AAA6D8B"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396168"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5AD2FB"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13117D2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EF20AE"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BC58449"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70AC8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4977FE0"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D77779" w:rsidRPr="00885F53" w14:paraId="47FD8C72"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0FA4324"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BEE81FD"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6501BA78" w14:textId="77777777" w:rsidR="00D77779" w:rsidRDefault="00D77779" w:rsidP="00D77779">
      <w:pPr>
        <w:rPr>
          <w:noProof/>
        </w:rPr>
      </w:pPr>
    </w:p>
    <w:p w14:paraId="0E5B6B42" w14:textId="77777777" w:rsidR="00D77779" w:rsidRPr="00327784" w:rsidRDefault="00D77779" w:rsidP="00D77779">
      <w:pPr>
        <w:pStyle w:val="TH"/>
        <w:jc w:val="left"/>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D77779" w:rsidRPr="00885F53" w14:paraId="30C18EF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42E7866" w14:textId="77777777" w:rsidR="00D77779" w:rsidRPr="00885F53" w:rsidRDefault="00D77779"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CDCE73"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75F31C" w14:textId="77777777" w:rsidR="00D77779" w:rsidRPr="00885F53" w:rsidRDefault="00D77779" w:rsidP="008B25C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FC5122" w14:textId="77777777" w:rsidR="00D77779" w:rsidRPr="00885F53" w:rsidRDefault="00D77779" w:rsidP="008B25C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D77779" w:rsidRPr="00885F53" w14:paraId="1C12A70C"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979A0B"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3D76"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AAD0" w14:textId="77777777" w:rsidR="00D77779" w:rsidRPr="00885F53" w:rsidRDefault="00D77779"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CA53" w14:textId="77777777" w:rsidR="00D77779" w:rsidRPr="00885F53" w:rsidRDefault="00D77779" w:rsidP="008B25C8">
            <w:pPr>
              <w:pStyle w:val="TAH"/>
            </w:pPr>
          </w:p>
        </w:tc>
      </w:tr>
      <w:tr w:rsidR="00D77779" w:rsidRPr="00EA7096" w14:paraId="4B3A7754"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9F497C" w14:textId="77777777" w:rsidR="00D77779" w:rsidRPr="00885F53" w:rsidRDefault="00D77779"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3D2D086" w14:textId="77777777" w:rsidR="00D77779" w:rsidRPr="00950DA1" w:rsidRDefault="00D77779"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965A2E" w14:textId="77777777" w:rsidR="00D77779" w:rsidRPr="00950DA1" w:rsidRDefault="00D77779"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0E64B7" w14:textId="77777777" w:rsidR="00D77779" w:rsidRPr="00950DA1" w:rsidRDefault="00D77779"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D77779" w:rsidRPr="00885F53" w14:paraId="2F20FD9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00A9DC" w14:textId="77777777" w:rsidR="00D77779" w:rsidRPr="00885F53" w:rsidRDefault="00D77779"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D811651" w14:textId="77777777" w:rsidR="00D77779" w:rsidRPr="00885F53" w:rsidRDefault="00D77779"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420083" w14:textId="77777777" w:rsidR="00D77779" w:rsidRPr="00885F53" w:rsidRDefault="00D77779"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1A6853"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42D0E9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AE3220" w14:textId="77777777" w:rsidR="00D77779" w:rsidRPr="00885F53" w:rsidRDefault="00D77779"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8C5B10A" w14:textId="77777777" w:rsidR="00D77779" w:rsidRPr="00885F53" w:rsidRDefault="00D77779"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25CE68" w14:textId="77777777" w:rsidR="00D77779" w:rsidRPr="00885F53" w:rsidRDefault="00D77779"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6C5CB2" w14:textId="77777777" w:rsidR="00D77779" w:rsidRPr="00885F53" w:rsidRDefault="00D77779"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D77779" w:rsidRPr="00885F53" w14:paraId="136C4CCC"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F960031" w14:textId="77777777" w:rsidR="00D77779" w:rsidRPr="006D3EA9" w:rsidRDefault="00D77779"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8920DE6" w14:textId="77777777" w:rsidR="00D77779" w:rsidRPr="00E95AF7" w:rsidRDefault="00D77779"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62C0FEF" w14:textId="77777777" w:rsidR="00D77779" w:rsidRPr="00885F53" w:rsidRDefault="00D77779"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3CCAE316" w14:textId="77777777" w:rsidR="00D77779" w:rsidRDefault="00D77779" w:rsidP="00D77779">
      <w:pPr>
        <w:rPr>
          <w:noProof/>
        </w:rPr>
      </w:pPr>
    </w:p>
    <w:p w14:paraId="4E768694" w14:textId="77777777" w:rsidR="00D77779" w:rsidRPr="00327784" w:rsidRDefault="00D77779" w:rsidP="00FB48DD">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D77779" w:rsidRPr="00B85562" w14:paraId="32EDFB80" w14:textId="77777777" w:rsidTr="008B25C8">
        <w:trPr>
          <w:trHeight w:val="1692"/>
        </w:trPr>
        <w:tc>
          <w:tcPr>
            <w:tcW w:w="1198" w:type="dxa"/>
            <w:hideMark/>
          </w:tcPr>
          <w:p w14:paraId="3415AF76" w14:textId="77777777" w:rsidR="00D77779" w:rsidRPr="00B11B68" w:rsidRDefault="00D77779"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3EF91796" w14:textId="77777777" w:rsidR="00D77779" w:rsidRPr="00B11B68" w:rsidRDefault="00D77779" w:rsidP="008B25C8">
            <w:pPr>
              <w:rPr>
                <w:rFonts w:ascii="Arial" w:hAnsi="Arial" w:cs="Arial"/>
                <w:sz w:val="18"/>
                <w:lang w:val="en-US"/>
              </w:rPr>
            </w:pPr>
            <w:r w:rsidRPr="00B11B68">
              <w:rPr>
                <w:rFonts w:ascii="Arial" w:hAnsi="Arial" w:cs="Arial"/>
                <w:b/>
                <w:sz w:val="18"/>
              </w:rPr>
              <w:t>DRX cycle length [s]</w:t>
            </w:r>
          </w:p>
        </w:tc>
        <w:tc>
          <w:tcPr>
            <w:tcW w:w="930" w:type="dxa"/>
            <w:hideMark/>
          </w:tcPr>
          <w:p w14:paraId="750AA789" w14:textId="77777777" w:rsidR="00D77779" w:rsidRPr="00B11B68" w:rsidRDefault="00D77779"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4CA2F00"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B79F322" w14:textId="77777777" w:rsidR="00D77779" w:rsidRPr="00B11B68" w:rsidRDefault="00D77779"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0713AEB" w14:textId="77777777" w:rsidR="00D77779" w:rsidRPr="00B11B68" w:rsidRDefault="00D77779"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77779" w:rsidRPr="00B85562" w14:paraId="035CFB72" w14:textId="77777777" w:rsidTr="008B25C8">
        <w:trPr>
          <w:trHeight w:val="673"/>
        </w:trPr>
        <w:tc>
          <w:tcPr>
            <w:tcW w:w="1198" w:type="dxa"/>
            <w:vMerge w:val="restart"/>
            <w:hideMark/>
          </w:tcPr>
          <w:p w14:paraId="6ED624D4" w14:textId="77777777" w:rsidR="00D77779" w:rsidRPr="00B11B68" w:rsidRDefault="00D77779"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84FD639" w14:textId="77777777" w:rsidR="00D77779" w:rsidRPr="00B11B68" w:rsidRDefault="00D77779" w:rsidP="008B25C8">
            <w:pPr>
              <w:rPr>
                <w:rFonts w:ascii="Arial" w:hAnsi="Arial" w:cs="Arial"/>
                <w:sz w:val="18"/>
                <w:lang w:val="en-US"/>
              </w:rPr>
            </w:pPr>
            <w:r w:rsidRPr="00B11B68">
              <w:rPr>
                <w:rFonts w:ascii="Arial" w:hAnsi="Arial" w:cs="Arial"/>
                <w:sz w:val="18"/>
              </w:rPr>
              <w:t>0.32</w:t>
            </w:r>
          </w:p>
        </w:tc>
        <w:tc>
          <w:tcPr>
            <w:tcW w:w="930" w:type="dxa"/>
            <w:hideMark/>
          </w:tcPr>
          <w:p w14:paraId="19DA1044"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5DAEC616" w14:textId="77777777" w:rsidR="00D77779" w:rsidRPr="00B11B68" w:rsidRDefault="00D77779"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4F21B7A" w14:textId="77777777" w:rsidR="00D77779" w:rsidRPr="00B11B68" w:rsidRDefault="00D77779"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14D6DD" w14:textId="77777777" w:rsidR="00D77779" w:rsidRPr="00896DB0" w:rsidRDefault="00D77779"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58390F5" w14:textId="77777777" w:rsidR="00D77779" w:rsidRDefault="00D77779" w:rsidP="008B25C8">
            <w:pPr>
              <w:rPr>
                <w:rFonts w:ascii="Arial" w:hAnsi="Arial" w:cs="Arial"/>
                <w:sz w:val="18"/>
              </w:rPr>
            </w:pPr>
            <w:r w:rsidRPr="00896DB0">
              <w:rPr>
                <w:rFonts w:ascii="Arial" w:hAnsi="Arial" w:cs="Arial"/>
                <w:sz w:val="18"/>
              </w:rPr>
              <w:t>0.64 x M2 x K1 (2 x M2 x K1)</w:t>
            </w:r>
          </w:p>
        </w:tc>
      </w:tr>
      <w:tr w:rsidR="00D77779" w:rsidRPr="00B85562" w14:paraId="5640CCEB" w14:textId="77777777" w:rsidTr="008B25C8">
        <w:trPr>
          <w:trHeight w:val="336"/>
        </w:trPr>
        <w:tc>
          <w:tcPr>
            <w:tcW w:w="1198" w:type="dxa"/>
            <w:vMerge/>
            <w:hideMark/>
          </w:tcPr>
          <w:p w14:paraId="2127023B" w14:textId="77777777" w:rsidR="00D77779" w:rsidRPr="00B11B68" w:rsidRDefault="00D77779" w:rsidP="008B25C8">
            <w:pPr>
              <w:rPr>
                <w:rFonts w:ascii="Arial" w:hAnsi="Arial" w:cs="Arial"/>
                <w:sz w:val="18"/>
                <w:lang w:val="en-US"/>
              </w:rPr>
            </w:pPr>
          </w:p>
        </w:tc>
        <w:tc>
          <w:tcPr>
            <w:tcW w:w="751" w:type="dxa"/>
            <w:hideMark/>
          </w:tcPr>
          <w:p w14:paraId="708D65A6" w14:textId="77777777" w:rsidR="00D77779" w:rsidRPr="00B11B68" w:rsidRDefault="00D77779" w:rsidP="008B25C8">
            <w:pPr>
              <w:rPr>
                <w:rFonts w:ascii="Arial" w:hAnsi="Arial" w:cs="Arial"/>
                <w:sz w:val="18"/>
                <w:lang w:val="en-US"/>
              </w:rPr>
            </w:pPr>
            <w:r w:rsidRPr="00B11B68">
              <w:rPr>
                <w:rFonts w:ascii="Arial" w:hAnsi="Arial" w:cs="Arial"/>
                <w:sz w:val="18"/>
              </w:rPr>
              <w:t>0.64</w:t>
            </w:r>
          </w:p>
        </w:tc>
        <w:tc>
          <w:tcPr>
            <w:tcW w:w="930" w:type="dxa"/>
            <w:hideMark/>
          </w:tcPr>
          <w:p w14:paraId="7B8197CC"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5A96F1C" w14:textId="77777777" w:rsidR="00D77779" w:rsidRPr="00B11B68" w:rsidRDefault="00D77779" w:rsidP="008B25C8">
            <w:pPr>
              <w:rPr>
                <w:rFonts w:ascii="Arial" w:hAnsi="Arial" w:cs="Arial"/>
                <w:sz w:val="18"/>
                <w:lang w:val="en-US"/>
              </w:rPr>
            </w:pPr>
          </w:p>
        </w:tc>
        <w:tc>
          <w:tcPr>
            <w:tcW w:w="1860" w:type="dxa"/>
            <w:hideMark/>
          </w:tcPr>
          <w:p w14:paraId="401864B5" w14:textId="77777777" w:rsidR="00D77779" w:rsidRPr="00896DB0" w:rsidRDefault="00D77779"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2DC3DF0" w14:textId="77777777" w:rsidR="00D77779" w:rsidRPr="00B11B68"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6CB2718C" w14:textId="77777777" w:rsidTr="008B25C8">
        <w:trPr>
          <w:trHeight w:val="336"/>
        </w:trPr>
        <w:tc>
          <w:tcPr>
            <w:tcW w:w="1198" w:type="dxa"/>
            <w:vMerge/>
            <w:hideMark/>
          </w:tcPr>
          <w:p w14:paraId="0F023E13" w14:textId="77777777" w:rsidR="00D77779" w:rsidRPr="00B11B68" w:rsidRDefault="00D77779" w:rsidP="008B25C8">
            <w:pPr>
              <w:rPr>
                <w:rFonts w:ascii="Arial" w:hAnsi="Arial" w:cs="Arial"/>
                <w:sz w:val="18"/>
                <w:lang w:val="en-US"/>
              </w:rPr>
            </w:pPr>
          </w:p>
        </w:tc>
        <w:tc>
          <w:tcPr>
            <w:tcW w:w="751" w:type="dxa"/>
            <w:hideMark/>
          </w:tcPr>
          <w:p w14:paraId="64141C31" w14:textId="77777777" w:rsidR="00D77779" w:rsidRPr="00B11B68" w:rsidRDefault="00D77779" w:rsidP="008B25C8">
            <w:pPr>
              <w:rPr>
                <w:rFonts w:ascii="Arial" w:hAnsi="Arial" w:cs="Arial"/>
                <w:sz w:val="18"/>
                <w:lang w:val="en-US"/>
              </w:rPr>
            </w:pPr>
            <w:r w:rsidRPr="00B11B68">
              <w:rPr>
                <w:rFonts w:ascii="Arial" w:hAnsi="Arial" w:cs="Arial"/>
                <w:sz w:val="18"/>
              </w:rPr>
              <w:t>1.28</w:t>
            </w:r>
          </w:p>
        </w:tc>
        <w:tc>
          <w:tcPr>
            <w:tcW w:w="930" w:type="dxa"/>
            <w:hideMark/>
          </w:tcPr>
          <w:p w14:paraId="728A73F7"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48FC7B6" w14:textId="77777777" w:rsidR="00D77779" w:rsidRPr="00B11B68" w:rsidRDefault="00D77779" w:rsidP="008B25C8">
            <w:pPr>
              <w:rPr>
                <w:rFonts w:ascii="Arial" w:hAnsi="Arial" w:cs="Arial"/>
                <w:sz w:val="18"/>
                <w:lang w:val="en-US"/>
              </w:rPr>
            </w:pPr>
          </w:p>
        </w:tc>
        <w:tc>
          <w:tcPr>
            <w:tcW w:w="1860" w:type="dxa"/>
            <w:hideMark/>
          </w:tcPr>
          <w:p w14:paraId="5AED6A0E" w14:textId="77777777" w:rsidR="00D77779" w:rsidRPr="00896DB0" w:rsidRDefault="00D77779"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0A8C3A" w14:textId="77777777" w:rsidR="00D77779" w:rsidRPr="00B11B68"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3A86709A" w14:textId="77777777" w:rsidTr="008B25C8">
        <w:trPr>
          <w:trHeight w:val="336"/>
        </w:trPr>
        <w:tc>
          <w:tcPr>
            <w:tcW w:w="1198" w:type="dxa"/>
            <w:vMerge/>
            <w:hideMark/>
          </w:tcPr>
          <w:p w14:paraId="14BAF7F4" w14:textId="77777777" w:rsidR="00D77779" w:rsidRPr="00B11B68" w:rsidRDefault="00D77779" w:rsidP="008B25C8">
            <w:pPr>
              <w:rPr>
                <w:rFonts w:ascii="Arial" w:hAnsi="Arial" w:cs="Arial"/>
                <w:sz w:val="18"/>
                <w:lang w:val="en-US"/>
              </w:rPr>
            </w:pPr>
          </w:p>
        </w:tc>
        <w:tc>
          <w:tcPr>
            <w:tcW w:w="751" w:type="dxa"/>
            <w:hideMark/>
          </w:tcPr>
          <w:p w14:paraId="63C71B4A" w14:textId="77777777" w:rsidR="00D77779" w:rsidRPr="00B11B68" w:rsidRDefault="00D77779" w:rsidP="008B25C8">
            <w:pPr>
              <w:rPr>
                <w:rFonts w:ascii="Arial" w:hAnsi="Arial" w:cs="Arial"/>
                <w:sz w:val="18"/>
                <w:lang w:val="en-US"/>
              </w:rPr>
            </w:pPr>
            <w:r w:rsidRPr="00B11B68">
              <w:rPr>
                <w:rFonts w:ascii="Arial" w:hAnsi="Arial" w:cs="Arial"/>
                <w:sz w:val="18"/>
              </w:rPr>
              <w:t>2.56</w:t>
            </w:r>
          </w:p>
        </w:tc>
        <w:tc>
          <w:tcPr>
            <w:tcW w:w="930" w:type="dxa"/>
            <w:hideMark/>
          </w:tcPr>
          <w:p w14:paraId="686EC2F1" w14:textId="77777777" w:rsidR="00D77779" w:rsidRPr="00B11B68" w:rsidRDefault="00D77779"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C398851" w14:textId="77777777" w:rsidR="00D77779" w:rsidRPr="00B11B68" w:rsidRDefault="00D77779" w:rsidP="008B25C8">
            <w:pPr>
              <w:rPr>
                <w:rFonts w:ascii="Arial" w:hAnsi="Arial" w:cs="Arial"/>
                <w:sz w:val="18"/>
                <w:lang w:val="en-US"/>
              </w:rPr>
            </w:pPr>
          </w:p>
        </w:tc>
        <w:tc>
          <w:tcPr>
            <w:tcW w:w="1860" w:type="dxa"/>
            <w:hideMark/>
          </w:tcPr>
          <w:p w14:paraId="462F736D" w14:textId="77777777" w:rsidR="00D77779" w:rsidRPr="00896DB0" w:rsidRDefault="00D77779"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56BFAEF" w14:textId="77777777" w:rsidR="00D77779" w:rsidRPr="00B11B68" w:rsidRDefault="00D77779"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D77779" w:rsidRPr="00B85562" w14:paraId="7C847BFA" w14:textId="77777777" w:rsidTr="008B25C8">
        <w:trPr>
          <w:trHeight w:val="336"/>
        </w:trPr>
        <w:tc>
          <w:tcPr>
            <w:tcW w:w="9016" w:type="dxa"/>
            <w:gridSpan w:val="6"/>
          </w:tcPr>
          <w:p w14:paraId="529A8C40" w14:textId="77777777" w:rsidR="00D77779" w:rsidRPr="009C5807" w:rsidRDefault="00D77779"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E0357F5" w14:textId="77777777" w:rsidR="00D77779" w:rsidRPr="009C5807" w:rsidRDefault="00D77779"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31520A47" w14:textId="77777777" w:rsidR="00D77779" w:rsidRDefault="00D77779"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3610914" w14:textId="77777777" w:rsidR="00D77779" w:rsidRDefault="00D77779"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CA62274" w14:textId="77777777" w:rsidR="00D77779" w:rsidRPr="0082197E" w:rsidRDefault="00D77779"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01951CBC" w14:textId="77777777" w:rsidR="00D77779" w:rsidRDefault="00D77779" w:rsidP="00D77779"/>
    <w:p w14:paraId="507C15F6" w14:textId="77777777" w:rsidR="00D77779" w:rsidRPr="00327784" w:rsidRDefault="00D77779" w:rsidP="00FB48DD">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D77779" w:rsidRPr="00B85562" w14:paraId="48942816" w14:textId="77777777" w:rsidTr="008B25C8">
        <w:trPr>
          <w:trHeight w:val="1692"/>
        </w:trPr>
        <w:tc>
          <w:tcPr>
            <w:tcW w:w="639" w:type="pct"/>
            <w:hideMark/>
          </w:tcPr>
          <w:p w14:paraId="43636B04" w14:textId="77777777" w:rsidR="00D77779" w:rsidRPr="00581E8E" w:rsidRDefault="00D77779"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580D45EE" w14:textId="77777777" w:rsidR="00D77779" w:rsidRPr="00581E8E" w:rsidRDefault="00D77779" w:rsidP="008B25C8">
            <w:pPr>
              <w:rPr>
                <w:rFonts w:ascii="Arial" w:hAnsi="Arial" w:cs="Arial"/>
                <w:sz w:val="18"/>
                <w:lang w:val="en-US"/>
              </w:rPr>
            </w:pPr>
            <w:r w:rsidRPr="00581E8E">
              <w:rPr>
                <w:rFonts w:ascii="Arial" w:hAnsi="Arial" w:cs="Arial"/>
                <w:b/>
                <w:sz w:val="18"/>
              </w:rPr>
              <w:t>DRX cycle length [s]</w:t>
            </w:r>
          </w:p>
        </w:tc>
        <w:tc>
          <w:tcPr>
            <w:tcW w:w="517" w:type="pct"/>
            <w:hideMark/>
          </w:tcPr>
          <w:p w14:paraId="10408E43" w14:textId="77777777" w:rsidR="00D77779" w:rsidRPr="00581E8E" w:rsidRDefault="00D77779"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179E48CE" w14:textId="77777777" w:rsidR="00D77779" w:rsidRPr="00581E8E" w:rsidRDefault="00D77779"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E5BBD9C"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1085DB0C"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A3118DF" w14:textId="77777777" w:rsidR="00D77779" w:rsidRPr="00581E8E" w:rsidRDefault="00D77779"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D77779" w:rsidRPr="00B85562" w14:paraId="39C01C43" w14:textId="77777777" w:rsidTr="008B25C8">
        <w:trPr>
          <w:trHeight w:val="673"/>
        </w:trPr>
        <w:tc>
          <w:tcPr>
            <w:tcW w:w="639" w:type="pct"/>
            <w:vMerge w:val="restart"/>
            <w:hideMark/>
          </w:tcPr>
          <w:p w14:paraId="76D29E3E" w14:textId="77777777" w:rsidR="00D77779" w:rsidRPr="00581E8E" w:rsidRDefault="00D77779"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0DB0F4" w14:textId="77777777" w:rsidR="00D77779" w:rsidRPr="00581E8E" w:rsidRDefault="00D77779" w:rsidP="008B25C8">
            <w:pPr>
              <w:rPr>
                <w:rFonts w:ascii="Arial" w:hAnsi="Arial" w:cs="Arial"/>
                <w:sz w:val="18"/>
                <w:lang w:val="en-US"/>
              </w:rPr>
            </w:pPr>
            <w:r w:rsidRPr="00581E8E">
              <w:rPr>
                <w:rFonts w:ascii="Arial" w:hAnsi="Arial" w:cs="Arial"/>
                <w:sz w:val="18"/>
              </w:rPr>
              <w:t>0.32</w:t>
            </w:r>
          </w:p>
        </w:tc>
        <w:tc>
          <w:tcPr>
            <w:tcW w:w="517" w:type="pct"/>
            <w:hideMark/>
          </w:tcPr>
          <w:p w14:paraId="6D4A4100"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4AC9E53" w14:textId="77777777" w:rsidR="00D77779" w:rsidRPr="00581E8E" w:rsidRDefault="00D77779" w:rsidP="008B25C8">
            <w:pPr>
              <w:rPr>
                <w:rFonts w:ascii="Arial" w:hAnsi="Arial"/>
                <w:sz w:val="18"/>
                <w:lang w:val="en-US"/>
              </w:rPr>
            </w:pPr>
            <w:r>
              <w:rPr>
                <w:rFonts w:ascii="Arial" w:hAnsi="Arial"/>
                <w:sz w:val="18"/>
                <w:lang w:val="en-US"/>
              </w:rPr>
              <w:t>8</w:t>
            </w:r>
          </w:p>
        </w:tc>
        <w:tc>
          <w:tcPr>
            <w:tcW w:w="1309" w:type="pct"/>
            <w:gridSpan w:val="2"/>
            <w:vMerge w:val="restart"/>
            <w:hideMark/>
          </w:tcPr>
          <w:p w14:paraId="7D42C3C5" w14:textId="77777777" w:rsidR="00D77779" w:rsidRPr="004E7C48" w:rsidRDefault="00D77779"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55D52CF" w14:textId="77777777" w:rsidR="00D77779" w:rsidRPr="00581E8E" w:rsidRDefault="00D77779"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83E7496" w14:textId="77777777" w:rsidR="00D77779" w:rsidRPr="00896DB0" w:rsidRDefault="00D77779"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F0B90D5"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6E0CF9BF" w14:textId="77777777" w:rsidTr="008B25C8">
        <w:trPr>
          <w:trHeight w:val="336"/>
        </w:trPr>
        <w:tc>
          <w:tcPr>
            <w:tcW w:w="639" w:type="pct"/>
            <w:vMerge/>
            <w:hideMark/>
          </w:tcPr>
          <w:p w14:paraId="1A090ADD" w14:textId="77777777" w:rsidR="00D77779" w:rsidRPr="00581E8E" w:rsidRDefault="00D77779" w:rsidP="008B25C8">
            <w:pPr>
              <w:rPr>
                <w:rFonts w:ascii="Arial" w:hAnsi="Arial" w:cs="Arial"/>
                <w:sz w:val="18"/>
                <w:lang w:val="en-US"/>
              </w:rPr>
            </w:pPr>
          </w:p>
        </w:tc>
        <w:tc>
          <w:tcPr>
            <w:tcW w:w="401" w:type="pct"/>
            <w:hideMark/>
          </w:tcPr>
          <w:p w14:paraId="67F26F90" w14:textId="77777777" w:rsidR="00D77779" w:rsidRPr="00581E8E" w:rsidRDefault="00D77779" w:rsidP="008B25C8">
            <w:pPr>
              <w:rPr>
                <w:rFonts w:ascii="Arial" w:hAnsi="Arial" w:cs="Arial"/>
                <w:sz w:val="18"/>
                <w:lang w:val="en-US"/>
              </w:rPr>
            </w:pPr>
            <w:r w:rsidRPr="00581E8E">
              <w:rPr>
                <w:rFonts w:ascii="Arial" w:hAnsi="Arial" w:cs="Arial"/>
                <w:sz w:val="18"/>
              </w:rPr>
              <w:t>0.64</w:t>
            </w:r>
          </w:p>
        </w:tc>
        <w:tc>
          <w:tcPr>
            <w:tcW w:w="517" w:type="pct"/>
            <w:hideMark/>
          </w:tcPr>
          <w:p w14:paraId="5AAED8C1" w14:textId="77777777" w:rsidR="00D77779" w:rsidRPr="00581E8E" w:rsidRDefault="00D77779"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0BE3E1B" w14:textId="77777777" w:rsidR="00D77779" w:rsidRPr="00581E8E" w:rsidRDefault="00D77779"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1D614B0E" w14:textId="77777777" w:rsidR="00D77779" w:rsidRPr="00581E8E" w:rsidRDefault="00D77779" w:rsidP="008B25C8">
            <w:pPr>
              <w:rPr>
                <w:rFonts w:ascii="Arial" w:hAnsi="Arial" w:cs="Arial"/>
                <w:sz w:val="18"/>
                <w:lang w:val="en-US"/>
              </w:rPr>
            </w:pPr>
          </w:p>
        </w:tc>
        <w:tc>
          <w:tcPr>
            <w:tcW w:w="809" w:type="pct"/>
            <w:hideMark/>
          </w:tcPr>
          <w:p w14:paraId="3889293C" w14:textId="77777777" w:rsidR="00D77779" w:rsidRPr="00896DB0" w:rsidRDefault="00D77779"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0FFBD47" w14:textId="77777777" w:rsidR="00D77779" w:rsidRPr="00896DB0" w:rsidRDefault="00D77779"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D77779" w:rsidRPr="00B85562" w14:paraId="46E84E09" w14:textId="77777777" w:rsidTr="008B25C8">
        <w:trPr>
          <w:trHeight w:val="336"/>
        </w:trPr>
        <w:tc>
          <w:tcPr>
            <w:tcW w:w="639" w:type="pct"/>
            <w:vMerge/>
            <w:hideMark/>
          </w:tcPr>
          <w:p w14:paraId="02D613FF" w14:textId="77777777" w:rsidR="00D77779" w:rsidRPr="00581E8E" w:rsidRDefault="00D77779" w:rsidP="008B25C8">
            <w:pPr>
              <w:rPr>
                <w:rFonts w:ascii="Arial" w:hAnsi="Arial" w:cs="Arial"/>
                <w:sz w:val="18"/>
                <w:lang w:val="en-US"/>
              </w:rPr>
            </w:pPr>
          </w:p>
        </w:tc>
        <w:tc>
          <w:tcPr>
            <w:tcW w:w="401" w:type="pct"/>
            <w:hideMark/>
          </w:tcPr>
          <w:p w14:paraId="69C9C32C" w14:textId="77777777" w:rsidR="00D77779" w:rsidRPr="00581E8E" w:rsidRDefault="00D77779" w:rsidP="008B25C8">
            <w:pPr>
              <w:rPr>
                <w:rFonts w:ascii="Arial" w:hAnsi="Arial" w:cs="Arial"/>
                <w:sz w:val="18"/>
                <w:lang w:val="en-US"/>
              </w:rPr>
            </w:pPr>
            <w:r w:rsidRPr="00581E8E">
              <w:rPr>
                <w:rFonts w:ascii="Arial" w:hAnsi="Arial" w:cs="Arial"/>
                <w:sz w:val="18"/>
              </w:rPr>
              <w:t>1.28</w:t>
            </w:r>
          </w:p>
        </w:tc>
        <w:tc>
          <w:tcPr>
            <w:tcW w:w="517" w:type="pct"/>
            <w:hideMark/>
          </w:tcPr>
          <w:p w14:paraId="7C516F43" w14:textId="77777777" w:rsidR="00D77779" w:rsidRPr="00034E52" w:rsidRDefault="00D77779" w:rsidP="008B25C8">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5B264CFB" w14:textId="77777777" w:rsidR="00D77779" w:rsidRPr="00C910BC" w:rsidRDefault="00D77779"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67642BE6" w14:textId="77777777" w:rsidR="00D77779" w:rsidRPr="00845B73" w:rsidRDefault="00D77779" w:rsidP="008B25C8">
            <w:pPr>
              <w:rPr>
                <w:rFonts w:ascii="Arial" w:hAnsi="Arial" w:cs="Arial"/>
                <w:sz w:val="18"/>
                <w:lang w:val="en-US"/>
              </w:rPr>
            </w:pPr>
          </w:p>
        </w:tc>
        <w:tc>
          <w:tcPr>
            <w:tcW w:w="809" w:type="pct"/>
            <w:hideMark/>
          </w:tcPr>
          <w:p w14:paraId="08F4F3EB" w14:textId="77777777" w:rsidR="00D77779" w:rsidRPr="00845B73" w:rsidRDefault="00D77779" w:rsidP="008B25C8">
            <w:pPr>
              <w:rPr>
                <w:rFonts w:ascii="Arial" w:hAnsi="Arial" w:cs="Arial"/>
                <w:sz w:val="18"/>
              </w:rPr>
            </w:pPr>
            <w:r w:rsidRPr="00845B73">
              <w:rPr>
                <w:rFonts w:ascii="Arial" w:hAnsi="Arial" w:cs="Arial"/>
                <w:sz w:val="18"/>
              </w:rPr>
              <w:t>1.28 x N1 x K1 (1 x N1 x K1)</w:t>
            </w:r>
          </w:p>
        </w:tc>
        <w:tc>
          <w:tcPr>
            <w:tcW w:w="858" w:type="pct"/>
            <w:hideMark/>
          </w:tcPr>
          <w:p w14:paraId="383E3E49" w14:textId="77777777" w:rsidR="00D77779" w:rsidRPr="00845B73" w:rsidRDefault="00D77779" w:rsidP="008B25C8">
            <w:pPr>
              <w:rPr>
                <w:rFonts w:ascii="Arial" w:hAnsi="Arial" w:cs="Arial"/>
                <w:sz w:val="18"/>
              </w:rPr>
            </w:pPr>
            <w:r w:rsidRPr="00845B73">
              <w:rPr>
                <w:rFonts w:ascii="Arial" w:hAnsi="Arial" w:cs="Arial"/>
                <w:sz w:val="18"/>
              </w:rPr>
              <w:t>2.56 x N1 x K1 (2 x N1 x K1)</w:t>
            </w:r>
          </w:p>
        </w:tc>
      </w:tr>
      <w:tr w:rsidR="00D77779" w:rsidRPr="00B85562" w14:paraId="314FF212" w14:textId="77777777" w:rsidTr="008B25C8">
        <w:trPr>
          <w:trHeight w:val="336"/>
        </w:trPr>
        <w:tc>
          <w:tcPr>
            <w:tcW w:w="639" w:type="pct"/>
            <w:vMerge/>
          </w:tcPr>
          <w:p w14:paraId="59068F1A" w14:textId="77777777" w:rsidR="00D77779" w:rsidRPr="00581E8E" w:rsidRDefault="00D77779" w:rsidP="008B25C8">
            <w:pPr>
              <w:rPr>
                <w:rFonts w:ascii="Arial" w:hAnsi="Arial" w:cs="Arial"/>
                <w:sz w:val="18"/>
                <w:lang w:val="en-US"/>
              </w:rPr>
            </w:pPr>
          </w:p>
        </w:tc>
        <w:tc>
          <w:tcPr>
            <w:tcW w:w="401" w:type="pct"/>
          </w:tcPr>
          <w:p w14:paraId="6BACBE7F" w14:textId="77777777" w:rsidR="00D77779" w:rsidRPr="00581E8E" w:rsidRDefault="00D77779" w:rsidP="008B25C8">
            <w:pPr>
              <w:rPr>
                <w:rFonts w:ascii="Arial" w:hAnsi="Arial" w:cs="Arial"/>
                <w:sz w:val="18"/>
              </w:rPr>
            </w:pPr>
            <w:r>
              <w:rPr>
                <w:rFonts w:ascii="Arial" w:hAnsi="Arial" w:cs="Arial"/>
                <w:sz w:val="18"/>
              </w:rPr>
              <w:t>2.56</w:t>
            </w:r>
          </w:p>
        </w:tc>
        <w:tc>
          <w:tcPr>
            <w:tcW w:w="517" w:type="pct"/>
          </w:tcPr>
          <w:p w14:paraId="5D14F71C" w14:textId="77777777" w:rsidR="00D77779" w:rsidRPr="007140C1" w:rsidRDefault="00D77779" w:rsidP="008B25C8">
            <w:pPr>
              <w:rPr>
                <w:rFonts w:ascii="Arial" w:hAnsi="Arial" w:cs="Arial"/>
                <w:sz w:val="18"/>
              </w:rPr>
            </w:pPr>
            <w:r w:rsidRPr="00034E52">
              <w:rPr>
                <w:rFonts w:ascii="Arial" w:hAnsi="Arial" w:cs="Arial"/>
                <w:sz w:val="18"/>
                <w:lang w:eastAsia="zh-CN"/>
              </w:rPr>
              <w:t>40.96 (32)</w:t>
            </w:r>
          </w:p>
        </w:tc>
        <w:tc>
          <w:tcPr>
            <w:tcW w:w="467" w:type="pct"/>
          </w:tcPr>
          <w:p w14:paraId="0858D972" w14:textId="77777777" w:rsidR="00D77779" w:rsidRPr="00845B73" w:rsidRDefault="00D77779" w:rsidP="008B25C8">
            <w:pPr>
              <w:rPr>
                <w:rFonts w:ascii="Arial" w:hAnsi="Arial" w:cs="Arial"/>
                <w:sz w:val="18"/>
                <w:lang w:val="en-US"/>
              </w:rPr>
            </w:pPr>
            <w:r w:rsidRPr="00845B73">
              <w:rPr>
                <w:rFonts w:ascii="Arial" w:hAnsi="Arial" w:cs="Arial"/>
                <w:sz w:val="18"/>
                <w:lang w:val="en-US"/>
              </w:rPr>
              <w:t>3</w:t>
            </w:r>
          </w:p>
        </w:tc>
        <w:tc>
          <w:tcPr>
            <w:tcW w:w="1309" w:type="pct"/>
            <w:gridSpan w:val="2"/>
            <w:vMerge/>
          </w:tcPr>
          <w:p w14:paraId="539AAFF2" w14:textId="77777777" w:rsidR="00D77779" w:rsidRPr="00845B73" w:rsidRDefault="00D77779" w:rsidP="008B25C8">
            <w:pPr>
              <w:rPr>
                <w:rFonts w:ascii="Arial" w:hAnsi="Arial" w:cs="Arial"/>
                <w:sz w:val="18"/>
                <w:lang w:val="en-US"/>
              </w:rPr>
            </w:pPr>
          </w:p>
        </w:tc>
        <w:tc>
          <w:tcPr>
            <w:tcW w:w="809" w:type="pct"/>
          </w:tcPr>
          <w:p w14:paraId="705CC654" w14:textId="77777777" w:rsidR="00D77779" w:rsidRPr="007140C1" w:rsidRDefault="00D77779" w:rsidP="008B25C8">
            <w:pPr>
              <w:rPr>
                <w:rFonts w:ascii="Arial" w:hAnsi="Arial" w:cs="Arial"/>
                <w:sz w:val="18"/>
              </w:rPr>
            </w:pPr>
            <w:r w:rsidRPr="00034E52">
              <w:rPr>
                <w:rFonts w:ascii="Arial" w:hAnsi="Arial" w:cs="Arial"/>
                <w:sz w:val="18"/>
                <w:lang w:eastAsia="zh-CN"/>
              </w:rPr>
              <w:t>20.48</w:t>
            </w:r>
          </w:p>
        </w:tc>
        <w:tc>
          <w:tcPr>
            <w:tcW w:w="858" w:type="pct"/>
          </w:tcPr>
          <w:p w14:paraId="3231888A" w14:textId="77777777" w:rsidR="00D77779" w:rsidRPr="007140C1" w:rsidRDefault="00D77779" w:rsidP="008B25C8">
            <w:pPr>
              <w:rPr>
                <w:rFonts w:ascii="Arial" w:hAnsi="Arial" w:cs="Arial"/>
                <w:sz w:val="18"/>
              </w:rPr>
            </w:pPr>
            <w:r w:rsidRPr="00034E52">
              <w:rPr>
                <w:rFonts w:ascii="Arial" w:hAnsi="Arial" w:cs="Arial"/>
                <w:sz w:val="18"/>
                <w:lang w:eastAsia="zh-CN"/>
              </w:rPr>
              <w:t>40.96</w:t>
            </w:r>
          </w:p>
        </w:tc>
      </w:tr>
      <w:tr w:rsidR="00D77779" w:rsidRPr="00B85562" w14:paraId="2287CA4F" w14:textId="77777777" w:rsidTr="008B25C8">
        <w:trPr>
          <w:trHeight w:val="336"/>
        </w:trPr>
        <w:tc>
          <w:tcPr>
            <w:tcW w:w="5000" w:type="pct"/>
            <w:gridSpan w:val="8"/>
          </w:tcPr>
          <w:p w14:paraId="63067182" w14:textId="77777777" w:rsidR="00D77779" w:rsidRPr="00806346" w:rsidRDefault="00D77779"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93D6152" w14:textId="77777777" w:rsidR="00D77779" w:rsidRPr="00806346" w:rsidRDefault="00D77779"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2CB3925" w14:textId="77777777" w:rsidR="00D77779" w:rsidRPr="00806346" w:rsidRDefault="00D77779" w:rsidP="008B25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BF651" w14:textId="77777777" w:rsidR="00D77779" w:rsidRPr="00806346" w:rsidRDefault="00D77779" w:rsidP="008B25C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8054BE7" w14:textId="77777777" w:rsidR="00D77779" w:rsidRPr="00806346" w:rsidRDefault="00D77779"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7E3DCBE2" w14:textId="77777777" w:rsidR="00D77779" w:rsidRPr="00806346" w:rsidRDefault="00D77779"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3C39DC1" w14:textId="77777777" w:rsidR="00D77779" w:rsidRPr="00581E8E" w:rsidRDefault="00D77779"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4E690055" w14:textId="77777777" w:rsidR="00D77779" w:rsidRPr="000B6693" w:rsidRDefault="00D77779" w:rsidP="00D77779">
      <w:pPr>
        <w:rPr>
          <w:lang w:eastAsia="zh-CN"/>
        </w:rPr>
      </w:pPr>
    </w:p>
    <w:p w14:paraId="2D3E893B" w14:textId="77777777" w:rsidR="00D77779" w:rsidRDefault="00D77779" w:rsidP="00D77779">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2379CB" w14:textId="77777777" w:rsidR="00D77779" w:rsidRDefault="00D77779" w:rsidP="00D7777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3044707" w14:textId="77777777" w:rsidR="00D77779" w:rsidRPr="00AD77EE" w:rsidRDefault="00D77779" w:rsidP="00D77779">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62588B3" w14:textId="77777777" w:rsidR="00D77779" w:rsidRDefault="00D77779" w:rsidP="00D7777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08F9F480" w14:textId="77777777" w:rsidR="00D77779" w:rsidRDefault="00D77779" w:rsidP="00D7777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8259230" w14:textId="77777777" w:rsidR="00D77779" w:rsidRDefault="00D77779" w:rsidP="00D77779">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r>
        <w:rPr>
          <w:rFonts w:ascii="Arial" w:hAnsi="Arial" w:cs="v4.2.0"/>
          <w:sz w:val="18"/>
          <w:vertAlign w:val="subscript"/>
        </w:rPr>
        <w:t>m</w:t>
      </w:r>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034E52">
        <w:rPr>
          <w:lang w:eastAsia="zh-CN"/>
        </w:rPr>
        <w:t>B</w:t>
      </w:r>
      <w:r w:rsidRPr="00D04289">
        <w:rPr>
          <w:lang w:eastAsia="zh-CN"/>
        </w:rPr>
        <w:t>.2.3.</w:t>
      </w:r>
    </w:p>
    <w:p w14:paraId="54662469" w14:textId="77777777" w:rsidR="00D77779" w:rsidRPr="00566B67" w:rsidRDefault="00D77779" w:rsidP="00D77779">
      <w:pPr>
        <w:rPr>
          <w:rFonts w:cs="v4.2.0"/>
        </w:rPr>
      </w:pPr>
    </w:p>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 xml:space="preserve">Srxlev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5838B11C"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26C3736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332FEBDF" w14:textId="77777777" w:rsidR="000558CD" w:rsidRPr="00082331" w:rsidRDefault="000558CD" w:rsidP="000558CD">
      <w:pPr>
        <w:pStyle w:val="B10"/>
        <w:rPr>
          <w:rFonts w:cs="v4.2.0"/>
        </w:rPr>
      </w:pPr>
      <w:r>
        <w:rPr>
          <w:iCs/>
        </w:rPr>
        <w:t>-</w:t>
      </w:r>
      <w:r>
        <w:rPr>
          <w:iCs/>
        </w:rPr>
        <w:tab/>
      </w:r>
      <w:r w:rsidRPr="005D47F5">
        <w:rPr>
          <w:i/>
        </w:rPr>
        <w:t xml:space="preserve">s-SearchDeltaP-r16 </w:t>
      </w:r>
      <w:r w:rsidRPr="006857A3">
        <w:rPr>
          <w:lang w:eastAsia="sv-SE"/>
        </w:rPr>
        <w:t>as the signaled value of</w:t>
      </w:r>
      <w:r w:rsidRPr="005D47F5">
        <w:rPr>
          <w:i/>
          <w:lang w:eastAsia="sv-SE"/>
        </w:rPr>
        <w:t xml:space="preserve"> </w:t>
      </w:r>
      <w:r w:rsidRPr="005D47F5">
        <w:rPr>
          <w:i/>
        </w:rPr>
        <w:t>s-SearchDeltaP-r16</w:t>
      </w:r>
      <w:r w:rsidRPr="005F511B">
        <w:t xml:space="preserve"> </w:t>
      </w:r>
      <w:r>
        <w:rPr>
          <w:lang w:eastAsia="sv-SE"/>
        </w:rPr>
        <w:t xml:space="preserve">[2] - </w:t>
      </w:r>
      <w:r w:rsidRPr="006857A3">
        <w:rPr>
          <w:lang w:eastAsia="sv-SE"/>
        </w:rPr>
        <w:t>1 dB.</w:t>
      </w:r>
    </w:p>
    <w:p w14:paraId="5078AA98" w14:textId="77777777" w:rsidR="000558CD" w:rsidRPr="005F511B" w:rsidRDefault="000558CD" w:rsidP="000558CD">
      <w:pPr>
        <w:pStyle w:val="B10"/>
        <w:rPr>
          <w:rFonts w:cs="v4.2.0"/>
        </w:rPr>
      </w:pPr>
      <w:r>
        <w:rPr>
          <w:iCs/>
        </w:rPr>
        <w:t>-</w:t>
      </w:r>
      <w:r>
        <w:rPr>
          <w:iCs/>
        </w:rPr>
        <w:tab/>
      </w:r>
      <w:r w:rsidRPr="005D47F5">
        <w:rPr>
          <w:i/>
        </w:rPr>
        <w:t xml:space="preserve">s-SearchDeltaP-Stationary-r17 </w:t>
      </w:r>
      <w:r w:rsidRPr="006857A3">
        <w:rPr>
          <w:lang w:eastAsia="sv-SE"/>
        </w:rPr>
        <w:t>as the signaled value of</w:t>
      </w:r>
      <w:r w:rsidRPr="005D47F5">
        <w:rPr>
          <w:i/>
          <w:lang w:eastAsia="sv-SE"/>
        </w:rPr>
        <w:t xml:space="preserve"> </w:t>
      </w:r>
      <w:r w:rsidRPr="005D47F5">
        <w:rPr>
          <w:i/>
        </w:rPr>
        <w:t>s-SearchDeltaP-Stationary-r17</w:t>
      </w:r>
      <w:r w:rsidRPr="00C929D4">
        <w:rPr>
          <w:iCs/>
        </w:rPr>
        <w:t xml:space="preserve"> </w:t>
      </w:r>
      <w:r>
        <w:rPr>
          <w:lang w:eastAsia="sv-SE"/>
        </w:rPr>
        <w:t xml:space="preserve">[2] - </w:t>
      </w:r>
      <w:r w:rsidRPr="006857A3">
        <w:rPr>
          <w:lang w:eastAsia="sv-SE"/>
        </w:rPr>
        <w:t>1 dB.</w:t>
      </w:r>
    </w:p>
    <w:p w14:paraId="4035683A" w14:textId="77777777" w:rsidR="000558CD" w:rsidRPr="005F511B" w:rsidRDefault="000558CD" w:rsidP="000558CD">
      <w:pPr>
        <w:pStyle w:val="B10"/>
        <w:rPr>
          <w:rFonts w:cs="v4.2.0"/>
        </w:rPr>
      </w:pPr>
      <w:r>
        <w:rPr>
          <w:iCs/>
        </w:rPr>
        <w:t>-</w:t>
      </w:r>
      <w:r>
        <w:rPr>
          <w:iCs/>
        </w:rPr>
        <w:tab/>
      </w:r>
      <w:r w:rsidRPr="005D47F5">
        <w:rPr>
          <w:i/>
        </w:rPr>
        <w:t xml:space="preserve">s-SearchThresholdP-r16 </w:t>
      </w:r>
      <w:r w:rsidRPr="006857A3">
        <w:rPr>
          <w:lang w:eastAsia="sv-SE"/>
        </w:rPr>
        <w:t xml:space="preserve">as the signaled value of </w:t>
      </w:r>
      <w:r w:rsidRPr="005D47F5">
        <w:rPr>
          <w:i/>
        </w:rPr>
        <w:t xml:space="preserve">s-SearchThresholdP-r16 </w:t>
      </w:r>
      <w:r>
        <w:rPr>
          <w:lang w:eastAsia="sv-SE"/>
        </w:rPr>
        <w:t xml:space="preserve">[2] + </w:t>
      </w:r>
      <w:r w:rsidRPr="006857A3">
        <w:rPr>
          <w:lang w:eastAsia="sv-SE"/>
        </w:rPr>
        <w:t>1 dB.</w:t>
      </w:r>
    </w:p>
    <w:p w14:paraId="5BEC5F32" w14:textId="77777777" w:rsidR="000558CD" w:rsidRPr="005F511B" w:rsidRDefault="000558CD" w:rsidP="000558CD">
      <w:pPr>
        <w:pStyle w:val="B10"/>
        <w:rPr>
          <w:rFonts w:cs="v4.2.0"/>
        </w:rPr>
      </w:pPr>
      <w:r>
        <w:rPr>
          <w:iCs/>
        </w:rPr>
        <w:t>-</w:t>
      </w:r>
      <w:r>
        <w:rPr>
          <w:iCs/>
        </w:rPr>
        <w:tab/>
      </w:r>
      <w:r w:rsidRPr="005D47F5">
        <w:rPr>
          <w:i/>
        </w:rPr>
        <w:t xml:space="preserve">s-SearchThresholdQ-r16 </w:t>
      </w:r>
      <w:r w:rsidRPr="006857A3">
        <w:rPr>
          <w:lang w:eastAsia="sv-SE"/>
        </w:rPr>
        <w:t xml:space="preserve">as the signaled value of </w:t>
      </w:r>
      <w:r w:rsidRPr="005D47F5">
        <w:rPr>
          <w:i/>
        </w:rPr>
        <w:t>s-SearchThresholdQ-r16</w:t>
      </w:r>
      <w:r w:rsidRPr="005F511B">
        <w:t xml:space="preserve"> </w:t>
      </w:r>
      <w:r>
        <w:rPr>
          <w:lang w:eastAsia="sv-SE"/>
        </w:rPr>
        <w:t xml:space="preserve">[2] + </w:t>
      </w:r>
      <w:r w:rsidRPr="006857A3">
        <w:rPr>
          <w:lang w:eastAsia="sv-SE"/>
        </w:rPr>
        <w:t>1 dB.</w:t>
      </w:r>
    </w:p>
    <w:p w14:paraId="160CF11C" w14:textId="77777777" w:rsidR="000558CD" w:rsidRPr="005F511B" w:rsidRDefault="000558CD" w:rsidP="000558CD">
      <w:pPr>
        <w:pStyle w:val="B10"/>
        <w:rPr>
          <w:rFonts w:cs="v4.2.0"/>
        </w:rPr>
      </w:pPr>
      <w:r>
        <w:rPr>
          <w:iCs/>
        </w:rPr>
        <w:t>-</w:t>
      </w:r>
      <w:r>
        <w:rPr>
          <w:iCs/>
        </w:rPr>
        <w:tab/>
      </w:r>
      <w:r w:rsidRPr="005D47F5">
        <w:rPr>
          <w:i/>
        </w:rPr>
        <w:t xml:space="preserve">s-SearchThresholdP2-r17 </w:t>
      </w:r>
      <w:r w:rsidRPr="006857A3">
        <w:rPr>
          <w:lang w:eastAsia="sv-SE"/>
        </w:rPr>
        <w:t xml:space="preserve">as the signaled value of </w:t>
      </w:r>
      <w:r w:rsidRPr="005D47F5">
        <w:rPr>
          <w:i/>
          <w:iCs/>
        </w:rPr>
        <w:t>s-SearchThresholdP2-r17</w:t>
      </w:r>
      <w:r w:rsidRPr="005F511B">
        <w:t xml:space="preserve"> </w:t>
      </w:r>
      <w:r>
        <w:rPr>
          <w:lang w:eastAsia="sv-SE"/>
        </w:rPr>
        <w:t xml:space="preserve">[2] + </w:t>
      </w:r>
      <w:r w:rsidRPr="006857A3">
        <w:rPr>
          <w:lang w:eastAsia="sv-SE"/>
        </w:rPr>
        <w:t>1 dB.</w:t>
      </w:r>
    </w:p>
    <w:p w14:paraId="11EF5CAF" w14:textId="098A80E3" w:rsidR="000558CD" w:rsidRDefault="000558CD" w:rsidP="000558CD">
      <w:pPr>
        <w:pStyle w:val="B10"/>
        <w:rPr>
          <w:noProof/>
        </w:rPr>
      </w:pPr>
      <w:r>
        <w:rPr>
          <w:iCs/>
        </w:rPr>
        <w:t>-</w:t>
      </w:r>
      <w:r>
        <w:rPr>
          <w:iCs/>
        </w:rPr>
        <w:tab/>
      </w:r>
      <w:r w:rsidRPr="005D47F5">
        <w:t>s-SearchThresholdQ2-r17</w:t>
      </w:r>
      <w:r w:rsidRPr="005F511B">
        <w:t xml:space="preserve"> </w:t>
      </w:r>
      <w:r w:rsidRPr="006857A3">
        <w:rPr>
          <w:lang w:eastAsia="sv-SE"/>
        </w:rPr>
        <w:t xml:space="preserve">as the signaled value of </w:t>
      </w:r>
      <w:r w:rsidRPr="005D47F5">
        <w:t>s-SearchThresholdQ2-r17</w:t>
      </w:r>
      <w:r w:rsidRPr="005F511B">
        <w:t xml:space="preserve"> </w:t>
      </w:r>
      <w:r>
        <w:rPr>
          <w:lang w:eastAsia="sv-SE"/>
        </w:rPr>
        <w:t xml:space="preserve">[2] + </w:t>
      </w:r>
      <w:r w:rsidRPr="006857A3">
        <w:rPr>
          <w:lang w:eastAsia="sv-SE"/>
        </w:rPr>
        <w:t>1 dB.</w:t>
      </w: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05BCCB7E" w:rsidR="00F87F95" w:rsidRPr="0039265E" w:rsidRDefault="00F87F95"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4BAE8734" w14:textId="77777777" w:rsidR="00F87F95" w:rsidRPr="00170812" w:rsidRDefault="00F87F95" w:rsidP="00F87F95">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FB2A555" w14:textId="1ADC9361" w:rsidR="00791FB3" w:rsidRPr="00CB35F8" w:rsidRDefault="00791FB3" w:rsidP="00791FB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737D876B" w14:textId="1F89D5AA" w:rsidR="00791FB3" w:rsidRPr="00170812" w:rsidRDefault="00791FB3" w:rsidP="00791FB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1EFE4C52" w14:textId="00868746" w:rsidR="00F87F95" w:rsidRPr="00AD5C2C" w:rsidRDefault="00791FB3" w:rsidP="00791FB3">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2182870C" w14:textId="77777777" w:rsidR="00C80F01" w:rsidRDefault="00C80F01" w:rsidP="00C80F01">
      <w:pPr>
        <w:pStyle w:val="B10"/>
      </w:pPr>
      <w:r w:rsidRPr="00CB35F8">
        <w:t>-</w:t>
      </w:r>
      <w:r w:rsidRPr="00CB35F8">
        <w:tab/>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1CC2B7F2" w14:textId="2D333B9B" w:rsidR="00F87F95" w:rsidRDefault="00F87F95" w:rsidP="00F87F95">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75178468" w14:textId="77777777" w:rsidR="00F87F95" w:rsidRPr="0082197E" w:rsidRDefault="00F87F95" w:rsidP="00F87F95">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23F88E6" w14:textId="77777777" w:rsidR="00F87F95" w:rsidRPr="00AD5C2C" w:rsidRDefault="00F87F95" w:rsidP="00F87F95"/>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73B05513" w:rsidR="00FF5110" w:rsidRPr="00AD5C2C" w:rsidRDefault="00AB0056" w:rsidP="00FF5110">
      <w:pPr>
        <w:pStyle w:val="TH"/>
        <w:rPr>
          <w:lang w:val="en-US"/>
        </w:rPr>
      </w:pPr>
      <w:r w:rsidRPr="002F762B">
        <w:rPr>
          <w:lang w:val="en-US"/>
        </w:rPr>
        <w:t>Table 4.2B.2.10.2-3: 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measure,NR_,NR_Inter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AB0056" w:rsidRPr="00AD5C2C" w14:paraId="6A3A0D7C" w14:textId="77777777" w:rsidTr="005145F6">
        <w:trPr>
          <w:trHeight w:val="673"/>
        </w:trPr>
        <w:tc>
          <w:tcPr>
            <w:tcW w:w="0" w:type="auto"/>
            <w:vMerge w:val="restart"/>
            <w:hideMark/>
          </w:tcPr>
          <w:p w14:paraId="2B5AEAD8" w14:textId="4AFE1DD5" w:rsidR="00AB0056" w:rsidRPr="0082197E" w:rsidRDefault="00AB0056" w:rsidP="00AB0056">
            <w:pPr>
              <w:pStyle w:val="TAH"/>
              <w:rPr>
                <w:lang w:val="en-US" w:eastAsia="zh-CN"/>
              </w:rPr>
            </w:pPr>
            <w:r w:rsidRPr="0082197E">
              <w:rPr>
                <w:lang w:eastAsia="zh-CN"/>
              </w:rPr>
              <w:t>eDRX_IDLE cycle length [s]</w:t>
            </w:r>
          </w:p>
        </w:tc>
        <w:tc>
          <w:tcPr>
            <w:tcW w:w="0" w:type="auto"/>
            <w:vMerge w:val="restart"/>
            <w:hideMark/>
          </w:tcPr>
          <w:p w14:paraId="59F036B6" w14:textId="391CD0E7"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553B83E5" w:rsidR="00AB0056" w:rsidRPr="0082197E" w:rsidRDefault="00AB0056" w:rsidP="00AB0056">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17B53408" w:rsidR="00AB0056" w:rsidRPr="00AD5C2C" w:rsidRDefault="00AB0056" w:rsidP="00AB0056">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AB0056">
            <w:pPr>
              <w:pStyle w:val="TAL"/>
              <w:rPr>
                <w:lang w:val="en-US" w:eastAsia="zh-CN"/>
              </w:rPr>
            </w:pPr>
            <w:r>
              <w:rPr>
                <w:lang w:eastAsia="zh-CN"/>
              </w:rPr>
              <w:t>2.56</w:t>
            </w:r>
          </w:p>
        </w:tc>
        <w:tc>
          <w:tcPr>
            <w:tcW w:w="0" w:type="auto"/>
          </w:tcPr>
          <w:p w14:paraId="50DB2EDE" w14:textId="77777777" w:rsidR="00FF5110" w:rsidRPr="0082197E" w:rsidRDefault="00FF5110" w:rsidP="00AB0056">
            <w:pPr>
              <w:pStyle w:val="TAL"/>
              <w:rPr>
                <w:lang w:val="en-US" w:eastAsia="zh-CN"/>
              </w:rPr>
            </w:pPr>
            <w:r>
              <w:rPr>
                <w:lang w:eastAsia="zh-CN"/>
              </w:rPr>
              <w:t>58.88</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03A1D457" w14:textId="77777777" w:rsidR="00FF5110" w:rsidRPr="0082197E" w:rsidRDefault="00FF5110" w:rsidP="00AB0056">
            <w:pPr>
              <w:pStyle w:val="TAL"/>
              <w:rPr>
                <w:lang w:val="en-US" w:eastAsia="zh-CN"/>
              </w:rPr>
            </w:pPr>
            <w:r>
              <w:rPr>
                <w:lang w:eastAsia="zh-CN"/>
              </w:rPr>
              <w:t>2.56</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725BD157" w14:textId="77777777" w:rsidR="00FF5110" w:rsidRPr="00AD5C2C" w:rsidRDefault="00FF5110" w:rsidP="00AB0056">
            <w:pPr>
              <w:pStyle w:val="TAL"/>
              <w:rPr>
                <w:lang w:val="en-US" w:eastAsia="zh-CN"/>
              </w:rPr>
            </w:pPr>
            <w:r>
              <w:rPr>
                <w:lang w:eastAsia="zh-CN"/>
              </w:rPr>
              <w:t>5.12</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AB0056">
            <w:pPr>
              <w:pStyle w:val="TAL"/>
              <w:rPr>
                <w:lang w:eastAsia="zh-CN"/>
              </w:rPr>
            </w:pPr>
            <w:r w:rsidRPr="006F2E0A">
              <w:rPr>
                <w:lang w:eastAsia="zh-CN"/>
              </w:rPr>
              <w:t>5.12</w:t>
            </w:r>
          </w:p>
        </w:tc>
        <w:tc>
          <w:tcPr>
            <w:tcW w:w="0" w:type="auto"/>
          </w:tcPr>
          <w:p w14:paraId="2CD244E2" w14:textId="77777777" w:rsidR="00FF5110" w:rsidRPr="006F2E0A" w:rsidRDefault="00FF5110" w:rsidP="00AB0056">
            <w:pPr>
              <w:pStyle w:val="TAL"/>
              <w:rPr>
                <w:lang w:eastAsia="zh-CN"/>
              </w:rPr>
            </w:pPr>
            <w:r w:rsidRPr="006F2E0A">
              <w:rPr>
                <w:lang w:eastAsia="zh-CN"/>
              </w:rPr>
              <w:t>117.76</w:t>
            </w:r>
            <w:r w:rsidRPr="00806346">
              <w:rPr>
                <w:lang w:eastAsia="zh-CN"/>
              </w:rPr>
              <w:t xml:space="preserve"> x K3</w:t>
            </w:r>
            <w:r w:rsidRPr="006F2E0A">
              <w:rPr>
                <w:lang w:eastAsia="zh-CN"/>
              </w:rPr>
              <w:t xml:space="preserve"> (23</w:t>
            </w:r>
            <w:r w:rsidRPr="00806346">
              <w:rPr>
                <w:lang w:eastAsia="zh-CN"/>
              </w:rPr>
              <w:t xml:space="preserve"> x K3</w:t>
            </w:r>
            <w:r w:rsidRPr="006F2E0A">
              <w:rPr>
                <w:lang w:eastAsia="zh-CN"/>
              </w:rPr>
              <w:t>)</w:t>
            </w:r>
          </w:p>
        </w:tc>
        <w:tc>
          <w:tcPr>
            <w:tcW w:w="0" w:type="auto"/>
          </w:tcPr>
          <w:p w14:paraId="19A95CCF" w14:textId="77777777" w:rsidR="00FF5110" w:rsidRPr="006F2E0A" w:rsidRDefault="00FF5110" w:rsidP="00AB0056">
            <w:pPr>
              <w:pStyle w:val="TAL"/>
              <w:rPr>
                <w:lang w:eastAsia="zh-CN"/>
              </w:rPr>
            </w:pPr>
            <w:r w:rsidRPr="006F2E0A">
              <w:rPr>
                <w:lang w:eastAsia="zh-CN"/>
              </w:rPr>
              <w:t>5.12</w:t>
            </w:r>
            <w:r w:rsidRPr="00806346">
              <w:rPr>
                <w:lang w:eastAsia="zh-CN"/>
              </w:rPr>
              <w:t xml:space="preserve"> x K3</w:t>
            </w:r>
            <w:r w:rsidRPr="006F2E0A">
              <w:rPr>
                <w:lang w:eastAsia="zh-CN"/>
              </w:rPr>
              <w:t xml:space="preserve"> (1</w:t>
            </w:r>
            <w:r w:rsidRPr="00806346">
              <w:rPr>
                <w:lang w:eastAsia="zh-CN"/>
              </w:rPr>
              <w:t xml:space="preserve"> x K3</w:t>
            </w:r>
            <w:r w:rsidRPr="006F2E0A">
              <w:rPr>
                <w:lang w:eastAsia="zh-CN"/>
              </w:rPr>
              <w:t>)</w:t>
            </w:r>
          </w:p>
        </w:tc>
        <w:tc>
          <w:tcPr>
            <w:tcW w:w="0" w:type="auto"/>
          </w:tcPr>
          <w:p w14:paraId="115A285A" w14:textId="77777777" w:rsidR="00FF5110" w:rsidRPr="006F2E0A" w:rsidRDefault="00FF5110" w:rsidP="00AB0056">
            <w:pPr>
              <w:pStyle w:val="TAL"/>
              <w:rPr>
                <w:lang w:eastAsia="zh-CN"/>
              </w:rPr>
            </w:pPr>
            <w:r w:rsidRPr="006F2E0A">
              <w:rPr>
                <w:lang w:eastAsia="zh-CN"/>
              </w:rPr>
              <w:t>10.24</w:t>
            </w:r>
            <w:r w:rsidRPr="00806346">
              <w:rPr>
                <w:lang w:eastAsia="zh-CN"/>
              </w:rPr>
              <w:t xml:space="preserve"> x K3</w:t>
            </w:r>
            <w:r w:rsidRPr="006F2E0A">
              <w:rPr>
                <w:lang w:eastAsia="zh-CN"/>
              </w:rPr>
              <w:t xml:space="preserve"> (2</w:t>
            </w:r>
            <w:r w:rsidRPr="00806346">
              <w:rPr>
                <w:lang w:eastAsia="zh-CN"/>
              </w:rPr>
              <w:t xml:space="preserve"> x K3</w:t>
            </w:r>
            <w:r w:rsidRPr="006F2E0A">
              <w:rPr>
                <w:lang w:eastAsia="zh-CN"/>
              </w:rPr>
              <w:t>)</w:t>
            </w:r>
          </w:p>
        </w:tc>
      </w:tr>
      <w:tr w:rsidR="00AB0056" w:rsidRPr="00AD5C2C" w14:paraId="080F52C0" w14:textId="77777777" w:rsidTr="005145F6">
        <w:trPr>
          <w:trHeight w:val="336"/>
        </w:trPr>
        <w:tc>
          <w:tcPr>
            <w:tcW w:w="0" w:type="auto"/>
          </w:tcPr>
          <w:p w14:paraId="08FDF8D8" w14:textId="0CE88E1E" w:rsidR="00AB0056" w:rsidRPr="006F2E0A" w:rsidRDefault="00AB0056" w:rsidP="00AB0056">
            <w:pPr>
              <w:pStyle w:val="TAL"/>
              <w:rPr>
                <w:lang w:eastAsia="zh-CN"/>
              </w:rPr>
            </w:pPr>
            <w:r w:rsidRPr="007C4090">
              <w:rPr>
                <w:lang w:eastAsia="zh-CN"/>
              </w:rPr>
              <w:t>10.24</w:t>
            </w:r>
          </w:p>
        </w:tc>
        <w:tc>
          <w:tcPr>
            <w:tcW w:w="0" w:type="auto"/>
          </w:tcPr>
          <w:p w14:paraId="12401A36" w14:textId="50A0D81C" w:rsidR="00AB0056" w:rsidRPr="006F2E0A" w:rsidRDefault="00AB0056" w:rsidP="00AB0056">
            <w:pPr>
              <w:pStyle w:val="TAL"/>
              <w:rPr>
                <w:lang w:eastAsia="zh-CN"/>
              </w:rPr>
            </w:pPr>
            <w:r w:rsidRPr="008906AC">
              <w:rPr>
                <w:lang w:eastAsia="zh-CN"/>
              </w:rPr>
              <w:t>235.52</w:t>
            </w:r>
            <w:r w:rsidRPr="00806346">
              <w:rPr>
                <w:lang w:val="sv-SE"/>
              </w:rPr>
              <w:t xml:space="preserve"> </w:t>
            </w:r>
            <w:r w:rsidRPr="00806346">
              <w:rPr>
                <w:lang w:eastAsia="zh-CN"/>
              </w:rPr>
              <w:t>x K3</w:t>
            </w:r>
            <w:r w:rsidRPr="007C4090">
              <w:rPr>
                <w:lang w:eastAsia="zh-CN"/>
              </w:rPr>
              <w:t xml:space="preserve"> (23</w:t>
            </w:r>
            <w:r w:rsidRPr="00806346">
              <w:rPr>
                <w:lang w:val="sv-SE"/>
              </w:rPr>
              <w:t xml:space="preserve"> </w:t>
            </w:r>
            <w:r w:rsidRPr="00806346">
              <w:rPr>
                <w:lang w:eastAsia="zh-CN"/>
              </w:rPr>
              <w:t>x K3</w:t>
            </w:r>
            <w:r w:rsidRPr="007C4090">
              <w:rPr>
                <w:lang w:eastAsia="zh-CN"/>
              </w:rPr>
              <w:t>)</w:t>
            </w:r>
          </w:p>
        </w:tc>
        <w:tc>
          <w:tcPr>
            <w:tcW w:w="0" w:type="auto"/>
          </w:tcPr>
          <w:p w14:paraId="403A55BF" w14:textId="458F8163" w:rsidR="00AB0056" w:rsidRPr="006F2E0A" w:rsidRDefault="00AB0056" w:rsidP="00AB0056">
            <w:pPr>
              <w:pStyle w:val="TAL"/>
              <w:rPr>
                <w:lang w:eastAsia="zh-CN"/>
              </w:rPr>
            </w:pPr>
            <w:r w:rsidRPr="008906AC">
              <w:rPr>
                <w:lang w:eastAsia="zh-CN"/>
              </w:rPr>
              <w:t>10.24</w:t>
            </w:r>
            <w:r w:rsidRPr="00806346">
              <w:rPr>
                <w:lang w:eastAsia="zh-CN"/>
              </w:rPr>
              <w:t xml:space="preserve"> x K3</w:t>
            </w:r>
            <w:r w:rsidRPr="007C4090">
              <w:rPr>
                <w:lang w:eastAsia="zh-CN"/>
              </w:rPr>
              <w:t xml:space="preserve"> (1</w:t>
            </w:r>
            <w:r w:rsidRPr="00806346">
              <w:rPr>
                <w:lang w:val="sv-SE"/>
              </w:rPr>
              <w:t xml:space="preserve"> </w:t>
            </w:r>
            <w:r w:rsidRPr="00806346">
              <w:rPr>
                <w:lang w:eastAsia="zh-CN"/>
              </w:rPr>
              <w:t>x K3</w:t>
            </w:r>
            <w:r w:rsidRPr="007C4090">
              <w:rPr>
                <w:lang w:eastAsia="zh-CN"/>
              </w:rPr>
              <w:t>)</w:t>
            </w:r>
          </w:p>
        </w:tc>
        <w:tc>
          <w:tcPr>
            <w:tcW w:w="0" w:type="auto"/>
          </w:tcPr>
          <w:p w14:paraId="18F848D8" w14:textId="2D639D4A" w:rsidR="00AB0056" w:rsidRPr="006F2E0A" w:rsidRDefault="00AB0056" w:rsidP="00AB0056">
            <w:pPr>
              <w:pStyle w:val="TAL"/>
              <w:rPr>
                <w:lang w:eastAsia="zh-CN"/>
              </w:rPr>
            </w:pPr>
            <w:r w:rsidRPr="008906AC">
              <w:rPr>
                <w:lang w:eastAsia="zh-CN"/>
              </w:rPr>
              <w:t>20.48</w:t>
            </w:r>
            <w:r w:rsidRPr="00806346">
              <w:rPr>
                <w:lang w:val="sv-SE"/>
              </w:rPr>
              <w:t xml:space="preserve"> </w:t>
            </w:r>
            <w:r w:rsidRPr="00806346">
              <w:rPr>
                <w:lang w:eastAsia="zh-CN"/>
              </w:rPr>
              <w:t>x K3</w:t>
            </w:r>
            <w:r w:rsidRPr="007C4090">
              <w:rPr>
                <w:lang w:eastAsia="zh-CN"/>
              </w:rPr>
              <w:t xml:space="preserve"> (2</w:t>
            </w:r>
            <w:r w:rsidRPr="00806346">
              <w:rPr>
                <w:lang w:val="sv-SE"/>
              </w:rPr>
              <w:t xml:space="preserve"> </w:t>
            </w:r>
            <w:r w:rsidRPr="00806346">
              <w:rPr>
                <w:lang w:eastAsia="zh-CN"/>
              </w:rPr>
              <w:t>x K3</w:t>
            </w:r>
            <w:r w:rsidRPr="007C4090">
              <w:rPr>
                <w:lang w:eastAsia="zh-CN"/>
              </w:rPr>
              <w:t>)</w:t>
            </w:r>
          </w:p>
        </w:tc>
      </w:tr>
      <w:tr w:rsidR="00FF5110" w:rsidRPr="00AD5C2C" w14:paraId="78971404" w14:textId="77777777" w:rsidTr="005145F6">
        <w:trPr>
          <w:trHeight w:val="336"/>
        </w:trPr>
        <w:tc>
          <w:tcPr>
            <w:tcW w:w="0" w:type="auto"/>
            <w:gridSpan w:val="4"/>
          </w:tcPr>
          <w:p w14:paraId="5C3C5659" w14:textId="77777777" w:rsidR="00FF5110" w:rsidRPr="005B7259" w:rsidRDefault="00FF5110" w:rsidP="005145F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77777777"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CC8721A"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0CE3D4A"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7A5E1E" w:rsidRPr="00AD5C2C" w14:paraId="5C04C792" w14:textId="77777777" w:rsidTr="00430B21">
        <w:trPr>
          <w:trHeight w:val="336"/>
        </w:trPr>
        <w:tc>
          <w:tcPr>
            <w:tcW w:w="0" w:type="auto"/>
          </w:tcPr>
          <w:p w14:paraId="7E99F22B" w14:textId="7E561F4B" w:rsidR="007A5E1E" w:rsidRPr="005556E5" w:rsidRDefault="007A5E1E" w:rsidP="007A5E1E">
            <w:pPr>
              <w:pStyle w:val="TAL"/>
              <w:rPr>
                <w:lang w:val="en-US" w:eastAsia="zh-CN"/>
              </w:rPr>
            </w:pPr>
            <w:r w:rsidRPr="007C4090">
              <w:rPr>
                <w:lang w:val="en-US" w:eastAsia="zh-CN"/>
              </w:rPr>
              <w:t>2.56</w:t>
            </w:r>
          </w:p>
        </w:tc>
        <w:tc>
          <w:tcPr>
            <w:tcW w:w="0" w:type="auto"/>
          </w:tcPr>
          <w:p w14:paraId="72EC5933" w14:textId="72593AA9" w:rsidR="007A5E1E" w:rsidRPr="007C4090" w:rsidRDefault="007A5E1E" w:rsidP="007A5E1E">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11AAC54D" w:rsidR="007A5E1E" w:rsidRPr="007C4090" w:rsidRDefault="007A5E1E" w:rsidP="007A5E1E">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7B26706F" w:rsidR="007A5E1E" w:rsidRPr="007C4090" w:rsidRDefault="007A5E1E" w:rsidP="007A5E1E">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A5E1E" w:rsidRPr="00AD5C2C" w14:paraId="0A4D2457" w14:textId="77777777" w:rsidTr="00430B21">
        <w:trPr>
          <w:trHeight w:val="336"/>
        </w:trPr>
        <w:tc>
          <w:tcPr>
            <w:tcW w:w="0" w:type="auto"/>
          </w:tcPr>
          <w:p w14:paraId="3E6902CE" w14:textId="7DF129A6" w:rsidR="007A5E1E" w:rsidRPr="005556E5" w:rsidRDefault="007A5E1E" w:rsidP="007A5E1E">
            <w:pPr>
              <w:pStyle w:val="TAL"/>
              <w:rPr>
                <w:lang w:eastAsia="zh-CN"/>
              </w:rPr>
            </w:pPr>
            <w:r w:rsidRPr="007C4090">
              <w:rPr>
                <w:lang w:eastAsia="zh-CN"/>
              </w:rPr>
              <w:t>5.12</w:t>
            </w:r>
          </w:p>
        </w:tc>
        <w:tc>
          <w:tcPr>
            <w:tcW w:w="0" w:type="auto"/>
          </w:tcPr>
          <w:p w14:paraId="5D9D7FB6" w14:textId="1C8CF4DE" w:rsidR="007A5E1E" w:rsidRPr="005556E5" w:rsidRDefault="007A5E1E" w:rsidP="007A5E1E">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588EB951" w:rsidR="007A5E1E" w:rsidRPr="005556E5" w:rsidRDefault="007A5E1E" w:rsidP="007A5E1E">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17238374"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A5E1E" w:rsidRPr="00AD5C2C" w14:paraId="56222652" w14:textId="77777777" w:rsidTr="00430B21">
        <w:trPr>
          <w:trHeight w:val="336"/>
        </w:trPr>
        <w:tc>
          <w:tcPr>
            <w:tcW w:w="0" w:type="auto"/>
          </w:tcPr>
          <w:p w14:paraId="4C77CB16" w14:textId="0F1BD4CB" w:rsidR="007A5E1E" w:rsidRPr="005556E5" w:rsidRDefault="007A5E1E" w:rsidP="007A5E1E">
            <w:pPr>
              <w:pStyle w:val="TAL"/>
              <w:rPr>
                <w:lang w:eastAsia="zh-CN"/>
              </w:rPr>
            </w:pPr>
            <w:r w:rsidRPr="007C4090">
              <w:rPr>
                <w:lang w:eastAsia="zh-CN"/>
              </w:rPr>
              <w:t>10.24</w:t>
            </w:r>
          </w:p>
        </w:tc>
        <w:tc>
          <w:tcPr>
            <w:tcW w:w="0" w:type="auto"/>
          </w:tcPr>
          <w:p w14:paraId="2AB6EEA6" w14:textId="75D0C6B4" w:rsidR="007A5E1E" w:rsidRPr="005556E5" w:rsidRDefault="007A5E1E" w:rsidP="007A5E1E">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419F27A9" w:rsidR="007A5E1E" w:rsidRPr="005556E5" w:rsidRDefault="007A5E1E" w:rsidP="007A5E1E">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4057737F" w:rsidR="007A5E1E" w:rsidRPr="005556E5" w:rsidRDefault="007A5E1E" w:rsidP="007A5E1E">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46BF3E71" w14:textId="77777777" w:rsidR="007A5E1E" w:rsidRDefault="007A5E1E" w:rsidP="007A5E1E">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129DB1EB" w:rsidR="00791FB3" w:rsidRPr="008B0F23" w:rsidRDefault="00791FB3" w:rsidP="00430B21">
            <w:pPr>
              <w:pStyle w:val="TAN"/>
              <w:rPr>
                <w:rFonts w:cs="Arial"/>
                <w:szCs w:val="18"/>
                <w:lang w:eastAsia="zh-CN"/>
              </w:rPr>
            </w:pPr>
          </w:p>
        </w:tc>
      </w:tr>
    </w:tbl>
    <w:p w14:paraId="0BE3C55C" w14:textId="77777777" w:rsidR="00791FB3" w:rsidRDefault="00791FB3" w:rsidP="00791FB3">
      <w:pPr>
        <w:rPr>
          <w:noProof/>
        </w:rPr>
      </w:pPr>
    </w:p>
    <w:p w14:paraId="458835F7" w14:textId="702A81C2" w:rsidR="00F020D7" w:rsidRPr="00AD5C2C" w:rsidRDefault="00082331"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(Frequency range FR1)</w:t>
      </w:r>
      <w:r w:rsidR="00F020D7" w:rsidRPr="00AA154E">
        <w:rPr>
          <w:lang w:val="en-US"/>
        </w:rPr>
        <w:t xml:space="preserve"> </w:t>
      </w:r>
      <w:r w:rsidR="00F020D7">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5F54F25"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EE9F36A"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02C1374"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5F34359"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06B9110" w14:textId="77777777"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67E9A4D"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1F24A34" w14:textId="535D8D8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18026023"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2E2EF03D" w14:textId="77777777" w:rsidR="00F020D7" w:rsidRPr="00E659AD" w:rsidRDefault="00F020D7" w:rsidP="005145F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9C31F9D"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eastAsia="zh-CN"/>
              </w:rPr>
            </w:pPr>
          </w:p>
        </w:tc>
        <w:tc>
          <w:tcPr>
            <w:tcW w:w="751" w:type="dxa"/>
            <w:hideMark/>
          </w:tcPr>
          <w:p w14:paraId="03B0FAAC"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78D55DA" w14:textId="470BF5CC"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4235CF8" w14:textId="77777777" w:rsidR="00F020D7" w:rsidRPr="005B7259" w:rsidRDefault="00F020D7" w:rsidP="005145F6">
            <w:pPr>
              <w:rPr>
                <w:rFonts w:ascii="Arial" w:hAnsi="Arial" w:cs="Arial"/>
                <w:sz w:val="18"/>
                <w:szCs w:val="18"/>
                <w:lang w:val="en-US" w:eastAsia="zh-CN"/>
              </w:rPr>
            </w:pPr>
          </w:p>
        </w:tc>
        <w:tc>
          <w:tcPr>
            <w:tcW w:w="1860" w:type="dxa"/>
            <w:hideMark/>
          </w:tcPr>
          <w:p w14:paraId="1BB26898"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663422C"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eastAsia="zh-CN"/>
              </w:rPr>
            </w:pPr>
          </w:p>
        </w:tc>
        <w:tc>
          <w:tcPr>
            <w:tcW w:w="751" w:type="dxa"/>
            <w:hideMark/>
          </w:tcPr>
          <w:p w14:paraId="5BD867A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180D7C83" w14:textId="30E166F5"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86E7751" w14:textId="77777777" w:rsidR="00F020D7" w:rsidRPr="005B7259" w:rsidRDefault="00F020D7" w:rsidP="005145F6">
            <w:pPr>
              <w:rPr>
                <w:rFonts w:ascii="Arial" w:hAnsi="Arial" w:cs="Arial"/>
                <w:sz w:val="18"/>
                <w:szCs w:val="18"/>
                <w:lang w:val="en-US" w:eastAsia="zh-CN"/>
              </w:rPr>
            </w:pPr>
          </w:p>
        </w:tc>
        <w:tc>
          <w:tcPr>
            <w:tcW w:w="1860" w:type="dxa"/>
            <w:hideMark/>
          </w:tcPr>
          <w:p w14:paraId="20E45471"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8829BF"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eastAsia="zh-CN"/>
              </w:rPr>
            </w:pPr>
          </w:p>
        </w:tc>
        <w:tc>
          <w:tcPr>
            <w:tcW w:w="751" w:type="dxa"/>
            <w:hideMark/>
          </w:tcPr>
          <w:p w14:paraId="1408CCE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30A98A8B" w14:textId="5237824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eastAsia="zh-CN"/>
              </w:rPr>
            </w:pPr>
          </w:p>
        </w:tc>
        <w:tc>
          <w:tcPr>
            <w:tcW w:w="1860" w:type="dxa"/>
            <w:hideMark/>
          </w:tcPr>
          <w:p w14:paraId="48F8E9A4"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028259A"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3C573C70" w14:textId="77777777" w:rsidTr="005145F6">
        <w:trPr>
          <w:trHeight w:val="336"/>
        </w:trPr>
        <w:tc>
          <w:tcPr>
            <w:tcW w:w="9016" w:type="dxa"/>
            <w:gridSpan w:val="6"/>
          </w:tcPr>
          <w:p w14:paraId="3622E5E5" w14:textId="77777777" w:rsidR="00F020D7" w:rsidRPr="009C5807" w:rsidRDefault="00F020D7"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3DA63AC" w14:textId="77777777" w:rsidR="00F020D7" w:rsidRPr="009C5807" w:rsidRDefault="00F020D7"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77777777" w:rsidR="00F020D7" w:rsidRPr="00806346" w:rsidRDefault="00F020D7" w:rsidP="005145F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1C27B7A2" w:rsidR="00F020D7" w:rsidRPr="0082197E" w:rsidRDefault="007A5E1E" w:rsidP="005145F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5145F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B5ED592" w14:textId="77777777" w:rsidR="00F020D7" w:rsidRPr="00581E8E" w:rsidRDefault="00F020D7" w:rsidP="005145F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5033E88D" w14:textId="77777777" w:rsidR="00F020D7" w:rsidRPr="00581E8E" w:rsidRDefault="00F020D7" w:rsidP="005145F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726D50FF" w14:textId="77777777" w:rsidR="00F020D7" w:rsidRPr="00581E8E" w:rsidRDefault="00F020D7" w:rsidP="005145F6">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66C9366D" w14:textId="77777777" w:rsidR="00F020D7" w:rsidRPr="00581E8E" w:rsidRDefault="00F020D7"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5039F419" w14:textId="77777777" w:rsidR="00F020D7" w:rsidRPr="00581E8E" w:rsidRDefault="00F020D7"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5A5650A0" w14:textId="77777777" w:rsidR="00F020D7" w:rsidRPr="00581E8E" w:rsidRDefault="00F020D7" w:rsidP="005145F6">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E45A0C">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E45A0C">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E45A0C">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E45A0C">
            <w:pPr>
              <w:pStyle w:val="TAL"/>
              <w:rPr>
                <w:lang w:val="en-US" w:eastAsia="zh-CN"/>
              </w:rPr>
            </w:pPr>
            <w:r w:rsidRPr="00471049">
              <w:rPr>
                <w:lang w:val="en-US" w:eastAsia="zh-CN"/>
              </w:rPr>
              <w:t>8</w:t>
            </w:r>
          </w:p>
        </w:tc>
        <w:tc>
          <w:tcPr>
            <w:tcW w:w="1283" w:type="pct"/>
            <w:gridSpan w:val="2"/>
            <w:vMerge w:val="restart"/>
            <w:hideMark/>
          </w:tcPr>
          <w:p w14:paraId="38AC23EA" w14:textId="77777777" w:rsidR="00F020D7" w:rsidRPr="00290C22" w:rsidRDefault="00F020D7" w:rsidP="00E45A0C">
            <w:pPr>
              <w:pStyle w:val="TAL"/>
              <w:rPr>
                <w:rFonts w:cs="Arial"/>
                <w:lang w:val="sv-SE" w:eastAsia="zh-CN"/>
              </w:rPr>
            </w:pPr>
            <w:r w:rsidRPr="00806346">
              <w:rPr>
                <w:rFonts w:cs="Arial"/>
                <w:lang w:val="sv-SE" w:eastAsia="zh-CN"/>
              </w:rPr>
              <w:t xml:space="preserve">K3 x </w:t>
            </w:r>
            <m:oMath>
              <m:r>
                <w:rPr>
                  <w:rFonts w:ascii="Cambria Math" w:hAnsi="Cambria Math" w:cs="Arial"/>
                  <w:lang w:val="en-US" w:eastAsia="zh-CN"/>
                </w:rPr>
                <m:t>eDRX</m:t>
              </m:r>
              <m:r>
                <m:rPr>
                  <m:sty m:val="p"/>
                </m:rPr>
                <w:rPr>
                  <w:rFonts w:ascii="Cambria Math" w:hAnsi="Cambria Math" w:cs="Arial"/>
                  <w:lang w:val="sv-SE" w:eastAsia="zh-CN"/>
                </w:rPr>
                <m:t>_</m:t>
              </m:r>
              <m:r>
                <w:rPr>
                  <w:rFonts w:ascii="Cambria Math" w:hAnsi="Cambria Math" w:cs="Arial"/>
                  <w:lang w:val="en-US" w:eastAsia="zh-CN"/>
                </w:rPr>
                <m:t>cycl</m:t>
              </m:r>
              <m:r>
                <m:rPr>
                  <m:sty m:val="p"/>
                </m:rPr>
                <w:rPr>
                  <w:rFonts w:ascii="Cambria Math" w:hAnsi="Cambria Math" w:cs="Arial"/>
                  <w:lang w:val="sv-SE" w:eastAsia="zh-CN"/>
                </w:rPr>
                <m:t>e_</m:t>
              </m:r>
              <m:r>
                <w:rPr>
                  <w:rFonts w:ascii="Cambria Math" w:hAnsi="Cambria Math" w:cs="Arial"/>
                  <w:lang w:val="en-US" w:eastAsia="zh-CN"/>
                </w:rPr>
                <m:t>lengt</m:t>
              </m:r>
              <m:r>
                <w:rPr>
                  <w:rFonts w:ascii="Cambria Math" w:hAnsi="Cambria Math" w:cs="Arial"/>
                  <w:lang w:val="sv-SE" w:eastAsia="zh-CN"/>
                </w:rPr>
                <m: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sv-SE" w:eastAsia="zh-CN"/>
                        </w:rPr>
                        <m:t>23×</m:t>
                      </m:r>
                      <m:r>
                        <w:rPr>
                          <w:rFonts w:ascii="Cambria Math" w:hAnsi="Cambria Math" w:cs="Arial"/>
                          <w:lang w:val="en-US" w:eastAsia="zh-CN"/>
                        </w:rPr>
                        <m:t>N</m:t>
                      </m:r>
                      <m:r>
                        <w:rPr>
                          <w:rFonts w:ascii="Cambria Math" w:hAnsi="Cambria Math" w:cs="Arial"/>
                          <w:lang w:val="sv-SE" w:eastAsia="zh-CN"/>
                        </w:rPr>
                        <m:t>1</m:t>
                      </m:r>
                    </m:num>
                    <m:den>
                      <m:r>
                        <w:rPr>
                          <w:rFonts w:ascii="Cambria Math" w:hAnsi="Cambria Math" w:cs="Arial"/>
                          <w:lang w:val="en-US" w:eastAsia="zh-CN"/>
                        </w:rPr>
                        <m:t>PTW</m:t>
                      </m:r>
                      <m:r>
                        <w:rPr>
                          <w:rFonts w:ascii="Cambria Math" w:hAnsi="Cambria Math" w:cs="Arial"/>
                          <w:lang w:val="sv-SE" w:eastAsia="zh-CN"/>
                        </w:rPr>
                        <m:t>/</m:t>
                      </m:r>
                      <m:r>
                        <w:rPr>
                          <w:rFonts w:ascii="Cambria Math" w:hAnsi="Cambria Math" w:cs="Arial"/>
                          <w:lang w:val="en-US" w:eastAsia="zh-CN"/>
                        </w:rPr>
                        <m:t>DRX</m:t>
                      </m:r>
                      <m:r>
                        <w:rPr>
                          <w:rFonts w:ascii="Cambria Math" w:hAnsi="Cambria Math" w:cs="Arial"/>
                          <w:lang w:val="sv-SE" w:eastAsia="zh-CN"/>
                        </w:rPr>
                        <m:t>_</m:t>
                      </m:r>
                      <m:r>
                        <w:rPr>
                          <w:rFonts w:ascii="Cambria Math" w:hAnsi="Cambria Math" w:cs="Arial"/>
                          <w:lang w:val="en-US" w:eastAsia="zh-CN"/>
                        </w:rPr>
                        <m:t>cycle</m:t>
                      </m:r>
                      <m:r>
                        <w:rPr>
                          <w:rFonts w:ascii="Cambria Math" w:hAnsi="Cambria Math" w:cs="Arial"/>
                          <w:lang w:val="sv-SE" w:eastAsia="zh-CN"/>
                        </w:rPr>
                        <m:t>_</m:t>
                      </m:r>
                      <m:r>
                        <w:rPr>
                          <w:rFonts w:ascii="Cambria Math" w:hAnsi="Cambria Math" w:cs="Arial"/>
                          <w:lang w:val="en-US" w:eastAsia="zh-CN"/>
                        </w:rPr>
                        <m:t>lengt</m:t>
                      </m:r>
                      <m:r>
                        <w:rPr>
                          <w:rFonts w:ascii="Cambria Math" w:hAnsi="Cambria Math" w:cs="Arial"/>
                          <w:lang w:val="sv-SE" w:eastAsia="zh-CN"/>
                        </w:rPr>
                        <m:t>h</m:t>
                      </m:r>
                    </m:den>
                  </m:f>
                </m:e>
              </m:d>
            </m:oMath>
          </w:p>
          <w:p w14:paraId="3EEAA78B" w14:textId="77777777" w:rsidR="00F020D7" w:rsidRPr="00290C22" w:rsidRDefault="00F020D7" w:rsidP="00E45A0C">
            <w:pPr>
              <w:pStyle w:val="TAL"/>
              <w:rPr>
                <w:rFonts w:cs="Arial"/>
                <w:lang w:val="en-US" w:eastAsia="zh-CN"/>
              </w:rPr>
            </w:pPr>
            <w:r w:rsidRPr="00290C22">
              <w:rPr>
                <w:rFonts w:cs="Arial"/>
                <w:lang w:val="en-US" w:eastAsia="zh-CN"/>
              </w:rPr>
              <w:t>(23</w:t>
            </w:r>
            <w:r w:rsidRPr="00E659AD">
              <w:rPr>
                <w:rFonts w:cs="Arial"/>
                <w:lang w:eastAsia="zh-CN"/>
              </w:rPr>
              <w:t xml:space="preserve"> x N1</w:t>
            </w:r>
            <w:r w:rsidRPr="00806346">
              <w:rPr>
                <w:rFonts w:cs="Arial"/>
                <w:lang w:val="sv-SE"/>
              </w:rPr>
              <w:t xml:space="preserve"> x </w:t>
            </w:r>
            <w:r w:rsidRPr="00806346">
              <w:rPr>
                <w:rFonts w:cs="Arial"/>
                <w:lang w:val="sv-SE" w:eastAsia="zh-CN"/>
              </w:rPr>
              <w:t>K3</w:t>
            </w:r>
            <w:r w:rsidRPr="00290C22">
              <w:rPr>
                <w:rFonts w:cs="Arial"/>
                <w:lang w:val="en-US" w:eastAsia="zh-CN"/>
              </w:rPr>
              <w:t>)</w:t>
            </w:r>
          </w:p>
        </w:tc>
        <w:tc>
          <w:tcPr>
            <w:tcW w:w="809" w:type="pct"/>
            <w:hideMark/>
          </w:tcPr>
          <w:p w14:paraId="4B2A49AD" w14:textId="77777777" w:rsidR="00F020D7" w:rsidRPr="00290C22" w:rsidRDefault="00F020D7" w:rsidP="00E45A0C">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E45A0C">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E45A0C">
            <w:pPr>
              <w:pStyle w:val="TAL"/>
              <w:rPr>
                <w:lang w:val="en-US" w:eastAsia="zh-CN"/>
              </w:rPr>
            </w:pPr>
          </w:p>
        </w:tc>
        <w:tc>
          <w:tcPr>
            <w:tcW w:w="401" w:type="pct"/>
            <w:hideMark/>
          </w:tcPr>
          <w:p w14:paraId="044903DE" w14:textId="77777777" w:rsidR="00F020D7" w:rsidRPr="00290C22" w:rsidRDefault="00F020D7" w:rsidP="00E45A0C">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E45A0C">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E45A0C">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5145F6">
            <w:pPr>
              <w:rPr>
                <w:rFonts w:ascii="Arial" w:hAnsi="Arial" w:cs="Arial"/>
                <w:sz w:val="18"/>
                <w:szCs w:val="18"/>
                <w:lang w:val="en-US" w:eastAsia="zh-CN"/>
              </w:rPr>
            </w:pPr>
          </w:p>
        </w:tc>
        <w:tc>
          <w:tcPr>
            <w:tcW w:w="809" w:type="pct"/>
            <w:hideMark/>
          </w:tcPr>
          <w:p w14:paraId="0ABCCD86" w14:textId="77777777" w:rsidR="00F020D7" w:rsidRPr="00290C22" w:rsidRDefault="00F020D7" w:rsidP="00E45A0C">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E45A0C">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E45A0C" w:rsidRPr="00B85562" w14:paraId="2AF2579E" w14:textId="77777777" w:rsidTr="005145F6">
        <w:trPr>
          <w:trHeight w:val="336"/>
        </w:trPr>
        <w:tc>
          <w:tcPr>
            <w:tcW w:w="639" w:type="pct"/>
            <w:vMerge/>
            <w:hideMark/>
          </w:tcPr>
          <w:p w14:paraId="30D9EF54" w14:textId="77777777" w:rsidR="00E45A0C" w:rsidRPr="00581E8E" w:rsidRDefault="00E45A0C" w:rsidP="00E45A0C">
            <w:pPr>
              <w:pStyle w:val="TAL"/>
              <w:rPr>
                <w:lang w:val="en-US" w:eastAsia="zh-CN"/>
              </w:rPr>
            </w:pPr>
          </w:p>
        </w:tc>
        <w:tc>
          <w:tcPr>
            <w:tcW w:w="401" w:type="pct"/>
            <w:hideMark/>
          </w:tcPr>
          <w:p w14:paraId="33BF29E1" w14:textId="77777777" w:rsidR="00E45A0C" w:rsidRPr="00290C22" w:rsidRDefault="00E45A0C" w:rsidP="00E45A0C">
            <w:pPr>
              <w:pStyle w:val="TAL"/>
              <w:rPr>
                <w:szCs w:val="18"/>
                <w:lang w:val="en-US" w:eastAsia="zh-CN"/>
              </w:rPr>
            </w:pPr>
            <w:r w:rsidRPr="00290C22">
              <w:rPr>
                <w:szCs w:val="18"/>
                <w:lang w:eastAsia="zh-CN"/>
              </w:rPr>
              <w:t>1.28</w:t>
            </w:r>
          </w:p>
        </w:tc>
        <w:tc>
          <w:tcPr>
            <w:tcW w:w="517" w:type="pct"/>
            <w:hideMark/>
          </w:tcPr>
          <w:p w14:paraId="47B677B3" w14:textId="6505DEF0" w:rsidR="00E45A0C" w:rsidRPr="00E80FA3" w:rsidRDefault="00E45A0C" w:rsidP="00E45A0C">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E45A0C" w:rsidRPr="00471049" w:rsidRDefault="00E45A0C" w:rsidP="00E45A0C">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E45A0C" w:rsidRPr="005B7259" w:rsidRDefault="00E45A0C" w:rsidP="00E45A0C">
            <w:pPr>
              <w:rPr>
                <w:rFonts w:ascii="Arial" w:hAnsi="Arial" w:cs="Arial"/>
                <w:sz w:val="18"/>
                <w:szCs w:val="18"/>
                <w:lang w:val="en-US" w:eastAsia="zh-CN"/>
              </w:rPr>
            </w:pPr>
          </w:p>
        </w:tc>
        <w:tc>
          <w:tcPr>
            <w:tcW w:w="809" w:type="pct"/>
            <w:hideMark/>
          </w:tcPr>
          <w:p w14:paraId="26D5DF89" w14:textId="77777777" w:rsidR="00E45A0C" w:rsidRPr="00290C22" w:rsidRDefault="00E45A0C" w:rsidP="00E45A0C">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E45A0C" w:rsidRPr="00290C22" w:rsidRDefault="00E45A0C" w:rsidP="00E45A0C">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E45A0C" w:rsidRPr="00B85562" w14:paraId="315C57F4" w14:textId="77777777" w:rsidTr="005145F6">
        <w:trPr>
          <w:trHeight w:val="336"/>
        </w:trPr>
        <w:tc>
          <w:tcPr>
            <w:tcW w:w="639" w:type="pct"/>
            <w:vMerge/>
            <w:hideMark/>
          </w:tcPr>
          <w:p w14:paraId="2E181F18" w14:textId="77777777" w:rsidR="00E45A0C" w:rsidRPr="00581E8E" w:rsidRDefault="00E45A0C" w:rsidP="00E45A0C">
            <w:pPr>
              <w:pStyle w:val="TAL"/>
              <w:rPr>
                <w:lang w:val="en-US" w:eastAsia="zh-CN"/>
              </w:rPr>
            </w:pPr>
          </w:p>
        </w:tc>
        <w:tc>
          <w:tcPr>
            <w:tcW w:w="401" w:type="pct"/>
            <w:hideMark/>
          </w:tcPr>
          <w:p w14:paraId="6E6D9543" w14:textId="77777777" w:rsidR="00E45A0C" w:rsidRPr="00290C22" w:rsidRDefault="00E45A0C" w:rsidP="00E45A0C">
            <w:pPr>
              <w:pStyle w:val="TAL"/>
              <w:rPr>
                <w:szCs w:val="18"/>
                <w:lang w:val="en-US" w:eastAsia="zh-CN"/>
              </w:rPr>
            </w:pPr>
            <w:r w:rsidRPr="00290C22">
              <w:rPr>
                <w:szCs w:val="18"/>
                <w:lang w:eastAsia="zh-CN"/>
              </w:rPr>
              <w:t>2.56</w:t>
            </w:r>
          </w:p>
        </w:tc>
        <w:tc>
          <w:tcPr>
            <w:tcW w:w="517" w:type="pct"/>
            <w:hideMark/>
          </w:tcPr>
          <w:p w14:paraId="7D04185B" w14:textId="1D47B7E4" w:rsidR="00E45A0C" w:rsidRPr="00E80FA3" w:rsidRDefault="00E45A0C" w:rsidP="00E45A0C">
            <w:pPr>
              <w:pStyle w:val="TAL"/>
              <w:rPr>
                <w:szCs w:val="18"/>
                <w:lang w:val="en-US" w:eastAsia="zh-CN"/>
              </w:rPr>
            </w:pPr>
            <w:r w:rsidRPr="00727001">
              <w:rPr>
                <w:szCs w:val="18"/>
                <w:lang w:eastAsia="zh-CN"/>
              </w:rPr>
              <w:t>40.96 (32)</w:t>
            </w:r>
          </w:p>
        </w:tc>
        <w:tc>
          <w:tcPr>
            <w:tcW w:w="493" w:type="pct"/>
          </w:tcPr>
          <w:p w14:paraId="2127665A" w14:textId="77777777" w:rsidR="00E45A0C" w:rsidRPr="002707ED" w:rsidRDefault="00E45A0C" w:rsidP="00E45A0C">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E45A0C" w:rsidRPr="005B7259" w:rsidRDefault="00E45A0C" w:rsidP="00E45A0C">
            <w:pPr>
              <w:rPr>
                <w:rFonts w:ascii="Arial" w:hAnsi="Arial" w:cs="Arial"/>
                <w:sz w:val="18"/>
                <w:szCs w:val="18"/>
                <w:lang w:val="en-US" w:eastAsia="zh-CN"/>
              </w:rPr>
            </w:pPr>
          </w:p>
        </w:tc>
        <w:tc>
          <w:tcPr>
            <w:tcW w:w="809" w:type="pct"/>
            <w:hideMark/>
          </w:tcPr>
          <w:p w14:paraId="12D0C32C" w14:textId="3C25692F" w:rsidR="00E45A0C" w:rsidRPr="00290C22" w:rsidRDefault="00E45A0C" w:rsidP="00E45A0C">
            <w:pPr>
              <w:pStyle w:val="TAL"/>
              <w:rPr>
                <w:lang w:val="en-US" w:eastAsia="zh-CN"/>
              </w:rPr>
            </w:pPr>
            <w:r w:rsidRPr="00727001">
              <w:rPr>
                <w:lang w:eastAsia="zh-CN"/>
              </w:rPr>
              <w:t>20.48</w:t>
            </w:r>
          </w:p>
        </w:tc>
        <w:tc>
          <w:tcPr>
            <w:tcW w:w="858" w:type="pct"/>
            <w:hideMark/>
          </w:tcPr>
          <w:p w14:paraId="6DDC23F5" w14:textId="358A62F2" w:rsidR="00E45A0C" w:rsidRPr="00290C22" w:rsidRDefault="00E45A0C" w:rsidP="00E45A0C">
            <w:pPr>
              <w:pStyle w:val="TAL"/>
              <w:rPr>
                <w:lang w:val="en-US" w:eastAsia="zh-CN"/>
              </w:rPr>
            </w:pPr>
            <w:r w:rsidRPr="00727001">
              <w:rPr>
                <w:lang w:eastAsia="zh-CN"/>
              </w:rPr>
              <w:t>40.96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5145F6">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5145F6">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5DC79232" w14:textId="77777777" w:rsidR="00F020D7" w:rsidRPr="00047B96" w:rsidRDefault="00F020D7" w:rsidP="005145F6">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77777777" w:rsidR="00F020D7" w:rsidRDefault="00F020D7" w:rsidP="005145F6">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1902B5FF" w:rsidR="00F020D7" w:rsidRPr="00250981" w:rsidRDefault="00E45A0C" w:rsidP="005145F6">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31E9709E" w:rsidR="00F87F95" w:rsidRPr="00AD5C2C" w:rsidRDefault="00F87F95" w:rsidP="00F87F95">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77777777"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1C7EC98C" w14:textId="77777777" w:rsidR="006558D9" w:rsidRPr="00170812" w:rsidRDefault="006558D9" w:rsidP="006558D9">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4706C1CC" w14:textId="77777777" w:rsidR="006558D9" w:rsidRPr="00CB35F8" w:rsidRDefault="006558D9" w:rsidP="006558D9">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p>
    <w:p w14:paraId="694582F4" w14:textId="77777777" w:rsidR="006558D9" w:rsidRPr="00170812" w:rsidRDefault="006558D9" w:rsidP="006558D9">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p>
    <w:p w14:paraId="2ABDAE4C" w14:textId="77777777" w:rsidR="006558D9" w:rsidRPr="00D64452" w:rsidRDefault="006558D9" w:rsidP="008A7648">
      <w:pPr>
        <w:pStyle w:val="B10"/>
        <w:rPr>
          <w:noProof/>
        </w:rPr>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3F6B01F" w:rsidR="00F87F95" w:rsidRPr="00950DA1" w:rsidRDefault="006558D9" w:rsidP="006558D9">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77777777" w:rsidR="00F87F95" w:rsidRDefault="00F87F95" w:rsidP="00F87F95">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77777777" w:rsidR="00F87F95" w:rsidRPr="0082197E" w:rsidRDefault="00F87F95" w:rsidP="00F87F95">
      <w:pPr>
        <w:pStyle w:val="Heading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77777777" w:rsidR="00F87F95" w:rsidRPr="0082197E" w:rsidRDefault="00F87F95">
      <w:pPr>
        <w:pStyle w:val="B10"/>
        <w:numPr>
          <w:ilvl w:val="0"/>
          <w:numId w:val="2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77777777" w:rsidR="00F87F95" w:rsidRPr="0082197E" w:rsidRDefault="00F87F95" w:rsidP="00F87F95">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77777777" w:rsidR="00F87F95" w:rsidRPr="0082197E" w:rsidRDefault="00F87F95">
      <w:pPr>
        <w:pStyle w:val="B10"/>
        <w:numPr>
          <w:ilvl w:val="0"/>
          <w:numId w:val="2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7729449B"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77777777"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08FB7322" w14:textId="323DDB8B"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317C9839" w14:textId="77777777" w:rsidR="00F87F95" w:rsidRPr="0082197E" w:rsidRDefault="00F87F95" w:rsidP="00F87F95">
      <w:r w:rsidRPr="0082197E">
        <w:t xml:space="preserve">The requirements defined in clause </w:t>
      </w:r>
      <w:r w:rsidRPr="0082197E">
        <w:rPr>
          <w:lang w:eastAsia="zh-CN"/>
        </w:rPr>
        <w:t>4.2</w:t>
      </w:r>
      <w:r>
        <w:rPr>
          <w:lang w:eastAsia="zh-CN"/>
        </w:rPr>
        <w:t>.2.10.4</w:t>
      </w:r>
      <w:r w:rsidRPr="0082197E">
        <w:t xml:space="preserve"> apply for this clause.</w:t>
      </w:r>
    </w:p>
    <w:p w14:paraId="13E89761" w14:textId="2D7EAFBD" w:rsidR="00F87F95" w:rsidRDefault="00F87F95" w:rsidP="00EE3F9C"/>
    <w:p w14:paraId="00C0F71C" w14:textId="77777777" w:rsidR="00220A02" w:rsidRDefault="00220A02" w:rsidP="00220A02">
      <w:pPr>
        <w:pStyle w:val="Heading5"/>
        <w:rPr>
          <w:lang w:val="en-US" w:eastAsia="zh-CN"/>
        </w:rPr>
      </w:pPr>
      <w:r>
        <w:rPr>
          <w:lang w:val="en-US" w:eastAsia="zh-CN"/>
        </w:rPr>
        <w:t>4.2B.2.10.9</w:t>
      </w:r>
      <w:r w:rsidRPr="00885F53">
        <w:rPr>
          <w:lang w:val="en-US" w:eastAsia="zh-CN"/>
        </w:rPr>
        <w:tab/>
      </w:r>
      <w:r>
        <w:rPr>
          <w:lang w:val="en-US" w:eastAsia="zh-CN"/>
        </w:rPr>
        <w:t>Measurements for UE fulfilling low mobility criterion</w:t>
      </w:r>
    </w:p>
    <w:p w14:paraId="05D4AF43"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B5458C2" w14:textId="77777777" w:rsidR="00220A02" w:rsidRPr="00FA1949" w:rsidRDefault="00220A02" w:rsidP="00220A0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7DDDF162" w14:textId="77777777" w:rsidR="00220A02" w:rsidRPr="00C33767" w:rsidRDefault="00220A02" w:rsidP="00220A0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46823490" w14:textId="77777777" w:rsidR="00220A02" w:rsidRPr="00A41B58" w:rsidRDefault="00220A02" w:rsidP="00220A0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0C274AD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5A6DC083" w14:textId="77777777" w:rsidR="00220A02" w:rsidRDefault="00220A02" w:rsidP="00220A0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F7F4F36"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120E9A7E" w14:textId="77777777" w:rsidR="00220A02" w:rsidRDefault="00220A02" w:rsidP="00220A02">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55499F60" w14:textId="77777777" w:rsidR="00220A02" w:rsidRPr="003D532E" w:rsidRDefault="00220A02" w:rsidP="00220A0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4740A48" w14:textId="77777777" w:rsidR="00220A02" w:rsidRDefault="00220A02" w:rsidP="00220A02">
      <w:pPr>
        <w:spacing w:after="0"/>
      </w:pPr>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72BB2EEA" w14:textId="77777777" w:rsidR="00220A02" w:rsidRPr="00854F01" w:rsidRDefault="00220A02" w:rsidP="00034E52">
      <w:pPr>
        <w:pStyle w:val="B10"/>
        <w:ind w:left="0" w:firstLine="0"/>
      </w:pPr>
    </w:p>
    <w:p w14:paraId="1203C125" w14:textId="77777777" w:rsidR="00220A02" w:rsidRPr="00B73B84" w:rsidRDefault="00220A02" w:rsidP="00220A02">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35155EEA" w14:textId="77777777" w:rsidR="00220A02" w:rsidRDefault="00220A02" w:rsidP="009F2DC6">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75ECF85F"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FE712E0"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ECBC303"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A05274D"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2C18D51"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265715D3" w14:textId="77777777" w:rsidR="00220A02" w:rsidRPr="00885F53" w:rsidRDefault="00220A02" w:rsidP="008B25C8">
            <w:pPr>
              <w:pStyle w:val="TAH"/>
            </w:pPr>
            <w:r w:rsidRPr="00885F53">
              <w:t>[s] (number of DRX cycles)</w:t>
            </w:r>
          </w:p>
        </w:tc>
      </w:tr>
      <w:tr w:rsidR="00220A02" w:rsidRPr="00EA7096" w14:paraId="79A9920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01419C"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E3EC322" w14:textId="77777777" w:rsidR="00220A02" w:rsidRPr="00950DA1" w:rsidRDefault="00220A02" w:rsidP="008B25C8">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D0B171" w14:textId="77777777" w:rsidR="00220A02" w:rsidRPr="00950DA1" w:rsidRDefault="00220A02" w:rsidP="008B25C8">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33F779" w14:textId="77777777" w:rsidR="00220A02" w:rsidRPr="00950DA1" w:rsidRDefault="00220A02" w:rsidP="008B25C8">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220A02" w:rsidRPr="00885F53" w14:paraId="41D066E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532147"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53096CF"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41639F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BAD6D4"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B1A2F4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083DE6"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E3B912D"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D1F1F"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DFD5CF"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33020B4C"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3AE47"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A918F38"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301E5F"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0A2A35"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0B12B848"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78267E" w14:textId="77777777" w:rsidR="00220A02" w:rsidRPr="007D632B" w:rsidRDefault="00220A02" w:rsidP="008B25C8">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C699F57"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7FB49B00" w14:textId="77777777" w:rsidR="00D92F72" w:rsidRDefault="00D92F72" w:rsidP="00D92F72"/>
    <w:p w14:paraId="6834564E" w14:textId="508B0110" w:rsidR="00220A02" w:rsidRDefault="00220A02" w:rsidP="00D92F72">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7335460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ADFD85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87C1C16"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4E4998"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69F847"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6668E24"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4767C675" w14:textId="77777777" w:rsidR="00220A02" w:rsidRPr="00885F53" w:rsidRDefault="00220A02" w:rsidP="008B25C8">
            <w:pPr>
              <w:pStyle w:val="TAH"/>
            </w:pPr>
            <w:r w:rsidRPr="00885F53">
              <w:t>[s] (number of DRX cycles)</w:t>
            </w:r>
          </w:p>
        </w:tc>
      </w:tr>
      <w:tr w:rsidR="00220A02" w:rsidRPr="00885F53" w14:paraId="0EA7B53D"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CB637C"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EB4850E"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E615156"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A35A0"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7E563"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CB86" w14:textId="77777777" w:rsidR="00220A02" w:rsidRPr="00885F53" w:rsidRDefault="00220A02" w:rsidP="008B25C8">
            <w:pPr>
              <w:pStyle w:val="TAH"/>
            </w:pPr>
          </w:p>
        </w:tc>
      </w:tr>
      <w:tr w:rsidR="00220A02" w:rsidRPr="00EA7096" w14:paraId="0F0C076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E0ABAB"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026960B"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356CC15"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3E0224A"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90307F"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A15A24"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220A02" w:rsidRPr="00885F53" w14:paraId="4F36DAC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849252"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07EE2B75"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05EEE9"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9AB3E75"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987D1DD"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8AF070"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55ECB2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3887E"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194803D8"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C8468A"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0470A80"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6ABFC4"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4BB85D"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52F2E3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966B0D"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995B65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817271"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10010F"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059C81"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51C4AC"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21A6C727"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AFE8C5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25B0581" w14:textId="77777777" w:rsidR="00220A02" w:rsidRPr="007D632B" w:rsidRDefault="00220A02" w:rsidP="008B25C8">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18EEF12B" w14:textId="77777777" w:rsidR="00220A02" w:rsidRPr="00885F53" w:rsidRDefault="00220A02" w:rsidP="008B25C8">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0F19FC5" w14:textId="77777777" w:rsidR="00D92F72" w:rsidRDefault="00D92F72" w:rsidP="00D92F72">
      <w:pPr>
        <w:rPr>
          <w:lang w:val="en-US"/>
        </w:rPr>
      </w:pPr>
    </w:p>
    <w:p w14:paraId="1632F66B" w14:textId="6A5CB0A5"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20A02" w:rsidRPr="00885F53" w14:paraId="7292A81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2412C8" w14:textId="77777777" w:rsidR="00220A02" w:rsidRPr="00885F53" w:rsidRDefault="00220A02"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14711"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402AC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B6A2DC"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D4F814"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474FD8"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F1B69"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B746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E0EA6" w14:textId="77777777" w:rsidR="00220A02" w:rsidRPr="00885F53" w:rsidRDefault="00220A02" w:rsidP="008B25C8">
            <w:pPr>
              <w:pStyle w:val="TAH"/>
            </w:pPr>
          </w:p>
        </w:tc>
      </w:tr>
      <w:tr w:rsidR="00220A02" w:rsidRPr="00EA7096" w14:paraId="55977098"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E0830"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3CCC2BA"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1571045"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417F178" w14:textId="77777777" w:rsidR="00220A02" w:rsidRPr="00950DA1" w:rsidRDefault="00220A02" w:rsidP="008B25C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220A02" w:rsidRPr="00885F53" w14:paraId="50BCFF1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7558E"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329F65C"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DD1618"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A5550F"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54440749"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92B246"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FCE2BF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79FC1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C922A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20A02" w:rsidRPr="00885F53" w14:paraId="080D2A4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0D85D73"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785EE21"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C1C9C4B" w14:textId="77777777" w:rsidR="00220A02" w:rsidRDefault="00220A02" w:rsidP="00220A02">
      <w:pPr>
        <w:rPr>
          <w:noProof/>
        </w:rPr>
      </w:pPr>
    </w:p>
    <w:p w14:paraId="70A4DEA8" w14:textId="77777777" w:rsidR="00220A02" w:rsidRPr="00327784" w:rsidRDefault="00220A02" w:rsidP="00D92F72">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220A02" w:rsidRPr="00885F53" w14:paraId="5F535746"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FFEC525" w14:textId="77777777" w:rsidR="00220A02" w:rsidRPr="00885F53" w:rsidRDefault="00220A02" w:rsidP="008B25C8">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6BDE0EDB"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40ECCF7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E09F7D"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60A2427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48029B" w14:textId="77777777" w:rsidR="00220A02" w:rsidRPr="00885F53" w:rsidRDefault="00220A02" w:rsidP="008B25C8">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498B68C" w14:textId="77777777" w:rsidR="00220A02" w:rsidRPr="00885F53" w:rsidRDefault="00220A02" w:rsidP="008B25C8">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19FE2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2B26" w14:textId="77777777" w:rsidR="00220A02" w:rsidRPr="00885F53" w:rsidRDefault="00220A02" w:rsidP="008B25C8">
            <w:pPr>
              <w:pStyle w:val="TAH"/>
            </w:pPr>
          </w:p>
        </w:tc>
      </w:tr>
      <w:tr w:rsidR="00220A02" w:rsidRPr="00EA7096" w14:paraId="3B0177C0"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CE47D" w14:textId="77777777" w:rsidR="00220A02" w:rsidRPr="00885F53" w:rsidRDefault="00220A02" w:rsidP="008B25C8">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743662A7"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6573994D"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CD09E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5A8B77C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5BC742" w14:textId="77777777" w:rsidR="00220A02" w:rsidRPr="00885F53" w:rsidRDefault="00220A02" w:rsidP="008B25C8">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55F805E4"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2706F0A5"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AA43C"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FFAA5D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7EC8F0" w14:textId="77777777" w:rsidR="00220A02" w:rsidRPr="00885F53" w:rsidRDefault="00220A02" w:rsidP="008B25C8">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21EF692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78A16EA1"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1E0D8C"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0916C787"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B8740E"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8492636" w14:textId="77777777" w:rsidR="00220A02" w:rsidRPr="00E95AF7" w:rsidRDefault="00220A02"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194BB97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9F1297C" w14:textId="77777777" w:rsidR="00220A02" w:rsidRDefault="00220A02" w:rsidP="00220A02">
      <w:pPr>
        <w:rPr>
          <w:noProof/>
        </w:rPr>
      </w:pPr>
    </w:p>
    <w:p w14:paraId="43D150AA" w14:textId="77777777"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20A02" w:rsidRPr="00B85562" w14:paraId="33DD1056" w14:textId="77777777" w:rsidTr="008B25C8">
        <w:trPr>
          <w:trHeight w:val="1692"/>
        </w:trPr>
        <w:tc>
          <w:tcPr>
            <w:tcW w:w="1198" w:type="dxa"/>
            <w:hideMark/>
          </w:tcPr>
          <w:p w14:paraId="501062B2" w14:textId="77777777" w:rsidR="00220A02" w:rsidRPr="00B11B68" w:rsidRDefault="00220A02"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FA737CF" w14:textId="77777777" w:rsidR="00220A02" w:rsidRPr="00B11B68" w:rsidRDefault="00220A02" w:rsidP="008B25C8">
            <w:pPr>
              <w:rPr>
                <w:rFonts w:ascii="Arial" w:hAnsi="Arial" w:cs="Arial"/>
                <w:sz w:val="18"/>
                <w:lang w:val="en-US"/>
              </w:rPr>
            </w:pPr>
            <w:r w:rsidRPr="00B11B68">
              <w:rPr>
                <w:rFonts w:ascii="Arial" w:hAnsi="Arial" w:cs="Arial"/>
                <w:b/>
                <w:sz w:val="18"/>
              </w:rPr>
              <w:t>DRX cycle length [s]</w:t>
            </w:r>
          </w:p>
        </w:tc>
        <w:tc>
          <w:tcPr>
            <w:tcW w:w="930" w:type="dxa"/>
            <w:hideMark/>
          </w:tcPr>
          <w:p w14:paraId="6D14BE50" w14:textId="77777777" w:rsidR="00220A02" w:rsidRPr="00B11B68" w:rsidRDefault="00220A02"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FD5F328"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DDE152E"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BDF62C6" w14:textId="77777777" w:rsidR="00220A02" w:rsidRPr="00B11B68" w:rsidRDefault="00220A02"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20A02" w:rsidRPr="00B85562" w14:paraId="6AA60CF7" w14:textId="77777777" w:rsidTr="008B25C8">
        <w:trPr>
          <w:trHeight w:val="673"/>
        </w:trPr>
        <w:tc>
          <w:tcPr>
            <w:tcW w:w="1198" w:type="dxa"/>
            <w:vMerge w:val="restart"/>
            <w:hideMark/>
          </w:tcPr>
          <w:p w14:paraId="42C874E1" w14:textId="77777777" w:rsidR="00220A02" w:rsidRPr="00B11B68" w:rsidRDefault="00220A02"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1F38BA13" w14:textId="77777777" w:rsidR="00220A02" w:rsidRPr="00B11B68" w:rsidRDefault="00220A02" w:rsidP="008B25C8">
            <w:pPr>
              <w:rPr>
                <w:rFonts w:ascii="Arial" w:hAnsi="Arial" w:cs="Arial"/>
                <w:sz w:val="18"/>
                <w:lang w:val="en-US"/>
              </w:rPr>
            </w:pPr>
            <w:r w:rsidRPr="00B11B68">
              <w:rPr>
                <w:rFonts w:ascii="Arial" w:hAnsi="Arial" w:cs="Arial"/>
                <w:sz w:val="18"/>
              </w:rPr>
              <w:t>0.32</w:t>
            </w:r>
          </w:p>
        </w:tc>
        <w:tc>
          <w:tcPr>
            <w:tcW w:w="930" w:type="dxa"/>
            <w:hideMark/>
          </w:tcPr>
          <w:p w14:paraId="5E4738AD"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D563384" w14:textId="77777777" w:rsidR="00220A02" w:rsidRPr="00B11B68" w:rsidRDefault="00220A02"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F0333A9" w14:textId="77777777" w:rsidR="00220A02" w:rsidRPr="00B11B68" w:rsidRDefault="00220A02"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8E192AA" w14:textId="77777777" w:rsidR="00220A02" w:rsidRPr="00896DB0" w:rsidRDefault="00220A02"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0C46D68" w14:textId="77777777" w:rsidR="00220A02" w:rsidRDefault="00220A02" w:rsidP="008B25C8">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220A02" w:rsidRPr="00B85562" w14:paraId="0172CC25" w14:textId="77777777" w:rsidTr="008B25C8">
        <w:trPr>
          <w:trHeight w:val="336"/>
        </w:trPr>
        <w:tc>
          <w:tcPr>
            <w:tcW w:w="1198" w:type="dxa"/>
            <w:vMerge/>
            <w:hideMark/>
          </w:tcPr>
          <w:p w14:paraId="7F4C45EE" w14:textId="77777777" w:rsidR="00220A02" w:rsidRPr="00B11B68" w:rsidRDefault="00220A02" w:rsidP="008B25C8">
            <w:pPr>
              <w:rPr>
                <w:rFonts w:ascii="Arial" w:hAnsi="Arial" w:cs="Arial"/>
                <w:sz w:val="18"/>
                <w:lang w:val="en-US"/>
              </w:rPr>
            </w:pPr>
          </w:p>
        </w:tc>
        <w:tc>
          <w:tcPr>
            <w:tcW w:w="751" w:type="dxa"/>
            <w:hideMark/>
          </w:tcPr>
          <w:p w14:paraId="2C23B260" w14:textId="77777777" w:rsidR="00220A02" w:rsidRPr="00B11B68" w:rsidRDefault="00220A02" w:rsidP="008B25C8">
            <w:pPr>
              <w:rPr>
                <w:rFonts w:ascii="Arial" w:hAnsi="Arial" w:cs="Arial"/>
                <w:sz w:val="18"/>
                <w:lang w:val="en-US"/>
              </w:rPr>
            </w:pPr>
            <w:r w:rsidRPr="00B11B68">
              <w:rPr>
                <w:rFonts w:ascii="Arial" w:hAnsi="Arial" w:cs="Arial"/>
                <w:sz w:val="18"/>
              </w:rPr>
              <w:t>0.64</w:t>
            </w:r>
          </w:p>
        </w:tc>
        <w:tc>
          <w:tcPr>
            <w:tcW w:w="930" w:type="dxa"/>
            <w:hideMark/>
          </w:tcPr>
          <w:p w14:paraId="707ECA8A"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4B2CFCC7" w14:textId="77777777" w:rsidR="00220A02" w:rsidRPr="00B11B68" w:rsidRDefault="00220A02" w:rsidP="008B25C8">
            <w:pPr>
              <w:rPr>
                <w:rFonts w:ascii="Arial" w:hAnsi="Arial" w:cs="Arial"/>
                <w:sz w:val="18"/>
                <w:lang w:val="en-US"/>
              </w:rPr>
            </w:pPr>
          </w:p>
        </w:tc>
        <w:tc>
          <w:tcPr>
            <w:tcW w:w="1860" w:type="dxa"/>
            <w:hideMark/>
          </w:tcPr>
          <w:p w14:paraId="17EA46D2" w14:textId="77777777" w:rsidR="00220A02" w:rsidRPr="00896DB0" w:rsidRDefault="00220A02"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1ABA8AE" w14:textId="77777777" w:rsidR="00220A02" w:rsidRPr="00B11B68"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2DD97580" w14:textId="77777777" w:rsidTr="008B25C8">
        <w:trPr>
          <w:trHeight w:val="336"/>
        </w:trPr>
        <w:tc>
          <w:tcPr>
            <w:tcW w:w="1198" w:type="dxa"/>
            <w:vMerge/>
            <w:hideMark/>
          </w:tcPr>
          <w:p w14:paraId="2C0E4C02" w14:textId="77777777" w:rsidR="00220A02" w:rsidRPr="00B11B68" w:rsidRDefault="00220A02" w:rsidP="008B25C8">
            <w:pPr>
              <w:rPr>
                <w:rFonts w:ascii="Arial" w:hAnsi="Arial" w:cs="Arial"/>
                <w:sz w:val="18"/>
                <w:lang w:val="en-US"/>
              </w:rPr>
            </w:pPr>
          </w:p>
        </w:tc>
        <w:tc>
          <w:tcPr>
            <w:tcW w:w="751" w:type="dxa"/>
            <w:hideMark/>
          </w:tcPr>
          <w:p w14:paraId="3B86B4C8" w14:textId="77777777" w:rsidR="00220A02" w:rsidRPr="00B11B68" w:rsidRDefault="00220A02" w:rsidP="008B25C8">
            <w:pPr>
              <w:rPr>
                <w:rFonts w:ascii="Arial" w:hAnsi="Arial" w:cs="Arial"/>
                <w:sz w:val="18"/>
                <w:lang w:val="en-US"/>
              </w:rPr>
            </w:pPr>
            <w:r w:rsidRPr="00B11B68">
              <w:rPr>
                <w:rFonts w:ascii="Arial" w:hAnsi="Arial" w:cs="Arial"/>
                <w:sz w:val="18"/>
              </w:rPr>
              <w:t>1.28</w:t>
            </w:r>
          </w:p>
        </w:tc>
        <w:tc>
          <w:tcPr>
            <w:tcW w:w="930" w:type="dxa"/>
            <w:hideMark/>
          </w:tcPr>
          <w:p w14:paraId="39D229A5"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E947DF3" w14:textId="77777777" w:rsidR="00220A02" w:rsidRPr="00B11B68" w:rsidRDefault="00220A02" w:rsidP="008B25C8">
            <w:pPr>
              <w:rPr>
                <w:rFonts w:ascii="Arial" w:hAnsi="Arial" w:cs="Arial"/>
                <w:sz w:val="18"/>
                <w:lang w:val="en-US"/>
              </w:rPr>
            </w:pPr>
          </w:p>
        </w:tc>
        <w:tc>
          <w:tcPr>
            <w:tcW w:w="1860" w:type="dxa"/>
            <w:hideMark/>
          </w:tcPr>
          <w:p w14:paraId="31B0B968" w14:textId="77777777" w:rsidR="00220A02" w:rsidRPr="00896DB0"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3C5945C" w14:textId="77777777" w:rsidR="00220A02" w:rsidRPr="00B11B68"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45C5AA4B" w14:textId="77777777" w:rsidTr="008B25C8">
        <w:trPr>
          <w:trHeight w:val="336"/>
        </w:trPr>
        <w:tc>
          <w:tcPr>
            <w:tcW w:w="1198" w:type="dxa"/>
            <w:vMerge/>
            <w:hideMark/>
          </w:tcPr>
          <w:p w14:paraId="0A7D6E72" w14:textId="77777777" w:rsidR="00220A02" w:rsidRPr="00B11B68" w:rsidRDefault="00220A02" w:rsidP="008B25C8">
            <w:pPr>
              <w:rPr>
                <w:rFonts w:ascii="Arial" w:hAnsi="Arial" w:cs="Arial"/>
                <w:sz w:val="18"/>
                <w:lang w:val="en-US"/>
              </w:rPr>
            </w:pPr>
          </w:p>
        </w:tc>
        <w:tc>
          <w:tcPr>
            <w:tcW w:w="751" w:type="dxa"/>
            <w:hideMark/>
          </w:tcPr>
          <w:p w14:paraId="0902AEB5" w14:textId="77777777" w:rsidR="00220A02" w:rsidRPr="00B11B68" w:rsidRDefault="00220A02" w:rsidP="008B25C8">
            <w:pPr>
              <w:rPr>
                <w:rFonts w:ascii="Arial" w:hAnsi="Arial" w:cs="Arial"/>
                <w:sz w:val="18"/>
                <w:lang w:val="en-US"/>
              </w:rPr>
            </w:pPr>
            <w:r w:rsidRPr="00B11B68">
              <w:rPr>
                <w:rFonts w:ascii="Arial" w:hAnsi="Arial" w:cs="Arial"/>
                <w:sz w:val="18"/>
              </w:rPr>
              <w:t>2.56</w:t>
            </w:r>
          </w:p>
        </w:tc>
        <w:tc>
          <w:tcPr>
            <w:tcW w:w="930" w:type="dxa"/>
            <w:hideMark/>
          </w:tcPr>
          <w:p w14:paraId="46F51E6F"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49D6982" w14:textId="77777777" w:rsidR="00220A02" w:rsidRPr="00B11B68" w:rsidRDefault="00220A02" w:rsidP="008B25C8">
            <w:pPr>
              <w:rPr>
                <w:rFonts w:ascii="Arial" w:hAnsi="Arial" w:cs="Arial"/>
                <w:sz w:val="18"/>
                <w:lang w:val="en-US"/>
              </w:rPr>
            </w:pPr>
          </w:p>
        </w:tc>
        <w:tc>
          <w:tcPr>
            <w:tcW w:w="1860" w:type="dxa"/>
            <w:hideMark/>
          </w:tcPr>
          <w:p w14:paraId="65E56A41" w14:textId="77777777" w:rsidR="00220A02" w:rsidRPr="00896DB0"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D2A2B23" w14:textId="77777777" w:rsidR="00220A02" w:rsidRPr="00B11B68" w:rsidRDefault="00220A02"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A02E906" w14:textId="77777777" w:rsidTr="008B25C8">
        <w:trPr>
          <w:trHeight w:val="336"/>
        </w:trPr>
        <w:tc>
          <w:tcPr>
            <w:tcW w:w="9016" w:type="dxa"/>
            <w:gridSpan w:val="6"/>
          </w:tcPr>
          <w:p w14:paraId="4B22CB26" w14:textId="77777777" w:rsidR="00220A02" w:rsidRPr="009C5807" w:rsidRDefault="00220A02"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D84AB9" w14:textId="77777777" w:rsidR="00220A02" w:rsidRPr="009C5807" w:rsidRDefault="00220A02"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4B74D7C" w14:textId="77777777" w:rsidR="00220A02" w:rsidRDefault="00220A02"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7246351" w14:textId="77777777" w:rsidR="00220A02" w:rsidRPr="0082197E" w:rsidRDefault="00220A02"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CB279C7" w14:textId="77777777" w:rsidR="00220A02" w:rsidRDefault="00220A02" w:rsidP="00220A02"/>
    <w:p w14:paraId="35F67EAA" w14:textId="77777777" w:rsidR="00220A02" w:rsidRPr="00327784" w:rsidRDefault="00220A02" w:rsidP="00D92F72">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20A02" w:rsidRPr="00B85562" w14:paraId="51FFEE31" w14:textId="77777777" w:rsidTr="008B25C8">
        <w:trPr>
          <w:trHeight w:val="1692"/>
        </w:trPr>
        <w:tc>
          <w:tcPr>
            <w:tcW w:w="639" w:type="pct"/>
            <w:hideMark/>
          </w:tcPr>
          <w:p w14:paraId="4C662283" w14:textId="77777777" w:rsidR="00220A02" w:rsidRPr="00581E8E" w:rsidRDefault="00220A02"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0546E4DE" w14:textId="77777777" w:rsidR="00220A02" w:rsidRPr="00581E8E" w:rsidRDefault="00220A02" w:rsidP="008B25C8">
            <w:pPr>
              <w:rPr>
                <w:rFonts w:ascii="Arial" w:hAnsi="Arial" w:cs="Arial"/>
                <w:sz w:val="18"/>
                <w:lang w:val="en-US"/>
              </w:rPr>
            </w:pPr>
            <w:r w:rsidRPr="00581E8E">
              <w:rPr>
                <w:rFonts w:ascii="Arial" w:hAnsi="Arial" w:cs="Arial"/>
                <w:b/>
                <w:sz w:val="18"/>
              </w:rPr>
              <w:t>DRX cycle length [s]</w:t>
            </w:r>
          </w:p>
        </w:tc>
        <w:tc>
          <w:tcPr>
            <w:tcW w:w="517" w:type="pct"/>
            <w:hideMark/>
          </w:tcPr>
          <w:p w14:paraId="0BC6D3FF" w14:textId="77777777" w:rsidR="00220A02" w:rsidRPr="00581E8E" w:rsidRDefault="00220A02"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65BF8BB7" w14:textId="77777777" w:rsidR="00220A02" w:rsidRPr="00581E8E" w:rsidRDefault="00220A02"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005FE086"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9351D8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5BA2A9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20A02" w:rsidRPr="00B85562" w14:paraId="6164D95B" w14:textId="77777777" w:rsidTr="008B25C8">
        <w:trPr>
          <w:trHeight w:val="673"/>
        </w:trPr>
        <w:tc>
          <w:tcPr>
            <w:tcW w:w="639" w:type="pct"/>
            <w:vMerge w:val="restart"/>
            <w:hideMark/>
          </w:tcPr>
          <w:p w14:paraId="6261AEC2"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87A23F6"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60C28C40"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28B6511"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58B113A4"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C4B6BF2"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478F5F0"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F7FB58D"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B716518" w14:textId="77777777" w:rsidTr="008B25C8">
        <w:trPr>
          <w:trHeight w:val="336"/>
        </w:trPr>
        <w:tc>
          <w:tcPr>
            <w:tcW w:w="639" w:type="pct"/>
            <w:vMerge/>
            <w:hideMark/>
          </w:tcPr>
          <w:p w14:paraId="74F37111" w14:textId="77777777" w:rsidR="00220A02" w:rsidRPr="00581E8E" w:rsidRDefault="00220A02" w:rsidP="008B25C8">
            <w:pPr>
              <w:rPr>
                <w:rFonts w:ascii="Arial" w:hAnsi="Arial" w:cs="Arial"/>
                <w:sz w:val="18"/>
                <w:lang w:val="en-US"/>
              </w:rPr>
            </w:pPr>
          </w:p>
        </w:tc>
        <w:tc>
          <w:tcPr>
            <w:tcW w:w="401" w:type="pct"/>
            <w:hideMark/>
          </w:tcPr>
          <w:p w14:paraId="3A45806D"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175CBB21"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83992F"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29882C1" w14:textId="77777777" w:rsidR="00220A02" w:rsidRPr="00581E8E" w:rsidRDefault="00220A02" w:rsidP="008B25C8">
            <w:pPr>
              <w:rPr>
                <w:rFonts w:ascii="Arial" w:hAnsi="Arial" w:cs="Arial"/>
                <w:sz w:val="18"/>
                <w:lang w:val="en-US"/>
              </w:rPr>
            </w:pPr>
          </w:p>
        </w:tc>
        <w:tc>
          <w:tcPr>
            <w:tcW w:w="809" w:type="pct"/>
            <w:hideMark/>
          </w:tcPr>
          <w:p w14:paraId="0FDD086C"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D98D6B3"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57C72B9C" w14:textId="77777777" w:rsidTr="008B25C8">
        <w:trPr>
          <w:trHeight w:val="336"/>
        </w:trPr>
        <w:tc>
          <w:tcPr>
            <w:tcW w:w="639" w:type="pct"/>
            <w:vMerge/>
            <w:hideMark/>
          </w:tcPr>
          <w:p w14:paraId="28404248" w14:textId="77777777" w:rsidR="00220A02" w:rsidRPr="00581E8E" w:rsidRDefault="00220A02" w:rsidP="008B25C8">
            <w:pPr>
              <w:rPr>
                <w:rFonts w:ascii="Arial" w:hAnsi="Arial" w:cs="Arial"/>
                <w:sz w:val="18"/>
                <w:lang w:val="en-US"/>
              </w:rPr>
            </w:pPr>
          </w:p>
        </w:tc>
        <w:tc>
          <w:tcPr>
            <w:tcW w:w="401" w:type="pct"/>
            <w:hideMark/>
          </w:tcPr>
          <w:p w14:paraId="443B8199"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39E7A253" w14:textId="77777777" w:rsidR="00220A02" w:rsidRPr="00034E52" w:rsidRDefault="00220A02" w:rsidP="008B25C8">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064B1888" w14:textId="77777777" w:rsidR="00220A02" w:rsidRPr="00CC753B" w:rsidRDefault="00220A02" w:rsidP="008B25C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09F8CCBC" w14:textId="77777777" w:rsidR="00220A02" w:rsidRPr="00CC753B" w:rsidRDefault="00220A02" w:rsidP="008B25C8">
            <w:pPr>
              <w:rPr>
                <w:rFonts w:ascii="Arial" w:hAnsi="Arial" w:cs="Arial"/>
                <w:sz w:val="18"/>
                <w:lang w:val="en-US"/>
              </w:rPr>
            </w:pPr>
          </w:p>
        </w:tc>
        <w:tc>
          <w:tcPr>
            <w:tcW w:w="809" w:type="pct"/>
            <w:hideMark/>
          </w:tcPr>
          <w:p w14:paraId="28D30C09" w14:textId="77777777" w:rsidR="00220A02" w:rsidRPr="00CC753B" w:rsidRDefault="00220A02" w:rsidP="008B25C8">
            <w:pPr>
              <w:rPr>
                <w:rFonts w:ascii="Arial" w:hAnsi="Arial" w:cs="Arial"/>
                <w:sz w:val="18"/>
              </w:rPr>
            </w:pPr>
            <w:r w:rsidRPr="00CC753B">
              <w:rPr>
                <w:rFonts w:ascii="Arial" w:hAnsi="Arial" w:cs="Arial"/>
                <w:sz w:val="18"/>
              </w:rPr>
              <w:t>1.28 x N1 x K1 (1 x N1 x K1)</w:t>
            </w:r>
          </w:p>
        </w:tc>
        <w:tc>
          <w:tcPr>
            <w:tcW w:w="858" w:type="pct"/>
            <w:hideMark/>
          </w:tcPr>
          <w:p w14:paraId="4381708A" w14:textId="77777777" w:rsidR="00220A02" w:rsidRPr="00CC753B" w:rsidRDefault="00220A02" w:rsidP="008B25C8">
            <w:pPr>
              <w:rPr>
                <w:rFonts w:ascii="Arial" w:hAnsi="Arial" w:cs="Arial"/>
                <w:sz w:val="18"/>
              </w:rPr>
            </w:pPr>
            <w:r w:rsidRPr="00CC753B">
              <w:rPr>
                <w:rFonts w:ascii="Arial" w:hAnsi="Arial" w:cs="Arial"/>
                <w:sz w:val="18"/>
              </w:rPr>
              <w:t>2.56 x N1 x K1 (2 x N1 x K1)</w:t>
            </w:r>
          </w:p>
        </w:tc>
      </w:tr>
      <w:tr w:rsidR="00220A02" w:rsidRPr="00B85562" w14:paraId="10865D46" w14:textId="77777777" w:rsidTr="008B25C8">
        <w:trPr>
          <w:trHeight w:val="336"/>
        </w:trPr>
        <w:tc>
          <w:tcPr>
            <w:tcW w:w="639" w:type="pct"/>
            <w:vMerge/>
          </w:tcPr>
          <w:p w14:paraId="0EE0D279" w14:textId="77777777" w:rsidR="00220A02" w:rsidRPr="00581E8E" w:rsidRDefault="00220A02" w:rsidP="008B25C8">
            <w:pPr>
              <w:rPr>
                <w:rFonts w:ascii="Arial" w:hAnsi="Arial" w:cs="Arial"/>
                <w:sz w:val="18"/>
                <w:lang w:val="en-US"/>
              </w:rPr>
            </w:pPr>
          </w:p>
        </w:tc>
        <w:tc>
          <w:tcPr>
            <w:tcW w:w="401" w:type="pct"/>
          </w:tcPr>
          <w:p w14:paraId="61F7146B" w14:textId="77777777" w:rsidR="00220A02" w:rsidRPr="00581E8E" w:rsidRDefault="00220A02" w:rsidP="008B25C8">
            <w:pPr>
              <w:rPr>
                <w:rFonts w:ascii="Arial" w:hAnsi="Arial" w:cs="Arial"/>
                <w:sz w:val="18"/>
              </w:rPr>
            </w:pPr>
            <w:r>
              <w:rPr>
                <w:rFonts w:ascii="Arial" w:hAnsi="Arial" w:cs="Arial"/>
                <w:sz w:val="18"/>
              </w:rPr>
              <w:t>2.56</w:t>
            </w:r>
          </w:p>
        </w:tc>
        <w:tc>
          <w:tcPr>
            <w:tcW w:w="517" w:type="pct"/>
          </w:tcPr>
          <w:p w14:paraId="5ED72A01" w14:textId="77777777" w:rsidR="00220A02" w:rsidRPr="007140C1" w:rsidRDefault="00220A02" w:rsidP="008B25C8">
            <w:pPr>
              <w:rPr>
                <w:rFonts w:ascii="Arial" w:hAnsi="Arial" w:cs="Arial"/>
                <w:sz w:val="18"/>
              </w:rPr>
            </w:pPr>
            <w:r w:rsidRPr="00034E52">
              <w:rPr>
                <w:rFonts w:ascii="Arial" w:hAnsi="Arial" w:cs="Arial"/>
                <w:sz w:val="18"/>
                <w:lang w:eastAsia="zh-CN"/>
              </w:rPr>
              <w:t>40.96 (32)</w:t>
            </w:r>
          </w:p>
        </w:tc>
        <w:tc>
          <w:tcPr>
            <w:tcW w:w="467" w:type="pct"/>
          </w:tcPr>
          <w:p w14:paraId="7F736018" w14:textId="77777777" w:rsidR="00220A02" w:rsidRPr="00CC753B" w:rsidRDefault="00220A02" w:rsidP="008B25C8">
            <w:pPr>
              <w:rPr>
                <w:rFonts w:ascii="Arial" w:hAnsi="Arial" w:cs="Arial"/>
                <w:sz w:val="18"/>
                <w:lang w:val="en-US"/>
              </w:rPr>
            </w:pPr>
            <w:r w:rsidRPr="00CC753B">
              <w:rPr>
                <w:rFonts w:ascii="Arial" w:hAnsi="Arial" w:cs="Arial"/>
                <w:sz w:val="18"/>
                <w:lang w:val="en-US"/>
              </w:rPr>
              <w:t>3</w:t>
            </w:r>
          </w:p>
        </w:tc>
        <w:tc>
          <w:tcPr>
            <w:tcW w:w="1309" w:type="pct"/>
            <w:gridSpan w:val="2"/>
            <w:vMerge/>
          </w:tcPr>
          <w:p w14:paraId="083A82F7" w14:textId="77777777" w:rsidR="00220A02" w:rsidRPr="00CC753B" w:rsidRDefault="00220A02" w:rsidP="008B25C8">
            <w:pPr>
              <w:rPr>
                <w:rFonts w:ascii="Arial" w:hAnsi="Arial" w:cs="Arial"/>
                <w:sz w:val="18"/>
                <w:lang w:val="en-US"/>
              </w:rPr>
            </w:pPr>
          </w:p>
        </w:tc>
        <w:tc>
          <w:tcPr>
            <w:tcW w:w="809" w:type="pct"/>
          </w:tcPr>
          <w:p w14:paraId="47BEF627" w14:textId="77777777" w:rsidR="00220A02" w:rsidRPr="007140C1" w:rsidRDefault="00220A02" w:rsidP="008B25C8">
            <w:pPr>
              <w:rPr>
                <w:rFonts w:ascii="Arial" w:hAnsi="Arial" w:cs="Arial"/>
                <w:sz w:val="18"/>
              </w:rPr>
            </w:pPr>
            <w:r w:rsidRPr="00034E52">
              <w:rPr>
                <w:rFonts w:ascii="Arial" w:hAnsi="Arial" w:cs="Arial"/>
                <w:sz w:val="18"/>
                <w:lang w:eastAsia="zh-CN"/>
              </w:rPr>
              <w:t>20.48</w:t>
            </w:r>
          </w:p>
        </w:tc>
        <w:tc>
          <w:tcPr>
            <w:tcW w:w="858" w:type="pct"/>
          </w:tcPr>
          <w:p w14:paraId="03F60765" w14:textId="77777777" w:rsidR="00220A02" w:rsidRPr="007140C1" w:rsidRDefault="00220A02" w:rsidP="008B25C8">
            <w:pPr>
              <w:rPr>
                <w:rFonts w:ascii="Arial" w:hAnsi="Arial" w:cs="Arial"/>
                <w:sz w:val="18"/>
              </w:rPr>
            </w:pPr>
            <w:r w:rsidRPr="00034E52">
              <w:rPr>
                <w:rFonts w:ascii="Arial" w:hAnsi="Arial" w:cs="Arial"/>
                <w:sz w:val="18"/>
                <w:lang w:eastAsia="zh-CN"/>
              </w:rPr>
              <w:t>40.96</w:t>
            </w:r>
          </w:p>
        </w:tc>
      </w:tr>
      <w:tr w:rsidR="00220A02" w:rsidRPr="00B85562" w14:paraId="3E9E7AFB" w14:textId="77777777" w:rsidTr="008B25C8">
        <w:trPr>
          <w:trHeight w:val="336"/>
        </w:trPr>
        <w:tc>
          <w:tcPr>
            <w:tcW w:w="5000" w:type="pct"/>
            <w:gridSpan w:val="8"/>
          </w:tcPr>
          <w:p w14:paraId="0DB50705" w14:textId="77777777" w:rsidR="00220A02" w:rsidRPr="00806346" w:rsidRDefault="00220A02"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4DB1451" w14:textId="77777777" w:rsidR="00220A02" w:rsidRPr="00806346" w:rsidRDefault="00220A02"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3A76EE6" w14:textId="77777777" w:rsidR="00220A02" w:rsidRPr="00806346" w:rsidRDefault="00220A02" w:rsidP="008B25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956309E" w14:textId="77777777" w:rsidR="00220A02" w:rsidRPr="00806346" w:rsidRDefault="00220A02" w:rsidP="008B25C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A93E6AE"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7056D6A"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66434AEE"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60E0C5F3" w14:textId="77777777" w:rsidR="00220A02" w:rsidRDefault="00220A02" w:rsidP="00220A02">
      <w:pPr>
        <w:rPr>
          <w:lang w:eastAsia="zh-CN"/>
        </w:rPr>
      </w:pPr>
    </w:p>
    <w:p w14:paraId="2A16E228" w14:textId="77777777" w:rsidR="00220A02" w:rsidRDefault="00220A02" w:rsidP="00220A0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4AEEDB11"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48570067" w14:textId="77777777" w:rsidR="00220A02" w:rsidRPr="00AD77EE" w:rsidRDefault="00220A02" w:rsidP="00220A0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CB75878"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C9C066" w14:textId="77777777" w:rsidR="00220A02" w:rsidRPr="00AD77EE" w:rsidRDefault="00220A02" w:rsidP="00220A0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6E6C380" w14:textId="77777777" w:rsidR="00220A02" w:rsidRDefault="00220A02" w:rsidP="00220A0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DE6D30E" w14:textId="77777777" w:rsidR="00220A02" w:rsidRDefault="00220A02" w:rsidP="00220A0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3B3B737D"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72CA4D1C" w14:textId="77777777" w:rsidR="00220A02" w:rsidRDefault="00220A02" w:rsidP="00220A02">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55FD2F0B" w14:textId="77777777" w:rsidR="00220A02" w:rsidRPr="003D532E" w:rsidRDefault="00220A02" w:rsidP="00220A0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D02AD35" w14:textId="77777777" w:rsidR="00220A02" w:rsidRDefault="00220A02" w:rsidP="00220A02">
      <w:pPr>
        <w:spacing w:after="0"/>
      </w:pPr>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ABBBFE5" w14:textId="77777777" w:rsidR="00220A02" w:rsidRDefault="00220A02" w:rsidP="00220A02">
      <w:pPr>
        <w:pStyle w:val="B10"/>
      </w:pPr>
    </w:p>
    <w:p w14:paraId="2FBD6E90" w14:textId="77777777" w:rsidR="00220A02" w:rsidRDefault="00220A02" w:rsidP="00220A02">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114750E6" w14:textId="77777777" w:rsidR="00220A02" w:rsidRDefault="00220A02" w:rsidP="00220A02">
      <w:pPr>
        <w:rPr>
          <w:lang w:val="en-US" w:eastAsia="zh-CN"/>
        </w:rPr>
      </w:pPr>
    </w:p>
    <w:p w14:paraId="77F73F13" w14:textId="77777777" w:rsidR="00220A02" w:rsidRDefault="00220A02" w:rsidP="004170C7">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220A02" w:rsidRPr="00885F53" w14:paraId="4476D45E"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33BAC98" w14:textId="77777777" w:rsidR="00220A02" w:rsidRPr="00885F53" w:rsidRDefault="00220A02" w:rsidP="008B25C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3592441"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D08DB6"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4D92628"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6999985B" w14:textId="77777777" w:rsidR="00220A02" w:rsidRPr="00885F53" w:rsidRDefault="00220A02" w:rsidP="008B25C8">
            <w:pPr>
              <w:pStyle w:val="TAH"/>
            </w:pPr>
            <w:r w:rsidRPr="00885F53">
              <w:t>[s] (number of DRX cycles)</w:t>
            </w:r>
          </w:p>
        </w:tc>
      </w:tr>
      <w:tr w:rsidR="00220A02" w:rsidRPr="00EA7096" w14:paraId="0E341AA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DF6E9"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BB61D8A" w14:textId="77777777" w:rsidR="00220A02" w:rsidRPr="00950DA1" w:rsidRDefault="00220A02" w:rsidP="008B25C8">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980941" w14:textId="77777777" w:rsidR="00220A02" w:rsidRPr="00950DA1" w:rsidRDefault="00220A02" w:rsidP="008B25C8">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A7DF73" w14:textId="77777777" w:rsidR="00220A02" w:rsidRPr="00950DA1" w:rsidRDefault="00220A02" w:rsidP="008B25C8">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41D7D5C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EED393" w14:textId="77777777" w:rsidR="00220A02" w:rsidRPr="00885F53" w:rsidRDefault="00220A02" w:rsidP="008B25C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0837B1FB" w14:textId="77777777" w:rsidR="00220A02" w:rsidRPr="00885F53" w:rsidRDefault="00220A02" w:rsidP="008B25C8">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B39C29" w14:textId="77777777" w:rsidR="00220A02" w:rsidRPr="00885F53" w:rsidRDefault="00220A02" w:rsidP="008B25C8">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7AB0A8" w14:textId="77777777" w:rsidR="00220A02" w:rsidRPr="00885F53" w:rsidRDefault="00220A02" w:rsidP="008B25C8">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20A02" w:rsidRPr="00885F53" w14:paraId="5599C0CE"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3013D9" w14:textId="77777777" w:rsidR="00220A02" w:rsidRPr="00885F53" w:rsidRDefault="00220A02" w:rsidP="008B25C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F76314B" w14:textId="77777777" w:rsidR="00220A02" w:rsidRPr="00885F53" w:rsidRDefault="00220A02" w:rsidP="008B25C8">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44DCC56" w14:textId="77777777" w:rsidR="00220A02" w:rsidRPr="00885F53" w:rsidRDefault="00220A02" w:rsidP="008B25C8">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A4BAAA" w14:textId="77777777" w:rsidR="00220A02" w:rsidRPr="00885F53" w:rsidRDefault="00220A02" w:rsidP="008B25C8">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20A02" w:rsidRPr="00885F53" w14:paraId="2C506C75"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68FC2"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345AEAF" w14:textId="77777777" w:rsidR="00220A02" w:rsidRPr="00885F53" w:rsidRDefault="00220A02" w:rsidP="008B25C8">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4B6C07" w14:textId="77777777" w:rsidR="00220A02" w:rsidRPr="00885F53" w:rsidRDefault="00220A02" w:rsidP="008B25C8">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7C3D82" w14:textId="77777777" w:rsidR="00220A02" w:rsidRPr="00885F53" w:rsidRDefault="00220A02" w:rsidP="008B25C8">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20A02" w:rsidRPr="00885F53" w14:paraId="3725E0E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5DA23E" w14:textId="77777777" w:rsidR="00220A02" w:rsidRPr="00885F53" w:rsidRDefault="00220A02" w:rsidP="008B25C8">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2ABADDF8" w14:textId="77777777" w:rsidR="004170C7" w:rsidRDefault="004170C7" w:rsidP="004170C7"/>
    <w:p w14:paraId="43325A48" w14:textId="559E088D" w:rsidR="00220A02" w:rsidRDefault="00220A02" w:rsidP="004170C7">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220A02" w:rsidRPr="00885F53" w14:paraId="5974198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BE5DDC" w14:textId="77777777" w:rsidR="00220A02" w:rsidRPr="00885F53" w:rsidRDefault="00220A02" w:rsidP="008B25C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23BBBC" w14:textId="77777777" w:rsidR="00220A02" w:rsidRPr="00885F53" w:rsidRDefault="00220A02" w:rsidP="008B25C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E5C3AE" w14:textId="77777777" w:rsidR="00220A02" w:rsidRPr="00885F53" w:rsidRDefault="00220A02" w:rsidP="008B25C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90E6BE" w14:textId="77777777" w:rsidR="00220A02" w:rsidRPr="00885F53" w:rsidRDefault="00220A02" w:rsidP="008B25C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F0DCAB" w14:textId="77777777" w:rsidR="00220A02" w:rsidRPr="00885F53" w:rsidRDefault="00220A02" w:rsidP="008B25C8">
            <w:pPr>
              <w:pStyle w:val="TAH"/>
              <w:rPr>
                <w:vertAlign w:val="subscript"/>
              </w:rPr>
            </w:pPr>
            <w:r w:rsidRPr="00885F53">
              <w:t>T</w:t>
            </w:r>
            <w:r w:rsidRPr="00885F53">
              <w:rPr>
                <w:vertAlign w:val="subscript"/>
              </w:rPr>
              <w:t>evaluate,NR_ Inter</w:t>
            </w:r>
            <w:r>
              <w:rPr>
                <w:vertAlign w:val="subscript"/>
              </w:rPr>
              <w:t xml:space="preserve"> RedCap_Relax</w:t>
            </w:r>
          </w:p>
          <w:p w14:paraId="754E5732" w14:textId="77777777" w:rsidR="00220A02" w:rsidRPr="00885F53" w:rsidRDefault="00220A02" w:rsidP="008B25C8">
            <w:pPr>
              <w:pStyle w:val="TAH"/>
            </w:pPr>
            <w:r w:rsidRPr="00885F53">
              <w:t>[s] (number of DRX cycles)</w:t>
            </w:r>
          </w:p>
        </w:tc>
      </w:tr>
      <w:tr w:rsidR="00220A02" w:rsidRPr="00885F53" w14:paraId="527E5E1E"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03BCA3" w14:textId="77777777" w:rsidR="00220A02" w:rsidRPr="00885F53" w:rsidRDefault="00220A02" w:rsidP="008B25C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8689154" w14:textId="77777777" w:rsidR="00220A02" w:rsidRPr="00885F53" w:rsidRDefault="00220A02" w:rsidP="008B25C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E9C34BC" w14:textId="77777777" w:rsidR="00220A02" w:rsidRPr="00885F53" w:rsidRDefault="00220A02" w:rsidP="008B25C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D562"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9D636"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BA5A5" w14:textId="77777777" w:rsidR="00220A02" w:rsidRPr="00885F53" w:rsidRDefault="00220A02" w:rsidP="008B25C8">
            <w:pPr>
              <w:pStyle w:val="TAH"/>
            </w:pPr>
          </w:p>
        </w:tc>
      </w:tr>
      <w:tr w:rsidR="00220A02" w:rsidRPr="00EA7096" w14:paraId="37F8A7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ED810F" w14:textId="77777777" w:rsidR="00220A02" w:rsidRPr="00885F53" w:rsidRDefault="00220A02" w:rsidP="008B25C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67D0653" w14:textId="77777777" w:rsidR="00220A02" w:rsidRPr="00885F53" w:rsidRDefault="00220A02" w:rsidP="008B25C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5686AE0" w14:textId="77777777" w:rsidR="00220A02" w:rsidRPr="00885F53" w:rsidRDefault="00220A02" w:rsidP="008B25C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41D91394" w14:textId="77777777" w:rsidR="00220A02" w:rsidRPr="00950DA1" w:rsidRDefault="00220A02" w:rsidP="008B25C8">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D0E683" w14:textId="77777777" w:rsidR="00220A02" w:rsidRPr="00950DA1" w:rsidRDefault="00220A02" w:rsidP="008B25C8">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280FF2" w14:textId="77777777" w:rsidR="00220A02" w:rsidRPr="00950DA1" w:rsidRDefault="00220A02" w:rsidP="008B25C8">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220A02" w:rsidRPr="00885F53" w14:paraId="7BFD9B0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3A26BA" w14:textId="77777777" w:rsidR="00220A02" w:rsidRPr="00885F53" w:rsidRDefault="00220A02" w:rsidP="008B25C8">
            <w:pPr>
              <w:pStyle w:val="TAC"/>
            </w:pPr>
            <w:r w:rsidRPr="00885F53">
              <w:t>0.64</w:t>
            </w:r>
          </w:p>
        </w:tc>
        <w:tc>
          <w:tcPr>
            <w:tcW w:w="0" w:type="auto"/>
            <w:tcBorders>
              <w:top w:val="nil"/>
              <w:left w:val="single" w:sz="4" w:space="0" w:color="auto"/>
              <w:bottom w:val="nil"/>
              <w:right w:val="single" w:sz="4" w:space="0" w:color="auto"/>
            </w:tcBorders>
            <w:hideMark/>
          </w:tcPr>
          <w:p w14:paraId="26EC9C64"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8749B" w14:textId="77777777" w:rsidR="00220A02" w:rsidRPr="00885F53" w:rsidRDefault="00220A02" w:rsidP="008B25C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6DE34B4" w14:textId="77777777" w:rsidR="00220A02" w:rsidRPr="00885F53" w:rsidRDefault="00220A02" w:rsidP="008B25C8">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98A16E" w14:textId="77777777" w:rsidR="00220A02" w:rsidRPr="00885F53" w:rsidRDefault="00220A02" w:rsidP="008B25C8">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75A9BD" w14:textId="77777777" w:rsidR="00220A02" w:rsidRPr="00885F53" w:rsidRDefault="00220A02" w:rsidP="008B25C8">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20A02" w:rsidRPr="00885F53" w14:paraId="791712E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30BCBF" w14:textId="77777777" w:rsidR="00220A02" w:rsidRPr="00885F53" w:rsidRDefault="00220A02" w:rsidP="008B25C8">
            <w:pPr>
              <w:pStyle w:val="TAC"/>
            </w:pPr>
            <w:r w:rsidRPr="00885F53">
              <w:t>1.28</w:t>
            </w:r>
          </w:p>
        </w:tc>
        <w:tc>
          <w:tcPr>
            <w:tcW w:w="0" w:type="auto"/>
            <w:tcBorders>
              <w:top w:val="nil"/>
              <w:left w:val="single" w:sz="4" w:space="0" w:color="auto"/>
              <w:bottom w:val="nil"/>
              <w:right w:val="single" w:sz="4" w:space="0" w:color="auto"/>
            </w:tcBorders>
            <w:hideMark/>
          </w:tcPr>
          <w:p w14:paraId="27C5D291"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2BBCB8" w14:textId="77777777" w:rsidR="00220A02" w:rsidRPr="00885F53" w:rsidRDefault="00220A02" w:rsidP="008B25C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07F3D9F4" w14:textId="77777777" w:rsidR="00220A02" w:rsidRPr="00885F53" w:rsidRDefault="00220A02" w:rsidP="008B25C8">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FD29E7" w14:textId="77777777" w:rsidR="00220A02" w:rsidRPr="00885F53" w:rsidRDefault="00220A02" w:rsidP="008B25C8">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B3D4899" w14:textId="77777777" w:rsidR="00220A02" w:rsidRPr="00885F53" w:rsidRDefault="00220A02" w:rsidP="008B25C8">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20A02" w:rsidRPr="00885F53" w14:paraId="1D3555E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3E56AF" w14:textId="77777777" w:rsidR="00220A02" w:rsidRPr="00885F53" w:rsidRDefault="00220A02" w:rsidP="008B25C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39034CA" w14:textId="77777777" w:rsidR="00220A02" w:rsidRPr="00885F53" w:rsidRDefault="00220A02" w:rsidP="008B25C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461296" w14:textId="77777777" w:rsidR="00220A02" w:rsidRPr="00885F53" w:rsidRDefault="00220A02" w:rsidP="008B25C8">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43B8DE" w14:textId="77777777" w:rsidR="00220A02" w:rsidRPr="00885F53" w:rsidRDefault="00220A02" w:rsidP="008B25C8">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17F538" w14:textId="77777777" w:rsidR="00220A02" w:rsidRPr="00885F53" w:rsidRDefault="00220A02" w:rsidP="008B25C8">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270D48" w14:textId="77777777" w:rsidR="00220A02" w:rsidRPr="00885F53" w:rsidRDefault="00220A02" w:rsidP="008B25C8">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20A02" w:rsidRPr="00885F53" w14:paraId="79BA8151" w14:textId="77777777" w:rsidTr="008B25C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2C6099" w14:textId="77777777" w:rsidR="00220A02" w:rsidRPr="00885F53" w:rsidRDefault="00220A02" w:rsidP="008B25C8">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B82887A" w14:textId="77777777" w:rsidR="00220A02" w:rsidRPr="00885F53" w:rsidRDefault="00220A02" w:rsidP="008B25C8">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02FFE7D5" w14:textId="77777777" w:rsidR="00220A02" w:rsidRDefault="00220A02" w:rsidP="00220A02">
      <w:pPr>
        <w:rPr>
          <w:lang w:val="en-US" w:eastAsia="zh-CN"/>
        </w:rPr>
      </w:pPr>
    </w:p>
    <w:p w14:paraId="2E6D7CF8" w14:textId="77777777"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20A02" w:rsidRPr="00885F53" w14:paraId="67AAA318"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5FFE7A" w14:textId="77777777" w:rsidR="00220A02" w:rsidRPr="00885F53" w:rsidRDefault="00220A02"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B26AA2"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B19A4E"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794076"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1C3DC3D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3FB15A"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972B"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45C7" w14:textId="77777777" w:rsidR="00220A02" w:rsidRPr="00885F53" w:rsidRDefault="00220A02"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D87B" w14:textId="77777777" w:rsidR="00220A02" w:rsidRPr="00885F53" w:rsidRDefault="00220A02" w:rsidP="008B25C8">
            <w:pPr>
              <w:pStyle w:val="TAH"/>
            </w:pPr>
          </w:p>
        </w:tc>
      </w:tr>
      <w:tr w:rsidR="00220A02" w:rsidRPr="00EA7096" w14:paraId="2E9118F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E20AA" w14:textId="77777777" w:rsidR="00220A02" w:rsidRPr="00885F53" w:rsidRDefault="00220A02" w:rsidP="008B25C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F87D746" w14:textId="77777777" w:rsidR="00220A02" w:rsidRPr="00950DA1" w:rsidRDefault="00220A02" w:rsidP="008B25C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5A7724" w14:textId="77777777" w:rsidR="00220A02" w:rsidRPr="00950DA1" w:rsidRDefault="00220A02" w:rsidP="008B25C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996A56"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6619C01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6BC22" w14:textId="77777777" w:rsidR="00220A02" w:rsidRPr="00885F53" w:rsidRDefault="00220A02"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91C0B03"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DF67CE"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9E0B06"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5B77215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EA32AE" w14:textId="77777777" w:rsidR="00220A02" w:rsidRPr="00885F53" w:rsidRDefault="00220A02" w:rsidP="008B25C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7A70345"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354189"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F200BF3"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3639AFBD"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4641E6"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65AD8BE"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E17C0C5" w14:textId="77777777" w:rsidR="00220A02" w:rsidRDefault="00220A02" w:rsidP="00220A02">
      <w:pPr>
        <w:rPr>
          <w:noProof/>
        </w:rPr>
      </w:pPr>
    </w:p>
    <w:p w14:paraId="504B40F9" w14:textId="77777777" w:rsidR="00220A02" w:rsidRPr="00327784" w:rsidRDefault="00220A02" w:rsidP="004170C7">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220A02" w:rsidRPr="00885F53" w14:paraId="3FE3E843"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2087083" w14:textId="77777777" w:rsidR="00220A02" w:rsidRPr="00885F53" w:rsidRDefault="00220A02" w:rsidP="008B25C8">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8D14C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072738C" w14:textId="77777777" w:rsidR="00220A02" w:rsidRPr="00885F53" w:rsidRDefault="00220A02" w:rsidP="008B25C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61C78FC8" w14:textId="77777777" w:rsidR="00220A02" w:rsidRPr="00885F53" w:rsidRDefault="00220A02" w:rsidP="008B25C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20A02" w:rsidRPr="00885F53" w14:paraId="7CEE542A"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522ECE" w14:textId="77777777" w:rsidR="00220A02" w:rsidRPr="00885F53" w:rsidRDefault="00220A02" w:rsidP="008B25C8">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5CDA4DDB" w14:textId="77777777" w:rsidR="00220A02" w:rsidRPr="00885F53" w:rsidRDefault="00220A02" w:rsidP="008B25C8">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DE9AD2A" w14:textId="77777777" w:rsidR="00220A02" w:rsidRPr="00885F53" w:rsidRDefault="00220A02" w:rsidP="008B25C8">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8A4FF98" w14:textId="77777777" w:rsidR="00220A02" w:rsidRPr="00885F53" w:rsidRDefault="00220A02" w:rsidP="008B25C8">
            <w:pPr>
              <w:pStyle w:val="TAH"/>
            </w:pPr>
          </w:p>
        </w:tc>
      </w:tr>
      <w:tr w:rsidR="00220A02" w:rsidRPr="00EA7096" w14:paraId="624C7C0D"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1FC951" w14:textId="77777777" w:rsidR="00220A02" w:rsidRPr="00885F53" w:rsidRDefault="00220A02" w:rsidP="008B25C8">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047AFE39" w14:textId="77777777" w:rsidR="00220A02" w:rsidRPr="00950DA1" w:rsidRDefault="00220A02" w:rsidP="008B25C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D77835B" w14:textId="77777777" w:rsidR="00220A02" w:rsidRPr="00950DA1" w:rsidRDefault="00220A02" w:rsidP="008B25C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CF7322B" w14:textId="77777777" w:rsidR="00220A02" w:rsidRPr="00950DA1" w:rsidRDefault="00220A02" w:rsidP="008B25C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20A02" w:rsidRPr="00885F53" w14:paraId="3A633262"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3FF63C" w14:textId="77777777" w:rsidR="00220A02" w:rsidRPr="00885F53" w:rsidRDefault="00220A02" w:rsidP="008B25C8">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4FD62AC5" w14:textId="77777777" w:rsidR="00220A02" w:rsidRPr="00885F53" w:rsidRDefault="00220A02" w:rsidP="008B25C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6633B2A3" w14:textId="77777777" w:rsidR="00220A02" w:rsidRPr="00885F53" w:rsidRDefault="00220A02" w:rsidP="008B25C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85906B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7710DF3F"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90B145" w14:textId="77777777" w:rsidR="00220A02" w:rsidRPr="00885F53" w:rsidRDefault="00220A02" w:rsidP="008B25C8">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6BED6B79" w14:textId="77777777" w:rsidR="00220A02" w:rsidRPr="00885F53" w:rsidRDefault="00220A02" w:rsidP="008B25C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0E40DEC5" w14:textId="77777777" w:rsidR="00220A02" w:rsidRPr="00885F53" w:rsidRDefault="00220A02" w:rsidP="008B25C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9AEEEED" w14:textId="77777777" w:rsidR="00220A02" w:rsidRPr="00885F53" w:rsidRDefault="00220A02" w:rsidP="008B25C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20A02" w:rsidRPr="00885F53" w14:paraId="677C583E"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517C54" w14:textId="77777777" w:rsidR="00220A02" w:rsidRPr="006D3EA9" w:rsidRDefault="00220A02" w:rsidP="008B25C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A1B99E1" w14:textId="77777777" w:rsidR="00220A02" w:rsidRPr="00E95AF7" w:rsidRDefault="00220A02" w:rsidP="008B25C8">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FEB0DC7" w14:textId="77777777" w:rsidR="00220A02" w:rsidRPr="00885F53" w:rsidRDefault="00220A02" w:rsidP="008B25C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8523145" w14:textId="77777777" w:rsidR="00220A02" w:rsidRDefault="00220A02" w:rsidP="00220A02">
      <w:pPr>
        <w:rPr>
          <w:noProof/>
        </w:rPr>
      </w:pPr>
    </w:p>
    <w:p w14:paraId="7438E95F" w14:textId="77777777"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20A02" w:rsidRPr="00B85562" w14:paraId="3E308482" w14:textId="77777777" w:rsidTr="008B25C8">
        <w:trPr>
          <w:trHeight w:val="1692"/>
        </w:trPr>
        <w:tc>
          <w:tcPr>
            <w:tcW w:w="1198" w:type="dxa"/>
            <w:hideMark/>
          </w:tcPr>
          <w:p w14:paraId="465DE263" w14:textId="77777777" w:rsidR="00220A02" w:rsidRPr="00B11B68" w:rsidRDefault="00220A02"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AC2D9FE" w14:textId="77777777" w:rsidR="00220A02" w:rsidRPr="00B11B68" w:rsidRDefault="00220A02" w:rsidP="008B25C8">
            <w:pPr>
              <w:rPr>
                <w:rFonts w:ascii="Arial" w:hAnsi="Arial" w:cs="Arial"/>
                <w:sz w:val="18"/>
                <w:lang w:val="en-US"/>
              </w:rPr>
            </w:pPr>
            <w:r w:rsidRPr="00B11B68">
              <w:rPr>
                <w:rFonts w:ascii="Arial" w:hAnsi="Arial" w:cs="Arial"/>
                <w:b/>
                <w:sz w:val="18"/>
              </w:rPr>
              <w:t>DRX cycle length [s]</w:t>
            </w:r>
          </w:p>
        </w:tc>
        <w:tc>
          <w:tcPr>
            <w:tcW w:w="930" w:type="dxa"/>
            <w:hideMark/>
          </w:tcPr>
          <w:p w14:paraId="40319993" w14:textId="77777777" w:rsidR="00220A02" w:rsidRPr="00B11B68" w:rsidRDefault="00220A02"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9DD6E00"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ED1C86C" w14:textId="77777777" w:rsidR="00220A02" w:rsidRPr="00B11B68" w:rsidRDefault="00220A02"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6102A994" w14:textId="77777777" w:rsidR="00220A02" w:rsidRPr="00B11B68" w:rsidRDefault="00220A02"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20A02" w:rsidRPr="00B85562" w14:paraId="48C73369" w14:textId="77777777" w:rsidTr="008B25C8">
        <w:trPr>
          <w:trHeight w:val="673"/>
        </w:trPr>
        <w:tc>
          <w:tcPr>
            <w:tcW w:w="1198" w:type="dxa"/>
            <w:vMerge w:val="restart"/>
            <w:hideMark/>
          </w:tcPr>
          <w:p w14:paraId="66583EB9" w14:textId="77777777" w:rsidR="00220A02" w:rsidRPr="00B11B68" w:rsidRDefault="00220A02"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26B34B1" w14:textId="77777777" w:rsidR="00220A02" w:rsidRPr="00B11B68" w:rsidRDefault="00220A02" w:rsidP="008B25C8">
            <w:pPr>
              <w:rPr>
                <w:rFonts w:ascii="Arial" w:hAnsi="Arial" w:cs="Arial"/>
                <w:sz w:val="18"/>
                <w:lang w:val="en-US"/>
              </w:rPr>
            </w:pPr>
            <w:r w:rsidRPr="00B11B68">
              <w:rPr>
                <w:rFonts w:ascii="Arial" w:hAnsi="Arial" w:cs="Arial"/>
                <w:sz w:val="18"/>
              </w:rPr>
              <w:t>0.32</w:t>
            </w:r>
          </w:p>
        </w:tc>
        <w:tc>
          <w:tcPr>
            <w:tcW w:w="930" w:type="dxa"/>
            <w:hideMark/>
          </w:tcPr>
          <w:p w14:paraId="45D1634F"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CDBB4F4" w14:textId="77777777" w:rsidR="00220A02" w:rsidRPr="00B11B68" w:rsidRDefault="00220A02"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3B9B3A7" w14:textId="77777777" w:rsidR="00220A02" w:rsidRPr="00B11B68" w:rsidRDefault="00220A02"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62E04A7" w14:textId="77777777" w:rsidR="00220A02" w:rsidRPr="00896DB0" w:rsidRDefault="00220A02"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E756598" w14:textId="77777777" w:rsidR="00220A02" w:rsidRDefault="00220A02" w:rsidP="008B25C8">
            <w:pPr>
              <w:rPr>
                <w:rFonts w:ascii="Arial" w:hAnsi="Arial" w:cs="Arial"/>
                <w:sz w:val="18"/>
              </w:rPr>
            </w:pPr>
            <w:r w:rsidRPr="00896DB0">
              <w:rPr>
                <w:rFonts w:ascii="Arial" w:hAnsi="Arial" w:cs="Arial"/>
                <w:sz w:val="18"/>
              </w:rPr>
              <w:t>0.64 x M2 x K1 (2 x M2 x K1)</w:t>
            </w:r>
          </w:p>
        </w:tc>
      </w:tr>
      <w:tr w:rsidR="00220A02" w:rsidRPr="00B85562" w14:paraId="5A5D944A" w14:textId="77777777" w:rsidTr="008B25C8">
        <w:trPr>
          <w:trHeight w:val="336"/>
        </w:trPr>
        <w:tc>
          <w:tcPr>
            <w:tcW w:w="1198" w:type="dxa"/>
            <w:vMerge/>
            <w:hideMark/>
          </w:tcPr>
          <w:p w14:paraId="1D0C3005" w14:textId="77777777" w:rsidR="00220A02" w:rsidRPr="00B11B68" w:rsidRDefault="00220A02" w:rsidP="008B25C8">
            <w:pPr>
              <w:rPr>
                <w:rFonts w:ascii="Arial" w:hAnsi="Arial" w:cs="Arial"/>
                <w:sz w:val="18"/>
                <w:lang w:val="en-US"/>
              </w:rPr>
            </w:pPr>
          </w:p>
        </w:tc>
        <w:tc>
          <w:tcPr>
            <w:tcW w:w="751" w:type="dxa"/>
            <w:hideMark/>
          </w:tcPr>
          <w:p w14:paraId="779AE05E" w14:textId="77777777" w:rsidR="00220A02" w:rsidRPr="00B11B68" w:rsidRDefault="00220A02" w:rsidP="008B25C8">
            <w:pPr>
              <w:rPr>
                <w:rFonts w:ascii="Arial" w:hAnsi="Arial" w:cs="Arial"/>
                <w:sz w:val="18"/>
                <w:lang w:val="en-US"/>
              </w:rPr>
            </w:pPr>
            <w:r w:rsidRPr="00B11B68">
              <w:rPr>
                <w:rFonts w:ascii="Arial" w:hAnsi="Arial" w:cs="Arial"/>
                <w:sz w:val="18"/>
              </w:rPr>
              <w:t>0.64</w:t>
            </w:r>
          </w:p>
        </w:tc>
        <w:tc>
          <w:tcPr>
            <w:tcW w:w="930" w:type="dxa"/>
            <w:hideMark/>
          </w:tcPr>
          <w:p w14:paraId="0B9E6AF7"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77A4019" w14:textId="77777777" w:rsidR="00220A02" w:rsidRPr="00B11B68" w:rsidRDefault="00220A02" w:rsidP="008B25C8">
            <w:pPr>
              <w:rPr>
                <w:rFonts w:ascii="Arial" w:hAnsi="Arial" w:cs="Arial"/>
                <w:sz w:val="18"/>
                <w:lang w:val="en-US"/>
              </w:rPr>
            </w:pPr>
          </w:p>
        </w:tc>
        <w:tc>
          <w:tcPr>
            <w:tcW w:w="1860" w:type="dxa"/>
            <w:hideMark/>
          </w:tcPr>
          <w:p w14:paraId="07F9EC08" w14:textId="77777777" w:rsidR="00220A02" w:rsidRPr="00896DB0" w:rsidRDefault="00220A02"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E0A66E" w14:textId="77777777" w:rsidR="00220A02" w:rsidRPr="00B11B68"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364A5D58" w14:textId="77777777" w:rsidTr="008B25C8">
        <w:trPr>
          <w:trHeight w:val="336"/>
        </w:trPr>
        <w:tc>
          <w:tcPr>
            <w:tcW w:w="1198" w:type="dxa"/>
            <w:vMerge/>
            <w:hideMark/>
          </w:tcPr>
          <w:p w14:paraId="530EBBEA" w14:textId="77777777" w:rsidR="00220A02" w:rsidRPr="00B11B68" w:rsidRDefault="00220A02" w:rsidP="008B25C8">
            <w:pPr>
              <w:rPr>
                <w:rFonts w:ascii="Arial" w:hAnsi="Arial" w:cs="Arial"/>
                <w:sz w:val="18"/>
                <w:lang w:val="en-US"/>
              </w:rPr>
            </w:pPr>
          </w:p>
        </w:tc>
        <w:tc>
          <w:tcPr>
            <w:tcW w:w="751" w:type="dxa"/>
            <w:hideMark/>
          </w:tcPr>
          <w:p w14:paraId="774BE276" w14:textId="77777777" w:rsidR="00220A02" w:rsidRPr="00B11B68" w:rsidRDefault="00220A02" w:rsidP="008B25C8">
            <w:pPr>
              <w:rPr>
                <w:rFonts w:ascii="Arial" w:hAnsi="Arial" w:cs="Arial"/>
                <w:sz w:val="18"/>
                <w:lang w:val="en-US"/>
              </w:rPr>
            </w:pPr>
            <w:r w:rsidRPr="00B11B68">
              <w:rPr>
                <w:rFonts w:ascii="Arial" w:hAnsi="Arial" w:cs="Arial"/>
                <w:sz w:val="18"/>
              </w:rPr>
              <w:t>1.28</w:t>
            </w:r>
          </w:p>
        </w:tc>
        <w:tc>
          <w:tcPr>
            <w:tcW w:w="930" w:type="dxa"/>
            <w:hideMark/>
          </w:tcPr>
          <w:p w14:paraId="353BBCA2"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FC05EC1" w14:textId="77777777" w:rsidR="00220A02" w:rsidRPr="00B11B68" w:rsidRDefault="00220A02" w:rsidP="008B25C8">
            <w:pPr>
              <w:rPr>
                <w:rFonts w:ascii="Arial" w:hAnsi="Arial" w:cs="Arial"/>
                <w:sz w:val="18"/>
                <w:lang w:val="en-US"/>
              </w:rPr>
            </w:pPr>
          </w:p>
        </w:tc>
        <w:tc>
          <w:tcPr>
            <w:tcW w:w="1860" w:type="dxa"/>
            <w:hideMark/>
          </w:tcPr>
          <w:p w14:paraId="21FFEC08" w14:textId="77777777" w:rsidR="00220A02" w:rsidRPr="00896DB0" w:rsidRDefault="00220A02"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20EA12E" w14:textId="77777777" w:rsidR="00220A02" w:rsidRPr="00B11B68"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44B19779" w14:textId="77777777" w:rsidTr="008B25C8">
        <w:trPr>
          <w:trHeight w:val="336"/>
        </w:trPr>
        <w:tc>
          <w:tcPr>
            <w:tcW w:w="1198" w:type="dxa"/>
            <w:vMerge/>
            <w:hideMark/>
          </w:tcPr>
          <w:p w14:paraId="5DEBC7B8" w14:textId="77777777" w:rsidR="00220A02" w:rsidRPr="00B11B68" w:rsidRDefault="00220A02" w:rsidP="008B25C8">
            <w:pPr>
              <w:rPr>
                <w:rFonts w:ascii="Arial" w:hAnsi="Arial" w:cs="Arial"/>
                <w:sz w:val="18"/>
                <w:lang w:val="en-US"/>
              </w:rPr>
            </w:pPr>
          </w:p>
        </w:tc>
        <w:tc>
          <w:tcPr>
            <w:tcW w:w="751" w:type="dxa"/>
            <w:hideMark/>
          </w:tcPr>
          <w:p w14:paraId="3959B403" w14:textId="77777777" w:rsidR="00220A02" w:rsidRPr="00B11B68" w:rsidRDefault="00220A02" w:rsidP="008B25C8">
            <w:pPr>
              <w:rPr>
                <w:rFonts w:ascii="Arial" w:hAnsi="Arial" w:cs="Arial"/>
                <w:sz w:val="18"/>
                <w:lang w:val="en-US"/>
              </w:rPr>
            </w:pPr>
            <w:r w:rsidRPr="00B11B68">
              <w:rPr>
                <w:rFonts w:ascii="Arial" w:hAnsi="Arial" w:cs="Arial"/>
                <w:sz w:val="18"/>
              </w:rPr>
              <w:t>2.56</w:t>
            </w:r>
          </w:p>
        </w:tc>
        <w:tc>
          <w:tcPr>
            <w:tcW w:w="930" w:type="dxa"/>
            <w:hideMark/>
          </w:tcPr>
          <w:p w14:paraId="415BAC95" w14:textId="77777777" w:rsidR="00220A02" w:rsidRPr="00B11B68" w:rsidRDefault="00220A02"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4F8B3A1" w14:textId="77777777" w:rsidR="00220A02" w:rsidRPr="00B11B68" w:rsidRDefault="00220A02" w:rsidP="008B25C8">
            <w:pPr>
              <w:rPr>
                <w:rFonts w:ascii="Arial" w:hAnsi="Arial" w:cs="Arial"/>
                <w:sz w:val="18"/>
                <w:lang w:val="en-US"/>
              </w:rPr>
            </w:pPr>
          </w:p>
        </w:tc>
        <w:tc>
          <w:tcPr>
            <w:tcW w:w="1860" w:type="dxa"/>
            <w:hideMark/>
          </w:tcPr>
          <w:p w14:paraId="04103016" w14:textId="77777777" w:rsidR="00220A02" w:rsidRPr="00896DB0" w:rsidRDefault="00220A02"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C11748F" w14:textId="77777777" w:rsidR="00220A02" w:rsidRPr="00B11B68" w:rsidRDefault="00220A02"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20A02" w:rsidRPr="00B85562" w14:paraId="64592EFA" w14:textId="77777777" w:rsidTr="008B25C8">
        <w:trPr>
          <w:trHeight w:val="336"/>
        </w:trPr>
        <w:tc>
          <w:tcPr>
            <w:tcW w:w="9016" w:type="dxa"/>
            <w:gridSpan w:val="6"/>
          </w:tcPr>
          <w:p w14:paraId="6C0CCACE" w14:textId="77777777" w:rsidR="00220A02" w:rsidRPr="009C5807" w:rsidRDefault="00220A02" w:rsidP="008B25C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41CD3679" w14:textId="77777777" w:rsidR="00220A02" w:rsidRPr="009C5807" w:rsidRDefault="00220A02" w:rsidP="008B25C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78AFA0B0" w14:textId="77777777" w:rsidR="00220A02" w:rsidRDefault="00220A02" w:rsidP="008B25C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4B46CE3" w14:textId="77777777" w:rsidR="00220A02" w:rsidRDefault="00220A02" w:rsidP="008B25C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18C1F824" w14:textId="77777777" w:rsidR="00220A02" w:rsidRPr="0082197E" w:rsidRDefault="00220A02" w:rsidP="008B25C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C6C2BF9" w14:textId="77777777" w:rsidR="00220A02" w:rsidRDefault="00220A02" w:rsidP="00220A02"/>
    <w:p w14:paraId="6CDFD2A9" w14:textId="77777777" w:rsidR="00220A02" w:rsidRPr="00327784" w:rsidRDefault="00220A02" w:rsidP="004170C7">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20A02" w:rsidRPr="00B85562" w14:paraId="488051FA" w14:textId="77777777" w:rsidTr="008B25C8">
        <w:trPr>
          <w:trHeight w:val="1692"/>
        </w:trPr>
        <w:tc>
          <w:tcPr>
            <w:tcW w:w="639" w:type="pct"/>
            <w:hideMark/>
          </w:tcPr>
          <w:p w14:paraId="61A18A1D" w14:textId="77777777" w:rsidR="00220A02" w:rsidRPr="00581E8E" w:rsidRDefault="00220A02" w:rsidP="008B25C8">
            <w:pPr>
              <w:rPr>
                <w:rFonts w:ascii="Arial" w:hAnsi="Arial" w:cs="Arial"/>
                <w:sz w:val="18"/>
                <w:lang w:val="en-US"/>
              </w:rPr>
            </w:pPr>
            <w:r w:rsidRPr="00581E8E">
              <w:rPr>
                <w:rFonts w:ascii="Arial" w:hAnsi="Arial" w:cs="Arial"/>
                <w:b/>
                <w:sz w:val="18"/>
              </w:rPr>
              <w:t>eDRX_IDLE cycle length [s]</w:t>
            </w:r>
          </w:p>
        </w:tc>
        <w:tc>
          <w:tcPr>
            <w:tcW w:w="401" w:type="pct"/>
            <w:hideMark/>
          </w:tcPr>
          <w:p w14:paraId="0D3C69F5" w14:textId="77777777" w:rsidR="00220A02" w:rsidRPr="00581E8E" w:rsidRDefault="00220A02" w:rsidP="008B25C8">
            <w:pPr>
              <w:rPr>
                <w:rFonts w:ascii="Arial" w:hAnsi="Arial" w:cs="Arial"/>
                <w:sz w:val="18"/>
                <w:lang w:val="en-US"/>
              </w:rPr>
            </w:pPr>
            <w:r w:rsidRPr="00581E8E">
              <w:rPr>
                <w:rFonts w:ascii="Arial" w:hAnsi="Arial" w:cs="Arial"/>
                <w:b/>
                <w:sz w:val="18"/>
              </w:rPr>
              <w:t>DRX cycle length [s]</w:t>
            </w:r>
          </w:p>
        </w:tc>
        <w:tc>
          <w:tcPr>
            <w:tcW w:w="517" w:type="pct"/>
            <w:hideMark/>
          </w:tcPr>
          <w:p w14:paraId="61B9934D" w14:textId="77777777" w:rsidR="00220A02" w:rsidRPr="00581E8E" w:rsidRDefault="00220A02" w:rsidP="008B25C8">
            <w:pPr>
              <w:rPr>
                <w:rFonts w:ascii="Arial" w:hAnsi="Arial" w:cs="Arial"/>
                <w:sz w:val="18"/>
                <w:lang w:val="en-US"/>
              </w:rPr>
            </w:pPr>
            <w:r w:rsidRPr="00581E8E">
              <w:rPr>
                <w:rFonts w:ascii="Arial" w:hAnsi="Arial" w:cs="Arial"/>
                <w:b/>
                <w:sz w:val="18"/>
              </w:rPr>
              <w:t>PTW length [s] (number of 1.28s periods)</w:t>
            </w:r>
          </w:p>
        </w:tc>
        <w:tc>
          <w:tcPr>
            <w:tcW w:w="467" w:type="pct"/>
          </w:tcPr>
          <w:p w14:paraId="2754CCC3" w14:textId="77777777" w:rsidR="00220A02" w:rsidRPr="00581E8E" w:rsidRDefault="00220A02" w:rsidP="008B25C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B401BDE"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657A1B57"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1877D703" w14:textId="77777777" w:rsidR="00220A02" w:rsidRPr="00581E8E" w:rsidRDefault="00220A02" w:rsidP="008B25C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20A02" w:rsidRPr="00B85562" w14:paraId="2FAF5C98" w14:textId="77777777" w:rsidTr="008B25C8">
        <w:trPr>
          <w:trHeight w:val="673"/>
        </w:trPr>
        <w:tc>
          <w:tcPr>
            <w:tcW w:w="639" w:type="pct"/>
            <w:vMerge w:val="restart"/>
            <w:hideMark/>
          </w:tcPr>
          <w:p w14:paraId="7DD5AD06" w14:textId="77777777" w:rsidR="00220A02" w:rsidRPr="00581E8E" w:rsidRDefault="00220A02" w:rsidP="008B25C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95BAAC8" w14:textId="77777777" w:rsidR="00220A02" w:rsidRPr="00581E8E" w:rsidRDefault="00220A02" w:rsidP="008B25C8">
            <w:pPr>
              <w:rPr>
                <w:rFonts w:ascii="Arial" w:hAnsi="Arial" w:cs="Arial"/>
                <w:sz w:val="18"/>
                <w:lang w:val="en-US"/>
              </w:rPr>
            </w:pPr>
            <w:r w:rsidRPr="00581E8E">
              <w:rPr>
                <w:rFonts w:ascii="Arial" w:hAnsi="Arial" w:cs="Arial"/>
                <w:sz w:val="18"/>
              </w:rPr>
              <w:t>0.32</w:t>
            </w:r>
          </w:p>
        </w:tc>
        <w:tc>
          <w:tcPr>
            <w:tcW w:w="517" w:type="pct"/>
            <w:hideMark/>
          </w:tcPr>
          <w:p w14:paraId="1CB367D7"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9A36AE3" w14:textId="77777777" w:rsidR="00220A02" w:rsidRPr="00581E8E" w:rsidRDefault="00220A02" w:rsidP="008B25C8">
            <w:pPr>
              <w:rPr>
                <w:rFonts w:ascii="Arial" w:hAnsi="Arial"/>
                <w:sz w:val="18"/>
                <w:lang w:val="en-US"/>
              </w:rPr>
            </w:pPr>
            <w:r>
              <w:rPr>
                <w:rFonts w:ascii="Arial" w:hAnsi="Arial"/>
                <w:sz w:val="18"/>
                <w:lang w:val="en-US"/>
              </w:rPr>
              <w:t>8</w:t>
            </w:r>
          </w:p>
        </w:tc>
        <w:tc>
          <w:tcPr>
            <w:tcW w:w="1309" w:type="pct"/>
            <w:gridSpan w:val="2"/>
            <w:vMerge w:val="restart"/>
            <w:hideMark/>
          </w:tcPr>
          <w:p w14:paraId="7D4860C0" w14:textId="77777777" w:rsidR="00220A02" w:rsidRPr="004E7C48" w:rsidRDefault="00220A02" w:rsidP="008B25C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5CB4A13B" w14:textId="77777777" w:rsidR="00220A02" w:rsidRPr="00581E8E" w:rsidRDefault="00220A02" w:rsidP="008B25C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89A3B76" w14:textId="77777777" w:rsidR="00220A02" w:rsidRPr="00896DB0" w:rsidRDefault="00220A02" w:rsidP="008B25C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FE7EE5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0FB9958E" w14:textId="77777777" w:rsidTr="008B25C8">
        <w:trPr>
          <w:trHeight w:val="336"/>
        </w:trPr>
        <w:tc>
          <w:tcPr>
            <w:tcW w:w="639" w:type="pct"/>
            <w:vMerge/>
            <w:hideMark/>
          </w:tcPr>
          <w:p w14:paraId="757FF6BA" w14:textId="77777777" w:rsidR="00220A02" w:rsidRPr="00581E8E" w:rsidRDefault="00220A02" w:rsidP="008B25C8">
            <w:pPr>
              <w:rPr>
                <w:rFonts w:ascii="Arial" w:hAnsi="Arial" w:cs="Arial"/>
                <w:sz w:val="18"/>
                <w:lang w:val="en-US"/>
              </w:rPr>
            </w:pPr>
          </w:p>
        </w:tc>
        <w:tc>
          <w:tcPr>
            <w:tcW w:w="401" w:type="pct"/>
            <w:hideMark/>
          </w:tcPr>
          <w:p w14:paraId="492930A9" w14:textId="77777777" w:rsidR="00220A02" w:rsidRPr="00581E8E" w:rsidRDefault="00220A02" w:rsidP="008B25C8">
            <w:pPr>
              <w:rPr>
                <w:rFonts w:ascii="Arial" w:hAnsi="Arial" w:cs="Arial"/>
                <w:sz w:val="18"/>
                <w:lang w:val="en-US"/>
              </w:rPr>
            </w:pPr>
            <w:r w:rsidRPr="00581E8E">
              <w:rPr>
                <w:rFonts w:ascii="Arial" w:hAnsi="Arial" w:cs="Arial"/>
                <w:sz w:val="18"/>
              </w:rPr>
              <w:t>0.64</w:t>
            </w:r>
          </w:p>
        </w:tc>
        <w:tc>
          <w:tcPr>
            <w:tcW w:w="517" w:type="pct"/>
            <w:hideMark/>
          </w:tcPr>
          <w:p w14:paraId="4C3C9D3C" w14:textId="77777777" w:rsidR="00220A02" w:rsidRPr="00581E8E" w:rsidRDefault="00220A02" w:rsidP="008B25C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C68D878" w14:textId="77777777" w:rsidR="00220A02" w:rsidRPr="00581E8E" w:rsidRDefault="00220A02" w:rsidP="008B25C8">
            <w:pPr>
              <w:rPr>
                <w:rFonts w:ascii="Arial" w:hAnsi="Arial" w:cs="Arial"/>
                <w:sz w:val="18"/>
                <w:lang w:val="en-US"/>
              </w:rPr>
            </w:pPr>
            <w:r>
              <w:rPr>
                <w:rFonts w:ascii="Arial" w:hAnsi="Arial" w:cs="Arial"/>
                <w:sz w:val="18"/>
                <w:lang w:val="en-US"/>
              </w:rPr>
              <w:t>5</w:t>
            </w:r>
          </w:p>
        </w:tc>
        <w:tc>
          <w:tcPr>
            <w:tcW w:w="1309" w:type="pct"/>
            <w:gridSpan w:val="2"/>
            <w:vMerge/>
            <w:hideMark/>
          </w:tcPr>
          <w:p w14:paraId="6D454CFB" w14:textId="77777777" w:rsidR="00220A02" w:rsidRPr="00581E8E" w:rsidRDefault="00220A02" w:rsidP="008B25C8">
            <w:pPr>
              <w:rPr>
                <w:rFonts w:ascii="Arial" w:hAnsi="Arial" w:cs="Arial"/>
                <w:sz w:val="18"/>
                <w:lang w:val="en-US"/>
              </w:rPr>
            </w:pPr>
          </w:p>
        </w:tc>
        <w:tc>
          <w:tcPr>
            <w:tcW w:w="809" w:type="pct"/>
            <w:hideMark/>
          </w:tcPr>
          <w:p w14:paraId="16A72DC6" w14:textId="77777777" w:rsidR="00220A02" w:rsidRPr="00896DB0" w:rsidRDefault="00220A02" w:rsidP="008B25C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693D0AF"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7342F3EF" w14:textId="77777777" w:rsidTr="008B25C8">
        <w:trPr>
          <w:trHeight w:val="336"/>
        </w:trPr>
        <w:tc>
          <w:tcPr>
            <w:tcW w:w="639" w:type="pct"/>
            <w:vMerge/>
            <w:hideMark/>
          </w:tcPr>
          <w:p w14:paraId="5DAB231A" w14:textId="77777777" w:rsidR="00220A02" w:rsidRPr="00581E8E" w:rsidRDefault="00220A02" w:rsidP="008B25C8">
            <w:pPr>
              <w:rPr>
                <w:rFonts w:ascii="Arial" w:hAnsi="Arial" w:cs="Arial"/>
                <w:sz w:val="18"/>
                <w:lang w:val="en-US"/>
              </w:rPr>
            </w:pPr>
          </w:p>
        </w:tc>
        <w:tc>
          <w:tcPr>
            <w:tcW w:w="401" w:type="pct"/>
            <w:hideMark/>
          </w:tcPr>
          <w:p w14:paraId="096E9755" w14:textId="77777777" w:rsidR="00220A02" w:rsidRPr="00581E8E" w:rsidRDefault="00220A02" w:rsidP="008B25C8">
            <w:pPr>
              <w:rPr>
                <w:rFonts w:ascii="Arial" w:hAnsi="Arial" w:cs="Arial"/>
                <w:sz w:val="18"/>
                <w:lang w:val="en-US"/>
              </w:rPr>
            </w:pPr>
            <w:r w:rsidRPr="00581E8E">
              <w:rPr>
                <w:rFonts w:ascii="Arial" w:hAnsi="Arial" w:cs="Arial"/>
                <w:sz w:val="18"/>
              </w:rPr>
              <w:t>1.28</w:t>
            </w:r>
          </w:p>
        </w:tc>
        <w:tc>
          <w:tcPr>
            <w:tcW w:w="517" w:type="pct"/>
            <w:hideMark/>
          </w:tcPr>
          <w:p w14:paraId="72B04728" w14:textId="77777777" w:rsidR="00220A02" w:rsidRPr="00896DB0" w:rsidRDefault="00220A02" w:rsidP="008B25C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FA6BAF8" w14:textId="77777777" w:rsidR="00220A02" w:rsidRPr="00581E8E" w:rsidRDefault="00220A02" w:rsidP="008B25C8">
            <w:pPr>
              <w:rPr>
                <w:rFonts w:ascii="Arial" w:hAnsi="Arial" w:cs="Arial"/>
                <w:sz w:val="18"/>
                <w:lang w:val="en-US"/>
              </w:rPr>
            </w:pPr>
            <w:r>
              <w:rPr>
                <w:rFonts w:ascii="Arial" w:hAnsi="Arial" w:cs="Arial"/>
                <w:sz w:val="18"/>
                <w:lang w:val="en-US"/>
              </w:rPr>
              <w:t>4</w:t>
            </w:r>
          </w:p>
        </w:tc>
        <w:tc>
          <w:tcPr>
            <w:tcW w:w="1309" w:type="pct"/>
            <w:gridSpan w:val="2"/>
            <w:vMerge/>
            <w:hideMark/>
          </w:tcPr>
          <w:p w14:paraId="6A5FBC98" w14:textId="77777777" w:rsidR="00220A02" w:rsidRPr="00581E8E" w:rsidRDefault="00220A02" w:rsidP="008B25C8">
            <w:pPr>
              <w:rPr>
                <w:rFonts w:ascii="Arial" w:hAnsi="Arial" w:cs="Arial"/>
                <w:sz w:val="18"/>
                <w:lang w:val="en-US"/>
              </w:rPr>
            </w:pPr>
          </w:p>
        </w:tc>
        <w:tc>
          <w:tcPr>
            <w:tcW w:w="809" w:type="pct"/>
            <w:hideMark/>
          </w:tcPr>
          <w:p w14:paraId="75D300D6" w14:textId="77777777" w:rsidR="00220A02" w:rsidRPr="00896DB0" w:rsidRDefault="00220A02" w:rsidP="008B25C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AD407FB" w14:textId="77777777" w:rsidR="00220A02" w:rsidRPr="00896DB0" w:rsidRDefault="00220A02" w:rsidP="008B25C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20A02" w:rsidRPr="00B85562" w14:paraId="08EAF3BF" w14:textId="77777777" w:rsidTr="008B25C8">
        <w:trPr>
          <w:trHeight w:val="336"/>
        </w:trPr>
        <w:tc>
          <w:tcPr>
            <w:tcW w:w="639" w:type="pct"/>
            <w:vMerge/>
          </w:tcPr>
          <w:p w14:paraId="6A950A2A" w14:textId="77777777" w:rsidR="00220A02" w:rsidRPr="00581E8E" w:rsidRDefault="00220A02" w:rsidP="008B25C8">
            <w:pPr>
              <w:rPr>
                <w:rFonts w:ascii="Arial" w:hAnsi="Arial" w:cs="Arial"/>
                <w:sz w:val="18"/>
                <w:lang w:val="en-US"/>
              </w:rPr>
            </w:pPr>
          </w:p>
        </w:tc>
        <w:tc>
          <w:tcPr>
            <w:tcW w:w="401" w:type="pct"/>
          </w:tcPr>
          <w:p w14:paraId="72B3CE4A" w14:textId="77777777" w:rsidR="00220A02" w:rsidRPr="002B5E7E" w:rsidRDefault="00220A02" w:rsidP="008B25C8">
            <w:pPr>
              <w:rPr>
                <w:rFonts w:ascii="Arial" w:hAnsi="Arial" w:cs="Arial"/>
                <w:sz w:val="18"/>
              </w:rPr>
            </w:pPr>
            <w:r w:rsidRPr="007140C1">
              <w:rPr>
                <w:rFonts w:ascii="Arial" w:hAnsi="Arial" w:cs="Arial"/>
                <w:sz w:val="18"/>
              </w:rPr>
              <w:t>2.56</w:t>
            </w:r>
          </w:p>
        </w:tc>
        <w:tc>
          <w:tcPr>
            <w:tcW w:w="517" w:type="pct"/>
          </w:tcPr>
          <w:p w14:paraId="76FDCF56" w14:textId="77777777" w:rsidR="00220A02" w:rsidRPr="007140C1" w:rsidRDefault="00220A02" w:rsidP="008B25C8">
            <w:pPr>
              <w:rPr>
                <w:rFonts w:ascii="Arial" w:hAnsi="Arial" w:cs="Arial"/>
                <w:sz w:val="18"/>
              </w:rPr>
            </w:pPr>
            <w:r w:rsidRPr="00034E52">
              <w:rPr>
                <w:rFonts w:ascii="Arial" w:hAnsi="Arial" w:cs="Arial"/>
                <w:sz w:val="18"/>
                <w:lang w:eastAsia="zh-CN"/>
              </w:rPr>
              <w:t>40.96 (32)</w:t>
            </w:r>
          </w:p>
        </w:tc>
        <w:tc>
          <w:tcPr>
            <w:tcW w:w="467" w:type="pct"/>
          </w:tcPr>
          <w:p w14:paraId="02080A29" w14:textId="77777777" w:rsidR="00220A02" w:rsidRPr="002B5E7E" w:rsidRDefault="00220A02" w:rsidP="008B25C8">
            <w:pPr>
              <w:rPr>
                <w:rFonts w:ascii="Arial" w:hAnsi="Arial" w:cs="Arial"/>
                <w:sz w:val="18"/>
                <w:lang w:val="en-US"/>
              </w:rPr>
            </w:pPr>
            <w:r w:rsidRPr="002B5E7E">
              <w:rPr>
                <w:rFonts w:ascii="Arial" w:hAnsi="Arial" w:cs="Arial"/>
                <w:sz w:val="18"/>
                <w:lang w:val="en-US"/>
              </w:rPr>
              <w:t>3</w:t>
            </w:r>
          </w:p>
        </w:tc>
        <w:tc>
          <w:tcPr>
            <w:tcW w:w="1309" w:type="pct"/>
            <w:gridSpan w:val="2"/>
            <w:vMerge/>
          </w:tcPr>
          <w:p w14:paraId="097A7A60" w14:textId="77777777" w:rsidR="00220A02" w:rsidRPr="002B5E7E" w:rsidRDefault="00220A02" w:rsidP="008B25C8">
            <w:pPr>
              <w:rPr>
                <w:rFonts w:ascii="Arial" w:hAnsi="Arial" w:cs="Arial"/>
                <w:sz w:val="18"/>
                <w:lang w:val="en-US"/>
              </w:rPr>
            </w:pPr>
          </w:p>
        </w:tc>
        <w:tc>
          <w:tcPr>
            <w:tcW w:w="809" w:type="pct"/>
          </w:tcPr>
          <w:p w14:paraId="3AB56030" w14:textId="77777777" w:rsidR="00220A02" w:rsidRPr="007140C1" w:rsidRDefault="00220A02" w:rsidP="008B25C8">
            <w:pPr>
              <w:rPr>
                <w:rFonts w:ascii="Arial" w:hAnsi="Arial" w:cs="Arial"/>
                <w:sz w:val="18"/>
              </w:rPr>
            </w:pPr>
            <w:r w:rsidRPr="00034E52">
              <w:rPr>
                <w:rFonts w:ascii="Arial" w:hAnsi="Arial" w:cs="Arial"/>
                <w:sz w:val="18"/>
                <w:lang w:eastAsia="zh-CN"/>
              </w:rPr>
              <w:t>20.48</w:t>
            </w:r>
          </w:p>
        </w:tc>
        <w:tc>
          <w:tcPr>
            <w:tcW w:w="858" w:type="pct"/>
          </w:tcPr>
          <w:p w14:paraId="5B37DB75" w14:textId="77777777" w:rsidR="00220A02" w:rsidRPr="007140C1" w:rsidRDefault="00220A02" w:rsidP="008B25C8">
            <w:pPr>
              <w:rPr>
                <w:rFonts w:ascii="Arial" w:hAnsi="Arial" w:cs="Arial"/>
                <w:sz w:val="18"/>
              </w:rPr>
            </w:pPr>
            <w:r w:rsidRPr="00034E52">
              <w:rPr>
                <w:rFonts w:ascii="Arial" w:hAnsi="Arial" w:cs="Arial"/>
                <w:sz w:val="18"/>
                <w:lang w:eastAsia="zh-CN"/>
              </w:rPr>
              <w:t>40.96</w:t>
            </w:r>
          </w:p>
        </w:tc>
      </w:tr>
      <w:tr w:rsidR="00220A02" w:rsidRPr="00B85562" w14:paraId="60A3864C" w14:textId="77777777" w:rsidTr="008B25C8">
        <w:trPr>
          <w:trHeight w:val="336"/>
        </w:trPr>
        <w:tc>
          <w:tcPr>
            <w:tcW w:w="5000" w:type="pct"/>
            <w:gridSpan w:val="8"/>
          </w:tcPr>
          <w:p w14:paraId="38958A81" w14:textId="77777777" w:rsidR="00220A02" w:rsidRPr="00806346" w:rsidRDefault="00220A02" w:rsidP="008B25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BEF3F78" w14:textId="77777777" w:rsidR="00220A02" w:rsidRPr="00806346" w:rsidRDefault="00220A02" w:rsidP="008B25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462B8D0" w14:textId="77777777" w:rsidR="00220A02" w:rsidRPr="00806346" w:rsidRDefault="00220A02" w:rsidP="008B25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5A58AB59" w14:textId="77777777" w:rsidR="00220A02" w:rsidRPr="00806346" w:rsidRDefault="00220A02" w:rsidP="008B25C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16B2607B" w14:textId="77777777" w:rsidR="00220A02" w:rsidRPr="00806346" w:rsidRDefault="00220A02" w:rsidP="008B25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42C1EC8" w14:textId="77777777" w:rsidR="00220A02" w:rsidRPr="00806346" w:rsidRDefault="00220A02" w:rsidP="008B25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BA5BF2A" w14:textId="77777777" w:rsidR="00220A02" w:rsidRPr="00581E8E" w:rsidRDefault="00220A02" w:rsidP="008B25C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C63FBDB" w14:textId="77777777" w:rsidR="00220A02" w:rsidRPr="00034E52" w:rsidRDefault="00220A02" w:rsidP="00220A02">
      <w:pPr>
        <w:rPr>
          <w:lang w:eastAsia="zh-CN"/>
        </w:rPr>
      </w:pPr>
    </w:p>
    <w:p w14:paraId="22C1F021" w14:textId="77777777" w:rsidR="00220A02" w:rsidRDefault="00220A02" w:rsidP="00220A0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525E74D" w14:textId="77777777" w:rsidR="00220A02" w:rsidRDefault="00220A02" w:rsidP="00220A0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1A272920" w14:textId="77777777" w:rsidR="00220A02" w:rsidRPr="00AD77EE" w:rsidRDefault="00220A02" w:rsidP="00220A0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6B617448" w14:textId="77777777" w:rsidR="00220A02" w:rsidRDefault="00220A02" w:rsidP="00220A02">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14B6EF30" w14:textId="77777777" w:rsidR="00220A02" w:rsidRPr="00FA1949" w:rsidRDefault="00220A02" w:rsidP="00220A0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4902AFD2" w14:textId="77777777" w:rsidR="00220A02" w:rsidRPr="002A0573" w:rsidRDefault="00220A02" w:rsidP="00220A02">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rsidRPr="00556C03">
        <w:t>Table 4.2</w:t>
      </w:r>
      <w:r w:rsidRPr="00034E52">
        <w:t>B</w:t>
      </w:r>
      <w:r w:rsidRPr="00556C03">
        <w:t>.2.4</w:t>
      </w:r>
      <w:r w:rsidRPr="002A0573">
        <w:rPr>
          <w:lang w:eastAsia="zh-CN"/>
        </w:rPr>
        <w:t xml:space="preserve">. </w:t>
      </w:r>
    </w:p>
    <w:p w14:paraId="071FEBA7" w14:textId="77777777" w:rsidR="00220A02" w:rsidRPr="00566B67" w:rsidRDefault="00220A02" w:rsidP="00220A02">
      <w:pPr>
        <w:rPr>
          <w:rFonts w:cs="v4.2.0"/>
        </w:rPr>
      </w:pPr>
    </w:p>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27D80C58"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265E648A"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0E43C113"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5852BF8E" w14:textId="27606DBB"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745B22FE"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675A5EB6" w14:textId="77777777" w:rsidR="000558CD" w:rsidRPr="00062CF4" w:rsidRDefault="000558CD" w:rsidP="000558CD">
      <w:pPr>
        <w:pStyle w:val="B10"/>
        <w:rPr>
          <w:rFonts w:cs="v4.2.0"/>
        </w:rPr>
      </w:pPr>
      <w:r>
        <w:rPr>
          <w:iCs/>
        </w:rPr>
        <w:t>-</w:t>
      </w:r>
      <w:r>
        <w:rPr>
          <w:iCs/>
        </w:rPr>
        <w:tab/>
      </w:r>
      <w:r w:rsidRPr="00201B33">
        <w:rPr>
          <w:i/>
        </w:rPr>
        <w:t xml:space="preserve">s-SearchDeltaP-r16 </w:t>
      </w:r>
      <w:r w:rsidRPr="006857A3">
        <w:rPr>
          <w:lang w:eastAsia="sv-SE"/>
        </w:rPr>
        <w:t xml:space="preserve">as the signaled value of </w:t>
      </w:r>
      <w:r w:rsidRPr="00201B33">
        <w:rPr>
          <w:i/>
        </w:rPr>
        <w:t>s-SearchDeltaP-r16</w:t>
      </w:r>
      <w:r w:rsidRPr="005F511B">
        <w:t xml:space="preserve"> </w:t>
      </w:r>
      <w:r>
        <w:rPr>
          <w:lang w:eastAsia="sv-SE"/>
        </w:rPr>
        <w:t xml:space="preserve">[2] - </w:t>
      </w:r>
      <w:r w:rsidRPr="006857A3">
        <w:rPr>
          <w:lang w:eastAsia="sv-SE"/>
        </w:rPr>
        <w:t>1 dB.</w:t>
      </w:r>
    </w:p>
    <w:p w14:paraId="10F05073" w14:textId="77777777" w:rsidR="000558CD" w:rsidRPr="005F511B" w:rsidRDefault="000558CD" w:rsidP="000558CD">
      <w:pPr>
        <w:pStyle w:val="B10"/>
        <w:rPr>
          <w:rFonts w:cs="v4.2.0"/>
        </w:rPr>
      </w:pPr>
      <w:r>
        <w:rPr>
          <w:iCs/>
        </w:rPr>
        <w:t>-</w:t>
      </w:r>
      <w:r>
        <w:rPr>
          <w:iCs/>
        </w:rPr>
        <w:tab/>
      </w:r>
      <w:r w:rsidRPr="00201B33">
        <w:rPr>
          <w:i/>
        </w:rPr>
        <w:t>s-SearchDeltaP-Stationary-r17</w:t>
      </w:r>
      <w:r w:rsidRPr="005F511B">
        <w:t xml:space="preserve"> </w:t>
      </w:r>
      <w:r w:rsidRPr="006857A3">
        <w:rPr>
          <w:lang w:eastAsia="sv-SE"/>
        </w:rPr>
        <w:t xml:space="preserve">as the signaled value of </w:t>
      </w:r>
      <w:r w:rsidRPr="00201B33">
        <w:rPr>
          <w:i/>
        </w:rPr>
        <w:t>s-SearchDeltaP-Stationary-r17</w:t>
      </w:r>
      <w:r w:rsidRPr="00C929D4">
        <w:rPr>
          <w:iCs/>
        </w:rPr>
        <w:t xml:space="preserve"> </w:t>
      </w:r>
      <w:r>
        <w:rPr>
          <w:lang w:eastAsia="sv-SE"/>
        </w:rPr>
        <w:t xml:space="preserve">[2] - </w:t>
      </w:r>
      <w:r w:rsidRPr="006857A3">
        <w:rPr>
          <w:lang w:eastAsia="sv-SE"/>
        </w:rPr>
        <w:t>1 dB.</w:t>
      </w:r>
    </w:p>
    <w:p w14:paraId="6E4B0791" w14:textId="77777777" w:rsidR="000558CD" w:rsidRPr="005F511B" w:rsidRDefault="000558CD" w:rsidP="000558CD">
      <w:pPr>
        <w:pStyle w:val="B10"/>
        <w:rPr>
          <w:rFonts w:cs="v4.2.0"/>
        </w:rPr>
      </w:pPr>
      <w:r>
        <w:t>-</w:t>
      </w:r>
      <w:r>
        <w:tab/>
      </w:r>
      <w:r w:rsidRPr="00201B33">
        <w:rPr>
          <w:i/>
          <w:iCs/>
        </w:rPr>
        <w:t>s-SearchThresholdP-r16</w:t>
      </w:r>
      <w:r>
        <w:t xml:space="preserve"> </w:t>
      </w:r>
      <w:r w:rsidRPr="006857A3">
        <w:rPr>
          <w:lang w:eastAsia="sv-SE"/>
        </w:rPr>
        <w:t xml:space="preserve">as the signaled value of </w:t>
      </w:r>
      <w:r w:rsidRPr="00201B33">
        <w:rPr>
          <w:i/>
          <w:iCs/>
        </w:rPr>
        <w:t>s-SearchThresholdP-r16</w:t>
      </w:r>
      <w:r w:rsidRPr="005F511B">
        <w:t xml:space="preserve"> </w:t>
      </w:r>
      <w:r>
        <w:rPr>
          <w:lang w:eastAsia="sv-SE"/>
        </w:rPr>
        <w:t xml:space="preserve">[2] + </w:t>
      </w:r>
      <w:r w:rsidRPr="006857A3">
        <w:rPr>
          <w:lang w:eastAsia="sv-SE"/>
        </w:rPr>
        <w:t>1 dB.</w:t>
      </w:r>
    </w:p>
    <w:p w14:paraId="4F6E43EE" w14:textId="77777777" w:rsidR="000558CD" w:rsidRPr="005F511B" w:rsidRDefault="000558CD" w:rsidP="000558CD">
      <w:pPr>
        <w:pStyle w:val="B10"/>
        <w:rPr>
          <w:rFonts w:cs="v4.2.0"/>
        </w:rPr>
      </w:pPr>
      <w:r>
        <w:t>-</w:t>
      </w:r>
      <w:r>
        <w:tab/>
      </w:r>
      <w:r w:rsidRPr="00201B33">
        <w:rPr>
          <w:i/>
          <w:iCs/>
        </w:rPr>
        <w:t xml:space="preserve">s-SearchThresholdQ-r16 </w:t>
      </w:r>
      <w:r w:rsidRPr="006857A3">
        <w:rPr>
          <w:lang w:eastAsia="sv-SE"/>
        </w:rPr>
        <w:t xml:space="preserve">as the signaled value of </w:t>
      </w:r>
      <w:r w:rsidRPr="00201B33">
        <w:rPr>
          <w:i/>
          <w:iCs/>
        </w:rPr>
        <w:t>s-SearchThresholdQ-r16</w:t>
      </w:r>
      <w:r w:rsidRPr="005F511B">
        <w:t xml:space="preserve"> </w:t>
      </w:r>
      <w:r>
        <w:rPr>
          <w:lang w:eastAsia="sv-SE"/>
        </w:rPr>
        <w:t xml:space="preserve">[2] + </w:t>
      </w:r>
      <w:r w:rsidRPr="006857A3">
        <w:rPr>
          <w:lang w:eastAsia="sv-SE"/>
        </w:rPr>
        <w:t>1 dB.</w:t>
      </w:r>
    </w:p>
    <w:p w14:paraId="5430DDD9" w14:textId="77777777" w:rsidR="000558CD" w:rsidRPr="005F511B" w:rsidRDefault="000558CD" w:rsidP="000558CD">
      <w:pPr>
        <w:pStyle w:val="B10"/>
        <w:rPr>
          <w:rFonts w:cs="v4.2.0"/>
        </w:rPr>
      </w:pPr>
      <w:r>
        <w:t>-</w:t>
      </w:r>
      <w:r>
        <w:tab/>
      </w:r>
      <w:r w:rsidRPr="00201B33">
        <w:rPr>
          <w:i/>
          <w:iCs/>
        </w:rPr>
        <w:t>s-SearchThresholdP2-r17</w:t>
      </w:r>
      <w:r w:rsidRPr="005F511B">
        <w:t xml:space="preserve"> </w:t>
      </w:r>
      <w:r w:rsidRPr="006857A3">
        <w:rPr>
          <w:lang w:eastAsia="sv-SE"/>
        </w:rPr>
        <w:t xml:space="preserve">as the signaled value of </w:t>
      </w:r>
      <w:r w:rsidRPr="00201B33">
        <w:rPr>
          <w:i/>
          <w:iCs/>
        </w:rPr>
        <w:t xml:space="preserve">s-SearchThresholdP2-r17 </w:t>
      </w:r>
      <w:r>
        <w:rPr>
          <w:lang w:eastAsia="sv-SE"/>
        </w:rPr>
        <w:t xml:space="preserve">[2] + </w:t>
      </w:r>
      <w:r w:rsidRPr="006857A3">
        <w:rPr>
          <w:lang w:eastAsia="sv-SE"/>
        </w:rPr>
        <w:t>1 dB.</w:t>
      </w:r>
    </w:p>
    <w:p w14:paraId="395E5E79" w14:textId="71BBA63F" w:rsidR="000558CD" w:rsidRDefault="000558CD" w:rsidP="000558CD">
      <w:pPr>
        <w:pStyle w:val="B10"/>
        <w:rPr>
          <w:noProof/>
        </w:rPr>
      </w:pPr>
      <w:r>
        <w:t>-</w:t>
      </w:r>
      <w:r>
        <w:tab/>
      </w:r>
      <w:r w:rsidRPr="00201B33">
        <w:t>s-SearchThresholdQ2-r17</w:t>
      </w:r>
      <w:r w:rsidRPr="005F511B">
        <w:t xml:space="preserve"> </w:t>
      </w:r>
      <w:r w:rsidRPr="006857A3">
        <w:rPr>
          <w:lang w:eastAsia="sv-SE"/>
        </w:rPr>
        <w:t xml:space="preserve">as the signaled value of </w:t>
      </w:r>
      <w:r w:rsidRPr="00201B33">
        <w:t>s-SearchThresholdQ2-r17</w:t>
      </w:r>
      <w:r w:rsidRPr="005F511B">
        <w:t xml:space="preserve"> </w:t>
      </w:r>
      <w:r>
        <w:rPr>
          <w:lang w:eastAsia="sv-SE"/>
        </w:rPr>
        <w:t xml:space="preserve">[2] + </w:t>
      </w:r>
      <w:r w:rsidRPr="006857A3">
        <w:rPr>
          <w:lang w:eastAsia="sv-SE"/>
        </w:rPr>
        <w:t>1 dB.</w:t>
      </w: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77777777" w:rsidR="00F87F95" w:rsidRPr="00BE54BE" w:rsidRDefault="00F87F95" w:rsidP="00F87F95">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3BBAA5E0" w14:textId="77777777" w:rsidR="00F87F95" w:rsidRPr="00BE54BE" w:rsidRDefault="00F87F95" w:rsidP="00F87F95">
      <w:pPr>
        <w:rPr>
          <w:noProof/>
        </w:rPr>
      </w:pPr>
      <w:r w:rsidRPr="00BE54BE">
        <w:rPr>
          <w:noProof/>
        </w:rPr>
        <w:t xml:space="preserve">The requirements defined in clause </w:t>
      </w:r>
      <w:r w:rsidRPr="00BE54BE">
        <w:t xml:space="preserve">4.2B.2.5 </w:t>
      </w:r>
      <w:r w:rsidRPr="00BE54BE">
        <w:rPr>
          <w:noProof/>
        </w:rPr>
        <w:t>apply for this clause except that:</w:t>
      </w:r>
    </w:p>
    <w:p w14:paraId="4E5E976B" w14:textId="77777777" w:rsidR="003260E3" w:rsidRPr="00BE54BE" w:rsidRDefault="003260E3" w:rsidP="003260E3">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DE3B52C" w14:textId="420F0217" w:rsidR="003260E3" w:rsidRPr="00BE54BE" w:rsidRDefault="003260E3" w:rsidP="003260E3">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059727D4" w14:textId="54D00AB0" w:rsidR="00F87F95" w:rsidRDefault="003260E3" w:rsidP="003260E3">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2DFA5D1" w14:textId="77777777" w:rsidR="00F87F95" w:rsidRPr="0082197E" w:rsidRDefault="00F87F95" w:rsidP="00F87F95">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8E90670" w14:textId="77777777" w:rsidR="00F87F95" w:rsidRPr="0082197E" w:rsidRDefault="00F87F95" w:rsidP="00F87F95">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0EA8C36B" w14:textId="77777777" w:rsidR="00F87F95" w:rsidRPr="00BE54BE" w:rsidRDefault="00F87F95" w:rsidP="00F87F95"/>
    <w:p w14:paraId="7B5D9358" w14:textId="77777777"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F87F95"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F87F95" w:rsidRPr="009C5807" w:rsidRDefault="00F87F95" w:rsidP="001313A6">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77777777" w:rsidR="00F87F95" w:rsidRPr="009C5807" w:rsidRDefault="00F87F95" w:rsidP="001313A6">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77777777" w:rsidR="00F87F95" w:rsidRPr="009C5807" w:rsidRDefault="00F87F95" w:rsidP="001313A6">
            <w:pPr>
              <w:pStyle w:val="TAC"/>
              <w:rPr>
                <w:snapToGrid w:val="0"/>
              </w:rPr>
            </w:pPr>
            <w:r w:rsidRPr="009C5807">
              <w:t>5.12</w:t>
            </w:r>
            <w:r>
              <w:t xml:space="preserve"> x K5</w:t>
            </w:r>
            <w:r w:rsidRPr="009C5807">
              <w:t xml:space="preserve"> (16</w:t>
            </w:r>
            <w:r>
              <w:t xml:space="preserve"> x K5</w:t>
            </w:r>
            <w:r w:rsidRPr="009C5807">
              <w:t>)</w:t>
            </w:r>
          </w:p>
        </w:tc>
      </w:tr>
      <w:tr w:rsidR="00F87F95"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F87F95" w:rsidRPr="009C5807" w:rsidRDefault="00F87F95" w:rsidP="001313A6">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7777777" w:rsidR="00F87F95" w:rsidRPr="009C5807" w:rsidRDefault="00F87F95" w:rsidP="001313A6">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7777777" w:rsidR="00F87F95" w:rsidRPr="009C5807" w:rsidRDefault="00F87F95" w:rsidP="001313A6">
            <w:pPr>
              <w:pStyle w:val="TAC"/>
              <w:rPr>
                <w:snapToGrid w:val="0"/>
              </w:rPr>
            </w:pPr>
            <w:r w:rsidRPr="009C5807">
              <w:t>5.12</w:t>
            </w:r>
            <w:r>
              <w:t xml:space="preserve"> x K5</w:t>
            </w:r>
            <w:r w:rsidRPr="009C5807">
              <w:t xml:space="preserve"> (8</w:t>
            </w:r>
            <w:r>
              <w:t xml:space="preserve"> x K5</w:t>
            </w:r>
            <w:r w:rsidRPr="009C5807">
              <w:t>)</w:t>
            </w:r>
          </w:p>
        </w:tc>
      </w:tr>
      <w:tr w:rsidR="00F87F95"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F87F95" w:rsidRPr="009C5807" w:rsidRDefault="00F87F95" w:rsidP="001313A6">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77777777" w:rsidR="00F87F95" w:rsidRPr="009C5807" w:rsidRDefault="00F87F95" w:rsidP="001313A6">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7777777" w:rsidR="00F87F95" w:rsidRPr="009C5807" w:rsidRDefault="00F87F95" w:rsidP="001313A6">
            <w:pPr>
              <w:pStyle w:val="TAC"/>
              <w:rPr>
                <w:snapToGrid w:val="0"/>
              </w:rPr>
            </w:pPr>
            <w:r w:rsidRPr="009C5807">
              <w:t>6.4</w:t>
            </w:r>
            <w:r>
              <w:t xml:space="preserve"> x K5</w:t>
            </w:r>
            <w:r w:rsidRPr="009C5807">
              <w:t xml:space="preserve"> (5</w:t>
            </w:r>
            <w:r>
              <w:t xml:space="preserve"> x K5</w:t>
            </w:r>
            <w:r w:rsidRPr="009C5807">
              <w:t>)</w:t>
            </w:r>
          </w:p>
        </w:tc>
      </w:tr>
      <w:tr w:rsidR="00F87F95"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F87F95" w:rsidRPr="009C5807" w:rsidRDefault="00F87F95" w:rsidP="001313A6">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77777777" w:rsidR="00F87F95" w:rsidRPr="009C5807" w:rsidRDefault="00F87F95" w:rsidP="001313A6">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77777777" w:rsidR="00F87F95" w:rsidRPr="009C5807" w:rsidRDefault="00F87F95" w:rsidP="001313A6">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7777777" w:rsidR="00F87F95" w:rsidRPr="009C5807" w:rsidRDefault="00F87F95" w:rsidP="001313A6">
            <w:pPr>
              <w:pStyle w:val="TAC"/>
              <w:rPr>
                <w:snapToGrid w:val="0"/>
              </w:rPr>
            </w:pPr>
            <w:r w:rsidRPr="009C5807">
              <w:t>7.68</w:t>
            </w:r>
            <w:r>
              <w:t xml:space="preserve"> x K5</w:t>
            </w:r>
            <w:r w:rsidRPr="009C5807">
              <w:t xml:space="preserve"> (3</w:t>
            </w:r>
            <w:r>
              <w:t xml:space="preserve"> x K5</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77777777" w:rsidR="00F87F95" w:rsidRPr="009C5807" w:rsidRDefault="00F87F95" w:rsidP="001313A6">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77777777" w:rsidR="00F87F95" w:rsidRPr="00BE54BE" w:rsidRDefault="00F87F95" w:rsidP="00F87F95">
      <w:pPr>
        <w:pStyle w:val="TH"/>
        <w:rPr>
          <w:rFonts w:cs="v4.2.0"/>
          <w:vertAlign w:val="subscript"/>
          <w:lang w:eastAsia="zh-CN"/>
        </w:rPr>
      </w:pPr>
      <w:r w:rsidRPr="00BE54BE">
        <w:rPr>
          <w:snapToGrid w:val="0"/>
        </w:rPr>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F87F95" w:rsidRPr="00BE54BE" w14:paraId="7A6342E5"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CA8457" w14:textId="77777777" w:rsidR="00F87F95" w:rsidRPr="00BE54BE" w:rsidRDefault="00F87F95" w:rsidP="001313A6">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043A3E5" w14:textId="77777777" w:rsidR="00F87F95" w:rsidRPr="00BE54BE" w:rsidRDefault="00F87F95" w:rsidP="001313A6">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F35B10" w14:textId="77777777" w:rsidR="00F87F95" w:rsidRPr="00BE54BE" w:rsidRDefault="00F87F95" w:rsidP="001313A6">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BF94A9C" w14:textId="77777777" w:rsidR="00F87F95" w:rsidRPr="00BE54BE" w:rsidRDefault="00F87F95" w:rsidP="001313A6">
            <w:pPr>
              <w:pStyle w:val="TAH"/>
              <w:rPr>
                <w:rFonts w:cs="Arial"/>
                <w:vertAlign w:val="subscript"/>
                <w:lang w:eastAsia="zh-CN"/>
              </w:rPr>
            </w:pPr>
            <w:r w:rsidRPr="00BE54BE">
              <w:t>T</w:t>
            </w:r>
            <w:r w:rsidRPr="00BE54BE">
              <w:rPr>
                <w:vertAlign w:val="subscript"/>
              </w:rPr>
              <w:t>evaluate,EUTRAN</w:t>
            </w:r>
            <w:r>
              <w:rPr>
                <w:vertAlign w:val="subscript"/>
              </w:rPr>
              <w:t>_Relax</w:t>
            </w:r>
          </w:p>
          <w:p w14:paraId="75AFF552" w14:textId="77777777" w:rsidR="00F87F95" w:rsidRPr="00BE54BE" w:rsidRDefault="00F87F95" w:rsidP="001313A6">
            <w:pPr>
              <w:pStyle w:val="TAH"/>
              <w:rPr>
                <w:rFonts w:cs="Arial"/>
              </w:rPr>
            </w:pPr>
            <w:r w:rsidRPr="00BE54BE">
              <w:rPr>
                <w:rFonts w:cs="Arial"/>
              </w:rPr>
              <w:t>[s] (number of DRX cycles)</w:t>
            </w:r>
          </w:p>
        </w:tc>
      </w:tr>
      <w:tr w:rsidR="00F87F95" w:rsidRPr="00BE54BE" w14:paraId="0BC7D7D5"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D0A51FD" w14:textId="77777777" w:rsidR="00F87F95" w:rsidRPr="00BE54BE" w:rsidRDefault="00F87F95" w:rsidP="001313A6">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1FF8280F" w14:textId="77777777" w:rsidR="00F87F95" w:rsidRPr="00BE54BE" w:rsidRDefault="00F87F95" w:rsidP="001313A6">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E25966D"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308984E" w14:textId="77777777" w:rsidR="00F87F95" w:rsidRPr="00BE54BE" w:rsidRDefault="00F87F95" w:rsidP="001313A6">
            <w:pPr>
              <w:pStyle w:val="TAC"/>
              <w:rPr>
                <w:snapToGrid w:val="0"/>
              </w:rPr>
            </w:pPr>
            <w:r w:rsidRPr="00BE54BE">
              <w:t>5.12 x K5 (16 x K5)</w:t>
            </w:r>
          </w:p>
        </w:tc>
      </w:tr>
      <w:tr w:rsidR="00F87F95" w:rsidRPr="00BE54BE" w14:paraId="1AEB4CA1"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AFC4A6" w14:textId="77777777" w:rsidR="00F87F95" w:rsidRPr="00BE54BE" w:rsidRDefault="00F87F95" w:rsidP="001313A6">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4E17C59B" w14:textId="77777777" w:rsidR="00F87F95" w:rsidRPr="00BE54BE" w:rsidRDefault="00F87F95" w:rsidP="001313A6">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0104B915"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D3D1214" w14:textId="77777777" w:rsidR="00F87F95" w:rsidRPr="00BE54BE" w:rsidRDefault="00F87F95" w:rsidP="001313A6">
            <w:pPr>
              <w:pStyle w:val="TAC"/>
              <w:rPr>
                <w:snapToGrid w:val="0"/>
              </w:rPr>
            </w:pPr>
            <w:r w:rsidRPr="00BE54BE">
              <w:t>5.12 x K5 (8 x K5)</w:t>
            </w:r>
          </w:p>
        </w:tc>
      </w:tr>
      <w:tr w:rsidR="00F87F95" w:rsidRPr="00BE54BE" w14:paraId="3626879E"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FE786C7" w14:textId="77777777" w:rsidR="00F87F95" w:rsidRPr="00BE54BE" w:rsidRDefault="00F87F95" w:rsidP="001313A6">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002A7107" w14:textId="77777777" w:rsidR="00F87F95" w:rsidRPr="00BE54BE" w:rsidRDefault="00F87F95" w:rsidP="001313A6">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773EC48C"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E07391B" w14:textId="77777777" w:rsidR="00F87F95" w:rsidRPr="00BE54BE" w:rsidRDefault="00F87F95" w:rsidP="001313A6">
            <w:pPr>
              <w:pStyle w:val="TAC"/>
              <w:rPr>
                <w:snapToGrid w:val="0"/>
              </w:rPr>
            </w:pPr>
            <w:r w:rsidRPr="00BE54BE">
              <w:t>6.4 x K5 (5 x K5)</w:t>
            </w:r>
          </w:p>
        </w:tc>
      </w:tr>
      <w:tr w:rsidR="00F87F95" w:rsidRPr="00BE54BE" w14:paraId="344F1057" w14:textId="77777777" w:rsidTr="00AB0056">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2D84D2" w14:textId="77777777" w:rsidR="00F87F95" w:rsidRPr="00BE54BE" w:rsidRDefault="00F87F95" w:rsidP="001313A6">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104D76FC" w14:textId="77777777" w:rsidR="00F87F95" w:rsidRPr="00BE54BE" w:rsidRDefault="00F87F95" w:rsidP="001313A6">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06DA5D6B" w14:textId="77777777" w:rsidR="00F87F95" w:rsidRPr="00BE54BE" w:rsidRDefault="00F87F95" w:rsidP="001313A6">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23E8A5F" w14:textId="77777777" w:rsidR="00F87F95" w:rsidRPr="00BE54BE" w:rsidRDefault="00F87F95" w:rsidP="001313A6">
            <w:pPr>
              <w:pStyle w:val="TAC"/>
              <w:rPr>
                <w:snapToGrid w:val="0"/>
              </w:rPr>
            </w:pPr>
            <w:r w:rsidRPr="00BE54BE">
              <w:t>7.68 x K5 (3 x K5)</w:t>
            </w:r>
          </w:p>
        </w:tc>
      </w:tr>
      <w:tr w:rsidR="00AB0056" w:rsidRPr="00BE54BE" w14:paraId="01038137" w14:textId="77777777" w:rsidTr="00AB005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4703DE7" w14:textId="1231570B" w:rsidR="00AB0056" w:rsidRPr="00BE54BE" w:rsidRDefault="00AB0056" w:rsidP="00AB0056">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832AB6E" w14:textId="77777777" w:rsidR="00F87F95" w:rsidRDefault="00F87F95" w:rsidP="00F87F95">
      <w:pPr>
        <w:rPr>
          <w:noProof/>
        </w:rPr>
      </w:pPr>
    </w:p>
    <w:p w14:paraId="2AE772EE" w14:textId="180CABCA" w:rsidR="00F87F95" w:rsidRPr="00AD5C2C" w:rsidRDefault="00AB0056" w:rsidP="00F87F95">
      <w:pPr>
        <w:pStyle w:val="TH"/>
        <w:rPr>
          <w:lang w:val="en-US"/>
        </w:rPr>
      </w:pPr>
      <w:r w:rsidRPr="0082197E">
        <w:rPr>
          <w:lang w:val="en-US"/>
        </w:rPr>
        <w:t>Table 4.2B.2.1</w:t>
      </w:r>
      <w:r>
        <w:rPr>
          <w:lang w:val="en-US"/>
        </w:rPr>
        <w:t>1</w:t>
      </w:r>
      <w:r w:rsidRPr="0082197E">
        <w:rPr>
          <w:lang w:val="en-US"/>
        </w:rPr>
        <w:t>.2-3</w:t>
      </w:r>
      <w:r>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77777777" w:rsidR="00F87F95" w:rsidRPr="00AD5C2C" w:rsidRDefault="00F87F95" w:rsidP="001313A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56DE662"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42C192A"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ACE38C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87F95" w:rsidRPr="00AD5C2C" w14:paraId="4C62A777" w14:textId="77777777" w:rsidTr="001313A6">
        <w:trPr>
          <w:trHeight w:val="336"/>
        </w:trPr>
        <w:tc>
          <w:tcPr>
            <w:tcW w:w="0" w:type="auto"/>
            <w:gridSpan w:val="4"/>
          </w:tcPr>
          <w:p w14:paraId="57582D78" w14:textId="77777777" w:rsidR="00F87F95" w:rsidRPr="005B7259" w:rsidRDefault="00F87F95" w:rsidP="00F605E7">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6CD54270" w14:textId="77777777" w:rsidR="00F87F95" w:rsidRPr="006F2E0A" w:rsidRDefault="00F87F95" w:rsidP="00F605E7">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3927280B" w:rsidR="00F87F95" w:rsidRPr="00AD5C2C" w:rsidRDefault="00AB0056"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87F95"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F87F95" w:rsidRPr="00691C10" w:rsidRDefault="00F87F95" w:rsidP="001313A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F87F95" w:rsidRPr="00691C10" w:rsidRDefault="00F87F95" w:rsidP="001313A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F87F95" w:rsidRPr="00691C10" w:rsidRDefault="00F87F95" w:rsidP="001313A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77777777" w:rsidR="00F87F95" w:rsidRPr="00691C10" w:rsidRDefault="00F87F95" w:rsidP="001313A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77777777" w:rsidR="00F87F95" w:rsidRPr="00691C10" w:rsidRDefault="00F87F95" w:rsidP="001313A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34B63C2" w14:textId="77777777" w:rsidR="00F87F95" w:rsidRDefault="00F87F95" w:rsidP="001313A6">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77777777" w:rsidR="00F87F95" w:rsidRPr="00691C10" w:rsidRDefault="00F87F95" w:rsidP="001313A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87F95" w:rsidRPr="00691C10" w14:paraId="1B4952B6" w14:textId="77777777" w:rsidTr="001313A6">
        <w:trPr>
          <w:cantSplit/>
          <w:jc w:val="center"/>
        </w:trPr>
        <w:tc>
          <w:tcPr>
            <w:tcW w:w="594" w:type="pct"/>
            <w:vMerge w:val="restart"/>
            <w:vAlign w:val="center"/>
          </w:tcPr>
          <w:p w14:paraId="517C625F" w14:textId="77777777" w:rsidR="00F87F95" w:rsidRPr="00691C10" w:rsidRDefault="00F87F95" w:rsidP="001313A6">
            <w:pPr>
              <w:pStyle w:val="TAC"/>
              <w:rPr>
                <w:rFonts w:cs="Arial"/>
              </w:rPr>
            </w:pPr>
            <w:r>
              <w:rPr>
                <w:rFonts w:cs="Arial"/>
              </w:rPr>
              <w:t>10.24 ≤ eDRX_IDLE cycle length ≤ 2621.44</w:t>
            </w:r>
            <w:r w:rsidRPr="00691C10">
              <w:rPr>
                <w:rFonts w:cs="Arial"/>
              </w:rPr>
              <w:t>4</w:t>
            </w:r>
          </w:p>
        </w:tc>
        <w:tc>
          <w:tcPr>
            <w:tcW w:w="281" w:type="pct"/>
          </w:tcPr>
          <w:p w14:paraId="2BD6BF43" w14:textId="77777777" w:rsidR="00F87F95" w:rsidRPr="00691C10" w:rsidRDefault="00F87F95" w:rsidP="001313A6">
            <w:pPr>
              <w:pStyle w:val="TAC"/>
              <w:rPr>
                <w:rFonts w:cs="Arial"/>
                <w:snapToGrid w:val="0"/>
              </w:rPr>
            </w:pPr>
            <w:r w:rsidRPr="00691C10">
              <w:rPr>
                <w:rFonts w:cs="Arial"/>
              </w:rPr>
              <w:t>0.32</w:t>
            </w:r>
          </w:p>
        </w:tc>
        <w:tc>
          <w:tcPr>
            <w:tcW w:w="362" w:type="pct"/>
          </w:tcPr>
          <w:p w14:paraId="687444A1" w14:textId="77777777" w:rsidR="00F87F95" w:rsidRPr="00691C10" w:rsidRDefault="00F87F95" w:rsidP="001313A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F79C5C7" w14:textId="77777777" w:rsidR="00F87F95" w:rsidRPr="00691C10" w:rsidRDefault="00F87F95" w:rsidP="001313A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6" type="#_x0000_t75" alt="" style="width:229.5pt;height:27pt;mso-width-percent:0;mso-height-percent:0;mso-width-percent:0;mso-height-percent:0" o:ole="">
                  <v:imagedata r:id="rId13" o:title=""/>
                </v:shape>
                <o:OLEObject Type="Embed" ProgID="Equation.3" ShapeID="_x0000_i1026" DrawAspect="Content" ObjectID="_1742352506" r:id="rId15"/>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F87F95" w:rsidRPr="00691C10" w:rsidRDefault="00F87F95" w:rsidP="001313A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1AD5A36" w14:textId="77777777" w:rsidTr="001313A6">
        <w:trPr>
          <w:cantSplit/>
          <w:jc w:val="center"/>
        </w:trPr>
        <w:tc>
          <w:tcPr>
            <w:tcW w:w="594" w:type="pct"/>
            <w:vMerge/>
          </w:tcPr>
          <w:p w14:paraId="66F6BFC5" w14:textId="77777777" w:rsidR="00F87F95" w:rsidRPr="00691C10" w:rsidRDefault="00F87F95" w:rsidP="001313A6">
            <w:pPr>
              <w:pStyle w:val="TAC"/>
              <w:rPr>
                <w:rFonts w:cs="Arial"/>
              </w:rPr>
            </w:pPr>
          </w:p>
        </w:tc>
        <w:tc>
          <w:tcPr>
            <w:tcW w:w="281" w:type="pct"/>
          </w:tcPr>
          <w:p w14:paraId="2327D67D" w14:textId="77777777" w:rsidR="00F87F95" w:rsidRPr="00691C10" w:rsidRDefault="00F87F95" w:rsidP="001313A6">
            <w:pPr>
              <w:pStyle w:val="TAC"/>
              <w:rPr>
                <w:rFonts w:cs="Arial"/>
                <w:snapToGrid w:val="0"/>
              </w:rPr>
            </w:pPr>
            <w:r w:rsidRPr="00691C10">
              <w:rPr>
                <w:rFonts w:cs="Arial"/>
              </w:rPr>
              <w:t>0.64</w:t>
            </w:r>
          </w:p>
        </w:tc>
        <w:tc>
          <w:tcPr>
            <w:tcW w:w="362" w:type="pct"/>
          </w:tcPr>
          <w:p w14:paraId="4A5C3ECB"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FE1D33A"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25713DFA"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66AE6E4" w14:textId="77777777" w:rsidTr="001313A6">
        <w:trPr>
          <w:cantSplit/>
          <w:jc w:val="center"/>
        </w:trPr>
        <w:tc>
          <w:tcPr>
            <w:tcW w:w="594" w:type="pct"/>
            <w:vMerge/>
          </w:tcPr>
          <w:p w14:paraId="226AADCC" w14:textId="77777777" w:rsidR="00F87F95" w:rsidRPr="00691C10" w:rsidRDefault="00F87F95" w:rsidP="001313A6">
            <w:pPr>
              <w:pStyle w:val="TAC"/>
              <w:rPr>
                <w:rFonts w:cs="Arial"/>
              </w:rPr>
            </w:pPr>
          </w:p>
        </w:tc>
        <w:tc>
          <w:tcPr>
            <w:tcW w:w="281" w:type="pct"/>
          </w:tcPr>
          <w:p w14:paraId="719A3F67" w14:textId="77777777" w:rsidR="00F87F95" w:rsidRPr="00691C10" w:rsidRDefault="00F87F95" w:rsidP="001313A6">
            <w:pPr>
              <w:pStyle w:val="TAC"/>
              <w:rPr>
                <w:rFonts w:cs="Arial"/>
                <w:snapToGrid w:val="0"/>
              </w:rPr>
            </w:pPr>
            <w:r w:rsidRPr="00691C10">
              <w:rPr>
                <w:rFonts w:cs="Arial"/>
              </w:rPr>
              <w:t>1.28</w:t>
            </w:r>
          </w:p>
        </w:tc>
        <w:tc>
          <w:tcPr>
            <w:tcW w:w="362" w:type="pct"/>
          </w:tcPr>
          <w:p w14:paraId="457F3985"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CE7AC2"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58483D57"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21C9E287" w14:textId="77777777" w:rsidTr="001313A6">
        <w:trPr>
          <w:cantSplit/>
          <w:jc w:val="center"/>
        </w:trPr>
        <w:tc>
          <w:tcPr>
            <w:tcW w:w="594" w:type="pct"/>
            <w:vMerge/>
          </w:tcPr>
          <w:p w14:paraId="7E28A88B" w14:textId="77777777" w:rsidR="00F87F95" w:rsidRPr="00691C10" w:rsidRDefault="00F87F95" w:rsidP="001313A6">
            <w:pPr>
              <w:pStyle w:val="TAC"/>
              <w:rPr>
                <w:rFonts w:cs="Arial"/>
              </w:rPr>
            </w:pPr>
          </w:p>
        </w:tc>
        <w:tc>
          <w:tcPr>
            <w:tcW w:w="281" w:type="pct"/>
          </w:tcPr>
          <w:p w14:paraId="78D6D61A" w14:textId="77777777" w:rsidR="00F87F95" w:rsidRPr="00691C10" w:rsidRDefault="00F87F95" w:rsidP="001313A6">
            <w:pPr>
              <w:pStyle w:val="TAC"/>
              <w:rPr>
                <w:rFonts w:cs="Arial"/>
                <w:snapToGrid w:val="0"/>
              </w:rPr>
            </w:pPr>
            <w:r w:rsidRPr="00691C10">
              <w:rPr>
                <w:rFonts w:cs="Arial"/>
              </w:rPr>
              <w:t>2.56</w:t>
            </w:r>
          </w:p>
        </w:tc>
        <w:tc>
          <w:tcPr>
            <w:tcW w:w="362" w:type="pct"/>
          </w:tcPr>
          <w:p w14:paraId="64E09C27"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7D375FD" w14:textId="77777777" w:rsidR="00F87F95" w:rsidRPr="00691C10" w:rsidRDefault="00F87F95" w:rsidP="001313A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F87F95" w:rsidRPr="00691C10" w:rsidRDefault="00F87F95" w:rsidP="001313A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59041268" w14:textId="77777777" w:rsidR="00F87F95" w:rsidRPr="00691C10" w:rsidRDefault="00F87F95" w:rsidP="00F605E7">
            <w:pPr>
              <w:pStyle w:val="TAN"/>
            </w:pPr>
            <w:r w:rsidRPr="00691C10">
              <w:t>NOTE 1: The number of DRX cycles in this table is given for the DRX cycles within PTWs.</w:t>
            </w:r>
          </w:p>
          <w:p w14:paraId="0C4316EC" w14:textId="77777777" w:rsidR="00F87F95" w:rsidRDefault="00F87F95" w:rsidP="00F605E7">
            <w:pPr>
              <w:pStyle w:val="TAN"/>
            </w:pPr>
            <w:r w:rsidRPr="00691C10">
              <w:t>NOTE 2: The eDRX_IDLE cycle lengths are as specified in Section 10.5.5.32 of TS 24.008 [34].</w:t>
            </w:r>
          </w:p>
          <w:p w14:paraId="04D307DF" w14:textId="77777777" w:rsidR="00F87F95" w:rsidRDefault="00F87F95" w:rsidP="00F605E7">
            <w:pPr>
              <w:pStyle w:val="TAN"/>
            </w:pPr>
            <w:r>
              <w:t>NOTE 3: Number of eDRX cycles when eDRX_IDLE cycle length equals 5.12s, number of DRX cycles otherwise.</w:t>
            </w:r>
          </w:p>
          <w:p w14:paraId="308A4CC1" w14:textId="77777777" w:rsidR="00F87F95" w:rsidRDefault="00F87F95" w:rsidP="00F605E7">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7BD665CA" w:rsidR="00AB0056" w:rsidRPr="00691C10" w:rsidRDefault="00AB0056" w:rsidP="00F605E7">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77777777" w:rsidR="00F87F95" w:rsidRPr="00BE54BE" w:rsidRDefault="00F87F95" w:rsidP="00F87F95">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has also fulfilled both criteria, and</w:t>
      </w:r>
    </w:p>
    <w:p w14:paraId="0BD2ED5A" w14:textId="77777777" w:rsidR="00F87F95" w:rsidRPr="00BE54BE" w:rsidRDefault="00F87F95" w:rsidP="00F87F95">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35E84B32" w14:textId="77777777" w:rsidR="00F87F95" w:rsidRPr="00BE54BE" w:rsidRDefault="00F87F95" w:rsidP="00F87F95">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2B998B2A" w14:textId="77777777" w:rsidR="00F87F95" w:rsidRPr="0082197E" w:rsidRDefault="00F87F95" w:rsidP="00F87F95">
      <w:pPr>
        <w:pStyle w:val="B10"/>
        <w:ind w:left="0" w:firstLine="0"/>
        <w:rPr>
          <w:noProof/>
        </w:rPr>
      </w:pPr>
      <w:r>
        <w:t>In addition the the conditions listed above, if the UE is configured with eDRX_</w:t>
      </w:r>
      <w:r w:rsidRPr="00CE47ED">
        <w:t>IDLE cycle ≤ [</w:t>
      </w:r>
      <w:r w:rsidRPr="00806346">
        <w:t>163.84</w:t>
      </w:r>
      <w:r w:rsidRPr="00CE47ED">
        <w:t xml:space="preserve">] sec then the UE is </w:t>
      </w:r>
      <w:r w:rsidRPr="00CE47ED">
        <w:rPr>
          <w:lang w:eastAsia="zh-CN"/>
        </w:rPr>
        <w:t xml:space="preserve">not required to meet </w:t>
      </w:r>
      <w:r w:rsidRPr="00A4500D">
        <w:rPr>
          <w:sz w:val="18"/>
        </w:rPr>
        <w:t>T</w:t>
      </w:r>
      <w:r w:rsidRPr="00F213AA">
        <w:rPr>
          <w:sz w:val="18"/>
          <w:vertAlign w:val="subscript"/>
        </w:rPr>
        <w:t>detect,NR_Intra_RedCap</w:t>
      </w:r>
      <w:r w:rsidRPr="00F213AA">
        <w:rPr>
          <w:vertAlign w:val="subscript"/>
        </w:rPr>
        <w:t>,</w:t>
      </w:r>
      <w:r w:rsidRPr="00CE47ED">
        <w:t xml:space="preserve"> </w:t>
      </w:r>
      <w:r w:rsidRPr="00CE47ED">
        <w:rPr>
          <w:sz w:val="18"/>
        </w:rPr>
        <w:t>T</w:t>
      </w:r>
      <w:r w:rsidRPr="00CE47ED">
        <w:rPr>
          <w:sz w:val="18"/>
          <w:vertAlign w:val="subscript"/>
        </w:rPr>
        <w:t>measure,NR_Intra_RedCap</w:t>
      </w:r>
      <w:r w:rsidRPr="00CE47ED">
        <w:t xml:space="preserve"> and </w:t>
      </w:r>
      <w:r w:rsidRPr="00CE47ED">
        <w:rPr>
          <w:sz w:val="18"/>
        </w:rPr>
        <w:t>T</w:t>
      </w:r>
      <w:r w:rsidRPr="00CE47ED">
        <w:rPr>
          <w:sz w:val="18"/>
          <w:vertAlign w:val="subscript"/>
        </w:rPr>
        <w:t>evaluate,NR_Intra_RedCap</w:t>
      </w:r>
      <w:r w:rsidRPr="00CE47ED">
        <w:rPr>
          <w:lang w:eastAsia="zh-CN"/>
        </w:rPr>
        <w:t xml:space="preserve"> as defined in clause </w:t>
      </w:r>
      <w:r w:rsidRPr="00CE47ED">
        <w:t xml:space="preserve">4.2B.2.5 </w:t>
      </w:r>
      <w:r w:rsidRPr="00806346">
        <w:t>and evaluation/measurement time with relaxation on one carrier is not greater than single PTW window length.</w:t>
      </w:r>
    </w:p>
    <w:p w14:paraId="3C7CA778" w14:textId="69C1D978" w:rsidR="00F87F95" w:rsidRDefault="00F87F95" w:rsidP="00F605E7">
      <w:pPr>
        <w:rPr>
          <w:noProof/>
        </w:rPr>
      </w:pPr>
    </w:p>
    <w:p w14:paraId="30B0CAAE" w14:textId="77777777"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5450B04" w14:textId="07CCD13F" w:rsidR="008C090A" w:rsidRDefault="008C090A" w:rsidP="008C090A">
      <w:pPr>
        <w:rPr>
          <w:lang w:eastAsia="zh-CN"/>
        </w:rPr>
      </w:pPr>
      <w:r>
        <w:rPr>
          <w:lang w:eastAsia="zh-CN"/>
        </w:rPr>
        <w:t xml:space="preserve"> </w:t>
      </w:r>
    </w:p>
    <w:p w14:paraId="4C539C18" w14:textId="0041D278"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also fulfilled both criteria, or</w:t>
      </w:r>
    </w:p>
    <w:p w14:paraId="54E126B0" w14:textId="3E982680" w:rsidR="006558D9" w:rsidRPr="00BE54BE"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5C960A19" w14:textId="77777777" w:rsidR="006558D9" w:rsidRPr="00BE54BE" w:rsidRDefault="006558D9" w:rsidP="006558D9">
      <w:pPr>
        <w:rPr>
          <w:noProof/>
        </w:rPr>
      </w:pPr>
      <w:r w:rsidRPr="00BE54BE">
        <w:rPr>
          <w:noProof/>
        </w:rPr>
        <w:t xml:space="preserve">The requirements defined in clause </w:t>
      </w:r>
      <w:r w:rsidRPr="00BE54BE">
        <w:t xml:space="preserve">4.2B.2.5 </w:t>
      </w:r>
      <w:r w:rsidRPr="00BE54BE">
        <w:rPr>
          <w:noProof/>
        </w:rPr>
        <w:t>apply for this clause except that:</w:t>
      </w:r>
    </w:p>
    <w:p w14:paraId="030E4AF6" w14:textId="77777777" w:rsidR="006558D9" w:rsidRPr="00BE54BE" w:rsidRDefault="006558D9" w:rsidP="006558D9">
      <w:pPr>
        <w:pStyle w:val="B10"/>
      </w:pPr>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p>
    <w:p w14:paraId="565E65BB" w14:textId="77777777" w:rsidR="006558D9" w:rsidRPr="00BE54BE" w:rsidRDefault="006558D9" w:rsidP="006558D9">
      <w:pPr>
        <w:pStyle w:val="B10"/>
      </w:pPr>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p>
    <w:p w14:paraId="7E7190C5" w14:textId="77777777" w:rsidR="006558D9" w:rsidRDefault="006558D9" w:rsidP="006558D9">
      <w:pPr>
        <w:pStyle w:val="B10"/>
      </w:pPr>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p>
    <w:p w14:paraId="65CBE49A" w14:textId="77777777" w:rsidR="006558D9" w:rsidRPr="0082197E" w:rsidRDefault="006558D9" w:rsidP="006558D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5A0DDEB5" w14:textId="77777777" w:rsidR="006558D9" w:rsidRPr="0082197E" w:rsidRDefault="006558D9" w:rsidP="006558D9">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4CC0B5D2" w14:textId="77777777" w:rsidR="006558D9" w:rsidRPr="00BE54BE" w:rsidRDefault="006558D9" w:rsidP="00F605E7">
      <w:pPr>
        <w:rPr>
          <w:noProof/>
        </w:rPr>
      </w:pPr>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77777777" w:rsidR="00F87F95" w:rsidRPr="00BE54BE" w:rsidRDefault="00F87F95" w:rsidP="00F87F95">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 and stationary not at cell edge criteria</w:t>
      </w:r>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77777777" w:rsidR="00F87F95" w:rsidRPr="0082197E" w:rsidRDefault="00F87F95" w:rsidP="00F87F95">
      <w:pPr>
        <w:pStyle w:val="Heading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77777777" w:rsidR="00F87F95" w:rsidRPr="0082197E" w:rsidRDefault="00F87F95">
      <w:pPr>
        <w:pStyle w:val="B10"/>
        <w:numPr>
          <w:ilvl w:val="0"/>
          <w:numId w:val="2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77777777" w:rsidR="00F87F95" w:rsidRPr="0082197E" w:rsidRDefault="00F87F95" w:rsidP="00F87F95">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2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2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7777777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276CB170" w14:textId="7EBB8421"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198B0708" w14:textId="77777777" w:rsidR="00F87F95" w:rsidRPr="0082197E" w:rsidRDefault="00F87F95" w:rsidP="00F87F95">
      <w:r w:rsidRPr="0082197E">
        <w:t xml:space="preserve">The requirements defined in clause </w:t>
      </w:r>
      <w:r w:rsidRPr="0082197E">
        <w:rPr>
          <w:lang w:eastAsia="zh-CN"/>
        </w:rPr>
        <w:t>4.2</w:t>
      </w:r>
      <w:r>
        <w:rPr>
          <w:lang w:eastAsia="zh-CN"/>
        </w:rPr>
        <w:t>.2.11.4</w:t>
      </w:r>
      <w:r w:rsidRPr="0082197E">
        <w:t xml:space="preserve"> apply for this clause.</w:t>
      </w:r>
    </w:p>
    <w:p w14:paraId="432F4658" w14:textId="3E8B4D4C" w:rsidR="00D808CB" w:rsidRDefault="00D808CB" w:rsidP="008A6EF7"/>
    <w:p w14:paraId="5C9921E4" w14:textId="77777777" w:rsidR="009F2DC6" w:rsidRDefault="009F2DC6" w:rsidP="009F2DC6">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79B5FC58" w14:textId="77777777" w:rsidR="009F2DC6" w:rsidRPr="000D108A"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559EB7F9" w14:textId="77777777" w:rsidR="009F2DC6" w:rsidRPr="00CF075A" w:rsidRDefault="009F2DC6" w:rsidP="009F2DC6">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4504BCF9" w14:textId="77777777" w:rsidR="009F2DC6" w:rsidRPr="00AD77EE" w:rsidRDefault="009F2DC6" w:rsidP="009F2DC6">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61D27D6A" w14:textId="77777777" w:rsidR="009F2DC6" w:rsidRPr="00F52E47" w:rsidRDefault="009F2DC6" w:rsidP="009F2DC6">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632226FE"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03ED629" w14:textId="77777777" w:rsidR="009F2DC6" w:rsidRDefault="009F2DC6" w:rsidP="009F2DC6">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4.2B.2.11.9</w:t>
      </w:r>
      <w:r w:rsidRPr="00AD77EE">
        <w:t>-1.</w:t>
      </w:r>
    </w:p>
    <w:p w14:paraId="75AAAE58"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4.2B.2.11.9</w:t>
      </w:r>
      <w:r w:rsidRPr="00AD77EE">
        <w:t>-1.</w:t>
      </w:r>
    </w:p>
    <w:p w14:paraId="2FEF62CD"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Pr>
          <w:vertAlign w:val="subscript"/>
        </w:rPr>
        <w:t>_RedCap_Relax</w:t>
      </w:r>
      <w:r>
        <w:rPr>
          <w:rFonts w:cs="v4.2.0"/>
          <w:vertAlign w:val="subscript"/>
        </w:rPr>
        <w:t xml:space="preserve"> </w:t>
      </w:r>
      <w:r>
        <w:t xml:space="preserve">as specified in </w:t>
      </w:r>
      <w:r w:rsidRPr="00F52E47">
        <w:t xml:space="preserve">Table </w:t>
      </w:r>
      <w:r>
        <w:t>4.2B.2.11.9</w:t>
      </w:r>
      <w:r w:rsidRPr="00F52E47">
        <w:t>-1.</w:t>
      </w:r>
    </w:p>
    <w:p w14:paraId="0DAE1DA1" w14:textId="77777777" w:rsidR="009F2DC6" w:rsidRDefault="009F2DC6" w:rsidP="009F2DC6">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6BB36414" w14:textId="77777777" w:rsidR="009F2DC6" w:rsidRDefault="009F2DC6" w:rsidP="009F2DC6">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5C13551D" w14:textId="77777777" w:rsidR="009F2DC6" w:rsidRDefault="009F2DC6" w:rsidP="009F2DC6">
      <w:pPr>
        <w:spacing w:after="0"/>
      </w:pPr>
    </w:p>
    <w:p w14:paraId="6CB5317E" w14:textId="77777777" w:rsidR="009F2DC6" w:rsidRDefault="009F2DC6" w:rsidP="009F2DC6">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7E38A78E" w14:textId="77777777" w:rsidR="009F2DC6" w:rsidRPr="00885F53" w:rsidRDefault="009F2DC6" w:rsidP="009F2DC6">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9F2DC6" w:rsidRPr="00885F53" w14:paraId="1B03C6BD"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80EB4B" w14:textId="77777777" w:rsidR="009F2DC6" w:rsidRPr="00885F53" w:rsidRDefault="009F2DC6" w:rsidP="008B25C8">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2CF8E11" w14:textId="77777777" w:rsidR="009F2DC6" w:rsidRPr="00885F53" w:rsidRDefault="009F2DC6" w:rsidP="008B25C8">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F89D248" w14:textId="77777777" w:rsidR="009F2DC6" w:rsidRPr="00885F53" w:rsidRDefault="009F2DC6" w:rsidP="008B25C8">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554DF29" w14:textId="77777777" w:rsidR="009F2DC6" w:rsidRPr="00885F53" w:rsidRDefault="009F2DC6" w:rsidP="008B25C8">
            <w:pPr>
              <w:pStyle w:val="TAH"/>
              <w:rPr>
                <w:rFonts w:cs="Arial"/>
                <w:vertAlign w:val="subscript"/>
                <w:lang w:eastAsia="zh-CN"/>
              </w:rPr>
            </w:pPr>
            <w:r w:rsidRPr="00885F53">
              <w:t>T</w:t>
            </w:r>
            <w:r w:rsidRPr="00885F53">
              <w:rPr>
                <w:vertAlign w:val="subscript"/>
              </w:rPr>
              <w:t>evaluate,EUTRAN</w:t>
            </w:r>
            <w:r>
              <w:rPr>
                <w:vertAlign w:val="subscript"/>
              </w:rPr>
              <w:t>_RedCap_Relax</w:t>
            </w:r>
          </w:p>
          <w:p w14:paraId="4401FAEA" w14:textId="77777777" w:rsidR="009F2DC6" w:rsidRPr="00885F53" w:rsidRDefault="009F2DC6" w:rsidP="008B25C8">
            <w:pPr>
              <w:pStyle w:val="TAH"/>
              <w:rPr>
                <w:rFonts w:cs="Arial"/>
              </w:rPr>
            </w:pPr>
            <w:r w:rsidRPr="00885F53">
              <w:rPr>
                <w:rFonts w:cs="Arial"/>
              </w:rPr>
              <w:t>[s] (number of DRX cycles)</w:t>
            </w:r>
          </w:p>
        </w:tc>
      </w:tr>
      <w:tr w:rsidR="009F2DC6" w:rsidRPr="00885F53" w14:paraId="56000F70"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EC116E" w14:textId="77777777" w:rsidR="009F2DC6" w:rsidRPr="00885F53" w:rsidRDefault="009F2DC6" w:rsidP="008B25C8">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D65A1D2" w14:textId="77777777" w:rsidR="009F2DC6" w:rsidRPr="00885F53" w:rsidRDefault="009F2DC6" w:rsidP="008B25C8">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EFDCEAE"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EEB76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9F2DC6" w:rsidRPr="00885F53" w14:paraId="457023F1"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5D2E1A" w14:textId="77777777" w:rsidR="009F2DC6" w:rsidRPr="00885F53" w:rsidRDefault="009F2DC6" w:rsidP="008B25C8">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20BE834C" w14:textId="77777777" w:rsidR="009F2DC6" w:rsidRPr="00885F53" w:rsidRDefault="009F2DC6" w:rsidP="008B25C8">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BFCB02"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3DBE1BF" w14:textId="77777777" w:rsidR="009F2DC6" w:rsidRPr="00885F53" w:rsidRDefault="009F2DC6" w:rsidP="008B25C8">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9F2DC6" w:rsidRPr="00885F53" w14:paraId="104B656C"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A1FC04B" w14:textId="77777777" w:rsidR="009F2DC6" w:rsidRPr="00885F53" w:rsidRDefault="009F2DC6" w:rsidP="008B25C8">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F210518" w14:textId="77777777" w:rsidR="009F2DC6" w:rsidRPr="00885F53" w:rsidRDefault="009F2DC6" w:rsidP="008B25C8">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0CD2956" w14:textId="77777777" w:rsidR="009F2DC6" w:rsidRPr="00885F53" w:rsidRDefault="009F2DC6" w:rsidP="008B25C8">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9B783E2" w14:textId="77777777" w:rsidR="009F2DC6" w:rsidRPr="00885F53" w:rsidRDefault="009F2DC6" w:rsidP="008B25C8">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9F2DC6" w:rsidRPr="00885F53" w14:paraId="7852456B" w14:textId="77777777" w:rsidTr="008B25C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7E9E80" w14:textId="77777777" w:rsidR="009F2DC6" w:rsidRPr="00885F53" w:rsidRDefault="009F2DC6" w:rsidP="008B25C8">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0F936C2B" w14:textId="77777777" w:rsidR="009F2DC6" w:rsidRPr="000D108A" w:rsidRDefault="009F2DC6" w:rsidP="008B25C8">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5A97508" w14:textId="77777777" w:rsidR="009F2DC6" w:rsidRPr="00885F53" w:rsidRDefault="009F2DC6" w:rsidP="008B25C8">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0FB6B5A" w14:textId="77777777" w:rsidR="009F2DC6" w:rsidRPr="00885F53" w:rsidRDefault="009F2DC6" w:rsidP="008B25C8">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9F2DC6" w:rsidRPr="00885F53" w14:paraId="70704B34" w14:textId="77777777" w:rsidTr="008B25C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73DFF1A" w14:textId="77777777" w:rsidR="009F2DC6" w:rsidRPr="000D108A" w:rsidRDefault="009F2DC6" w:rsidP="008B25C8">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F020407" w14:textId="77777777" w:rsidR="009F2DC6" w:rsidRDefault="009F2DC6" w:rsidP="009F2DC6">
      <w:pPr>
        <w:rPr>
          <w:lang w:val="en-US"/>
        </w:rPr>
      </w:pPr>
    </w:p>
    <w:p w14:paraId="2B613704" w14:textId="77777777" w:rsidR="009F2DC6" w:rsidRPr="00327784" w:rsidRDefault="009F2DC6" w:rsidP="009F2DC6">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Pr="00327784">
        <w:rPr>
          <w:lang w:val="en-US"/>
        </w:rPr>
        <w:t xml:space="preserve">(Frequency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9F2DC6" w:rsidRPr="00885F53" w14:paraId="58ED3DE4"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B887051" w14:textId="77777777" w:rsidR="009F2DC6" w:rsidRPr="00885F53" w:rsidRDefault="009F2DC6" w:rsidP="008B25C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49A16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C2AFCF"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DF708B"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01E32802"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C32EA"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A01BD"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19B7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A636" w14:textId="77777777" w:rsidR="009F2DC6" w:rsidRPr="00885F53" w:rsidRDefault="009F2DC6" w:rsidP="008B25C8">
            <w:pPr>
              <w:pStyle w:val="TAH"/>
            </w:pPr>
          </w:p>
        </w:tc>
      </w:tr>
      <w:tr w:rsidR="009F2DC6" w:rsidRPr="00885F53" w14:paraId="0861DE73"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285A9"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44E48F6"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A51E86B"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34E2804"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0ACC0E76"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2D9F8FB6"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5D58F9DB"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9761E00"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369BEDE"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0C72E02B"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53871A"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E0E7E6E" w14:textId="77777777" w:rsidR="009F2DC6" w:rsidRDefault="009F2DC6" w:rsidP="009F2DC6">
      <w:pPr>
        <w:rPr>
          <w:noProof/>
        </w:rPr>
      </w:pPr>
    </w:p>
    <w:p w14:paraId="7D150D43" w14:textId="77777777" w:rsidR="009F2DC6" w:rsidRPr="00327784" w:rsidRDefault="009F2DC6" w:rsidP="009F2DC6">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F2DC6" w:rsidRPr="00B85562" w14:paraId="79DEAD23" w14:textId="77777777" w:rsidTr="008B25C8">
        <w:trPr>
          <w:trHeight w:val="1692"/>
        </w:trPr>
        <w:tc>
          <w:tcPr>
            <w:tcW w:w="1198" w:type="dxa"/>
            <w:hideMark/>
          </w:tcPr>
          <w:p w14:paraId="2BAAB23C" w14:textId="77777777" w:rsidR="009F2DC6" w:rsidRPr="00B11B68" w:rsidRDefault="009F2DC6"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4E847B0B" w14:textId="77777777" w:rsidR="009F2DC6" w:rsidRPr="00B11B68" w:rsidRDefault="009F2DC6" w:rsidP="008B25C8">
            <w:pPr>
              <w:rPr>
                <w:rFonts w:ascii="Arial" w:hAnsi="Arial" w:cs="Arial"/>
                <w:sz w:val="18"/>
                <w:lang w:val="en-US"/>
              </w:rPr>
            </w:pPr>
            <w:r w:rsidRPr="00B11B68">
              <w:rPr>
                <w:rFonts w:ascii="Arial" w:hAnsi="Arial" w:cs="Arial"/>
                <w:b/>
                <w:sz w:val="18"/>
              </w:rPr>
              <w:t>DRX cycle length [s]</w:t>
            </w:r>
          </w:p>
        </w:tc>
        <w:tc>
          <w:tcPr>
            <w:tcW w:w="930" w:type="dxa"/>
            <w:hideMark/>
          </w:tcPr>
          <w:p w14:paraId="4B712744" w14:textId="77777777" w:rsidR="009F2DC6" w:rsidRPr="00B11B68" w:rsidRDefault="009F2DC6"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EFC467A"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3F2889F1"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140B14E" w14:textId="77777777" w:rsidR="009F2DC6" w:rsidRPr="00B11B68" w:rsidRDefault="009F2DC6"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9F2DC6" w:rsidRPr="00B85562" w14:paraId="3A4A7E34" w14:textId="77777777" w:rsidTr="008B25C8">
        <w:trPr>
          <w:trHeight w:val="673"/>
        </w:trPr>
        <w:tc>
          <w:tcPr>
            <w:tcW w:w="1198" w:type="dxa"/>
            <w:vMerge w:val="restart"/>
            <w:hideMark/>
          </w:tcPr>
          <w:p w14:paraId="6EA51392" w14:textId="77777777" w:rsidR="009F2DC6" w:rsidRPr="00B11B68" w:rsidRDefault="009F2DC6"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DECAB9E" w14:textId="77777777" w:rsidR="009F2DC6" w:rsidRPr="00B11B68" w:rsidRDefault="009F2DC6" w:rsidP="008B25C8">
            <w:pPr>
              <w:rPr>
                <w:rFonts w:ascii="Arial" w:hAnsi="Arial" w:cs="Arial"/>
                <w:sz w:val="18"/>
                <w:lang w:val="en-US"/>
              </w:rPr>
            </w:pPr>
            <w:r w:rsidRPr="00B11B68">
              <w:rPr>
                <w:rFonts w:ascii="Arial" w:hAnsi="Arial" w:cs="Arial"/>
                <w:sz w:val="18"/>
              </w:rPr>
              <w:t>0.32</w:t>
            </w:r>
          </w:p>
        </w:tc>
        <w:tc>
          <w:tcPr>
            <w:tcW w:w="930" w:type="dxa"/>
            <w:hideMark/>
          </w:tcPr>
          <w:p w14:paraId="0B80B5AD"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3C66930" w14:textId="77777777" w:rsidR="009F2DC6" w:rsidRPr="00B11B68" w:rsidRDefault="009F2DC6"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DBE513F" w14:textId="77777777" w:rsidR="009F2DC6" w:rsidRPr="00B11B68" w:rsidRDefault="009F2DC6"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93FAC90" w14:textId="77777777" w:rsidR="009F2DC6" w:rsidRPr="00896DB0" w:rsidRDefault="009F2DC6"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CBDF83" w14:textId="77777777" w:rsidR="009F2DC6" w:rsidRDefault="009F2DC6" w:rsidP="008B25C8">
            <w:pPr>
              <w:rPr>
                <w:rFonts w:ascii="Arial" w:hAnsi="Arial" w:cs="Arial"/>
                <w:sz w:val="18"/>
              </w:rPr>
            </w:pPr>
            <w:r w:rsidRPr="00896DB0">
              <w:rPr>
                <w:rFonts w:ascii="Arial" w:hAnsi="Arial" w:cs="Arial"/>
                <w:sz w:val="18"/>
              </w:rPr>
              <w:t>0.64 x K1 (2 x K1)</w:t>
            </w:r>
          </w:p>
        </w:tc>
      </w:tr>
      <w:tr w:rsidR="009F2DC6" w:rsidRPr="00B85562" w14:paraId="12E45789" w14:textId="77777777" w:rsidTr="008B25C8">
        <w:trPr>
          <w:trHeight w:val="336"/>
        </w:trPr>
        <w:tc>
          <w:tcPr>
            <w:tcW w:w="1198" w:type="dxa"/>
            <w:vMerge/>
            <w:hideMark/>
          </w:tcPr>
          <w:p w14:paraId="56D87405" w14:textId="77777777" w:rsidR="009F2DC6" w:rsidRPr="00B11B68" w:rsidRDefault="009F2DC6" w:rsidP="008B25C8">
            <w:pPr>
              <w:rPr>
                <w:rFonts w:ascii="Arial" w:hAnsi="Arial" w:cs="Arial"/>
                <w:sz w:val="18"/>
                <w:lang w:val="en-US"/>
              </w:rPr>
            </w:pPr>
          </w:p>
        </w:tc>
        <w:tc>
          <w:tcPr>
            <w:tcW w:w="751" w:type="dxa"/>
            <w:hideMark/>
          </w:tcPr>
          <w:p w14:paraId="48E7C992" w14:textId="77777777" w:rsidR="009F2DC6" w:rsidRPr="00B11B68" w:rsidRDefault="009F2DC6" w:rsidP="008B25C8">
            <w:pPr>
              <w:rPr>
                <w:rFonts w:ascii="Arial" w:hAnsi="Arial" w:cs="Arial"/>
                <w:sz w:val="18"/>
                <w:lang w:val="en-US"/>
              </w:rPr>
            </w:pPr>
            <w:r w:rsidRPr="00B11B68">
              <w:rPr>
                <w:rFonts w:ascii="Arial" w:hAnsi="Arial" w:cs="Arial"/>
                <w:sz w:val="18"/>
              </w:rPr>
              <w:t>0.64</w:t>
            </w:r>
          </w:p>
        </w:tc>
        <w:tc>
          <w:tcPr>
            <w:tcW w:w="930" w:type="dxa"/>
            <w:hideMark/>
          </w:tcPr>
          <w:p w14:paraId="7F2CB323"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0E14265" w14:textId="77777777" w:rsidR="009F2DC6" w:rsidRPr="00B11B68" w:rsidRDefault="009F2DC6" w:rsidP="008B25C8">
            <w:pPr>
              <w:rPr>
                <w:rFonts w:ascii="Arial" w:hAnsi="Arial" w:cs="Arial"/>
                <w:sz w:val="18"/>
                <w:lang w:val="en-US"/>
              </w:rPr>
            </w:pPr>
          </w:p>
        </w:tc>
        <w:tc>
          <w:tcPr>
            <w:tcW w:w="1860" w:type="dxa"/>
            <w:hideMark/>
          </w:tcPr>
          <w:p w14:paraId="0CBD0020" w14:textId="77777777" w:rsidR="009F2DC6" w:rsidRPr="00896DB0" w:rsidRDefault="009F2DC6"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9BA8099" w14:textId="77777777" w:rsidR="009F2DC6" w:rsidRPr="00B11B68"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64DE97BB" w14:textId="77777777" w:rsidTr="008B25C8">
        <w:trPr>
          <w:trHeight w:val="336"/>
        </w:trPr>
        <w:tc>
          <w:tcPr>
            <w:tcW w:w="1198" w:type="dxa"/>
            <w:vMerge/>
            <w:hideMark/>
          </w:tcPr>
          <w:p w14:paraId="5CFED01A" w14:textId="77777777" w:rsidR="009F2DC6" w:rsidRPr="00B11B68" w:rsidRDefault="009F2DC6" w:rsidP="008B25C8">
            <w:pPr>
              <w:rPr>
                <w:rFonts w:ascii="Arial" w:hAnsi="Arial" w:cs="Arial"/>
                <w:sz w:val="18"/>
                <w:lang w:val="en-US"/>
              </w:rPr>
            </w:pPr>
          </w:p>
        </w:tc>
        <w:tc>
          <w:tcPr>
            <w:tcW w:w="751" w:type="dxa"/>
            <w:hideMark/>
          </w:tcPr>
          <w:p w14:paraId="36824B2A" w14:textId="77777777" w:rsidR="009F2DC6" w:rsidRPr="00B11B68" w:rsidRDefault="009F2DC6" w:rsidP="008B25C8">
            <w:pPr>
              <w:rPr>
                <w:rFonts w:ascii="Arial" w:hAnsi="Arial" w:cs="Arial"/>
                <w:sz w:val="18"/>
                <w:lang w:val="en-US"/>
              </w:rPr>
            </w:pPr>
            <w:r w:rsidRPr="00B11B68">
              <w:rPr>
                <w:rFonts w:ascii="Arial" w:hAnsi="Arial" w:cs="Arial"/>
                <w:sz w:val="18"/>
              </w:rPr>
              <w:t>1.28</w:t>
            </w:r>
          </w:p>
        </w:tc>
        <w:tc>
          <w:tcPr>
            <w:tcW w:w="930" w:type="dxa"/>
            <w:hideMark/>
          </w:tcPr>
          <w:p w14:paraId="3F8A5C4E"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A03F234" w14:textId="77777777" w:rsidR="009F2DC6" w:rsidRPr="00B11B68" w:rsidRDefault="009F2DC6" w:rsidP="008B25C8">
            <w:pPr>
              <w:rPr>
                <w:rFonts w:ascii="Arial" w:hAnsi="Arial" w:cs="Arial"/>
                <w:sz w:val="18"/>
                <w:lang w:val="en-US"/>
              </w:rPr>
            </w:pPr>
          </w:p>
        </w:tc>
        <w:tc>
          <w:tcPr>
            <w:tcW w:w="1860" w:type="dxa"/>
            <w:hideMark/>
          </w:tcPr>
          <w:p w14:paraId="446F94E0" w14:textId="77777777" w:rsidR="009F2DC6" w:rsidRPr="00896DB0"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7AF2301" w14:textId="77777777" w:rsidR="009F2DC6" w:rsidRPr="00B11B68"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23068CF8" w14:textId="77777777" w:rsidTr="008B25C8">
        <w:trPr>
          <w:trHeight w:val="336"/>
        </w:trPr>
        <w:tc>
          <w:tcPr>
            <w:tcW w:w="1198" w:type="dxa"/>
            <w:vMerge/>
            <w:hideMark/>
          </w:tcPr>
          <w:p w14:paraId="4A6FCDE1" w14:textId="77777777" w:rsidR="009F2DC6" w:rsidRPr="00B11B68" w:rsidRDefault="009F2DC6" w:rsidP="008B25C8">
            <w:pPr>
              <w:rPr>
                <w:rFonts w:ascii="Arial" w:hAnsi="Arial" w:cs="Arial"/>
                <w:sz w:val="18"/>
                <w:lang w:val="en-US"/>
              </w:rPr>
            </w:pPr>
          </w:p>
        </w:tc>
        <w:tc>
          <w:tcPr>
            <w:tcW w:w="751" w:type="dxa"/>
            <w:hideMark/>
          </w:tcPr>
          <w:p w14:paraId="3E3A0EA0" w14:textId="77777777" w:rsidR="009F2DC6" w:rsidRPr="00B11B68" w:rsidRDefault="009F2DC6" w:rsidP="008B25C8">
            <w:pPr>
              <w:rPr>
                <w:rFonts w:ascii="Arial" w:hAnsi="Arial" w:cs="Arial"/>
                <w:sz w:val="18"/>
                <w:lang w:val="en-US"/>
              </w:rPr>
            </w:pPr>
            <w:r w:rsidRPr="00B11B68">
              <w:rPr>
                <w:rFonts w:ascii="Arial" w:hAnsi="Arial" w:cs="Arial"/>
                <w:sz w:val="18"/>
              </w:rPr>
              <w:t>2.56</w:t>
            </w:r>
          </w:p>
        </w:tc>
        <w:tc>
          <w:tcPr>
            <w:tcW w:w="930" w:type="dxa"/>
            <w:hideMark/>
          </w:tcPr>
          <w:p w14:paraId="544FDA74"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67C752D" w14:textId="77777777" w:rsidR="009F2DC6" w:rsidRPr="00B11B68" w:rsidRDefault="009F2DC6" w:rsidP="008B25C8">
            <w:pPr>
              <w:rPr>
                <w:rFonts w:ascii="Arial" w:hAnsi="Arial" w:cs="Arial"/>
                <w:sz w:val="18"/>
                <w:lang w:val="en-US"/>
              </w:rPr>
            </w:pPr>
          </w:p>
        </w:tc>
        <w:tc>
          <w:tcPr>
            <w:tcW w:w="1860" w:type="dxa"/>
            <w:hideMark/>
          </w:tcPr>
          <w:p w14:paraId="3FA7FB71" w14:textId="77777777" w:rsidR="009F2DC6" w:rsidRPr="00896DB0"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A65EB74" w14:textId="77777777" w:rsidR="009F2DC6" w:rsidRPr="00B11B68" w:rsidRDefault="009F2DC6"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5330E3DF" w14:textId="77777777" w:rsidTr="008B25C8">
        <w:trPr>
          <w:trHeight w:val="336"/>
        </w:trPr>
        <w:tc>
          <w:tcPr>
            <w:tcW w:w="9016" w:type="dxa"/>
            <w:gridSpan w:val="6"/>
          </w:tcPr>
          <w:p w14:paraId="4D5AD90A" w14:textId="77777777" w:rsidR="009F2DC6" w:rsidRPr="0075428D" w:rsidRDefault="009F2DC6" w:rsidP="008B25C8">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31453165" w14:textId="77777777" w:rsidR="009F2DC6" w:rsidRPr="0075428D" w:rsidRDefault="009F2DC6" w:rsidP="008B25C8">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4684C496" w14:textId="77777777" w:rsidR="009F2DC6" w:rsidRPr="0075428D" w:rsidRDefault="009F2DC6" w:rsidP="008B25C8">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6E76809C" w14:textId="77777777" w:rsidR="009F2DC6" w:rsidRPr="0082197E" w:rsidRDefault="009F2DC6" w:rsidP="008B25C8">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5A2BDF4" w14:textId="77777777" w:rsidR="009F2DC6" w:rsidRPr="00F52E47" w:rsidRDefault="009F2DC6" w:rsidP="009F2DC6">
      <w:pPr>
        <w:rPr>
          <w:lang w:eastAsia="zh-CN"/>
        </w:rPr>
      </w:pPr>
    </w:p>
    <w:p w14:paraId="1F5DE840" w14:textId="77777777" w:rsidR="009F2DC6" w:rsidRDefault="009F2DC6" w:rsidP="009F2DC6">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70A391F9"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4E23FC89" w14:textId="77777777" w:rsidR="009F2DC6" w:rsidRPr="00AD77EE" w:rsidRDefault="009F2DC6" w:rsidP="009F2DC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559BF001"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5A534734" w14:textId="77777777" w:rsidR="009F2DC6" w:rsidRPr="00AD77EE" w:rsidRDefault="009F2DC6" w:rsidP="009F2DC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7DF84DC" w14:textId="77777777" w:rsidR="009F2DC6" w:rsidRDefault="009F2DC6" w:rsidP="009F2DC6">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4F8C622" w14:textId="77777777" w:rsidR="009F2DC6" w:rsidRDefault="009F2DC6" w:rsidP="009F2DC6">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4.2B.2.11.10</w:t>
      </w:r>
      <w:r w:rsidRPr="00AD77EE">
        <w:t>-1.</w:t>
      </w:r>
    </w:p>
    <w:p w14:paraId="36D5FADE" w14:textId="77777777" w:rsidR="009F2DC6" w:rsidRDefault="009F2DC6" w:rsidP="009F2DC6">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4.2B.2.11.10</w:t>
      </w:r>
      <w:r w:rsidRPr="00AD77EE">
        <w:t>-1.</w:t>
      </w:r>
    </w:p>
    <w:p w14:paraId="4A05DB6F" w14:textId="77777777" w:rsidR="009F2DC6" w:rsidRDefault="009F2DC6" w:rsidP="009F2DC6">
      <w:pPr>
        <w:pStyle w:val="B10"/>
      </w:pPr>
      <w:r w:rsidRPr="00D56527">
        <w:t>-</w:t>
      </w:r>
      <w:r w:rsidRPr="00D56527">
        <w:tab/>
      </w:r>
      <w:r w:rsidRPr="000D108A">
        <w:rPr>
          <w:rFonts w:cs="v4.2.0"/>
        </w:rPr>
        <w:t>T</w:t>
      </w:r>
      <w:r w:rsidRPr="000D108A">
        <w:rPr>
          <w:rFonts w:cs="v4.2.0"/>
          <w:vertAlign w:val="subscript"/>
        </w:rPr>
        <w:t>evaluate,EUTRAN</w:t>
      </w:r>
      <w:r>
        <w:rPr>
          <w:vertAlign w:val="subscript"/>
        </w:rPr>
        <w:t>_RedCap_Relax</w:t>
      </w:r>
      <w:r w:rsidRPr="000D108A">
        <w:rPr>
          <w:rFonts w:cs="v4.2.0"/>
          <w:vertAlign w:val="subscript"/>
        </w:rPr>
        <w:t xml:space="preserve"> </w:t>
      </w:r>
      <w:r w:rsidRPr="000D108A">
        <w:t xml:space="preserve">as specified in Table </w:t>
      </w:r>
      <w:r>
        <w:t>4.2B.2.11</w:t>
      </w:r>
      <w:r w:rsidRPr="000D108A">
        <w:t>.</w:t>
      </w:r>
      <w:r>
        <w:t>10</w:t>
      </w:r>
      <w:r w:rsidRPr="009449C0">
        <w:t>-1.</w:t>
      </w:r>
    </w:p>
    <w:p w14:paraId="5DC0016C" w14:textId="77777777" w:rsidR="009F2DC6" w:rsidRDefault="009F2DC6" w:rsidP="009F2DC6">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2A036CBE" w14:textId="77777777" w:rsidR="009F2DC6" w:rsidRDefault="009F2DC6" w:rsidP="009F2DC6">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606F8D10" w14:textId="77777777" w:rsidR="009F2DC6" w:rsidRDefault="009F2DC6" w:rsidP="009F2DC6">
      <w:pPr>
        <w:pStyle w:val="B10"/>
      </w:pPr>
    </w:p>
    <w:p w14:paraId="32838910" w14:textId="77777777" w:rsidR="009F2DC6" w:rsidRPr="009449C0" w:rsidRDefault="009F2DC6" w:rsidP="009F2DC6">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7B2DF404" w14:textId="77777777" w:rsidR="009F2DC6" w:rsidRPr="00D56527" w:rsidRDefault="009F2DC6" w:rsidP="009F2DC6">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9F2DC6" w:rsidRPr="00D56527" w14:paraId="59E06A22"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CF7290D" w14:textId="77777777" w:rsidR="009F2DC6" w:rsidRPr="00D56527" w:rsidRDefault="009F2DC6" w:rsidP="008B25C8">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0EEAB45" w14:textId="77777777" w:rsidR="009F2DC6" w:rsidRPr="00D56527" w:rsidRDefault="009F2DC6" w:rsidP="008B25C8">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7F2D3DD8" w14:textId="77777777" w:rsidR="009F2DC6" w:rsidRPr="00D56527" w:rsidRDefault="009F2DC6" w:rsidP="008B25C8">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05AA8820" w14:textId="77777777" w:rsidR="009F2DC6" w:rsidRPr="00D56527" w:rsidRDefault="009F2DC6" w:rsidP="008B25C8">
            <w:pPr>
              <w:pStyle w:val="TAH"/>
              <w:rPr>
                <w:rFonts w:cs="Arial"/>
                <w:vertAlign w:val="subscript"/>
                <w:lang w:eastAsia="zh-CN"/>
              </w:rPr>
            </w:pPr>
            <w:r w:rsidRPr="00D56527">
              <w:t>T</w:t>
            </w:r>
            <w:r w:rsidRPr="00D56527">
              <w:rPr>
                <w:vertAlign w:val="subscript"/>
              </w:rPr>
              <w:t>evaluate,EUTRAN</w:t>
            </w:r>
            <w:r>
              <w:rPr>
                <w:vertAlign w:val="subscript"/>
              </w:rPr>
              <w:t>_RedCap_Relax</w:t>
            </w:r>
          </w:p>
          <w:p w14:paraId="7A34E274" w14:textId="77777777" w:rsidR="009F2DC6" w:rsidRPr="00D56527" w:rsidRDefault="009F2DC6" w:rsidP="008B25C8">
            <w:pPr>
              <w:pStyle w:val="TAH"/>
              <w:rPr>
                <w:rFonts w:cs="Arial"/>
              </w:rPr>
            </w:pPr>
            <w:r w:rsidRPr="00D56527">
              <w:rPr>
                <w:rFonts w:cs="Arial"/>
              </w:rPr>
              <w:t>[s] (number of DRX cycles)</w:t>
            </w:r>
          </w:p>
        </w:tc>
      </w:tr>
      <w:tr w:rsidR="009F2DC6" w:rsidRPr="00D56527" w14:paraId="10411028"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1548D12" w14:textId="77777777" w:rsidR="009F2DC6" w:rsidRPr="00D56527" w:rsidRDefault="009F2DC6" w:rsidP="008B25C8">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73B4A289" w14:textId="77777777" w:rsidR="009F2DC6" w:rsidRPr="000D108A" w:rsidRDefault="009F2DC6" w:rsidP="008B25C8">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3CC480B"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7EF4CBF2"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9F2DC6" w:rsidRPr="00D56527" w14:paraId="205F10BE"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B159125" w14:textId="77777777" w:rsidR="009F2DC6" w:rsidRPr="00D56527" w:rsidRDefault="009F2DC6" w:rsidP="008B25C8">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56DFE46" w14:textId="77777777" w:rsidR="009F2DC6" w:rsidRPr="000D108A" w:rsidRDefault="009F2DC6" w:rsidP="008B25C8">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7C0A85C"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5079EAC" w14:textId="77777777" w:rsidR="009F2DC6" w:rsidRPr="000D108A" w:rsidRDefault="009F2DC6" w:rsidP="008B25C8">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9F2DC6" w:rsidRPr="00D56527" w14:paraId="4CEA17D7"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A11FDD8" w14:textId="77777777" w:rsidR="009F2DC6" w:rsidRPr="00D56527" w:rsidRDefault="009F2DC6" w:rsidP="008B25C8">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1F4449D9" w14:textId="77777777" w:rsidR="009F2DC6" w:rsidRPr="000D108A" w:rsidRDefault="009F2DC6" w:rsidP="008B25C8">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D1BF69" w14:textId="77777777" w:rsidR="009F2DC6" w:rsidRPr="000D108A" w:rsidRDefault="009F2DC6" w:rsidP="008B25C8">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EA8CDC1" w14:textId="77777777" w:rsidR="009F2DC6" w:rsidRPr="000D108A" w:rsidRDefault="009F2DC6" w:rsidP="008B25C8">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9F2DC6" w:rsidRPr="00D56527" w14:paraId="35C6FFCF" w14:textId="77777777" w:rsidTr="00034E5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BA16BD2" w14:textId="77777777" w:rsidR="009F2DC6" w:rsidRPr="00D56527" w:rsidRDefault="009F2DC6" w:rsidP="008B25C8">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0AB23388" w14:textId="77777777" w:rsidR="009F2DC6" w:rsidRPr="000D108A" w:rsidRDefault="009F2DC6" w:rsidP="008B25C8">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716F8C85" w14:textId="77777777" w:rsidR="009F2DC6" w:rsidRPr="000D108A" w:rsidRDefault="009F2DC6" w:rsidP="008B25C8">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5F6EB949" w14:textId="77777777" w:rsidR="009F2DC6" w:rsidRPr="000D108A" w:rsidRDefault="009F2DC6" w:rsidP="008B25C8">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9F2DC6" w:rsidRPr="00885F53" w14:paraId="60E47373" w14:textId="77777777" w:rsidTr="00034E5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E507D52" w14:textId="77777777" w:rsidR="009F2DC6" w:rsidRPr="00885F53" w:rsidRDefault="009F2DC6" w:rsidP="008B25C8">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372DF99D" w14:textId="77777777" w:rsidR="009F2DC6" w:rsidRDefault="009F2DC6" w:rsidP="009F2DC6">
      <w:pPr>
        <w:rPr>
          <w:lang w:val="en-US"/>
        </w:rPr>
      </w:pPr>
    </w:p>
    <w:p w14:paraId="79CDD905" w14:textId="77777777" w:rsidR="009F2DC6" w:rsidRPr="00327784" w:rsidRDefault="009F2DC6" w:rsidP="009F2DC6">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9F2DC6" w:rsidRPr="00885F53" w14:paraId="69082F30" w14:textId="77777777" w:rsidTr="008B25C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0B7E9D" w14:textId="77777777" w:rsidR="009F2DC6" w:rsidRPr="00885F53" w:rsidRDefault="009F2DC6" w:rsidP="008B25C8">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053927"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E917D" w14:textId="77777777" w:rsidR="009F2DC6" w:rsidRPr="00885F53" w:rsidRDefault="009F2DC6" w:rsidP="008B25C8">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D06039" w14:textId="77777777" w:rsidR="009F2DC6" w:rsidRPr="00885F53" w:rsidRDefault="009F2DC6" w:rsidP="008B25C8">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9F2DC6" w:rsidRPr="00885F53" w14:paraId="35A9BE48" w14:textId="77777777" w:rsidTr="008B25C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074563"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DD7F6"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A88C" w14:textId="77777777" w:rsidR="009F2DC6" w:rsidRPr="00885F53" w:rsidRDefault="009F2DC6" w:rsidP="008B25C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D4D5" w14:textId="77777777" w:rsidR="009F2DC6" w:rsidRPr="00885F53" w:rsidRDefault="009F2DC6" w:rsidP="008B25C8">
            <w:pPr>
              <w:pStyle w:val="TAH"/>
            </w:pPr>
          </w:p>
        </w:tc>
      </w:tr>
      <w:tr w:rsidR="009F2DC6" w:rsidRPr="00885F53" w14:paraId="6D0E3581"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F58DE6" w14:textId="77777777" w:rsidR="009F2DC6" w:rsidRPr="00885F53" w:rsidRDefault="009F2DC6" w:rsidP="008B25C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6517DCF" w14:textId="77777777" w:rsidR="009F2DC6" w:rsidRPr="00885F53" w:rsidRDefault="009F2DC6" w:rsidP="008B25C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F542C18" w14:textId="77777777" w:rsidR="009F2DC6" w:rsidRPr="00885F53" w:rsidRDefault="009F2DC6" w:rsidP="008B25C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B2C498A" w14:textId="77777777" w:rsidR="009F2DC6" w:rsidRPr="00885F53" w:rsidRDefault="009F2DC6" w:rsidP="008B25C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9F2DC6" w:rsidRPr="00885F53" w14:paraId="329047DB" w14:textId="77777777" w:rsidTr="008B25C8">
        <w:trPr>
          <w:cantSplit/>
          <w:jc w:val="center"/>
        </w:trPr>
        <w:tc>
          <w:tcPr>
            <w:tcW w:w="0" w:type="auto"/>
            <w:tcBorders>
              <w:top w:val="single" w:sz="4" w:space="0" w:color="auto"/>
              <w:left w:val="single" w:sz="4" w:space="0" w:color="auto"/>
              <w:bottom w:val="single" w:sz="4" w:space="0" w:color="auto"/>
              <w:right w:val="single" w:sz="4" w:space="0" w:color="auto"/>
            </w:tcBorders>
          </w:tcPr>
          <w:p w14:paraId="5527982A" w14:textId="77777777" w:rsidR="009F2DC6" w:rsidRPr="00C23796" w:rsidRDefault="009F2DC6" w:rsidP="008B25C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B05584D" w14:textId="77777777" w:rsidR="009F2DC6" w:rsidRPr="006F2E0A" w:rsidRDefault="009F2DC6" w:rsidP="008B25C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7196208" w14:textId="77777777" w:rsidR="009F2DC6" w:rsidRPr="006F2E0A" w:rsidRDefault="009F2DC6" w:rsidP="008B25C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3D2A1A7" w14:textId="77777777" w:rsidR="009F2DC6" w:rsidRPr="006F2E0A" w:rsidRDefault="009F2DC6" w:rsidP="008B25C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9F2DC6" w:rsidRPr="00885F53" w14:paraId="6EB7678A" w14:textId="77777777" w:rsidTr="008B25C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215B46" w14:textId="77777777" w:rsidR="009F2DC6" w:rsidRPr="00885F53" w:rsidRDefault="009F2DC6" w:rsidP="008B25C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D0C148B" w14:textId="77777777" w:rsidR="009F2DC6" w:rsidRDefault="009F2DC6" w:rsidP="009F2DC6">
      <w:pPr>
        <w:rPr>
          <w:noProof/>
        </w:rPr>
      </w:pPr>
    </w:p>
    <w:p w14:paraId="237CD245" w14:textId="77777777" w:rsidR="009F2DC6" w:rsidRPr="00327784" w:rsidRDefault="009F2DC6" w:rsidP="009F2DC6">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9F2DC6" w:rsidRPr="00B85562" w14:paraId="44C37D72" w14:textId="77777777" w:rsidTr="008B25C8">
        <w:trPr>
          <w:trHeight w:val="1692"/>
        </w:trPr>
        <w:tc>
          <w:tcPr>
            <w:tcW w:w="1198" w:type="dxa"/>
            <w:hideMark/>
          </w:tcPr>
          <w:p w14:paraId="069B5645" w14:textId="77777777" w:rsidR="009F2DC6" w:rsidRPr="00B11B68" w:rsidRDefault="009F2DC6" w:rsidP="008B25C8">
            <w:pPr>
              <w:rPr>
                <w:rFonts w:ascii="Arial" w:hAnsi="Arial" w:cs="Arial"/>
                <w:sz w:val="18"/>
                <w:lang w:val="en-US"/>
              </w:rPr>
            </w:pPr>
            <w:r w:rsidRPr="00B11B68">
              <w:rPr>
                <w:rFonts w:ascii="Arial" w:hAnsi="Arial" w:cs="Arial"/>
                <w:b/>
                <w:sz w:val="18"/>
              </w:rPr>
              <w:t>eDRX_IDLE cycle length [s]</w:t>
            </w:r>
          </w:p>
        </w:tc>
        <w:tc>
          <w:tcPr>
            <w:tcW w:w="751" w:type="dxa"/>
            <w:hideMark/>
          </w:tcPr>
          <w:p w14:paraId="10494732" w14:textId="77777777" w:rsidR="009F2DC6" w:rsidRPr="00B11B68" w:rsidRDefault="009F2DC6" w:rsidP="008B25C8">
            <w:pPr>
              <w:rPr>
                <w:rFonts w:ascii="Arial" w:hAnsi="Arial" w:cs="Arial"/>
                <w:sz w:val="18"/>
                <w:lang w:val="en-US"/>
              </w:rPr>
            </w:pPr>
            <w:r w:rsidRPr="00B11B68">
              <w:rPr>
                <w:rFonts w:ascii="Arial" w:hAnsi="Arial" w:cs="Arial"/>
                <w:b/>
                <w:sz w:val="18"/>
              </w:rPr>
              <w:t>DRX cycle length [s]</w:t>
            </w:r>
          </w:p>
        </w:tc>
        <w:tc>
          <w:tcPr>
            <w:tcW w:w="930" w:type="dxa"/>
            <w:hideMark/>
          </w:tcPr>
          <w:p w14:paraId="663D107E" w14:textId="77777777" w:rsidR="009F2DC6" w:rsidRPr="00B11B68" w:rsidRDefault="009F2DC6" w:rsidP="008B25C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FAEAEFA"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7B7B9AA9" w14:textId="77777777" w:rsidR="009F2DC6" w:rsidRPr="00B11B68" w:rsidRDefault="009F2DC6" w:rsidP="008B25C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FE95089" w14:textId="77777777" w:rsidR="009F2DC6" w:rsidRPr="00B11B68" w:rsidRDefault="009F2DC6" w:rsidP="008B25C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9F2DC6" w:rsidRPr="00B85562" w14:paraId="0EA45A55" w14:textId="77777777" w:rsidTr="008B25C8">
        <w:trPr>
          <w:trHeight w:val="673"/>
        </w:trPr>
        <w:tc>
          <w:tcPr>
            <w:tcW w:w="1198" w:type="dxa"/>
            <w:vMerge w:val="restart"/>
            <w:hideMark/>
          </w:tcPr>
          <w:p w14:paraId="1AB06AEA" w14:textId="77777777" w:rsidR="009F2DC6" w:rsidRPr="00B11B68" w:rsidRDefault="009F2DC6" w:rsidP="008B25C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D024714" w14:textId="77777777" w:rsidR="009F2DC6" w:rsidRPr="00B11B68" w:rsidRDefault="009F2DC6" w:rsidP="008B25C8">
            <w:pPr>
              <w:rPr>
                <w:rFonts w:ascii="Arial" w:hAnsi="Arial" w:cs="Arial"/>
                <w:sz w:val="18"/>
                <w:lang w:val="en-US"/>
              </w:rPr>
            </w:pPr>
            <w:r w:rsidRPr="00B11B68">
              <w:rPr>
                <w:rFonts w:ascii="Arial" w:hAnsi="Arial" w:cs="Arial"/>
                <w:sz w:val="18"/>
              </w:rPr>
              <w:t>0.32</w:t>
            </w:r>
          </w:p>
        </w:tc>
        <w:tc>
          <w:tcPr>
            <w:tcW w:w="930" w:type="dxa"/>
            <w:hideMark/>
          </w:tcPr>
          <w:p w14:paraId="5B6DD3AF"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F5EBF83" w14:textId="77777777" w:rsidR="009F2DC6" w:rsidRPr="00B11B68" w:rsidRDefault="009F2DC6" w:rsidP="008B25C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0E5BD64" w14:textId="77777777" w:rsidR="009F2DC6" w:rsidRPr="00B11B68" w:rsidRDefault="009F2DC6" w:rsidP="008B25C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89F4CAA" w14:textId="77777777" w:rsidR="009F2DC6" w:rsidRPr="00896DB0" w:rsidRDefault="009F2DC6" w:rsidP="008B25C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24CFD75" w14:textId="77777777" w:rsidR="009F2DC6" w:rsidRDefault="009F2DC6" w:rsidP="008B25C8">
            <w:pPr>
              <w:rPr>
                <w:rFonts w:ascii="Arial" w:hAnsi="Arial" w:cs="Arial"/>
                <w:sz w:val="18"/>
              </w:rPr>
            </w:pPr>
            <w:r w:rsidRPr="00896DB0">
              <w:rPr>
                <w:rFonts w:ascii="Arial" w:hAnsi="Arial" w:cs="Arial"/>
                <w:sz w:val="18"/>
              </w:rPr>
              <w:t>0.64 x K1 (2 x M2 x K1)</w:t>
            </w:r>
          </w:p>
        </w:tc>
      </w:tr>
      <w:tr w:rsidR="009F2DC6" w:rsidRPr="00B85562" w14:paraId="23FE5C67" w14:textId="77777777" w:rsidTr="008B25C8">
        <w:trPr>
          <w:trHeight w:val="336"/>
        </w:trPr>
        <w:tc>
          <w:tcPr>
            <w:tcW w:w="1198" w:type="dxa"/>
            <w:vMerge/>
            <w:hideMark/>
          </w:tcPr>
          <w:p w14:paraId="522A26D9" w14:textId="77777777" w:rsidR="009F2DC6" w:rsidRPr="00B11B68" w:rsidRDefault="009F2DC6" w:rsidP="008B25C8">
            <w:pPr>
              <w:rPr>
                <w:rFonts w:ascii="Arial" w:hAnsi="Arial" w:cs="Arial"/>
                <w:sz w:val="18"/>
                <w:lang w:val="en-US"/>
              </w:rPr>
            </w:pPr>
          </w:p>
        </w:tc>
        <w:tc>
          <w:tcPr>
            <w:tcW w:w="751" w:type="dxa"/>
            <w:hideMark/>
          </w:tcPr>
          <w:p w14:paraId="362146F9" w14:textId="77777777" w:rsidR="009F2DC6" w:rsidRPr="00B11B68" w:rsidRDefault="009F2DC6" w:rsidP="008B25C8">
            <w:pPr>
              <w:rPr>
                <w:rFonts w:ascii="Arial" w:hAnsi="Arial" w:cs="Arial"/>
                <w:sz w:val="18"/>
                <w:lang w:val="en-US"/>
              </w:rPr>
            </w:pPr>
            <w:r w:rsidRPr="00B11B68">
              <w:rPr>
                <w:rFonts w:ascii="Arial" w:hAnsi="Arial" w:cs="Arial"/>
                <w:sz w:val="18"/>
              </w:rPr>
              <w:t>0.64</w:t>
            </w:r>
          </w:p>
        </w:tc>
        <w:tc>
          <w:tcPr>
            <w:tcW w:w="930" w:type="dxa"/>
            <w:hideMark/>
          </w:tcPr>
          <w:p w14:paraId="35AC86C4"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36BACB8B" w14:textId="77777777" w:rsidR="009F2DC6" w:rsidRPr="00B11B68" w:rsidRDefault="009F2DC6" w:rsidP="008B25C8">
            <w:pPr>
              <w:rPr>
                <w:rFonts w:ascii="Arial" w:hAnsi="Arial" w:cs="Arial"/>
                <w:sz w:val="18"/>
                <w:lang w:val="en-US"/>
              </w:rPr>
            </w:pPr>
          </w:p>
        </w:tc>
        <w:tc>
          <w:tcPr>
            <w:tcW w:w="1860" w:type="dxa"/>
            <w:hideMark/>
          </w:tcPr>
          <w:p w14:paraId="371F7222" w14:textId="77777777" w:rsidR="009F2DC6" w:rsidRPr="00896DB0" w:rsidRDefault="009F2DC6" w:rsidP="008B25C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C6A45A3" w14:textId="77777777" w:rsidR="009F2DC6" w:rsidRPr="00B11B68"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1827BD77" w14:textId="77777777" w:rsidTr="008B25C8">
        <w:trPr>
          <w:trHeight w:val="336"/>
        </w:trPr>
        <w:tc>
          <w:tcPr>
            <w:tcW w:w="1198" w:type="dxa"/>
            <w:vMerge/>
            <w:hideMark/>
          </w:tcPr>
          <w:p w14:paraId="702B9B41" w14:textId="77777777" w:rsidR="009F2DC6" w:rsidRPr="00B11B68" w:rsidRDefault="009F2DC6" w:rsidP="008B25C8">
            <w:pPr>
              <w:rPr>
                <w:rFonts w:ascii="Arial" w:hAnsi="Arial" w:cs="Arial"/>
                <w:sz w:val="18"/>
                <w:lang w:val="en-US"/>
              </w:rPr>
            </w:pPr>
          </w:p>
        </w:tc>
        <w:tc>
          <w:tcPr>
            <w:tcW w:w="751" w:type="dxa"/>
            <w:hideMark/>
          </w:tcPr>
          <w:p w14:paraId="53F00386" w14:textId="77777777" w:rsidR="009F2DC6" w:rsidRPr="00B11B68" w:rsidRDefault="009F2DC6" w:rsidP="008B25C8">
            <w:pPr>
              <w:rPr>
                <w:rFonts w:ascii="Arial" w:hAnsi="Arial" w:cs="Arial"/>
                <w:sz w:val="18"/>
                <w:lang w:val="en-US"/>
              </w:rPr>
            </w:pPr>
            <w:r w:rsidRPr="00B11B68">
              <w:rPr>
                <w:rFonts w:ascii="Arial" w:hAnsi="Arial" w:cs="Arial"/>
                <w:sz w:val="18"/>
              </w:rPr>
              <w:t>1.28</w:t>
            </w:r>
          </w:p>
        </w:tc>
        <w:tc>
          <w:tcPr>
            <w:tcW w:w="930" w:type="dxa"/>
            <w:hideMark/>
          </w:tcPr>
          <w:p w14:paraId="39C40FB6"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19B7F67" w14:textId="77777777" w:rsidR="009F2DC6" w:rsidRPr="00B11B68" w:rsidRDefault="009F2DC6" w:rsidP="008B25C8">
            <w:pPr>
              <w:rPr>
                <w:rFonts w:ascii="Arial" w:hAnsi="Arial" w:cs="Arial"/>
                <w:sz w:val="18"/>
                <w:lang w:val="en-US"/>
              </w:rPr>
            </w:pPr>
          </w:p>
        </w:tc>
        <w:tc>
          <w:tcPr>
            <w:tcW w:w="1860" w:type="dxa"/>
            <w:hideMark/>
          </w:tcPr>
          <w:p w14:paraId="3573546E" w14:textId="77777777" w:rsidR="009F2DC6" w:rsidRPr="00896DB0" w:rsidRDefault="009F2DC6" w:rsidP="008B25C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47ADAC7" w14:textId="77777777" w:rsidR="009F2DC6" w:rsidRPr="00B11B68"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F0F61B9" w14:textId="77777777" w:rsidTr="008B25C8">
        <w:trPr>
          <w:trHeight w:val="336"/>
        </w:trPr>
        <w:tc>
          <w:tcPr>
            <w:tcW w:w="1198" w:type="dxa"/>
            <w:vMerge/>
            <w:hideMark/>
          </w:tcPr>
          <w:p w14:paraId="479C4869" w14:textId="77777777" w:rsidR="009F2DC6" w:rsidRPr="00B11B68" w:rsidRDefault="009F2DC6" w:rsidP="008B25C8">
            <w:pPr>
              <w:rPr>
                <w:rFonts w:ascii="Arial" w:hAnsi="Arial" w:cs="Arial"/>
                <w:sz w:val="18"/>
                <w:lang w:val="en-US"/>
              </w:rPr>
            </w:pPr>
          </w:p>
        </w:tc>
        <w:tc>
          <w:tcPr>
            <w:tcW w:w="751" w:type="dxa"/>
            <w:hideMark/>
          </w:tcPr>
          <w:p w14:paraId="5192B73D" w14:textId="77777777" w:rsidR="009F2DC6" w:rsidRPr="00B11B68" w:rsidRDefault="009F2DC6" w:rsidP="008B25C8">
            <w:pPr>
              <w:rPr>
                <w:rFonts w:ascii="Arial" w:hAnsi="Arial" w:cs="Arial"/>
                <w:sz w:val="18"/>
                <w:lang w:val="en-US"/>
              </w:rPr>
            </w:pPr>
            <w:r w:rsidRPr="00B11B68">
              <w:rPr>
                <w:rFonts w:ascii="Arial" w:hAnsi="Arial" w:cs="Arial"/>
                <w:sz w:val="18"/>
              </w:rPr>
              <w:t>2.56</w:t>
            </w:r>
          </w:p>
        </w:tc>
        <w:tc>
          <w:tcPr>
            <w:tcW w:w="930" w:type="dxa"/>
            <w:hideMark/>
          </w:tcPr>
          <w:p w14:paraId="048C89DD" w14:textId="77777777" w:rsidR="009F2DC6" w:rsidRPr="00B11B68" w:rsidRDefault="009F2DC6" w:rsidP="008B25C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E918993" w14:textId="77777777" w:rsidR="009F2DC6" w:rsidRPr="00B11B68" w:rsidRDefault="009F2DC6" w:rsidP="008B25C8">
            <w:pPr>
              <w:rPr>
                <w:rFonts w:ascii="Arial" w:hAnsi="Arial" w:cs="Arial"/>
                <w:sz w:val="18"/>
                <w:lang w:val="en-US"/>
              </w:rPr>
            </w:pPr>
          </w:p>
        </w:tc>
        <w:tc>
          <w:tcPr>
            <w:tcW w:w="1860" w:type="dxa"/>
            <w:hideMark/>
          </w:tcPr>
          <w:p w14:paraId="50579F46" w14:textId="77777777" w:rsidR="009F2DC6" w:rsidRPr="00896DB0" w:rsidRDefault="009F2DC6" w:rsidP="008B25C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C861639" w14:textId="77777777" w:rsidR="009F2DC6" w:rsidRPr="00B11B68" w:rsidRDefault="009F2DC6" w:rsidP="008B25C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9F2DC6" w:rsidRPr="00B85562" w14:paraId="45BC20A5" w14:textId="77777777" w:rsidTr="008B25C8">
        <w:trPr>
          <w:trHeight w:val="336"/>
        </w:trPr>
        <w:tc>
          <w:tcPr>
            <w:tcW w:w="9016" w:type="dxa"/>
            <w:gridSpan w:val="6"/>
          </w:tcPr>
          <w:p w14:paraId="1C24C7F5" w14:textId="77777777" w:rsidR="009F2DC6" w:rsidRPr="0075428D" w:rsidRDefault="009F2DC6" w:rsidP="008B25C8">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4A17BC00" w14:textId="77777777" w:rsidR="009F2DC6" w:rsidRPr="0075428D" w:rsidRDefault="009F2DC6" w:rsidP="008B25C8">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B94161C" w14:textId="77777777" w:rsidR="009F2DC6" w:rsidRPr="0075428D" w:rsidRDefault="009F2DC6" w:rsidP="008B25C8">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B20D5EF" w14:textId="77777777" w:rsidR="009F2DC6" w:rsidRPr="0082197E" w:rsidRDefault="009F2DC6" w:rsidP="008B25C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5D3D2638" w14:textId="77777777" w:rsidR="009F2DC6" w:rsidRPr="00034E52" w:rsidRDefault="009F2DC6" w:rsidP="009F2DC6">
      <w:pPr>
        <w:rPr>
          <w:lang w:eastAsia="zh-CN"/>
        </w:rPr>
      </w:pPr>
    </w:p>
    <w:p w14:paraId="0DF008BD" w14:textId="77777777" w:rsidR="009F2DC6" w:rsidRDefault="009F2DC6" w:rsidP="009F2DC6">
      <w:pPr>
        <w:pStyle w:val="Heading5"/>
        <w:rPr>
          <w:lang w:val="en-US" w:eastAsia="zh-CN"/>
        </w:rPr>
      </w:pPr>
      <w:r>
        <w:rPr>
          <w:lang w:val="en-US" w:eastAsia="zh-CN"/>
        </w:rPr>
        <w:t>4.2B.2.11.11</w:t>
      </w:r>
      <w:r>
        <w:rPr>
          <w:lang w:val="en-US" w:eastAsia="zh-CN"/>
        </w:rPr>
        <w:tab/>
        <w:t>Measurements for UE fulfilling low mobility and not-at-cell edge criterion</w:t>
      </w:r>
    </w:p>
    <w:p w14:paraId="4C8BFEB2" w14:textId="77777777" w:rsidR="009F2DC6" w:rsidRDefault="009F2DC6" w:rsidP="009F2D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1B6C9CF" w14:textId="77777777" w:rsidR="009F2DC6" w:rsidRPr="00AD77EE" w:rsidRDefault="009F2DC6" w:rsidP="009F2DC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C68C731" w14:textId="77777777" w:rsidR="009F2DC6" w:rsidRDefault="009F2DC6" w:rsidP="009F2DC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AAE7718" w14:textId="77777777" w:rsidR="009F2DC6" w:rsidRDefault="009F2DC6" w:rsidP="009F2DC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421BBAD2" w14:textId="77777777" w:rsidR="009F2DC6" w:rsidRDefault="009F2DC6" w:rsidP="009F2DC6">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sidRPr="000D108A">
        <w:rPr>
          <w:snapToGrid w:val="0"/>
        </w:rPr>
        <w:t xml:space="preserve">Table </w:t>
      </w:r>
      <w:r>
        <w:rPr>
          <w:snapToGrid w:val="0"/>
        </w:rPr>
        <w:t>4.2B.</w:t>
      </w:r>
      <w:r w:rsidRPr="000D108A">
        <w:rPr>
          <w:snapToGrid w:val="0"/>
        </w:rPr>
        <w:t>2.5</w:t>
      </w:r>
      <w:r w:rsidRPr="000D108A">
        <w:rPr>
          <w:lang w:eastAsia="zh-CN"/>
        </w:rPr>
        <w:t xml:space="preserve">. </w:t>
      </w:r>
    </w:p>
    <w:p w14:paraId="3CDAE1BB" w14:textId="77777777" w:rsidR="009F2DC6" w:rsidRPr="00566B67" w:rsidRDefault="009F2DC6" w:rsidP="009F2DC6">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2E3808A9" w:rsidR="008B5183" w:rsidRPr="0099673A" w:rsidRDefault="004C5AE6" w:rsidP="008B5183">
      <w:r w:rsidRPr="0099673A">
        <w:rPr>
          <w:rFonts w:cs="v4.2.0"/>
        </w:rPr>
        <w:t xml:space="preserve">When the UE is in either </w:t>
      </w:r>
      <w:r w:rsidRPr="0099673A">
        <w:rPr>
          <w:rFonts w:cs="v4.2.0"/>
          <w:i/>
        </w:rPr>
        <w:t>Camped</w:t>
      </w:r>
      <w:r w:rsidRPr="0099673A">
        <w:rPr>
          <w:rFonts w:cs="v4.2.0"/>
        </w:rPr>
        <w:t xml:space="preserve"> </w:t>
      </w:r>
      <w:r w:rsidRPr="0099673A">
        <w:rPr>
          <w:rFonts w:cs="v4.2.0"/>
          <w:i/>
        </w:rPr>
        <w:t xml:space="preserve">Normally </w:t>
      </w:r>
      <w:r w:rsidRPr="0099673A">
        <w:rPr>
          <w:rFonts w:cs="v4.2.0"/>
        </w:rPr>
        <w:t xml:space="preserve">state or </w:t>
      </w:r>
      <w:r w:rsidRPr="0099673A">
        <w:rPr>
          <w:rFonts w:cs="v4.2.0"/>
          <w:i/>
          <w:iCs/>
        </w:rPr>
        <w:t>Camped on Any Cell</w:t>
      </w:r>
      <w:r w:rsidRPr="0099673A">
        <w:rPr>
          <w:rFonts w:cs="v4.2.0"/>
        </w:rPr>
        <w:t xml:space="preserve"> state on a cell, the UE shall attempt to detect, synchronise, and monitor intra-frequency</w:t>
      </w:r>
      <w:r>
        <w:rPr>
          <w:rFonts w:cs="v4.2.0"/>
        </w:rPr>
        <w:t xml:space="preserve"> and</w:t>
      </w:r>
      <w:r w:rsidRPr="0099673A">
        <w:rPr>
          <w:rFonts w:cs="v4.2.0"/>
        </w:rPr>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sidRPr="009C5807">
        <w:rPr>
          <w:rFonts w:cs="v4.2.0"/>
        </w:rPr>
        <w:t>TS</w:t>
      </w:r>
      <w:r w:rsidRPr="009C5807">
        <w:t> </w:t>
      </w:r>
      <w:r w:rsidRPr="009C5807">
        <w:rPr>
          <w:rFonts w:cs="v4.2.0"/>
        </w:rPr>
        <w:t>38.304</w:t>
      </w:r>
      <w:r w:rsidRPr="009C5807">
        <w:rPr>
          <w:rFonts w:hint="eastAsia"/>
          <w:lang w:val="en-US" w:eastAsia="zh-CN"/>
        </w:rPr>
        <w:t xml:space="preserve"> [1]</w:t>
      </w:r>
      <w:r w:rsidRPr="0099673A">
        <w:rPr>
          <w:rFonts w:cs="v4.2.0"/>
        </w:rPr>
        <w:t>, allowing the UE to limit its measurement activity</w:t>
      </w:r>
      <w:r>
        <w:rPr>
          <w:rFonts w:cs="v4.2.0"/>
        </w:rP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414C3EB2" w:rsidR="008B5183" w:rsidRDefault="004C5AE6"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250E0503" w:rsidR="008B5183" w:rsidRDefault="004C5AE6"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1510DCDE"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4CBD1012" w:rsidR="008B5183" w:rsidRDefault="006D361E" w:rsidP="008B5183">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CAD0835" w14:textId="19BBEDD8" w:rsidR="008B5183" w:rsidRDefault="004C5AE6"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754821C9" w:rsidR="008B5183" w:rsidRPr="00715303" w:rsidRDefault="004C5AE6" w:rsidP="008B5183">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rsidR="000417B5">
        <w:t xml:space="preserve"> (see TS 36.304[1]) </w:t>
      </w:r>
      <w:r w:rsidRPr="00715303">
        <w:t>and UE has location information, then the UE may not perform measurement of intra-frequency.</w:t>
      </w:r>
    </w:p>
    <w:p w14:paraId="31CC1094" w14:textId="12A4807E" w:rsidR="00CB7408" w:rsidRDefault="004C5AE6"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0417B5" w:rsidRPr="009C5807">
        <w:rPr>
          <w:rFonts w:cs="v4.2.0"/>
        </w:rPr>
        <w:t>K</w:t>
      </w:r>
      <w:r w:rsidR="000417B5">
        <w:rPr>
          <w:rFonts w:cs="v4.2.0"/>
          <w:vertAlign w:val="subscript"/>
        </w:rPr>
        <w:t>multi_SMTC</w:t>
      </w:r>
      <w:r w:rsidR="000417B5" w:rsidRPr="009C5807">
        <w:rPr>
          <w:rFonts w:cs="v4.2.0"/>
        </w:rPr>
        <w:t xml:space="preserve"> *</w:t>
      </w:r>
      <w:r w:rsidR="000417B5">
        <w:rPr>
          <w:rFonts w:cs="v4.2.0"/>
        </w:rPr>
        <w:t xml:space="preserve"> </w:t>
      </w:r>
      <w:r w:rsidR="000417B5" w:rsidRPr="009C5807">
        <w:rPr>
          <w:rFonts w:cs="v4.2.0"/>
        </w:rPr>
        <w:t xml:space="preserve"> </w:t>
      </w:r>
      <w:r w:rsidR="000417B5">
        <w:t>T</w:t>
      </w:r>
      <w:r w:rsidR="000417B5">
        <w:rPr>
          <w:vertAlign w:val="subscript"/>
        </w:rPr>
        <w:t>detect,</w:t>
      </w:r>
      <w:r w:rsidR="000417B5">
        <w:rPr>
          <w:vertAlign w:val="subscript"/>
          <w:lang w:eastAsia="zh-CN"/>
        </w:rPr>
        <w:t>NR</w:t>
      </w:r>
      <w:r w:rsidR="000417B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57053B54" w:rsidR="00CB7408" w:rsidRDefault="004C5AE6" w:rsidP="00CB740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15442E32"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0417B5">
        <w:rPr>
          <w:rFonts w:cs="v4.2.0"/>
        </w:rPr>
        <w:t>T</w:t>
      </w:r>
      <w:r w:rsidR="000417B5">
        <w:rPr>
          <w:rFonts w:cs="v4.2.0"/>
          <w:vertAlign w:val="subscript"/>
        </w:rPr>
        <w:t>measure,NR_Intra</w:t>
      </w:r>
      <w:r w:rsidR="000417B5">
        <w:rPr>
          <w:rFonts w:cs="v4.2.0"/>
        </w:rPr>
        <w:t>/2</w:t>
      </w:r>
      <w:r w:rsidR="000417B5">
        <w:rPr>
          <w:rFonts w:cs="v4.2.0"/>
          <w:lang w:eastAsia="zh-CN"/>
        </w:rPr>
        <w:t>.</w:t>
      </w:r>
    </w:p>
    <w:p w14:paraId="738D0CD9" w14:textId="77777777" w:rsidR="000417B5" w:rsidRDefault="000417B5" w:rsidP="000417B5">
      <w:pPr>
        <w:pStyle w:val="B10"/>
      </w:pPr>
      <w:r w:rsidRPr="009C5807">
        <w:tab/>
      </w:r>
      <w:r w:rsidRPr="00110AC8">
        <w:t>If smtcs do not overlap with each other</w:t>
      </w:r>
      <w:r>
        <w:t>,</w:t>
      </w:r>
    </w:p>
    <w:p w14:paraId="0532CE9B"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092CC7D6"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5FB00B6" w14:textId="77777777" w:rsidR="000417B5" w:rsidRDefault="000417B5" w:rsidP="000417B5">
      <w:pPr>
        <w:pStyle w:val="B10"/>
      </w:pPr>
      <w:r w:rsidRPr="009C5807">
        <w:t>-</w:t>
      </w:r>
      <w:r w:rsidRPr="009C5807">
        <w:tab/>
      </w:r>
      <w:r w:rsidRPr="00110AC8">
        <w:t>If smtcs partially overlap with each othe</w:t>
      </w:r>
      <w:r>
        <w:t>r,</w:t>
      </w:r>
    </w:p>
    <w:p w14:paraId="595700C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79C60179" w14:textId="77777777" w:rsidR="000417B5" w:rsidRPr="00110AC8" w:rsidRDefault="000417B5" w:rsidP="000417B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3C3372B9" w14:textId="77777777" w:rsidR="000417B5" w:rsidRDefault="000417B5" w:rsidP="000417B5">
      <w:pPr>
        <w:pStyle w:val="B10"/>
        <w:rPr>
          <w:lang w:eastAsia="zh-CN"/>
        </w:rPr>
      </w:pPr>
      <w:r>
        <w:rPr>
          <w:lang w:eastAsia="zh-CN"/>
        </w:rPr>
        <w:t>Where</w:t>
      </w:r>
    </w:p>
    <w:p w14:paraId="1CC4EF1D" w14:textId="60124280"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i-th SMTC, </w:t>
      </w:r>
    </w:p>
    <w:p w14:paraId="4A15DF16" w14:textId="5406556D" w:rsidR="000417B5" w:rsidRDefault="000417B5" w:rsidP="000417B5">
      <w:pPr>
        <w:pStyle w:val="B1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14:paraId="11208650" w14:textId="2F0FB805" w:rsidR="000417B5" w:rsidRDefault="000417B5" w:rsidP="000417B5">
      <w:pPr>
        <w:pStyle w:val="B10"/>
        <w:rPr>
          <w:rFonts w:cs="v4.2.0"/>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Is the number of smtcs that partially overlap with each other.</w:t>
      </w:r>
    </w:p>
    <w:p w14:paraId="34D5EAFD" w14:textId="73ACF593" w:rsidR="004C5AE6" w:rsidRDefault="004C5AE6" w:rsidP="004C5AE6">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BCD1353" w14:textId="77777777" w:rsidR="00CB7408" w:rsidRDefault="00CB7408" w:rsidP="00CB7408">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6B26A7" w14:textId="1E55342D" w:rsidR="00CB7408" w:rsidRDefault="004C5AE6"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B64AB3" w:rsidRPr="009C5807">
        <w:rPr>
          <w:rFonts w:cs="v4.2.0"/>
        </w:rPr>
        <w:t>K</w:t>
      </w:r>
      <w:r w:rsidR="00B64AB3">
        <w:rPr>
          <w:rFonts w:cs="v4.2.0"/>
          <w:vertAlign w:val="subscript"/>
        </w:rPr>
        <w:t>multi_SMTC</w:t>
      </w:r>
      <w:r w:rsidR="00B64AB3" w:rsidRPr="009C5807">
        <w:rPr>
          <w:rFonts w:cs="v4.2.0"/>
        </w:rPr>
        <w:t xml:space="preserve"> *</w:t>
      </w:r>
      <w:r w:rsidR="00B64AB3">
        <w:rPr>
          <w:rFonts w:cs="v4.2.0"/>
        </w:rPr>
        <w:t xml:space="preserve"> T</w:t>
      </w:r>
      <w:r w:rsidR="00B64AB3">
        <w:rPr>
          <w:rFonts w:cs="v4.2.0"/>
          <w:vertAlign w:val="subscript"/>
        </w:rPr>
        <w:t>evaluate,</w:t>
      </w:r>
      <w:r w:rsidR="00B64AB3">
        <w:rPr>
          <w:rFonts w:cs="v4.2.0"/>
          <w:vertAlign w:val="subscript"/>
          <w:lang w:eastAsia="zh-CN"/>
        </w:rPr>
        <w:t>NR</w:t>
      </w:r>
      <w:r w:rsidR="00B64AB3">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45BF57C6" w:rsidR="00CB7408" w:rsidRDefault="004C5AE6"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58970DF6" w:rsidR="008B5183" w:rsidRDefault="004C5AE6" w:rsidP="008B518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6DE7352D"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9EFE147"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2A24A3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07060FA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0E923955"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1AAE1AF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355228EA" w:rsidR="008B5183" w:rsidRDefault="004C5AE6"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77777777" w:rsidR="008B5183" w:rsidRDefault="008B5183" w:rsidP="008B5183">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3966F01F" w14:textId="2BF85DDE" w:rsidR="004C5AE6" w:rsidRPr="005D1FD4" w:rsidRDefault="004C5AE6" w:rsidP="004C5AE6">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7235E4B6" w:rsidR="008B5183" w:rsidRPr="005D1FD4" w:rsidRDefault="004C5AE6" w:rsidP="004C5AE6">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18941CDF" w:rsidR="008B5183" w:rsidRDefault="004C5AE6" w:rsidP="008B5183">
      <w:pPr>
        <w:rPr>
          <w:noProof/>
        </w:rPr>
      </w:pPr>
      <w:r w:rsidRPr="0095062A">
        <w:rPr>
          <w:noProof/>
        </w:rPr>
        <w:t xml:space="preserve">The </w:t>
      </w:r>
      <w:r w:rsidR="00B64AB3">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4FBDB464" w:rsidR="00E70A36" w:rsidRPr="00812367" w:rsidRDefault="004C5AE6"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41137AB3"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35029D2D" w:rsidR="008B5183" w:rsidRDefault="004C5AE6" w:rsidP="008B5183">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563D6C">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sidRPr="009C5807">
        <w:rPr>
          <w:rFonts w:cs="v4.2.0"/>
        </w:rPr>
        <w:t>within 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T</w:t>
      </w:r>
      <w:r w:rsidRPr="009C5807">
        <w:rPr>
          <w:rFonts w:cs="v4.2.0"/>
          <w:vertAlign w:val="subscript"/>
        </w:rPr>
        <w:t>detect,NR_Inter</w:t>
      </w:r>
      <w:r>
        <w:rPr>
          <w:rFonts w:cs="v4.2.0"/>
          <w:vertAlign w:val="subscript"/>
        </w:rPr>
        <w:t>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563D6C">
        <w:rPr>
          <w:rFonts w:cs="v4.2.0"/>
        </w:rPr>
        <w:t xml:space="preserve"> </w:t>
      </w:r>
      <w:r>
        <w:rPr>
          <w:rFonts w:cs="v4.2.0"/>
        </w:rPr>
        <w:t xml:space="preserve"> and the </w:t>
      </w:r>
      <w:r w:rsidRPr="00FA3B11">
        <w:rPr>
          <w:i/>
        </w:rPr>
        <w:t>enhancedMeasurementLEO-r17</w:t>
      </w:r>
      <w:r>
        <w:rPr>
          <w:rFonts w:cs="v4.2.0"/>
        </w:rPr>
        <w:t xml:space="preserve"> is enabled,</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w:t>
      </w:r>
      <w:r>
        <w:rPr>
          <w:rFonts w:cs="v4.2.0"/>
          <w:lang w:eastAsia="zh-CN"/>
        </w:rPr>
        <w:t>[5]</w:t>
      </w:r>
      <w:r w:rsidRPr="009C5807">
        <w:rPr>
          <w:rFonts w:cs="v4.2.0"/>
          <w:lang w:eastAsia="zh-CN"/>
        </w:rPr>
        <w:t xml:space="preserve">dB </w:t>
      </w:r>
      <w:r w:rsidRPr="009C5807">
        <w:rPr>
          <w:rFonts w:cs="v4.2.0"/>
        </w:rPr>
        <w:t xml:space="preserve">in FR1 </w:t>
      </w:r>
      <w:r w:rsidRPr="009C5807">
        <w:rPr>
          <w:rFonts w:cs="v4.2.0"/>
          <w:lang w:eastAsia="zh-CN"/>
        </w:rPr>
        <w:t xml:space="preserve">for reselections based on ranking or </w:t>
      </w:r>
      <w:r>
        <w:rPr>
          <w:rFonts w:cs="v4.2.0"/>
          <w:lang w:eastAsia="zh-CN"/>
        </w:rPr>
        <w:t>[6]</w:t>
      </w:r>
      <w:r w:rsidRPr="009C5807">
        <w:rPr>
          <w:rFonts w:cs="v4.2.0"/>
          <w:lang w:eastAsia="zh-CN"/>
        </w:rPr>
        <w:t xml:space="preserve">dB </w:t>
      </w:r>
      <w:r w:rsidRPr="009C5807">
        <w:rPr>
          <w:rFonts w:cs="v4.2.0"/>
        </w:rPr>
        <w:t xml:space="preserve">in FR1 </w:t>
      </w:r>
      <w:r w:rsidRPr="009C5807">
        <w:rPr>
          <w:rFonts w:cs="v4.2.0"/>
          <w:lang w:eastAsia="zh-CN"/>
        </w:rPr>
        <w:t xml:space="preserve">for SS-RSRP reselections based on absolute priorities or </w:t>
      </w:r>
      <w:r>
        <w:rPr>
          <w:rFonts w:cs="v4.2.0"/>
          <w:lang w:eastAsia="zh-CN"/>
        </w:rPr>
        <w:t>[4]</w:t>
      </w:r>
      <w:r w:rsidRPr="009C5807">
        <w:rPr>
          <w:rFonts w:cs="v4.2.0"/>
          <w:lang w:eastAsia="zh-CN"/>
        </w:rPr>
        <w:t>dB in FR1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w:t>
      </w:r>
    </w:p>
    <w:p w14:paraId="3A42900D" w14:textId="77777777" w:rsidR="008B5183" w:rsidRDefault="008B5183" w:rsidP="008B5183">
      <w:pPr>
        <w:rPr>
          <w:rFonts w:cs="v4.2.0"/>
        </w:rPr>
      </w:pPr>
      <w:r w:rsidRPr="009C5807">
        <w:rPr>
          <w:rFonts w:cs="v4.2.0"/>
        </w:rPr>
        <w:t>The parameter K</w:t>
      </w:r>
      <w:r>
        <w:rPr>
          <w:rFonts w:cs="v4.2.0"/>
          <w:vertAlign w:val="subscript"/>
        </w:rPr>
        <w:t>multi_SMTC</w:t>
      </w:r>
      <w:r w:rsidRPr="009C5807">
        <w:rPr>
          <w:rFonts w:cs="v4.2.0"/>
        </w:rPr>
        <w:t xml:space="preserve"> is </w:t>
      </w:r>
      <w:r>
        <w:rPr>
          <w:rFonts w:cs="v4.2.0"/>
        </w:rPr>
        <w:t>the scaling factor for measurement of multiple SMTCs or multiple satellites</w:t>
      </w:r>
    </w:p>
    <w:p w14:paraId="269D1273" w14:textId="77777777" w:rsidR="008B5183" w:rsidRDefault="008B5183" w:rsidP="008B5183">
      <w:pPr>
        <w:pStyle w:val="B10"/>
      </w:pPr>
      <w:r w:rsidRPr="009C5807">
        <w:t>-</w:t>
      </w:r>
      <w:r w:rsidRPr="009C5807">
        <w:tab/>
      </w:r>
      <w:r w:rsidRPr="00110AC8">
        <w:t>If SMTCs do not overlap with each other</w:t>
      </w:r>
      <w:r>
        <w:t>,</w:t>
      </w:r>
    </w:p>
    <w:p w14:paraId="72D98371" w14:textId="77777777" w:rsidR="008B5183" w:rsidRPr="00110AC8" w:rsidRDefault="008B5183" w:rsidP="008B5183">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1D9472B3" w14:textId="77777777" w:rsidR="008B5183" w:rsidRPr="00110AC8" w:rsidRDefault="008B5183" w:rsidP="008B5183">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6300FF30" w14:textId="77777777" w:rsidR="008B5183" w:rsidRDefault="008B5183" w:rsidP="008B5183">
      <w:pPr>
        <w:pStyle w:val="B10"/>
      </w:pPr>
      <w:r w:rsidRPr="009C5807">
        <w:t>-</w:t>
      </w:r>
      <w:r w:rsidRPr="009C5807">
        <w:tab/>
      </w:r>
      <w:r w:rsidRPr="00110AC8">
        <w:t>If SMTCs partially overlap with each othe</w:t>
      </w:r>
      <w:r>
        <w:t>r,</w:t>
      </w:r>
    </w:p>
    <w:p w14:paraId="384ABD30" w14:textId="77777777" w:rsidR="008B5183" w:rsidRPr="00110AC8" w:rsidRDefault="008B5183" w:rsidP="008B5183">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2648B1BB" w14:textId="77777777" w:rsidR="008B5183" w:rsidRPr="00110AC8" w:rsidRDefault="008B5183" w:rsidP="008B5183">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4DD71DDD" w14:textId="77777777" w:rsidR="008B5183" w:rsidRDefault="008B5183" w:rsidP="008B5183">
      <w:pPr>
        <w:pStyle w:val="B10"/>
        <w:rPr>
          <w:lang w:eastAsia="zh-CN"/>
        </w:rPr>
      </w:pPr>
      <w:r>
        <w:rPr>
          <w:rFonts w:hint="eastAsia"/>
          <w:lang w:eastAsia="zh-CN"/>
        </w:rPr>
        <w:t>w</w:t>
      </w:r>
      <w:r>
        <w:rPr>
          <w:lang w:eastAsia="zh-CN"/>
        </w:rPr>
        <w:t>here</w:t>
      </w:r>
    </w:p>
    <w:p w14:paraId="50A17356" w14:textId="77777777" w:rsidR="008B5183" w:rsidRDefault="00000000" w:rsidP="008B5183">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8B5183">
        <w:rPr>
          <w:rFonts w:hint="eastAsia"/>
          <w:lang w:eastAsia="zh-CN"/>
        </w:rPr>
        <w:t xml:space="preserve"> i</w:t>
      </w:r>
      <w:r w:rsidR="008B5183">
        <w:rPr>
          <w:lang w:eastAsia="zh-CN"/>
        </w:rPr>
        <w:t xml:space="preserve">s the number of LEO satellites to be measured within i-th SMTC, </w:t>
      </w:r>
    </w:p>
    <w:p w14:paraId="5CD29217" w14:textId="77777777" w:rsidR="008B5183" w:rsidRDefault="00000000" w:rsidP="008B5183">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8B5183">
        <w:rPr>
          <w:rFonts w:hint="eastAsia"/>
          <w:lang w:eastAsia="zh-CN"/>
        </w:rPr>
        <w:t xml:space="preserve"> i</w:t>
      </w:r>
      <w:r w:rsidR="008B5183">
        <w:rPr>
          <w:lang w:eastAsia="zh-CN"/>
        </w:rPr>
        <w:t>s the number of LEO satellites that UE can measure in parallel within an SMTC,</w:t>
      </w:r>
    </w:p>
    <w:p w14:paraId="24BC1BEB" w14:textId="08B5CBC1" w:rsidR="008B5183" w:rsidRPr="009C5807" w:rsidRDefault="00000000" w:rsidP="008B5183">
      <w:pPr>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4C5AE6">
        <w:rPr>
          <w:rFonts w:hint="eastAsia"/>
          <w:lang w:eastAsia="zh-CN"/>
        </w:rPr>
        <w:t xml:space="preserve"> i</w:t>
      </w:r>
      <w:r w:rsidR="004C5AE6">
        <w:rPr>
          <w:lang w:eastAsia="zh-CN"/>
        </w:rPr>
        <w:t xml:space="preserve">s the number of SMTCs that partially overlap with each other. </w:t>
      </w:r>
      <w:r w:rsidR="004C5AE6" w:rsidRPr="009C5807">
        <w:rPr>
          <w:rFonts w:cs="v4.2.0"/>
        </w:rPr>
        <w:t xml:space="preserve">An inter-frequency cell is considered to be detectable </w:t>
      </w:r>
      <w:r w:rsidR="004C5AE6" w:rsidRPr="009C5807">
        <w:t xml:space="preserve">according to the conditions defined in Annex </w:t>
      </w:r>
      <w:r w:rsidR="004C5AE6" w:rsidRPr="009C5807">
        <w:rPr>
          <w:lang w:eastAsia="zh-CN"/>
        </w:rPr>
        <w:t>B.1.</w:t>
      </w:r>
      <w:r w:rsidR="004C5AE6">
        <w:rPr>
          <w:lang w:eastAsia="zh-CN"/>
        </w:rPr>
        <w:t>7</w:t>
      </w:r>
      <w:r w:rsidR="004C5AE6" w:rsidRPr="009C5807">
        <w:rPr>
          <w:lang w:eastAsia="zh-CN"/>
        </w:rPr>
        <w:t xml:space="preserve"> </w:t>
      </w:r>
      <w:r w:rsidR="004C5AE6" w:rsidRPr="009C5807">
        <w:t>for a corresponding Band.</w:t>
      </w:r>
    </w:p>
    <w:p w14:paraId="5F87CDED" w14:textId="77777777" w:rsidR="008B5183" w:rsidRPr="009C5807" w:rsidRDefault="008B5183" w:rsidP="008B5183">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77F3E8D7" w14:textId="5CC0E8DC" w:rsidR="008B5183" w:rsidRPr="009C5807" w:rsidRDefault="004C5AE6" w:rsidP="008B5183">
      <w:r w:rsidRPr="009C5807">
        <w:t xml:space="preserve">The UE shall measure SS-RSRP or SS-RSRQ at least every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T</w:t>
      </w:r>
      <w:r w:rsidRPr="009C5807">
        <w:rPr>
          <w:vertAlign w:val="subscript"/>
        </w:rPr>
        <w:t>measure,NR_Inter</w:t>
      </w:r>
      <w:r w:rsidRPr="009C5807">
        <w:t xml:space="preserve"> (see table </w:t>
      </w:r>
      <w:r>
        <w:t>4.2C.</w:t>
      </w:r>
      <w:r w:rsidRPr="009C5807">
        <w:t xml:space="preserve">2.4-1)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563D6C">
        <w:rPr>
          <w:rFonts w:cs="v4.2.0"/>
        </w:rPr>
        <w:t xml:space="preserve"> </w:t>
      </w:r>
      <w:r>
        <w:rPr>
          <w:rFonts w:cs="v4.2.0"/>
        </w:rPr>
        <w:t xml:space="preserve"> or if the </w:t>
      </w:r>
      <w:r w:rsidRPr="00FA3B11">
        <w:rPr>
          <w:i/>
        </w:rPr>
        <w:t>enhancedMeasurementLEO-r17</w:t>
      </w:r>
      <w:r>
        <w:rPr>
          <w:rFonts w:cs="v4.2.0"/>
        </w:rPr>
        <w:t xml:space="preserve"> is not enabled, or every</w:t>
      </w:r>
      <w:r w:rsidRPr="00624935">
        <w:rPr>
          <w:rFonts w:cs="v4.2.0"/>
        </w:rPr>
        <w:t xml:space="preserve">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sidRPr="009C5807">
        <w:rPr>
          <w:vertAlign w:val="subscript"/>
        </w:rPr>
        <w:t>measure,NR_Inter</w:t>
      </w:r>
      <w:r>
        <w:rPr>
          <w:vertAlign w:val="subscript"/>
        </w:rPr>
        <w:t>_</w:t>
      </w:r>
      <w:r>
        <w:rPr>
          <w:rFonts w:cs="v4.2.0"/>
          <w:vertAlign w:val="subscript"/>
        </w:rPr>
        <w:t>enh</w:t>
      </w:r>
      <w:r w:rsidRPr="009C5807">
        <w:t xml:space="preserve"> (see table </w:t>
      </w:r>
      <w:r>
        <w:t>4.2C.</w:t>
      </w:r>
      <w:r w:rsidRPr="009C5807">
        <w:t>2.4-</w:t>
      </w:r>
      <w:r>
        <w:t>2</w:t>
      </w:r>
      <w:r w:rsidRPr="009C5807">
        <w:t>)</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563D6C">
        <w:rPr>
          <w:rFonts w:cs="v4.2.0"/>
        </w:rPr>
        <w:t xml:space="preserve"> </w:t>
      </w:r>
      <w:r>
        <w:rPr>
          <w:rFonts w:cs="v4.2.0"/>
        </w:rPr>
        <w:t xml:space="preserve"> and the </w:t>
      </w:r>
      <w:r w:rsidRPr="00FA3B11">
        <w:rPr>
          <w:i/>
        </w:rPr>
        <w:t>enhancedMeasurementLEO-r17</w:t>
      </w:r>
      <w:r>
        <w:rPr>
          <w:rFonts w:cs="v4.2.0"/>
        </w:rPr>
        <w:t xml:space="preserve">is enabled, </w:t>
      </w:r>
      <w:r w:rsidRPr="009C5807">
        <w:t xml:space="preserve">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633887F3" w14:textId="77777777" w:rsidR="008B5183" w:rsidRPr="009C5807" w:rsidRDefault="008B5183" w:rsidP="008B5183">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0AC45B42" w14:textId="77777777" w:rsidR="008B5183" w:rsidRPr="009C5807" w:rsidRDefault="008B5183" w:rsidP="008B5183">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9EDAE9F" w14:textId="144BD9F6" w:rsidR="008B5183" w:rsidRPr="009C5807" w:rsidRDefault="004C5AE6" w:rsidP="008B5183">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.304 [1] within K</w:t>
      </w:r>
      <w:r>
        <w:rPr>
          <w:rFonts w:cs="v4.2.0"/>
          <w:vertAlign w:val="subscript"/>
        </w:rPr>
        <w:t>multi_SMTC</w:t>
      </w:r>
      <w:r w:rsidRPr="009C5807">
        <w:rPr>
          <w:rFonts w:cs="v4.2.0"/>
        </w:rPr>
        <w:t xml:space="preserve"> *</w:t>
      </w:r>
      <w:r>
        <w:rPr>
          <w:rFonts w:cs="v4.2.0"/>
        </w:rPr>
        <w:t xml:space="preserve">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t>
      </w:r>
      <w:r>
        <w:rPr>
          <w:rFonts w:cs="v4.2.0"/>
        </w:rPr>
        <w:t>if the UE does not support [capability for enhanced requriements] or if the [NW configuration for enhanced requirements] is not enabled, or</w:t>
      </w:r>
      <w:r w:rsidRPr="00624935">
        <w:rPr>
          <w:rFonts w:cs="v4.2.0"/>
        </w:rPr>
        <w:t xml:space="preserve"> </w:t>
      </w:r>
      <w:r>
        <w:rPr>
          <w:rFonts w:cs="v4.2.0"/>
        </w:rPr>
        <w:t xml:space="preserve">within </w:t>
      </w:r>
      <w:r w:rsidRPr="009C5807">
        <w:rPr>
          <w:rFonts w:cs="v4.2.0"/>
        </w:rPr>
        <w:t>K</w:t>
      </w:r>
      <w:r>
        <w:rPr>
          <w:rFonts w:cs="v4.2.0"/>
          <w:vertAlign w:val="subscript"/>
        </w:rPr>
        <w:t>multi_SMTC</w:t>
      </w:r>
      <w:r w:rsidRPr="009C5807">
        <w:rPr>
          <w:rFonts w:cs="v4.2.0"/>
        </w:rPr>
        <w:t xml:space="preserve"> *</w:t>
      </w:r>
      <w:r>
        <w:rPr>
          <w:rFonts w:cs="v4.2.0"/>
        </w:rPr>
        <w:t xml:space="preserve"> </w:t>
      </w:r>
      <w:r w:rsidRPr="009C5807">
        <w:rPr>
          <w:rFonts w:cs="v4.2.0"/>
        </w:rPr>
        <w:t>K</w:t>
      </w:r>
      <w:r w:rsidRPr="009C5807">
        <w:rPr>
          <w:rFonts w:cs="v4.2.0"/>
          <w:vertAlign w:val="subscript"/>
        </w:rPr>
        <w:t>carrier</w:t>
      </w:r>
      <w:r w:rsidRPr="009C5807">
        <w:rPr>
          <w:rFonts w:cs="v4.2.0"/>
        </w:rPr>
        <w:t xml:space="preserve"> * </w:t>
      </w:r>
      <w:r w:rsidRPr="009C5807">
        <w:t>T</w:t>
      </w:r>
      <w:r>
        <w:rPr>
          <w:vertAlign w:val="subscript"/>
        </w:rPr>
        <w:t>evaluate</w:t>
      </w:r>
      <w:r w:rsidRPr="009C5807">
        <w:rPr>
          <w:vertAlign w:val="subscript"/>
        </w:rPr>
        <w:t>,NR_Inter</w:t>
      </w:r>
      <w:r>
        <w:rPr>
          <w:vertAlign w:val="subscript"/>
        </w:rPr>
        <w:t>_</w:t>
      </w:r>
      <w:r>
        <w:rPr>
          <w:rFonts w:cs="v4.2.0"/>
          <w:vertAlign w:val="subscript"/>
        </w:rPr>
        <w:t>enh</w:t>
      </w:r>
      <w:r w:rsidRPr="009C5807">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4E3429">
        <w:rPr>
          <w:rFonts w:cs="v4.2.0"/>
        </w:rPr>
        <w:t xml:space="preserve"> </w:t>
      </w:r>
      <w:r>
        <w:rPr>
          <w:rFonts w:cs="v4.2.0"/>
        </w:rPr>
        <w:t xml:space="preserve"> and the </w:t>
      </w:r>
      <w:r w:rsidRPr="00FA3B11">
        <w:rPr>
          <w:i/>
        </w:rPr>
        <w:t>enhancedMeasurementLEO-r17</w:t>
      </w:r>
      <w:r>
        <w:rPr>
          <w:rFonts w:cs="v4.2.0"/>
        </w:rPr>
        <w:t xml:space="preserve"> is enabled, </w:t>
      </w:r>
      <w:r w:rsidRPr="009C5807">
        <w:rPr>
          <w:rFonts w:cs="v4.2.0"/>
        </w:rPr>
        <w:t>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 xml:space="preserve">as specified in table </w:t>
      </w:r>
      <w:r>
        <w:rPr>
          <w:rFonts w:cs="v4.2.0"/>
        </w:rPr>
        <w:t>4.2C.</w:t>
      </w:r>
      <w:r w:rsidRPr="009C5807">
        <w:rPr>
          <w:rFonts w:cs="v4.2.0"/>
        </w:rPr>
        <w:t>2.4-1 provided that the reselection criteria is met by</w:t>
      </w:r>
    </w:p>
    <w:p w14:paraId="1E50D3B8" w14:textId="77777777" w:rsidR="008B5183" w:rsidRPr="009C5807" w:rsidRDefault="008B5183" w:rsidP="008B5183">
      <w:pPr>
        <w:pStyle w:val="B10"/>
      </w:pPr>
      <w:r w:rsidRPr="009C5807">
        <w:t>-</w:t>
      </w:r>
      <w:r w:rsidRPr="009C5807">
        <w:tab/>
        <w:t>the condition when performing equal priority reselection and</w:t>
      </w:r>
    </w:p>
    <w:p w14:paraId="1DD6F809" w14:textId="77777777" w:rsidR="008B5183" w:rsidRPr="009C5807" w:rsidRDefault="008B5183" w:rsidP="008B5183">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5AF641F7" w14:textId="3CF56611" w:rsidR="008B5183" w:rsidRPr="009C5807" w:rsidRDefault="004C5AE6" w:rsidP="008B5183">
      <w:pPr>
        <w:pStyle w:val="B20"/>
      </w:pPr>
      <w:r w:rsidRPr="009C5807">
        <w:t>-</w:t>
      </w:r>
      <w:r w:rsidRPr="009C5807">
        <w:tab/>
        <w:t xml:space="preserve">the cell is at least </w:t>
      </w:r>
      <w:r>
        <w:rPr>
          <w:lang w:eastAsia="zh-CN"/>
        </w:rPr>
        <w:t>[5]</w:t>
      </w:r>
      <w:r w:rsidRPr="009C5807">
        <w:t>dB better ranked in FR1 or.</w:t>
      </w:r>
    </w:p>
    <w:p w14:paraId="344D929F" w14:textId="77777777" w:rsidR="008B5183" w:rsidRPr="009C5807" w:rsidRDefault="008B5183" w:rsidP="008B5183">
      <w:pPr>
        <w:pStyle w:val="B20"/>
      </w:pPr>
      <w:r w:rsidRPr="009C5807">
        <w:rPr>
          <w:rFonts w:cs="v4.2.0"/>
          <w:lang w:eastAsia="zh-CN"/>
        </w:rPr>
        <w:t xml:space="preserve">when </w:t>
      </w:r>
      <w:r w:rsidRPr="009C5807">
        <w:rPr>
          <w:i/>
        </w:rPr>
        <w:t>rangeToBestCell</w:t>
      </w:r>
      <w:r w:rsidRPr="009C5807">
        <w:t xml:space="preserve"> is configured:</w:t>
      </w:r>
    </w:p>
    <w:p w14:paraId="1EFEBB33" w14:textId="77777777" w:rsidR="008B5183" w:rsidRPr="009C5807" w:rsidRDefault="008B5183" w:rsidP="008B5183">
      <w:pPr>
        <w:pStyle w:val="B3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2D605A69" w14:textId="77777777" w:rsidR="008B5183" w:rsidRPr="009C5807" w:rsidRDefault="008B5183" w:rsidP="008B5183">
      <w:pPr>
        <w:pStyle w:val="B4"/>
      </w:pPr>
      <w:r w:rsidRPr="009C5807">
        <w:t>-</w:t>
      </w:r>
      <w:r w:rsidRPr="009C5807">
        <w:tab/>
        <w:t xml:space="preserve">if there are multiple such cells, the cell has the highest rank among them </w:t>
      </w:r>
    </w:p>
    <w:p w14:paraId="6479418A" w14:textId="2D5980C1" w:rsidR="008B5183" w:rsidRPr="009C5807" w:rsidRDefault="004C5AE6" w:rsidP="008B5183">
      <w:pPr>
        <w:pStyle w:val="B4"/>
      </w:pPr>
      <w:r w:rsidRPr="009C5807">
        <w:t>-</w:t>
      </w:r>
      <w:r w:rsidRPr="009C5807">
        <w:tab/>
        <w:t xml:space="preserve">the cell is at least </w:t>
      </w:r>
      <w:r>
        <w:rPr>
          <w:lang w:eastAsia="zh-CN"/>
        </w:rPr>
        <w:t>[5]</w:t>
      </w:r>
      <w:r w:rsidRPr="009C5807">
        <w:t>dB better ranked in FR1 if the current serving cell is among them. or</w:t>
      </w:r>
    </w:p>
    <w:p w14:paraId="2AD4AF72" w14:textId="5DAD3923" w:rsidR="004C5AE6" w:rsidRPr="009C5807" w:rsidRDefault="004C5AE6" w:rsidP="004C5AE6">
      <w:pPr>
        <w:pStyle w:val="B10"/>
        <w:rPr>
          <w:lang w:eastAsia="zh-CN"/>
        </w:rPr>
      </w:pPr>
      <w:r w:rsidRPr="009C5807">
        <w:t>-</w:t>
      </w:r>
      <w:r w:rsidRPr="009C5807">
        <w:tab/>
      </w:r>
      <w:r>
        <w:rPr>
          <w:lang w:eastAsia="zh-CN"/>
        </w:rPr>
        <w:t>[6]</w:t>
      </w:r>
      <w:r w:rsidRPr="009C5807">
        <w:rPr>
          <w:lang w:eastAsia="zh-CN"/>
        </w:rPr>
        <w:t>dB in FR1 for SS-RSRP reselections based on absolute priorities or</w:t>
      </w:r>
    </w:p>
    <w:p w14:paraId="588F8B23" w14:textId="5975E96D" w:rsidR="008B5183" w:rsidRPr="009C5807" w:rsidRDefault="004C5AE6" w:rsidP="004C5AE6">
      <w:pPr>
        <w:pStyle w:val="B10"/>
      </w:pPr>
      <w:r w:rsidRPr="009C5807">
        <w:t>-</w:t>
      </w:r>
      <w:r w:rsidRPr="009C5807">
        <w:tab/>
      </w:r>
      <w:r>
        <w:rPr>
          <w:lang w:eastAsia="zh-CN"/>
        </w:rPr>
        <w:t>4]</w:t>
      </w:r>
      <w:r w:rsidRPr="009C5807">
        <w:rPr>
          <w:lang w:eastAsia="zh-CN"/>
        </w:rPr>
        <w:t>dB in FR1 for SS-RSRQ reselections based on absolute priorities</w:t>
      </w:r>
      <w:r w:rsidRPr="009C5807">
        <w:t>.</w:t>
      </w:r>
    </w:p>
    <w:p w14:paraId="15D99216" w14:textId="77777777" w:rsidR="008B5183" w:rsidRPr="009C5807" w:rsidRDefault="008B5183" w:rsidP="008B5183">
      <w:r w:rsidRPr="009C5807">
        <w:t>When evaluating cells for reselection, the SSB side conditions apply to both serving and inter-frequency cells.</w:t>
      </w:r>
    </w:p>
    <w:p w14:paraId="56C61DB3" w14:textId="77777777" w:rsidR="008B5183" w:rsidRPr="009C5807" w:rsidRDefault="008B5183" w:rsidP="008B5183">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096E2F5A" w14:textId="77777777" w:rsidR="008B5183" w:rsidRPr="009C5807" w:rsidRDefault="008B5183" w:rsidP="008B5183">
      <w:pPr>
        <w:rPr>
          <w:noProof/>
        </w:rPr>
      </w:pPr>
      <w:r w:rsidRPr="009C5807">
        <w:rPr>
          <w:noProof/>
        </w:rPr>
        <w:t xml:space="preserve">The UE is not expected to meet the measurement requirements for an inter-frequency carrier under DRX cycle=320 ms defined in Table </w:t>
      </w:r>
      <w:r>
        <w:rPr>
          <w:noProof/>
        </w:rPr>
        <w:t>4.2C.</w:t>
      </w:r>
      <w:r w:rsidRPr="009C5807">
        <w:rPr>
          <w:noProof/>
        </w:rPr>
        <w:t>2.4-1 under the following conditions:</w:t>
      </w:r>
    </w:p>
    <w:p w14:paraId="631B4292" w14:textId="77777777" w:rsidR="008B5183" w:rsidRPr="007C55F6" w:rsidRDefault="008B5183" w:rsidP="008B5183">
      <w:pPr>
        <w:pStyle w:val="B10"/>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t>
      </w:r>
      <w:r w:rsidRPr="000359AF">
        <w:t xml:space="preserve">where </w:t>
      </w:r>
    </w:p>
    <w:p w14:paraId="27D5C1B1" w14:textId="77777777" w:rsidR="008B5183" w:rsidRPr="007C55F6" w:rsidRDefault="008B5183" w:rsidP="008B5183">
      <w:pPr>
        <w:pStyle w:val="B10"/>
        <w:ind w:left="1170" w:hanging="318"/>
      </w:pPr>
      <w:r w:rsidRPr="007C55F6">
        <w:t>-</w:t>
      </w:r>
      <w:r w:rsidRPr="007C55F6">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4E74774B" w14:textId="77777777" w:rsidR="008B5183" w:rsidRPr="007C55F6" w:rsidRDefault="008B5183" w:rsidP="008B5183">
      <w:pPr>
        <w:pStyle w:val="B10"/>
        <w:ind w:left="1170" w:hanging="318"/>
      </w:pPr>
      <w:r w:rsidRPr="007C55F6">
        <w:t>-</w:t>
      </w:r>
      <w:r w:rsidRPr="007C55F6">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651169D6" w14:textId="77777777" w:rsidR="008B5183" w:rsidRPr="009C5807" w:rsidRDefault="008B5183" w:rsidP="008B5183">
      <w:pPr>
        <w:pStyle w:val="B10"/>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68161EAA" w14:textId="77777777" w:rsidR="008B5183" w:rsidRPr="009C5807" w:rsidRDefault="008B5183" w:rsidP="008B5183">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46BD6E8F"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6C4744C1"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05259408"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066F1F8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69094BF7"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082331">
        <w:rPr>
          <w:noProof/>
        </w:rPr>
        <w:t>The requriements in clause 4.2.2.</w:t>
      </w:r>
      <w:r w:rsidRPr="00082331">
        <w:rPr>
          <w:rFonts w:eastAsia="DengXian"/>
          <w:noProof/>
          <w:lang w:eastAsia="zh-CN"/>
        </w:rPr>
        <w:t xml:space="preserve">10 </w:t>
      </w:r>
      <w:r w:rsidRPr="00082331">
        <w:rPr>
          <w:noProof/>
        </w:rPr>
        <w:t xml:space="preserve">apply provided that </w:t>
      </w:r>
      <w:r>
        <w:t>target cell’s satellite</w:t>
      </w:r>
      <w:r w:rsidRPr="00082331">
        <w:rPr>
          <w:noProof/>
        </w:rPr>
        <w:t xml:space="preserve"> is GEO.</w:t>
      </w:r>
    </w:p>
    <w:p w14:paraId="550452B8" w14:textId="77777777" w:rsidR="00FE097D" w:rsidRPr="00082331" w:rsidRDefault="00FE097D" w:rsidP="00FE097D">
      <w:pPr>
        <w:rPr>
          <w:lang w:eastAsia="zh-CN"/>
        </w:rPr>
      </w:pPr>
    </w:p>
    <w:p w14:paraId="43960CEB" w14:textId="24B42530"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46" w:name="_Toc383690664"/>
      <w:r w:rsidRPr="009C5807">
        <w:t>4.3.1</w:t>
      </w:r>
      <w:r w:rsidRPr="009C5807">
        <w:tab/>
        <w:t>Introduction</w:t>
      </w:r>
      <w:bookmarkEnd w:id="46"/>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47" w:name="_Toc383690665"/>
      <w:r w:rsidRPr="009C5807">
        <w:t>4.3.2</w:t>
      </w:r>
      <w:r w:rsidRPr="009C5807">
        <w:tab/>
        <w:t>Measurement Requirements</w:t>
      </w:r>
      <w:bookmarkEnd w:id="47"/>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48" w:name="_Toc383690667"/>
      <w:r w:rsidRPr="009C5807">
        <w:t>4.3.3</w:t>
      </w:r>
      <w:r w:rsidRPr="009C5807">
        <w:tab/>
        <w:t>Requirements for Relative Time Stamp Accuracy</w:t>
      </w:r>
      <w:bookmarkEnd w:id="48"/>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49" w:name="_Toc383690669"/>
      <w:r w:rsidRPr="009C5807">
        <w:t>4.3.4</w:t>
      </w:r>
      <w:r w:rsidRPr="009C5807">
        <w:tab/>
        <w:t>Requirements for Relative Time Stamp Accuracy for RRC Connection Establishment Failure Log Reporting</w:t>
      </w:r>
      <w:bookmarkEnd w:id="49"/>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0" w:name="_Toc383690671"/>
      <w:r w:rsidRPr="009C5807">
        <w:t>4.3.5</w:t>
      </w:r>
      <w:r w:rsidRPr="009C5807">
        <w:tab/>
        <w:t>Requirements for Relative Time Stamp Accuracy for Radio Link Failure and Handover Failure Log Reporting</w:t>
      </w:r>
      <w:bookmarkEnd w:id="50"/>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041AE69"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5492418A"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5089D2A3"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3E611A00"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7D8ACB17"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43AE39BF" w:rsidR="004812CD" w:rsidRPr="00474A77" w:rsidRDefault="004812CD">
      <w:pPr>
        <w:pStyle w:val="B10"/>
        <w:numPr>
          <w:ilvl w:val="0"/>
          <w:numId w:val="2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1"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2" w:name="_Hlk53748675"/>
      <w:r>
        <w:t xml:space="preserve">support the idle mode CA measurements on the serving cell, </w:t>
      </w:r>
      <w:r w:rsidRPr="00077CB0">
        <w:t>and carriers</w:t>
      </w:r>
      <w:bookmarkStart w:id="53" w:name="_Hlk53323474"/>
      <w:r w:rsidRPr="00077CB0">
        <w:t xml:space="preserve"> configured for idle mode CA/DC measurement reporting provided T331 has not expired, the serving cell is supporting idle mode CA/DC measurement reporting and the serving cell is in the validity area</w:t>
      </w:r>
      <w:bookmarkEnd w:id="53"/>
      <w:r w:rsidRPr="002B6FAF">
        <w:t>.</w:t>
      </w:r>
      <w:bookmarkEnd w:id="52"/>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54" w:name="_Hlk56168922"/>
      <w:r w:rsidRPr="008B6643">
        <w:rPr>
          <w:rFonts w:eastAsiaTheme="minorEastAsia"/>
          <w:i/>
          <w:iCs/>
          <w:lang w:eastAsia="zh-CN"/>
        </w:rPr>
        <w:t>idleInactiveNR-MeasBeamReport-r16</w:t>
      </w:r>
      <w:bookmarkEnd w:id="54"/>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1"/>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the UE shall be capable of performing RSRP and RSRQ measurements of the carriers, and the UE physical layer shall be capable of reporting 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5" w:name="_Toc5952542"/>
      <w:bookmarkStart w:id="56" w:name="_Toc5952554"/>
      <w:r w:rsidRPr="009C5807">
        <w:rPr>
          <w:rStyle w:val="Heading1Char"/>
        </w:rPr>
        <w:t>5</w:t>
      </w:r>
      <w:r w:rsidR="00D27AAF" w:rsidRPr="009C5807">
        <w:tab/>
        <w:t>SA: RRC_INACTIVE state mobility</w:t>
      </w:r>
      <w:bookmarkEnd w:id="55"/>
    </w:p>
    <w:p w14:paraId="71ECBF9D" w14:textId="29C34253" w:rsidR="00D27AAF" w:rsidRPr="009C5807" w:rsidRDefault="008C19BE" w:rsidP="008C19BE">
      <w:pPr>
        <w:pStyle w:val="Heading2"/>
      </w:pPr>
      <w:bookmarkStart w:id="57" w:name="_Toc5952543"/>
      <w:r w:rsidRPr="009C5807">
        <w:t>5.1</w:t>
      </w:r>
      <w:r w:rsidR="00D27AAF" w:rsidRPr="009C5807">
        <w:tab/>
        <w:t>Cell Re-selection</w:t>
      </w:r>
      <w:bookmarkEnd w:id="57"/>
    </w:p>
    <w:p w14:paraId="227FDD94" w14:textId="77777777" w:rsidR="00D27AAF" w:rsidRPr="009C5807" w:rsidRDefault="00D27AAF" w:rsidP="00967CF8">
      <w:pPr>
        <w:pStyle w:val="Heading3"/>
      </w:pPr>
      <w:bookmarkStart w:id="58" w:name="_Toc5952544"/>
      <w:r w:rsidRPr="009C5807">
        <w:t>5.1.1</w:t>
      </w:r>
      <w:r w:rsidRPr="009C5807">
        <w:tab/>
        <w:t>Introduction</w:t>
      </w:r>
      <w:bookmarkEnd w:id="58"/>
    </w:p>
    <w:p w14:paraId="1E642DD7" w14:textId="77777777" w:rsidR="00D27AAF" w:rsidRPr="009C5807" w:rsidRDefault="00D27AAF" w:rsidP="00D27AAF">
      <w:r w:rsidRPr="009C5807">
        <w:t>The cell reselection procedure allows the UE to select a more suitable cell and camp on it.</w:t>
      </w:r>
    </w:p>
    <w:p w14:paraId="4D140949" w14:textId="77777777" w:rsidR="00D139B0" w:rsidRPr="009C5807" w:rsidRDefault="00D139B0" w:rsidP="00D139B0">
      <w:bookmarkStart w:id="59"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59"/>
    </w:p>
    <w:p w14:paraId="068B888C" w14:textId="41947A65" w:rsidR="00D27AAF" w:rsidRPr="009C5807" w:rsidRDefault="00967CF8" w:rsidP="00967CF8">
      <w:pPr>
        <w:pStyle w:val="Heading4"/>
      </w:pPr>
      <w:bookmarkStart w:id="60" w:name="_Toc5952546"/>
      <w:r w:rsidRPr="009C5807">
        <w:t>5.1.2.1</w:t>
      </w:r>
      <w:r w:rsidR="00D27AAF" w:rsidRPr="009C5807">
        <w:tab/>
        <w:t>UE measurement capability</w:t>
      </w:r>
      <w:bookmarkEnd w:id="60"/>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1" w:name="_Toc5952547"/>
      <w:r w:rsidRPr="009C5807">
        <w:t>5.1.2.2</w:t>
      </w:r>
      <w:r w:rsidR="00D27AAF" w:rsidRPr="009C5807">
        <w:tab/>
        <w:t>Measurement and evaluation of serving cell</w:t>
      </w:r>
      <w:bookmarkEnd w:id="61"/>
    </w:p>
    <w:p w14:paraId="74078FB6" w14:textId="39E22E45" w:rsidR="00D27AAF" w:rsidRPr="009C5807" w:rsidRDefault="00D27AAF" w:rsidP="00D27AAF">
      <w:r w:rsidRPr="009C5807">
        <w:t>The requirements in clause 4.2.2.2 shall apply.</w:t>
      </w:r>
    </w:p>
    <w:p w14:paraId="612132CD" w14:textId="7CACF688" w:rsidR="00D27AAF" w:rsidRPr="009C5807" w:rsidRDefault="00967CF8" w:rsidP="00967CF8">
      <w:pPr>
        <w:pStyle w:val="Heading4"/>
      </w:pPr>
      <w:bookmarkStart w:id="62" w:name="_Toc5952548"/>
      <w:r w:rsidRPr="009C5807">
        <w:t>5.1.2.3</w:t>
      </w:r>
      <w:r w:rsidR="00D27AAF" w:rsidRPr="009C5807">
        <w:tab/>
        <w:t>Measurements of intra-frequency NR cells</w:t>
      </w:r>
      <w:bookmarkEnd w:id="62"/>
    </w:p>
    <w:p w14:paraId="7AED1AE0" w14:textId="224E3AB7" w:rsidR="00A750BE" w:rsidRPr="009C5807" w:rsidRDefault="00A750BE" w:rsidP="00A750BE">
      <w:bookmarkStart w:id="63" w:name="_Toc5952549"/>
      <w:r w:rsidRPr="009C5807">
        <w:t>The requirements in clause 4.2.2.3 shall apply.</w:t>
      </w:r>
      <w:r>
        <w:t xml:space="preserve"> The requirements in clause 4.2.2.9 apply for UE configured with relaxed measurement criterion.</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63"/>
    </w:p>
    <w:p w14:paraId="592463F5" w14:textId="5CA06F62" w:rsidR="00261410" w:rsidRDefault="00261410" w:rsidP="00261410">
      <w:bookmarkStart w:id="64" w:name="_Toc5952550"/>
      <w:r>
        <w:t xml:space="preserve">If UE is not configured to perform PRS measurement, or if UE is configured to perform PRS measurement and supports </w:t>
      </w:r>
      <w:r w:rsidRPr="00AB4257">
        <w:t>[Parallel PRS measurements in RRC_INACTIVE state]</w:t>
      </w:r>
      <w:r>
        <w:t xml:space="preserve">, the </w:t>
      </w:r>
      <w:r w:rsidRPr="00ED2F00">
        <w:t>requirements in clause 4.2.2.4 shall apply regardless of whether the serving cell is subject to CCA or not.</w:t>
      </w:r>
      <w:r>
        <w:t xml:space="preserve"> </w:t>
      </w:r>
    </w:p>
    <w:p w14:paraId="641B94E1" w14:textId="77777777" w:rsidR="00261410" w:rsidRPr="001072B6"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4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12B64A4" w14:textId="11DDF578" w:rsidR="00261410" w:rsidRDefault="00261410" w:rsidP="00261410">
      <w:r>
        <w:t xml:space="preserve">If UE is not configured to perform PRS measurement, or if UE is configured to perform PRS measurement and supports </w:t>
      </w:r>
      <w:r w:rsidRPr="00AB4257">
        <w:t>[Parallel PRS measurements in RRC_INACTIVE state]</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8C0A671" w14:textId="77777777" w:rsidR="00261410" w:rsidRPr="00ED2F00"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D1AE78B" w14:textId="3FD63096" w:rsidR="00D27AAF" w:rsidRPr="009C5807" w:rsidRDefault="00967CF8" w:rsidP="00967CF8">
      <w:pPr>
        <w:pStyle w:val="Heading4"/>
      </w:pPr>
      <w:r w:rsidRPr="009C5807">
        <w:t>5.1.2.5</w:t>
      </w:r>
      <w:r w:rsidR="00D27AAF" w:rsidRPr="009C5807">
        <w:tab/>
        <w:t>Measurements of inter-RAT E-UTRAN cells</w:t>
      </w:r>
      <w:bookmarkEnd w:id="64"/>
    </w:p>
    <w:p w14:paraId="4C1C83B2" w14:textId="5ED6F9B7" w:rsidR="00A750BE" w:rsidRPr="009C5807" w:rsidRDefault="00A750BE" w:rsidP="00A750BE">
      <w:bookmarkStart w:id="65" w:name="_Toc5952551"/>
      <w:r w:rsidRPr="009C5807">
        <w:t>The requirements in clause 4.2.2.5 shall apply.</w:t>
      </w:r>
      <w:r>
        <w:t xml:space="preserve"> </w:t>
      </w:r>
      <w:r w:rsidRPr="009C5807">
        <w:t>The requirements in clause 4.2.2.</w:t>
      </w:r>
      <w:r>
        <w:t>11</w:t>
      </w:r>
      <w:r w:rsidRPr="009C5807">
        <w:t xml:space="preserve"> shall apply</w:t>
      </w:r>
      <w:r>
        <w:t xml:space="preserve"> for UE configured with relaxed measurement criterion.</w:t>
      </w: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65"/>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66" w:name="_Toc5952552"/>
      <w:r w:rsidRPr="009C5807">
        <w:t>5.1.2.7</w:t>
      </w:r>
      <w:r w:rsidR="00D27AAF" w:rsidRPr="009C5807">
        <w:tab/>
        <w:t>General requirements</w:t>
      </w:r>
      <w:bookmarkEnd w:id="66"/>
    </w:p>
    <w:p w14:paraId="17E4E3DE" w14:textId="0B1EC188" w:rsidR="00261410" w:rsidRDefault="00261410" w:rsidP="00261410">
      <w:bookmarkStart w:id="67" w:name="_Toc5952553"/>
      <w:r>
        <w:t xml:space="preserve">If UE is not configured to perform PRS measurement, or if UE is configured to perform PRS measurement and supports </w:t>
      </w:r>
      <w:r w:rsidRPr="00AB4257">
        <w:t>[Parallel PRS measurements in RRC_INACTIVE state]</w:t>
      </w:r>
      <w:r>
        <w:t xml:space="preserve">, the </w:t>
      </w:r>
      <w:r w:rsidRPr="009C5807">
        <w:t>requirements in clause 4.2.2.7 shall apply.</w:t>
      </w:r>
    </w:p>
    <w:p w14:paraId="43068980" w14:textId="77777777" w:rsidR="00261410" w:rsidRPr="001072B6"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77777777"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77777777" w:rsidR="007C37DF" w:rsidRDefault="007C37DF" w:rsidP="007C37DF">
      <w:pPr>
        <w:pStyle w:val="Heading3"/>
      </w:pPr>
      <w:r w:rsidRPr="009C5807">
        <w:t>5.1</w:t>
      </w:r>
      <w:r>
        <w:t>B</w:t>
      </w:r>
      <w:r w:rsidRPr="009C5807">
        <w:t>.1</w:t>
      </w:r>
      <w:r w:rsidRPr="009C5807">
        <w:tab/>
        <w:t>Introduction</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7E2A815E"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21E79DE" w14:textId="77777777" w:rsidR="0035173A" w:rsidRPr="002A2B6C" w:rsidRDefault="0035173A" w:rsidP="0035173A">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3FB1F60C"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6AB1167" w14:textId="15DB16F3" w:rsidR="00B873FB" w:rsidRDefault="00B873FB" w:rsidP="00B873FB">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77777777" w:rsidR="007C37DF" w:rsidRPr="00C972E7" w:rsidRDefault="007C37DF" w:rsidP="007C37DF">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rPr>
          <w:lang w:eastAsia="zh-CN"/>
        </w:rPr>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rPr>
          <w:lang w:eastAsia="zh-CN"/>
        </w:rPr>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77777777" w:rsidR="007C37DF" w:rsidRPr="00C972E7" w:rsidRDefault="007C37DF" w:rsidP="007C37DF">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rPr>
          <w:lang w:eastAsia="zh-CN"/>
        </w:rPr>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rPr>
          <w:lang w:eastAsia="zh-CN"/>
        </w:rPr>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6BC05C56" w14:textId="77777777" w:rsidR="00AB0056" w:rsidRPr="00F21C54" w:rsidRDefault="00AB0056" w:rsidP="00AB0056">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DA334B2" w14:textId="77777777" w:rsidR="00AB0056" w:rsidRPr="00C972E7" w:rsidRDefault="00AB0056" w:rsidP="00AB0056">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B0056" w:rsidRPr="00C972E7" w14:paraId="7C68F90C" w14:textId="77777777" w:rsidTr="00985E6F">
        <w:trPr>
          <w:cantSplit/>
          <w:trHeight w:val="310"/>
          <w:jc w:val="center"/>
        </w:trPr>
        <w:tc>
          <w:tcPr>
            <w:tcW w:w="879" w:type="pct"/>
            <w:vMerge w:val="restart"/>
            <w:tcBorders>
              <w:top w:val="single" w:sz="4" w:space="0" w:color="auto"/>
              <w:left w:val="single" w:sz="4" w:space="0" w:color="auto"/>
              <w:right w:val="single" w:sz="4" w:space="0" w:color="auto"/>
            </w:tcBorders>
          </w:tcPr>
          <w:p w14:paraId="09296869" w14:textId="77777777" w:rsidR="00AB0056" w:rsidRPr="00C972E7" w:rsidRDefault="00AB0056" w:rsidP="00985E6F">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4972C29" w14:textId="77777777" w:rsidR="00AB0056" w:rsidRPr="00C972E7" w:rsidRDefault="00AB0056" w:rsidP="00985E6F">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685D439" w14:textId="77777777" w:rsidR="00AB0056" w:rsidRPr="00C972E7" w:rsidRDefault="00AB0056" w:rsidP="00985E6F">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72B5271" w14:textId="77777777" w:rsidR="00AB0056" w:rsidRPr="00C972E7" w:rsidRDefault="00AB0056" w:rsidP="00985E6F">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34069AAF" w14:textId="77777777" w:rsidR="00AB0056" w:rsidRPr="00C972E7" w:rsidRDefault="00AB0056" w:rsidP="00985E6F">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B0056" w:rsidRPr="00C972E7" w14:paraId="20CDADA2" w14:textId="77777777" w:rsidTr="00985E6F">
        <w:trPr>
          <w:cantSplit/>
          <w:trHeight w:val="310"/>
          <w:jc w:val="center"/>
        </w:trPr>
        <w:tc>
          <w:tcPr>
            <w:tcW w:w="879" w:type="pct"/>
            <w:vMerge/>
            <w:tcBorders>
              <w:left w:val="single" w:sz="4" w:space="0" w:color="auto"/>
              <w:bottom w:val="single" w:sz="4" w:space="0" w:color="auto"/>
              <w:right w:val="single" w:sz="4" w:space="0" w:color="auto"/>
            </w:tcBorders>
          </w:tcPr>
          <w:p w14:paraId="62273A84" w14:textId="77777777" w:rsidR="00AB0056" w:rsidRPr="00C972E7" w:rsidRDefault="00AB0056" w:rsidP="00985E6F">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5FCCF38" w14:textId="77777777" w:rsidR="00AB0056" w:rsidRPr="00C972E7" w:rsidRDefault="00AB0056" w:rsidP="00985E6F">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EA65516" w14:textId="77777777" w:rsidR="00AB0056" w:rsidRPr="00C972E7" w:rsidRDefault="00AB0056" w:rsidP="00985E6F">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E1AFA3E" w14:textId="77777777" w:rsidR="00AB0056" w:rsidRPr="00C972E7" w:rsidRDefault="00AB0056" w:rsidP="00985E6F">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BFF00C8" w14:textId="77777777" w:rsidR="00AB0056" w:rsidRPr="00C972E7" w:rsidRDefault="00AB0056" w:rsidP="00985E6F">
            <w:pPr>
              <w:pStyle w:val="TAH"/>
            </w:pPr>
          </w:p>
        </w:tc>
      </w:tr>
      <w:tr w:rsidR="00AB0056" w:rsidRPr="00C972E7" w14:paraId="632D0C66" w14:textId="77777777" w:rsidTr="00985E6F">
        <w:trPr>
          <w:cantSplit/>
          <w:jc w:val="center"/>
        </w:trPr>
        <w:tc>
          <w:tcPr>
            <w:tcW w:w="879" w:type="pct"/>
            <w:vMerge w:val="restart"/>
            <w:tcBorders>
              <w:top w:val="single" w:sz="4" w:space="0" w:color="auto"/>
              <w:left w:val="single" w:sz="4" w:space="0" w:color="auto"/>
              <w:right w:val="single" w:sz="4" w:space="0" w:color="auto"/>
            </w:tcBorders>
          </w:tcPr>
          <w:p w14:paraId="0D8AE371" w14:textId="77777777" w:rsidR="00AB0056" w:rsidRPr="00C972E7" w:rsidRDefault="00AB0056" w:rsidP="00985E6F">
            <w:pPr>
              <w:pStyle w:val="TAC"/>
            </w:pPr>
            <w:r w:rsidRPr="00C972E7">
              <w:t>2.56 ≤</w:t>
            </w:r>
            <w:r w:rsidRPr="00C972E7">
              <w:rPr>
                <w:rFonts w:hint="eastAsia"/>
              </w:rPr>
              <w:t xml:space="preserve">eDRX_IDLE cycle length ≤ </w:t>
            </w:r>
            <w:r w:rsidRPr="00C972E7">
              <w:t>10485.76</w:t>
            </w:r>
          </w:p>
          <w:p w14:paraId="24441362"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A86C51" w14:textId="77777777" w:rsidR="00AB0056" w:rsidRPr="00C972E7" w:rsidRDefault="00AB0056" w:rsidP="00985E6F">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25057D5" w14:textId="77777777" w:rsidR="00AB0056" w:rsidRPr="00C972E7" w:rsidRDefault="00AB0056" w:rsidP="00985E6F">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F46829D" w14:textId="77777777" w:rsidR="00AB0056" w:rsidRPr="00C972E7" w:rsidRDefault="00AB0056" w:rsidP="00985E6F">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F0D7ACF" w14:textId="77777777" w:rsidR="00AB0056" w:rsidRPr="00C972E7" w:rsidRDefault="00AB0056" w:rsidP="00985E6F">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AB0056" w:rsidRPr="00C972E7" w14:paraId="6AA3E6B1" w14:textId="77777777" w:rsidTr="00985E6F">
        <w:trPr>
          <w:cantSplit/>
          <w:jc w:val="center"/>
        </w:trPr>
        <w:tc>
          <w:tcPr>
            <w:tcW w:w="879" w:type="pct"/>
            <w:vMerge/>
            <w:tcBorders>
              <w:left w:val="single" w:sz="4" w:space="0" w:color="auto"/>
              <w:right w:val="single" w:sz="4" w:space="0" w:color="auto"/>
            </w:tcBorders>
          </w:tcPr>
          <w:p w14:paraId="52417D8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57A2B31" w14:textId="77777777" w:rsidR="00AB0056" w:rsidRPr="00C972E7" w:rsidRDefault="00AB0056" w:rsidP="00985E6F">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AD7CDA5" w14:textId="77777777" w:rsidR="00AB0056" w:rsidRPr="00C972E7" w:rsidRDefault="00AB0056" w:rsidP="00985E6F">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33F8FA6D" w14:textId="77777777" w:rsidR="00AB0056" w:rsidRPr="00C972E7" w:rsidRDefault="00AB0056" w:rsidP="00985E6F">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1ABE603" w14:textId="77777777" w:rsidR="00AB0056" w:rsidRPr="00C972E7" w:rsidRDefault="00AB0056" w:rsidP="00985E6F">
            <w:pPr>
              <w:pStyle w:val="TAC"/>
            </w:pPr>
            <w:r w:rsidRPr="00C972E7">
              <w:t>5.12 (8)</w:t>
            </w:r>
          </w:p>
        </w:tc>
      </w:tr>
      <w:tr w:rsidR="00AB0056" w:rsidRPr="00C972E7" w14:paraId="1914A1BD" w14:textId="77777777" w:rsidTr="00985E6F">
        <w:trPr>
          <w:cantSplit/>
          <w:jc w:val="center"/>
        </w:trPr>
        <w:tc>
          <w:tcPr>
            <w:tcW w:w="879" w:type="pct"/>
            <w:vMerge/>
            <w:tcBorders>
              <w:left w:val="single" w:sz="4" w:space="0" w:color="auto"/>
              <w:right w:val="single" w:sz="4" w:space="0" w:color="auto"/>
            </w:tcBorders>
          </w:tcPr>
          <w:p w14:paraId="2CD5F9D5"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7DE1894" w14:textId="77777777" w:rsidR="00AB0056" w:rsidRPr="00C972E7" w:rsidRDefault="00AB0056" w:rsidP="00985E6F">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0E61A216" w14:textId="77777777" w:rsidR="00AB0056" w:rsidRPr="00C972E7" w:rsidRDefault="00AB0056" w:rsidP="00985E6F">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5293E1EF" w14:textId="77777777" w:rsidR="00AB0056" w:rsidRPr="00C972E7" w:rsidRDefault="00AB0056" w:rsidP="00985E6F">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E4F73A8" w14:textId="77777777" w:rsidR="00AB0056" w:rsidRPr="00C972E7" w:rsidRDefault="00AB0056" w:rsidP="00985E6F">
            <w:pPr>
              <w:pStyle w:val="TAC"/>
            </w:pPr>
            <w:r w:rsidRPr="00C972E7">
              <w:t>6.4 (5)</w:t>
            </w:r>
          </w:p>
        </w:tc>
      </w:tr>
      <w:tr w:rsidR="00AB0056" w:rsidRPr="00C972E7" w14:paraId="003D380D" w14:textId="77777777" w:rsidTr="00985E6F">
        <w:trPr>
          <w:cantSplit/>
          <w:jc w:val="center"/>
        </w:trPr>
        <w:tc>
          <w:tcPr>
            <w:tcW w:w="879" w:type="pct"/>
            <w:vMerge/>
            <w:tcBorders>
              <w:left w:val="single" w:sz="4" w:space="0" w:color="auto"/>
              <w:right w:val="single" w:sz="4" w:space="0" w:color="auto"/>
            </w:tcBorders>
          </w:tcPr>
          <w:p w14:paraId="478DA1DB"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F87325E" w14:textId="77777777" w:rsidR="00AB0056" w:rsidRPr="00C972E7" w:rsidRDefault="00AB0056" w:rsidP="00985E6F">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20A3F187" w14:textId="77777777" w:rsidR="00AB0056" w:rsidRPr="00C972E7" w:rsidRDefault="00AB0056" w:rsidP="00985E6F">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C75966B" w14:textId="77777777" w:rsidR="00AB0056" w:rsidRPr="00C972E7" w:rsidRDefault="00AB0056" w:rsidP="00985E6F">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618608F" w14:textId="77777777" w:rsidR="00AB0056" w:rsidRPr="00C972E7" w:rsidRDefault="00AB0056" w:rsidP="00985E6F">
            <w:pPr>
              <w:pStyle w:val="TAC"/>
            </w:pPr>
            <w:r w:rsidRPr="00C972E7">
              <w:t>7.68 (3)</w:t>
            </w:r>
          </w:p>
        </w:tc>
      </w:tr>
      <w:tr w:rsidR="00AB0056" w:rsidRPr="00C972E7" w14:paraId="53E5136B" w14:textId="77777777" w:rsidTr="00985E6F">
        <w:trPr>
          <w:cantSplit/>
          <w:jc w:val="center"/>
        </w:trPr>
        <w:tc>
          <w:tcPr>
            <w:tcW w:w="879" w:type="pct"/>
            <w:vMerge/>
            <w:tcBorders>
              <w:left w:val="single" w:sz="4" w:space="0" w:color="auto"/>
              <w:right w:val="single" w:sz="4" w:space="0" w:color="auto"/>
            </w:tcBorders>
          </w:tcPr>
          <w:p w14:paraId="479C05FE"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479EAEC0" w14:textId="77777777" w:rsidR="00AB0056" w:rsidRPr="00C972E7" w:rsidRDefault="00AB0056" w:rsidP="00985E6F">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2DA2DCEF" w14:textId="77777777" w:rsidR="00AB0056" w:rsidRPr="00C972E7" w:rsidRDefault="00AB0056" w:rsidP="00985E6F">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5C0286DA" w14:textId="77777777" w:rsidR="00AB0056" w:rsidRPr="00C972E7" w:rsidRDefault="00AB0056" w:rsidP="00985E6F">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C44B7" w14:textId="77777777" w:rsidR="00AB0056" w:rsidRPr="00C972E7" w:rsidRDefault="00AB0056" w:rsidP="00985E6F">
            <w:pPr>
              <w:pStyle w:val="TAC"/>
            </w:pPr>
            <w:r w:rsidRPr="00C972E7">
              <w:t>15.36 (3)</w:t>
            </w:r>
          </w:p>
        </w:tc>
      </w:tr>
      <w:tr w:rsidR="00AB0056" w:rsidRPr="00C972E7" w14:paraId="4B99F7E3" w14:textId="77777777" w:rsidTr="00985E6F">
        <w:trPr>
          <w:cantSplit/>
          <w:jc w:val="center"/>
        </w:trPr>
        <w:tc>
          <w:tcPr>
            <w:tcW w:w="879" w:type="pct"/>
            <w:vMerge/>
            <w:tcBorders>
              <w:left w:val="single" w:sz="4" w:space="0" w:color="auto"/>
              <w:right w:val="single" w:sz="4" w:space="0" w:color="auto"/>
            </w:tcBorders>
          </w:tcPr>
          <w:p w14:paraId="1626E224" w14:textId="77777777" w:rsidR="00AB0056" w:rsidRPr="00C972E7" w:rsidRDefault="00AB0056" w:rsidP="00985E6F">
            <w:pPr>
              <w:pStyle w:val="TAC"/>
            </w:pPr>
          </w:p>
        </w:tc>
        <w:tc>
          <w:tcPr>
            <w:tcW w:w="668" w:type="pct"/>
            <w:tcBorders>
              <w:top w:val="single" w:sz="4" w:space="0" w:color="auto"/>
              <w:left w:val="single" w:sz="4" w:space="0" w:color="auto"/>
              <w:bottom w:val="single" w:sz="4" w:space="0" w:color="auto"/>
              <w:right w:val="single" w:sz="4" w:space="0" w:color="auto"/>
            </w:tcBorders>
          </w:tcPr>
          <w:p w14:paraId="6CBE32A0" w14:textId="77777777" w:rsidR="00AB0056" w:rsidRPr="00C972E7" w:rsidRDefault="00AB0056" w:rsidP="00985E6F">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57A92321" w14:textId="77777777" w:rsidR="00AB0056" w:rsidRPr="00C972E7" w:rsidRDefault="00AB0056" w:rsidP="00985E6F">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0EB57E56" w14:textId="77777777" w:rsidR="00AB0056" w:rsidRPr="00C972E7" w:rsidRDefault="00AB0056" w:rsidP="00985E6F">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63BC5872" w14:textId="77777777" w:rsidR="00AB0056" w:rsidRPr="00C972E7" w:rsidRDefault="00AB0056" w:rsidP="00985E6F">
            <w:pPr>
              <w:pStyle w:val="TAC"/>
            </w:pPr>
            <w:r w:rsidRPr="00C972E7">
              <w:t>30.72 (3)</w:t>
            </w:r>
          </w:p>
        </w:tc>
      </w:tr>
    </w:tbl>
    <w:p w14:paraId="6CC79D93" w14:textId="77777777" w:rsidR="00AB0056" w:rsidRPr="00C972E7" w:rsidRDefault="00AB0056" w:rsidP="00AB0056">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77777777" w:rsidR="007C37DF" w:rsidRPr="009C5807" w:rsidRDefault="007C37DF" w:rsidP="007C37DF">
      <w:pPr>
        <w:rPr>
          <w:lang w:eastAsia="zh-CN"/>
        </w:rPr>
      </w:pPr>
      <w:r>
        <w:rPr>
          <w:lang w:eastAsia="zh-CN"/>
        </w:rPr>
        <w:t>For RedCap UE in HD-FDD mode, if a paging occasion overlaps with CG-SDT transmission then the UE shall monitor the paging during the paging occasion. In this case the UE is allowed to drop the CG-SDT transmission.</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77777777" w:rsidR="007C37DF" w:rsidRPr="00ED2F00" w:rsidRDefault="007C37DF" w:rsidP="00877A71"/>
    <w:p w14:paraId="7F2FCDD2" w14:textId="3D598B0F" w:rsidR="00D27AAF" w:rsidRDefault="00967CF8" w:rsidP="00967CF8">
      <w:pPr>
        <w:pStyle w:val="Heading2"/>
      </w:pPr>
      <w:r w:rsidRPr="009C5807">
        <w:t>5.2</w:t>
      </w:r>
      <w:r w:rsidR="00D27AAF" w:rsidRPr="009C5807">
        <w:tab/>
      </w:r>
      <w:bookmarkEnd w:id="67"/>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68" w:name="_Hlk104279591"/>
      <w:r>
        <w:rPr>
          <w:noProof/>
        </w:rPr>
        <w:tab/>
      </w:r>
      <w:r w:rsidRPr="00596C4E">
        <w:rPr>
          <w:noProof/>
        </w:rPr>
        <w:t>Configured Grant based Small Data Transmissions (CG-SDT) for RedCap</w:t>
      </w:r>
      <w:bookmarkEnd w:id="68"/>
    </w:p>
    <w:p w14:paraId="0A89D9C2" w14:textId="77777777" w:rsidR="00E51F6C" w:rsidRPr="00596C4E" w:rsidRDefault="00E51F6C" w:rsidP="00E51F6C">
      <w:pPr>
        <w:pStyle w:val="Heading3"/>
      </w:pPr>
      <w:bookmarkStart w:id="69"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71F9155E" w14:textId="6E6C21F4" w:rsidR="00E51F6C" w:rsidRDefault="00E51F6C" w:rsidP="00E4523B">
      <w:r w:rsidRPr="009C5807">
        <w:t xml:space="preserve">The requirements in clause </w:t>
      </w:r>
      <w:r>
        <w:t>5.2B.2</w:t>
      </w:r>
      <w:r w:rsidRPr="009C5807">
        <w:t xml:space="preserve"> shall apply</w:t>
      </w:r>
      <w:r>
        <w:t xml:space="preserve"> for RedCap UEs</w:t>
      </w:r>
      <w:r w:rsidRPr="009C5807">
        <w:t>.</w:t>
      </w:r>
      <w:r>
        <w:t xml:space="preserve"> </w:t>
      </w:r>
    </w:p>
    <w:p w14:paraId="7BB5AE22" w14:textId="77777777" w:rsidR="00E51F6C" w:rsidRPr="00B63C7C" w:rsidRDefault="00E51F6C" w:rsidP="00E51F6C">
      <w:pPr>
        <w:keepNext/>
        <w:keepLines/>
        <w:spacing w:before="120"/>
        <w:ind w:left="1418" w:hanging="1418"/>
        <w:outlineLvl w:val="3"/>
        <w:rPr>
          <w:rFonts w:ascii="Arial" w:hAnsi="Arial"/>
          <w:sz w:val="24"/>
        </w:rPr>
      </w:pPr>
      <w:r w:rsidRPr="00B63C7C">
        <w:rPr>
          <w:rFonts w:ascii="Arial" w:hAnsi="Arial"/>
          <w:sz w:val="24"/>
        </w:rPr>
        <w:t>5.</w:t>
      </w:r>
      <w:r>
        <w:rPr>
          <w:rFonts w:ascii="Arial" w:hAnsi="Arial"/>
          <w:sz w:val="24"/>
        </w:rPr>
        <w:t>2</w:t>
      </w:r>
      <w:r w:rsidRPr="00B63C7C">
        <w:rPr>
          <w:rFonts w:ascii="Arial" w:hAnsi="Arial"/>
          <w:sz w:val="24"/>
        </w:rPr>
        <w:t>B.2.</w:t>
      </w:r>
      <w:r>
        <w:rPr>
          <w:rFonts w:ascii="Arial" w:hAnsi="Arial"/>
          <w:sz w:val="24"/>
        </w:rPr>
        <w:t>1</w:t>
      </w:r>
      <w:r>
        <w:rPr>
          <w:rFonts w:ascii="Arial" w:hAnsi="Arial"/>
          <w:sz w:val="24"/>
        </w:rPr>
        <w:tab/>
      </w:r>
      <w:r w:rsidRPr="00B63C7C">
        <w:rPr>
          <w:rFonts w:ascii="Arial" w:hAnsi="Arial"/>
          <w:sz w:val="24"/>
        </w:rPr>
        <w:t>TA validation requirements</w:t>
      </w:r>
      <w:r>
        <w:rPr>
          <w:rFonts w:ascii="Arial" w:hAnsi="Arial"/>
          <w:sz w:val="24"/>
        </w:rPr>
        <w:t xml:space="preserve"> for RedCap</w:t>
      </w:r>
    </w:p>
    <w:p w14:paraId="03E63947" w14:textId="44B1E902" w:rsidR="00E51F6C" w:rsidRPr="00691C10" w:rsidRDefault="008F2CC8"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77777777" w:rsidR="00E51F6C" w:rsidRPr="00691C10" w:rsidRDefault="00E51F6C"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04360EA" w14:textId="77777777" w:rsidR="008F2CC8" w:rsidRDefault="008F2CC8" w:rsidP="008F2CC8">
      <w:pPr>
        <w:pStyle w:val="TH"/>
        <w:rPr>
          <w:lang w:val="fr-FR"/>
        </w:rPr>
      </w:pPr>
      <w:r>
        <w:rPr>
          <w:lang w:val="fr-FR"/>
        </w:rPr>
        <w:t xml:space="preserve">Table 5.2B.2.1-1 Valid measurement for </w:t>
      </w:r>
      <w:r w:rsidRPr="00337987">
        <w:rPr>
          <w:lang w:val="fr-FR"/>
        </w:rPr>
        <w:t>FR1</w:t>
      </w:r>
      <w:r w:rsidRPr="00DC79B3">
        <w:rPr>
          <w:lang w:val="fr-FR"/>
        </w:rPr>
        <w:t xml:space="preserve"> </w:t>
      </w:r>
      <w:r w:rsidRPr="001A7EBB">
        <w:rPr>
          <w:lang w:val="fr-FR"/>
        </w:rPr>
        <w:t>wit</w:t>
      </w:r>
      <w:r w:rsidRPr="008F1E7F">
        <w:rPr>
          <w:lang w:val="fr-FR"/>
        </w:rPr>
        <w:t>h</w:t>
      </w:r>
      <w:r w:rsidRPr="00337987">
        <w:rPr>
          <w:lang w:val="fr-FR"/>
        </w:rPr>
        <w:t>out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722DAF"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722DAF"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77777777" w:rsidR="008F2CC8" w:rsidRDefault="008F2CC8" w:rsidP="008F2CC8">
      <w:pPr>
        <w:pStyle w:val="TH"/>
        <w:rPr>
          <w:lang w:val="fr-FR"/>
        </w:rPr>
      </w:pPr>
      <w:r>
        <w:rPr>
          <w:lang w:val="fr-FR"/>
        </w:rPr>
        <w:t xml:space="preserve">Table 5.2B.2.1-2 Valid measurement for FR2 </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777777" w:rsidR="008F2CC8" w:rsidRDefault="008F2CC8" w:rsidP="00053124">
            <w:pPr>
              <w:pStyle w:val="TAH"/>
              <w:rPr>
                <w:i/>
                <w:iCs/>
                <w:lang w:val="fr-FR"/>
              </w:rPr>
            </w:pPr>
            <w:r>
              <w:rPr>
                <w:lang w:val="fr-FR"/>
              </w:rPr>
              <w:t>FR2</w:t>
            </w:r>
          </w:p>
        </w:tc>
      </w:tr>
      <w:tr w:rsidR="008F2CC8" w:rsidRPr="0004731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77777777" w:rsidR="008F2CC8" w:rsidRDefault="008F2CC8" w:rsidP="008F2CC8">
      <w:pPr>
        <w:pStyle w:val="TH"/>
        <w:rPr>
          <w:lang w:val="fr-FR"/>
        </w:rPr>
      </w:pPr>
      <w:r>
        <w:rPr>
          <w:lang w:val="fr-FR"/>
        </w:rPr>
        <w:t xml:space="preserve">Table 5.2B.2.1-3 Valid measurement for </w:t>
      </w:r>
      <w:r w:rsidRPr="00337987">
        <w:rPr>
          <w:lang w:val="fr-FR"/>
        </w:rPr>
        <w:t>FR1</w:t>
      </w:r>
      <w:r w:rsidRPr="00DC79B3">
        <w:rPr>
          <w:lang w:val="fr-FR"/>
        </w:rPr>
        <w:t xml:space="preserve"> </w:t>
      </w:r>
      <w:r>
        <w:rPr>
          <w:lang w:val="fr-FR"/>
        </w:rPr>
        <w:t>with</w:t>
      </w:r>
      <w:r w:rsidRPr="00337987">
        <w:rPr>
          <w:lang w:val="fr-FR"/>
        </w:rPr>
        <w:t xml:space="preserve"> e</w:t>
      </w:r>
      <w:r w:rsidRPr="00DC79B3">
        <w:rPr>
          <w:lang w:val="fr-FR"/>
        </w:rPr>
        <w:t>DRX</w:t>
      </w:r>
      <w:r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722DAF"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33AFCAA9"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722DAF"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69C4824D" w:rsidR="003E2106" w:rsidRDefault="003E2106" w:rsidP="003E2106">
            <w:pPr>
              <w:pStyle w:val="TAN"/>
              <w:rPr>
                <w:lang w:val="fr-FR"/>
              </w:rPr>
            </w:pPr>
            <w:r>
              <w:t>Note1:</w:t>
            </w:r>
            <w:r w:rsidRPr="00691C10">
              <w:rPr>
                <w:lang w:val="en-US"/>
              </w:rPr>
              <w:tab/>
            </w:r>
            <w:r>
              <w:rPr>
                <w:rFonts w:cs="v4.2.0"/>
              </w:rPr>
              <w:t>T is dertermined according to clause 7.1 in [1].</w:t>
            </w:r>
          </w:p>
        </w:tc>
      </w:tr>
    </w:tbl>
    <w:p w14:paraId="702716BA" w14:textId="77777777" w:rsidR="008F2CC8" w:rsidRDefault="008F2CC8" w:rsidP="008F2CC8">
      <w:pPr>
        <w:rPr>
          <w:lang w:val="fr-FR"/>
        </w:rPr>
      </w:pPr>
    </w:p>
    <w:p w14:paraId="3248D301" w14:textId="050950A3" w:rsidR="008F2CC8" w:rsidRPr="00691C10" w:rsidRDefault="008F2CC8" w:rsidP="008F2CC8">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w:t>
      </w:r>
      <w:r>
        <w:t>640</w:t>
      </w:r>
      <w:r w:rsidRPr="00B51E0F">
        <w:t xml:space="preserve"> ms]</w:t>
      </w:r>
      <w:r>
        <w:t xml:space="preserve"> after T2.</w:t>
      </w:r>
    </w:p>
    <w:p w14:paraId="2ED38D6E" w14:textId="77777777" w:rsidR="008F2CC8" w:rsidRPr="00691C10" w:rsidRDefault="008F2CC8" w:rsidP="008F2CC8">
      <w:pPr>
        <w:rPr>
          <w:iCs/>
        </w:rPr>
      </w:pPr>
      <w:r w:rsidRPr="00691C10">
        <w:rPr>
          <w:iCs/>
        </w:rPr>
        <w:t>Where</w:t>
      </w:r>
      <w:r>
        <w:rPr>
          <w:iCs/>
        </w:rPr>
        <w:t>:</w:t>
      </w:r>
      <w:r w:rsidRPr="00691C10">
        <w:rPr>
          <w:iCs/>
        </w:rPr>
        <w:t xml:space="preserve"> </w:t>
      </w:r>
    </w:p>
    <w:p w14:paraId="04E5740E" w14:textId="77777777" w:rsidR="008F2CC8" w:rsidRPr="00691C10" w:rsidRDefault="008F2CC8" w:rsidP="008F2CC8">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71A1EE50" w14:textId="77777777" w:rsidR="008F2CC8" w:rsidRPr="00691C10" w:rsidRDefault="008F2CC8" w:rsidP="008F2CC8">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37056286" w14:textId="77777777" w:rsidR="00E51F6C" w:rsidRPr="00691C10" w:rsidRDefault="00E51F6C" w:rsidP="00E51F6C">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64A189CB" w14:textId="77777777" w:rsidR="00E51F6C" w:rsidRDefault="00E51F6C" w:rsidP="00E51F6C">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2430142E" w14:textId="77777777" w:rsidR="00E51F6C" w:rsidRPr="00FE606C" w:rsidRDefault="00E51F6C" w:rsidP="00E51F6C">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6382DD9C" w14:textId="77777777" w:rsidR="00E51F6C" w:rsidRPr="00AB1233" w:rsidRDefault="00E51F6C" w:rsidP="00736A3B">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p w14:paraId="7B2CBA7B" w14:textId="77777777" w:rsidR="00E51F6C" w:rsidRPr="00B63C7C" w:rsidRDefault="00E51F6C" w:rsidP="00E51F6C">
      <w:pPr>
        <w:pStyle w:val="Heading4"/>
      </w:pPr>
      <w:r w:rsidRPr="00B63C7C">
        <w:t>5.</w:t>
      </w:r>
      <w:r>
        <w:t>2</w:t>
      </w:r>
      <w:r w:rsidRPr="00B63C7C">
        <w:t>B.2.</w:t>
      </w:r>
      <w:r>
        <w:t>2</w:t>
      </w:r>
      <w:r>
        <w:tab/>
      </w:r>
      <w:r w:rsidRPr="00B63C7C">
        <w:t>Scheduling restriction</w:t>
      </w:r>
    </w:p>
    <w:p w14:paraId="7DFAFC63" w14:textId="77777777" w:rsidR="00E51F6C" w:rsidRDefault="00E51F6C" w:rsidP="00E51F6C">
      <w:r w:rsidRPr="009C5807">
        <w:t xml:space="preserve">The requirements in </w:t>
      </w:r>
      <w:r w:rsidRPr="00793B1F">
        <w:t>clause 5.</w:t>
      </w:r>
      <w:r>
        <w:t>1B.2</w:t>
      </w:r>
      <w:r w:rsidRPr="00793B1F">
        <w:t>.4 shall apply for RedCap</w:t>
      </w:r>
      <w:r>
        <w:t xml:space="preserve"> UEs</w:t>
      </w:r>
      <w:r w:rsidRPr="009C5807">
        <w:t>.</w:t>
      </w:r>
      <w:r>
        <w:t xml:space="preserve"> </w:t>
      </w:r>
    </w:p>
    <w:bookmarkEnd w:id="69"/>
    <w:p w14:paraId="2F38821C" w14:textId="77777777" w:rsidR="00E51F6C" w:rsidRPr="00E51F6C" w:rsidRDefault="00E51F6C" w:rsidP="00E51F6C"/>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67BB79DA"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3D33EBA2"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11DC223E"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6D6C15A0"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598043B0"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4233AFA0"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21899077"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569291F2" w:rsidR="0013106C" w:rsidRPr="00E3652A" w:rsidRDefault="00D16992" w:rsidP="0013106C">
      <w:pPr>
        <w:rPr>
          <w:rFonts w:eastAsia="SimSun"/>
        </w:rPr>
      </w:pPr>
      <w:bookmarkStart w:id="70"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0"/>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22E34620"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73D89F6E"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77777777" w:rsidR="0020479F" w:rsidRPr="00691C10" w:rsidRDefault="0020479F" w:rsidP="0020479F">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Default="00AD748B" w:rsidP="00AD748B">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14251215" w:rsidR="00B44E1D" w:rsidRPr="00691C10" w:rsidRDefault="00B62092"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1ED870F7" w:rsidR="00046A8C" w:rsidRDefault="00046A8C" w:rsidP="00046A8C">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3C322CE" w14:textId="4140DBA5" w:rsidR="00BC4BA9" w:rsidRDefault="00EF4F41" w:rsidP="001C335C">
      <w:r w:rsidRPr="00625CDA">
        <w:t xml:space="preserve">The requirements in clauses 5.6.2, 5.6.3, 5.6.4 and 5.6.5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7CE10AA3" w:rsidR="00BC4BA9" w:rsidRDefault="00BC4BA9" w:rsidP="001C335C">
      <w:pPr>
        <w:rPr>
          <w:lang w:eastAsia="zh-CN"/>
        </w:rPr>
      </w:pPr>
      <w:r>
        <w:t xml:space="preserve">If a PRS resource is outside the intitial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lang w:val="en-US" w:eastAsia="zh-CN"/>
        </w:rPr>
        <w:t xml:space="preserve"> </w:t>
      </w:r>
      <w:r>
        <w:rPr>
          <w:lang w:eastAsia="zh-CN"/>
        </w:rPr>
        <w:t xml:space="preserve">Where X is defined in Table </w:t>
      </w:r>
      <w:bookmarkStart w:id="71" w:name="_Hlk97312717"/>
      <w:r>
        <w:rPr>
          <w:lang w:eastAsia="zh-CN"/>
        </w:rPr>
        <w:t>5.6.1-</w:t>
      </w:r>
      <w:bookmarkEnd w:id="71"/>
      <w:r>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77777777" w:rsidR="00CD7933" w:rsidRDefault="00CD7933" w:rsidP="003305AC">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1073B72A" w14:textId="77777777" w:rsidR="00CD7933" w:rsidRDefault="00CD7933" w:rsidP="00CD7933">
      <w:pPr>
        <w:rPr>
          <w:rFonts w:eastAsiaTheme="minorEastAsia"/>
          <w:lang w:eastAsia="zh-CN"/>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7CFFBACD" w:rsidR="006A56A5" w:rsidRDefault="00EF4F41" w:rsidP="00CD7933">
      <w:pPr>
        <w:rPr>
          <w:lang w:eastAsia="zh-CN"/>
        </w:rPr>
      </w:pPr>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2569E7F3" w:rsidR="00CD7933" w:rsidRPr="00B8119C" w:rsidRDefault="006A56A5" w:rsidP="00D528D8">
      <w:pPr>
        <w:pStyle w:val="B10"/>
      </w:pPr>
      <w:r w:rsidRPr="00B8119C">
        <w:t>-</w:t>
      </w:r>
      <w:r w:rsidRPr="00B8119C">
        <w:tab/>
        <w:t>PRS-RSTD related side conditions given in clause 10.1.</w:t>
      </w:r>
      <w:r>
        <w:rPr>
          <w:rFonts w:hint="eastAsia"/>
          <w:lang w:eastAsia="zh-CN"/>
        </w:rPr>
        <w:t>23</w:t>
      </w:r>
      <w:r w:rsidRPr="00B8119C">
        <w:t xml:space="preserve"> for FR1 and FR2 are fulfilled, for a corresponding Band.</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EFD4394" w14:textId="77777777" w:rsidR="00CD7933" w:rsidRPr="00AB4257" w:rsidRDefault="00CD7933" w:rsidP="00CD7933">
      <w:pPr>
        <w:rPr>
          <w:lang w:eastAsia="zh-CN"/>
        </w:rPr>
      </w:pPr>
      <w:r w:rsidRPr="00AB4257">
        <w:rPr>
          <w:lang w:eastAsia="zh-CN"/>
        </w:rPr>
        <w:t>The reported RSTD measurement values contained in measurement reports shall be based on the measurement report mapping requirements specified in clauses 10.1.23.3.</w:t>
      </w:r>
    </w:p>
    <w:p w14:paraId="7516492C" w14:textId="6AF41A22" w:rsidR="00CD7933" w:rsidRPr="00AB4257" w:rsidRDefault="006A56A5" w:rsidP="00CD7933">
      <w:r w:rsidRPr="00AB4257">
        <w:t>The RSTD measurements performed and reported according to this section shall meet the RSTD measurement accuracy requirements in clause 10.1.</w:t>
      </w:r>
      <w:r>
        <w:rPr>
          <w:rFonts w:hint="eastAsia"/>
          <w:lang w:eastAsia="zh-CN"/>
        </w:rPr>
        <w:t>23</w:t>
      </w:r>
      <w:r w:rsidRPr="00AB4257">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3237F6D8" w14:textId="77777777" w:rsidR="00CD7933" w:rsidRPr="00AB4257" w:rsidRDefault="00CD7933" w:rsidP="00CD7933">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72" w:name="_Hlk114852157"/>
      <w:bookmarkStart w:id="73"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72"/>
    </w:p>
    <w:bookmarkEnd w:id="73"/>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11196D37" w:rsidR="00567F6E" w:rsidRPr="00E41CDD" w:rsidRDefault="00941150" w:rsidP="008A764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Pr>
          <w:i/>
          <w:lang w:eastAsia="zh-CN"/>
        </w:rPr>
        <w:t>supportedL</w:t>
      </w:r>
      <w:r w:rsidRPr="00A57D0B">
        <w:rPr>
          <w:i/>
          <w:lang w:eastAsia="zh-CN"/>
        </w:rPr>
        <w:t>owerRxBeamSweeping</w:t>
      </w:r>
      <w:r>
        <w:rPr>
          <w:i/>
          <w:lang w:eastAsia="zh-CN"/>
        </w:rPr>
        <w:t>Factor</w:t>
      </w:r>
      <w:r w:rsidRPr="00A57D0B">
        <w:rPr>
          <w:i/>
          <w:lang w:eastAsia="zh-CN"/>
        </w:rPr>
        <w:t>-FR2</w:t>
      </w:r>
      <w:r w:rsidRPr="003825BB">
        <w:rPr>
          <w:lang w:eastAsia="zh-CN"/>
        </w:rPr>
        <w:t xml:space="preserve"> </w:t>
      </w:r>
      <w:r w:rsidRPr="00E41CDD">
        <w:rPr>
          <w:lang w:eastAsia="zh-CN"/>
        </w:rPr>
        <w:t xml:space="preserve">if the capability is reported by the UE for the band containing positioning frequency layer i, and LMF indicates </w:t>
      </w:r>
      <w:r w:rsidRPr="004C2409">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p>
    <w:p w14:paraId="309132FF" w14:textId="404CD1C7" w:rsidR="00053AF5" w:rsidRPr="00AB4257" w:rsidRDefault="00567F6E" w:rsidP="00567F6E">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551985AA" w:rsidR="006A56A5" w:rsidRDefault="006A56A5" w:rsidP="006A56A5">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17668">
        <w:t>, if the UE is not capable of receiving same DL PRS resource simultaneously from multiple Rx TEGs</w:t>
      </w:r>
      <w:r>
        <w:rPr>
          <w:rFonts w:hint="eastAsia"/>
          <w:lang w:eastAsia="zh-CN"/>
        </w:rPr>
        <w:t>,</w:t>
      </w:r>
      <w:r w:rsidRPr="00717668">
        <w:t xml:space="preserve"> </w:t>
      </w:r>
      <w:r>
        <w:rPr>
          <w:rFonts w:hint="eastAsia"/>
          <w:lang w:eastAsia="zh-CN"/>
        </w:rPr>
        <w:t>w</w:t>
      </w:r>
      <w:r w:rsidRPr="00717668">
        <w:t xml:space="preserve">here </w:t>
      </w:r>
      <w:r w:rsidRPr="008C3C7B">
        <w:t xml:space="preserve">P is the number of </w:t>
      </w:r>
      <w:r w:rsidRPr="005578D4">
        <w:rPr>
          <w:rFonts w:eastAsia="DengXian"/>
          <w:lang w:eastAsia="zh-CN"/>
        </w:rPr>
        <w:t>UE</w:t>
      </w:r>
      <w:r>
        <w:rPr>
          <w:rFonts w:eastAsia="DengXian" w:hint="eastAsia"/>
          <w:lang w:eastAsia="zh-CN"/>
        </w:rPr>
        <w:t xml:space="preserve"> </w:t>
      </w:r>
      <w:r w:rsidRPr="005578D4">
        <w:rPr>
          <w:rFonts w:eastAsia="DengXian"/>
          <w:lang w:eastAsia="zh-CN"/>
        </w:rPr>
        <w:t>Rx</w:t>
      </w:r>
      <w:r>
        <w:rPr>
          <w:rFonts w:eastAsia="DengXian" w:hint="eastAsia"/>
          <w:lang w:eastAsia="zh-CN"/>
        </w:rPr>
        <w:t xml:space="preserve"> </w:t>
      </w:r>
      <w:r w:rsidRPr="005578D4">
        <w:rPr>
          <w:rFonts w:eastAsia="DengXian"/>
          <w:lang w:eastAsia="zh-CN"/>
        </w:rPr>
        <w:t xml:space="preserve">TEGs that </w:t>
      </w:r>
      <w:r>
        <w:rPr>
          <w:rFonts w:eastAsia="DengXian"/>
          <w:lang w:eastAsia="zh-CN"/>
        </w:rPr>
        <w:t xml:space="preserve">the </w:t>
      </w:r>
      <w:r w:rsidRPr="005578D4">
        <w:rPr>
          <w:rFonts w:eastAsia="DengXian"/>
          <w:lang w:eastAsia="zh-CN"/>
        </w:rPr>
        <w:t xml:space="preserve">UE </w:t>
      </w:r>
      <w:r>
        <w:rPr>
          <w:rFonts w:eastAsia="DengXian"/>
          <w:lang w:eastAsia="zh-CN"/>
        </w:rPr>
        <w:t>is requested</w:t>
      </w:r>
      <w:r w:rsidRPr="000921D6">
        <w:rPr>
          <w:rFonts w:eastAsia="DengXian"/>
          <w:lang w:eastAsia="zh-CN"/>
        </w:rPr>
        <w:t xml:space="preserve"> </w:t>
      </w:r>
      <w:r>
        <w:rPr>
          <w:rFonts w:eastAsia="DengXian"/>
          <w:lang w:eastAsia="zh-CN"/>
        </w:rPr>
        <w:t xml:space="preserve">by LMF </w:t>
      </w:r>
      <w:r w:rsidRPr="000921D6">
        <w:rPr>
          <w:rFonts w:eastAsia="DengXian"/>
          <w:lang w:eastAsia="zh-CN"/>
        </w:rPr>
        <w:t xml:space="preserve">to measure the same DL-PRS Resource of a TRP indicated by </w:t>
      </w:r>
      <w:r w:rsidRPr="000921D6">
        <w:rPr>
          <w:rFonts w:eastAsia="MS Mincho"/>
          <w:i/>
        </w:rPr>
        <w:t>measureSameDL-PRS-ResourceWithDifferentRxTEGs-r17</w:t>
      </w:r>
      <w:r w:rsidRPr="000921D6">
        <w:rPr>
          <w:rFonts w:eastAsia="MS Mincho"/>
          <w:lang w:val="en-US"/>
        </w:rPr>
        <w:t xml:space="preserve"> in [34].</w:t>
      </w:r>
    </w:p>
    <w:p w14:paraId="295FA09B" w14:textId="34DD41F1" w:rsidR="006A56A5" w:rsidRPr="00AF5628" w:rsidRDefault="006A56A5" w:rsidP="006A56A5">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19BF785C"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007C4940"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4" w:name="_Hlk99535641"/>
      <w:r>
        <w:rPr>
          <w:rFonts w:eastAsia="MS Mincho" w:cs="v4.2.0"/>
        </w:rPr>
        <w:t>-</w:t>
      </w:r>
      <w:r w:rsidRPr="00AB4257">
        <w:rPr>
          <w:rFonts w:eastAsia="MS Mincho" w:cs="v4.2.0"/>
        </w:rPr>
        <w:tab/>
      </w:r>
      <w:bookmarkEnd w:id="74"/>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1E9AC49" w:rsidR="006A56A5" w:rsidRPr="00AB4257" w:rsidRDefault="006A56A5" w:rsidP="006A56A5">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6F3156B" w14:textId="517354AD" w:rsidR="006A56A5" w:rsidRDefault="006A56A5" w:rsidP="006A56A5">
      <w:pPr>
        <w:rPr>
          <w:lang w:eastAsia="zh-CN"/>
        </w:rPr>
      </w:pPr>
      <w:r w:rsidRPr="00AB4257">
        <w:t>The UE shall meet the RSTD measurement accuracy requirements in clause 10.1.</w:t>
      </w:r>
      <w:r>
        <w:rPr>
          <w:rFonts w:hint="eastAsia"/>
          <w:lang w:eastAsia="zh-CN"/>
        </w:rPr>
        <w:t>23</w:t>
      </w:r>
      <w:r w:rsidRPr="00AB4257">
        <w:t>.</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77777777" w:rsidR="00CD7933" w:rsidRPr="006360F4" w:rsidRDefault="00CD7933" w:rsidP="00CD7933">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508447D7" w:rsidR="00CD7933" w:rsidRPr="006360F4" w:rsidRDefault="006426C7" w:rsidP="004A31B7">
      <w:pPr>
        <w:pStyle w:val="B10"/>
      </w:pPr>
      <w:r w:rsidRPr="006360F4">
        <w:t>-</w:t>
      </w:r>
      <w:r w:rsidRPr="006360F4">
        <w:tab/>
        <w:t>PRS-RSRP related side conditions given in clause 10.1.</w:t>
      </w:r>
      <w:r>
        <w:rPr>
          <w:rFonts w:hint="eastAsia"/>
          <w:lang w:eastAsia="zh-CN"/>
        </w:rPr>
        <w:t>24</w:t>
      </w:r>
      <w:r w:rsidRPr="006360F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7C07E5D6" w14:textId="7DC4D885" w:rsidR="006426C7" w:rsidRPr="006360F4" w:rsidRDefault="006426C7" w:rsidP="006426C7">
      <w:pPr>
        <w:rPr>
          <w:lang w:eastAsia="zh-CN"/>
        </w:rPr>
      </w:pPr>
      <w:r w:rsidRPr="006360F4">
        <w:rPr>
          <w:lang w:eastAsia="zh-CN"/>
        </w:rPr>
        <w:t>The reported PRS-RSRP measurement values contained in measurement reports shall be based on the measurement report mapping requirements specified in clauses 10.1.</w:t>
      </w:r>
      <w:r>
        <w:rPr>
          <w:rFonts w:hint="eastAsia"/>
          <w:lang w:eastAsia="zh-CN"/>
        </w:rPr>
        <w:t>24</w:t>
      </w:r>
      <w:r w:rsidRPr="006360F4">
        <w:rPr>
          <w:lang w:eastAsia="zh-CN"/>
        </w:rPr>
        <w:t>.</w:t>
      </w:r>
    </w:p>
    <w:p w14:paraId="46237BC0" w14:textId="03B36938"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lang w:eastAsia="zh-CN"/>
        </w:rPr>
        <w:t>24</w:t>
      </w:r>
      <w:r w:rsidRPr="006360F4">
        <w:t>.</w:t>
      </w:r>
    </w:p>
    <w:p w14:paraId="5A4F569B" w14:textId="77777777" w:rsidR="00CD7933" w:rsidRPr="006360F4" w:rsidRDefault="00CD7933" w:rsidP="00CD7933">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7A423F" w14:textId="0C76A1A9"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190BCFC5" w14:textId="77777777" w:rsidR="00CD7933" w:rsidRPr="006360F4" w:rsidRDefault="00CD7933" w:rsidP="004A31B7">
      <w:pPr>
        <w:rPr>
          <w:lang w:eastAsia="zh-CN"/>
        </w:rPr>
      </w:pPr>
    </w:p>
    <w:p w14:paraId="752E7D1F" w14:textId="77777777" w:rsidR="00CD7933" w:rsidRPr="006360F4" w:rsidRDefault="00CD7933" w:rsidP="004A31B7">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383162F" w14:textId="6FFFF42E"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rsidP="00567F6E">
      <w:pPr>
        <w:pStyle w:val="B10"/>
        <w:numPr>
          <w:ilvl w:val="0"/>
          <w:numId w:val="30"/>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0BB1005E" w:rsidR="006426C7" w:rsidRDefault="00941150"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A916BA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2F1DF21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220E63B4"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77777777" w:rsidR="006426C7" w:rsidRPr="006360F4" w:rsidRDefault="006426C7" w:rsidP="006426C7">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17578E76" w14:textId="77777777" w:rsidR="006426C7" w:rsidRPr="006360F4" w:rsidRDefault="006426C7" w:rsidP="006426C7">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75" w:name="_Hlk99536260"/>
      <w:r>
        <w:t>-</w:t>
      </w:r>
      <w:r w:rsidRPr="006360F4">
        <w:tab/>
      </w:r>
      <w:bookmarkEnd w:id="75"/>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3B9734C"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498EE9D7" w14:textId="4B2B842F" w:rsidR="006426C7" w:rsidRPr="006360F4" w:rsidRDefault="006426C7" w:rsidP="006426C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C59BDF3" w14:textId="3E02AE38" w:rsidR="00F67F85" w:rsidRPr="006360F4" w:rsidRDefault="00F118A5" w:rsidP="00F67F8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6392463" w14:textId="2067D46B" w:rsidR="00CD7933" w:rsidRPr="0059058A" w:rsidRDefault="00941150" w:rsidP="004A31B7">
      <w:r w:rsidRPr="006360F4">
        <w:t>The UE shall meet the PRS-RSRP measurement accuracy requirements in clause 10.1.</w:t>
      </w:r>
      <w:r>
        <w:t>24</w:t>
      </w:r>
      <w:r w:rsidRPr="006360F4">
        <w:t>.</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41106263" w:rsidR="00CD7933" w:rsidRPr="000506D8" w:rsidRDefault="006426C7" w:rsidP="00CD7933">
      <w:pPr>
        <w:pStyle w:val="B10"/>
        <w:rPr>
          <w:lang w:eastAsia="zh-CN"/>
        </w:rPr>
      </w:pPr>
      <w:r w:rsidRPr="000506D8">
        <w:rPr>
          <w:lang w:eastAsia="zh-CN"/>
        </w:rPr>
        <w:t>-</w:t>
      </w:r>
      <w:r w:rsidRPr="000506D8">
        <w:rPr>
          <w:lang w:eastAsia="zh-CN"/>
        </w:rPr>
        <w:tab/>
        <w:t>UE Rx-Tx time difference measurement related side conditions given in clause 10.1.</w:t>
      </w:r>
      <w:r>
        <w:rPr>
          <w:rFonts w:hint="eastAsia"/>
          <w:lang w:eastAsia="zh-CN"/>
        </w:rPr>
        <w:t>25</w:t>
      </w:r>
      <w:r w:rsidRPr="000506D8">
        <w:rPr>
          <w:lang w:eastAsia="zh-CN"/>
        </w:rPr>
        <w:t xml:space="preserve"> are met for a corresponding band.</w:t>
      </w:r>
    </w:p>
    <w:p w14:paraId="2A0EB40F" w14:textId="77777777" w:rsidR="00CD7933" w:rsidRPr="000506D8" w:rsidRDefault="00CD7933" w:rsidP="00CD7933">
      <w:pPr>
        <w:pStyle w:val="B10"/>
        <w:rPr>
          <w:lang w:eastAsia="zh-CN"/>
        </w:rPr>
      </w:pPr>
      <w:r w:rsidRPr="000506D8">
        <w:rPr>
          <w:lang w:eastAsia="zh-CN"/>
        </w:rPr>
        <w:t>-</w:t>
      </w:r>
      <w:r w:rsidRPr="000506D8">
        <w:rPr>
          <w:lang w:eastAsia="zh-CN"/>
        </w:rPr>
        <w:tab/>
        <w:t xml:space="preserve">SRS is configured on the PCell. </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7777777" w:rsidR="00CD7933" w:rsidRPr="000506D8" w:rsidRDefault="00CD7933" w:rsidP="008462AA">
      <w:r w:rsidRPr="000506D8">
        <w:t>The UE Rx-Tx time difference measurement values contained in measurement reports shall be based on the measurement report mapping requirements specified in clause 10.1.X.</w:t>
      </w:r>
    </w:p>
    <w:p w14:paraId="4B54CE7D" w14:textId="77777777"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p>
    <w:p w14:paraId="0F8278E4" w14:textId="77777777" w:rsidR="00CD7933" w:rsidRPr="000506D8" w:rsidRDefault="00CD7933" w:rsidP="00CD7933">
      <w:pPr>
        <w:pStyle w:val="Heading4"/>
        <w:rPr>
          <w:lang w:eastAsia="zh-CN"/>
        </w:rPr>
      </w:pPr>
      <w:r>
        <w:rPr>
          <w:lang w:eastAsia="zh-CN"/>
        </w:rPr>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178648ED" w:rsidR="00567F6E" w:rsidRPr="00E41CDD" w:rsidRDefault="00941150"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3B2811F1" w14:textId="77777777" w:rsidR="006426C7" w:rsidRPr="00803F9D" w:rsidRDefault="006426C7" w:rsidP="006426C7">
      <w:pPr>
        <w:pStyle w:val="B30"/>
      </w:pPr>
      <w:r>
        <w:rPr>
          <w:rFonts w:cs="v4.2.0"/>
        </w:rPr>
        <w:t>-</w:t>
      </w:r>
      <w:r>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1 if UE is not configured by LMF with </w:t>
      </w:r>
      <w:r w:rsidRPr="003512D5">
        <w:rPr>
          <w:iCs/>
        </w:rPr>
        <w:t>measureSameDL-PRS-ResourceWithDifferentRxTxTEGs-r17</w:t>
      </w:r>
      <w:r w:rsidRPr="00803F9D">
        <w:t xml:space="preserve"> [34]. </w:t>
      </w:r>
    </w:p>
    <w:p w14:paraId="0B45175B" w14:textId="77777777" w:rsidR="006426C7" w:rsidRPr="003512D5" w:rsidRDefault="006426C7" w:rsidP="006426C7">
      <w:pPr>
        <w:pStyle w:val="B30"/>
        <w:rPr>
          <w:lang w:eastAsia="zh-CN"/>
        </w:rPr>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803F9D">
        <w:t xml:space="preserve"> = </w:t>
      </w:r>
      <w:r w:rsidRPr="003512D5">
        <w:rPr>
          <w:iCs/>
        </w:rPr>
        <w:t>measureSameDL-PRS-ResourceWithDifferentRxTxTEGs-r17</w:t>
      </w:r>
      <w:r w:rsidRPr="00803F9D">
        <w:t xml:space="preserve"> if UE is configured by LMF to measurement same DL PRS with multiple UE RxTx TEGs [34].</w:t>
      </w:r>
    </w:p>
    <w:p w14:paraId="749DB880" w14:textId="17DAF56E"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75EE8C93" w14:textId="77777777" w:rsidR="006426C7" w:rsidRPr="000506D8" w:rsidRDefault="006426C7" w:rsidP="006426C7">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06EAD957" w14:textId="7AA0942D" w:rsidR="00F118A5" w:rsidRPr="0059058A" w:rsidRDefault="00F118A5" w:rsidP="00620ED6">
      <w:r w:rsidRPr="002A267E">
        <w:t xml:space="preserve">The UE shall meet the </w:t>
      </w:r>
      <w:r w:rsidRPr="0041599E">
        <w:t>UE Rx-Tx time difference</w:t>
      </w:r>
      <w:r w:rsidRPr="002A267E">
        <w:t xml:space="preserve"> measurement accuracy requirements in clause 10.1.</w:t>
      </w:r>
      <w:r>
        <w:t>25</w:t>
      </w:r>
      <w:r w:rsidRPr="002A267E">
        <w:t>.</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77777777" w:rsidR="00CD7933" w:rsidRPr="004B0A06" w:rsidRDefault="00CD7933" w:rsidP="00CD7933">
      <w:pPr>
        <w:pStyle w:val="Heading4"/>
      </w:pPr>
      <w:r>
        <w:rPr>
          <w:lang w:eastAsia="zh-CN"/>
        </w:rPr>
        <w:t>5.6</w:t>
      </w:r>
      <w:r w:rsidRPr="004B0A06">
        <w:rPr>
          <w:lang w:eastAsia="zh-CN"/>
        </w:rPr>
        <w:t>.5</w:t>
      </w:r>
      <w:r w:rsidRPr="004B0A06">
        <w:rPr>
          <w:rFonts w:hint="eastAsia"/>
          <w:lang w:eastAsia="zh-CN"/>
        </w:rPr>
        <w:t>.2</w:t>
      </w:r>
      <w:r>
        <w:tab/>
      </w:r>
      <w:r w:rsidRPr="004B0A06">
        <w:t>Requirements applicability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77777777"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53D01692" w14:textId="77777777" w:rsidR="00CD7933" w:rsidRPr="00045CDB" w:rsidRDefault="00CD7933" w:rsidP="00CD7933">
      <w:pPr>
        <w:pStyle w:val="Heading4"/>
        <w:rPr>
          <w:lang w:eastAsia="zh-CN"/>
        </w:rPr>
      </w:pPr>
      <w:r>
        <w:rPr>
          <w:lang w:eastAsia="zh-CN"/>
        </w:rPr>
        <w:t>5.6</w:t>
      </w:r>
      <w:r w:rsidRPr="00045CDB">
        <w:rPr>
          <w:lang w:eastAsia="zh-CN"/>
        </w:rPr>
        <w:t>.5.</w:t>
      </w:r>
      <w:bookmarkStart w:id="76" w:name="_Hlk97310521"/>
      <w:r w:rsidRPr="00045CDB">
        <w:rPr>
          <w:lang w:eastAsia="zh-CN"/>
        </w:rPr>
        <w:t>3</w:t>
      </w:r>
      <w:bookmarkEnd w:id="76"/>
      <w:r>
        <w:tab/>
      </w:r>
      <w:r w:rsidRPr="00045CDB">
        <w:rPr>
          <w:lang w:eastAsia="zh-CN"/>
        </w:rPr>
        <w:t>Measurement capability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27C9499C"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.4</w:t>
      </w:r>
      <w:r w:rsidR="002D211A">
        <w:tab/>
      </w:r>
      <w:r w:rsidRPr="004B0A06">
        <w:rPr>
          <w:lang w:eastAsia="zh-CN"/>
        </w:rPr>
        <w:t>Measurement reporting requirements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4389F390" w14:textId="0DC8DE91" w:rsidR="002D211A" w:rsidRPr="004B0A06" w:rsidRDefault="002D211A" w:rsidP="002D211A">
      <w:pPr>
        <w:rPr>
          <w:lang w:eastAsia="zh-CN"/>
        </w:rPr>
      </w:pPr>
      <w:r w:rsidRPr="004B0A06">
        <w:rPr>
          <w:lang w:eastAsia="zh-CN"/>
        </w:rPr>
        <w:t>T</w:t>
      </w:r>
      <w:r w:rsidR="006426C7" w:rsidRPr="006426C7">
        <w:rPr>
          <w:lang w:eastAsia="zh-CN"/>
        </w:rPr>
        <w:t xml:space="preserve"> </w:t>
      </w:r>
      <w:r w:rsidR="006426C7" w:rsidRPr="004B0A06">
        <w:rPr>
          <w:lang w:eastAsia="zh-CN"/>
        </w:rPr>
        <w:t>The reported PRS-RSRP</w:t>
      </w:r>
      <w:r w:rsidR="006426C7" w:rsidRPr="004B0A06">
        <w:rPr>
          <w:rFonts w:hint="eastAsia"/>
          <w:lang w:eastAsia="zh-CN"/>
        </w:rPr>
        <w:t>P</w:t>
      </w:r>
      <w:r w:rsidR="006426C7" w:rsidRPr="004B0A06">
        <w:rPr>
          <w:lang w:eastAsia="zh-CN"/>
        </w:rPr>
        <w:t xml:space="preserve"> measurement values contained in measurement reports shall be based on the measurement report mapping requirements specified in clauses 10.1.</w:t>
      </w:r>
      <w:r w:rsidR="006426C7">
        <w:rPr>
          <w:rFonts w:hint="eastAsia"/>
          <w:lang w:eastAsia="zh-CN"/>
        </w:rPr>
        <w:t>x</w:t>
      </w:r>
      <w:r w:rsidR="006426C7" w:rsidRPr="004B0A06">
        <w:rPr>
          <w:lang w:eastAsia="zh-CN"/>
        </w:rPr>
        <w:t>.</w:t>
      </w:r>
    </w:p>
    <w:p w14:paraId="1E51AB57" w14:textId="77777777" w:rsidR="002D211A" w:rsidRPr="004B0A06" w:rsidRDefault="002D211A" w:rsidP="002D211A">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requriements specified in the clauses 10.1.</w:t>
      </w:r>
      <w:r w:rsidRPr="004B0A06">
        <w:rPr>
          <w:rFonts w:hint="eastAsia"/>
          <w:lang w:eastAsia="zh-CN"/>
        </w:rPr>
        <w:t>x</w:t>
      </w:r>
      <w:r w:rsidRPr="004B0A06">
        <w:t>.</w:t>
      </w:r>
    </w:p>
    <w:p w14:paraId="61DA6E2B" w14:textId="77777777" w:rsidR="00CD7933" w:rsidRPr="004B0A06" w:rsidRDefault="00CD7933" w:rsidP="00CD7933">
      <w:pPr>
        <w:pStyle w:val="Heading4"/>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7D5A8948" w14:textId="77777777" w:rsidR="006426C7" w:rsidRPr="003512D5" w:rsidRDefault="006426C7" w:rsidP="008A7648">
      <w:pPr>
        <w:rPr>
          <w:lang w:eastAsia="zh-CN"/>
        </w:rPr>
      </w:pPr>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lang w:eastAsia="zh-CN"/>
        </w:rPr>
        <w:t xml:space="preserve"> in RRC_INACTIVE state</w:t>
      </w:r>
      <w:r>
        <w:rPr>
          <w:lang w:eastAsia="zh-CN"/>
        </w:rPr>
        <w:t>, m</w:t>
      </w:r>
      <w:r w:rsidRPr="00FD1E7D">
        <w:rPr>
          <w:lang w:eastAsia="zh-CN"/>
        </w:rPr>
        <w:t xml:space="preserve">easurement period requirements for PRS-RSRP </w:t>
      </w:r>
      <w:r>
        <w:rPr>
          <w:lang w:eastAsia="zh-CN"/>
        </w:rPr>
        <w:t xml:space="preserve">defined in </w:t>
      </w:r>
      <w:r>
        <w:rPr>
          <w:rFonts w:hint="eastAsia"/>
          <w:lang w:eastAsia="zh-CN"/>
        </w:rPr>
        <w:t>5.6.3</w:t>
      </w:r>
      <w:r>
        <w:rPr>
          <w:lang w:eastAsia="zh-CN"/>
        </w:rPr>
        <w:t xml:space="preserve"> is</w:t>
      </w:r>
      <w:r w:rsidRPr="00FD1E7D">
        <w:rPr>
          <w:lang w:eastAsia="zh-CN"/>
        </w:rPr>
        <w:t xml:space="preserve"> re-used for PRS-RSRPP</w:t>
      </w:r>
      <w:r>
        <w:rPr>
          <w:rFonts w:hint="eastAsia"/>
          <w:lang w:eastAsia="zh-CN"/>
        </w:rPr>
        <w:t xml:space="preserve"> measurement</w:t>
      </w:r>
      <w:r>
        <w:rPr>
          <w:lang w:eastAsia="zh-CN"/>
        </w:rPr>
        <w:t xml:space="preserve">. </w:t>
      </w:r>
    </w:p>
    <w:p w14:paraId="73F12CC0" w14:textId="107C3943" w:rsidR="0020479F" w:rsidRDefault="0020479F"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77777777" w:rsidR="00422E54" w:rsidRDefault="00422E54"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56"/>
    </w:p>
    <w:p w14:paraId="1C6D6AE5" w14:textId="77777777" w:rsidR="00CF0288" w:rsidRPr="009C5807" w:rsidRDefault="00CF0288" w:rsidP="00CF0288">
      <w:pPr>
        <w:pStyle w:val="Heading2"/>
      </w:pPr>
      <w:bookmarkStart w:id="77" w:name="_Toc5952575"/>
      <w:bookmarkStart w:id="78"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eastAsia="zh-CN"/>
        </w:rPr>
      </w:pPr>
      <w:bookmarkStart w:id="79" w:name="_Toc526331610"/>
      <w:r w:rsidRPr="009C5807">
        <w:rPr>
          <w:lang w:val="en-US" w:eastAsia="zh-CN"/>
        </w:rPr>
        <w:t>6.1.1.2</w:t>
      </w:r>
      <w:r w:rsidRPr="009C5807">
        <w:rPr>
          <w:lang w:val="en-US" w:eastAsia="zh-CN"/>
        </w:rPr>
        <w:tab/>
        <w:t>NR FR1 - NR FR1 Handover</w:t>
      </w:r>
      <w:bookmarkEnd w:id="79"/>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0" w:name="_Toc526331611"/>
      <w:r w:rsidRPr="009C5807">
        <w:t>6.1.1.2.1</w:t>
      </w:r>
      <w:r w:rsidRPr="009C5807">
        <w:tab/>
        <w:t>Handover delay</w:t>
      </w:r>
      <w:bookmarkEnd w:id="80"/>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1"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1"/>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82" w:name="_Toc526331613"/>
      <w:r w:rsidRPr="009C5807">
        <w:rPr>
          <w:lang w:val="en-US" w:eastAsia="zh-CN"/>
        </w:rPr>
        <w:t>6.1.1.3</w:t>
      </w:r>
      <w:r w:rsidRPr="009C5807">
        <w:rPr>
          <w:lang w:val="en-US" w:eastAsia="zh-CN"/>
        </w:rPr>
        <w:tab/>
        <w:t>NR FR2- NR FR1 Handover</w:t>
      </w:r>
      <w:bookmarkEnd w:id="82"/>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3" w:name="_Toc526331614"/>
      <w:r w:rsidRPr="009C5807">
        <w:t>6.1.1.3.1</w:t>
      </w:r>
      <w:r w:rsidRPr="009C5807">
        <w:tab/>
        <w:t>Handover delay</w:t>
      </w:r>
      <w:bookmarkEnd w:id="83"/>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84"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84"/>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lang w:eastAsia="zh-CN"/>
        </w:rPr>
        <w:t xml:space="preserve"> </w:t>
      </w:r>
      <w:r w:rsidR="00DC3CFE" w:rsidRPr="009C5807">
        <w:rPr>
          <w:rFonts w:hint="eastAsia"/>
        </w:rPr>
        <w:t>≥</w:t>
      </w:r>
      <w:r w:rsidR="00DC3CFE">
        <w:rPr>
          <w:rFonts w:hint="eastAsia"/>
          <w:lang w:eastAsia="zh-CN"/>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85" w:name="_Toc526331616"/>
      <w:r w:rsidRPr="009C5807">
        <w:rPr>
          <w:lang w:val="en-US" w:eastAsia="zh-CN"/>
        </w:rPr>
        <w:t>6.1.1.4</w:t>
      </w:r>
      <w:r w:rsidRPr="009C5807">
        <w:rPr>
          <w:lang w:val="en-US" w:eastAsia="zh-CN"/>
        </w:rPr>
        <w:tab/>
        <w:t>NR FR2- NR FR2 Handover</w:t>
      </w:r>
      <w:bookmarkEnd w:id="85"/>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86" w:name="_Toc526331617"/>
      <w:r w:rsidRPr="009C5807">
        <w:t>6.1.1.4.1</w:t>
      </w:r>
      <w:r w:rsidRPr="009C5807">
        <w:tab/>
        <w:t>Handover delay</w:t>
      </w:r>
      <w:bookmarkEnd w:id="86"/>
    </w:p>
    <w:p w14:paraId="2ABFE33E" w14:textId="34AC9D4E" w:rsidR="00D139B0" w:rsidRPr="009C5807" w:rsidRDefault="00D139B0" w:rsidP="00D139B0">
      <w:pPr>
        <w:rPr>
          <w:rFonts w:cs="v4.2.0"/>
        </w:rPr>
      </w:pPr>
      <w:bookmarkStart w:id="87"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87"/>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0ACD8DF4" w:rsidR="00C45EDF" w:rsidRPr="009C5807" w:rsidRDefault="00C45EDF" w:rsidP="00861D86">
      <w:pPr>
        <w:pStyle w:val="B20"/>
        <w:rPr>
          <w:lang w:eastAsia="ko-KR"/>
        </w:rPr>
      </w:pPr>
      <w:bookmarkStart w:id="88" w:name="_Toc526331619"/>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7C8333B2" w14:textId="0ACB89EF" w:rsidR="00C45EDF" w:rsidRPr="009C5807" w:rsidRDefault="00C45EDF" w:rsidP="00861D86">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88"/>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89" w:name="_Toc526331620"/>
      <w:r w:rsidRPr="009C5807">
        <w:t>6.1.1.5.1</w:t>
      </w:r>
      <w:r w:rsidRPr="009C5807">
        <w:tab/>
        <w:t>Handover delay</w:t>
      </w:r>
      <w:bookmarkEnd w:id="89"/>
    </w:p>
    <w:p w14:paraId="2A8F7B55" w14:textId="328DC7E0" w:rsidR="00D139B0" w:rsidRPr="009C5807" w:rsidRDefault="00D139B0" w:rsidP="00D139B0">
      <w:pPr>
        <w:rPr>
          <w:rFonts w:cs="v4.2.0"/>
        </w:rPr>
      </w:pPr>
      <w:bookmarkStart w:id="90"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0"/>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91" w:name="_Toc5952571"/>
      <w:r w:rsidRPr="009C5807">
        <w:rPr>
          <w:lang w:val="en-US" w:eastAsia="zh-CN"/>
        </w:rPr>
        <w:t>6.1.2.1</w:t>
      </w:r>
      <w:r w:rsidRPr="009C5807">
        <w:rPr>
          <w:lang w:val="en-US" w:eastAsia="zh-CN"/>
        </w:rPr>
        <w:tab/>
        <w:t>NR – E-UTRAN Handover</w:t>
      </w:r>
      <w:bookmarkEnd w:id="91"/>
    </w:p>
    <w:p w14:paraId="7DA9DB70" w14:textId="77777777" w:rsidR="00CF0288" w:rsidRPr="009C5807" w:rsidRDefault="00CF0288" w:rsidP="00CF0288">
      <w:pPr>
        <w:pStyle w:val="Heading5"/>
        <w:rPr>
          <w:lang w:val="en-US" w:eastAsia="zh-CN"/>
        </w:rPr>
      </w:pPr>
      <w:bookmarkStart w:id="92" w:name="_Toc5952572"/>
      <w:r w:rsidRPr="009C5807">
        <w:rPr>
          <w:lang w:val="en-US" w:eastAsia="zh-CN"/>
        </w:rPr>
        <w:t>6.1.2.1.1</w:t>
      </w:r>
      <w:r w:rsidRPr="009C5807">
        <w:rPr>
          <w:lang w:val="en-US" w:eastAsia="zh-CN"/>
        </w:rPr>
        <w:tab/>
        <w:t>Introduction</w:t>
      </w:r>
      <w:bookmarkEnd w:id="92"/>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eastAsia="zh-CN"/>
        </w:rPr>
      </w:pPr>
      <w:bookmarkStart w:id="93" w:name="_Toc5952573"/>
      <w:r w:rsidRPr="009C5807">
        <w:rPr>
          <w:lang w:val="en-US" w:eastAsia="zh-CN"/>
        </w:rPr>
        <w:t>6.1.2.1.2</w:t>
      </w:r>
      <w:r w:rsidRPr="009C5807">
        <w:rPr>
          <w:lang w:val="en-US" w:eastAsia="zh-CN"/>
        </w:rPr>
        <w:tab/>
        <w:t>Handover delay</w:t>
      </w:r>
      <w:bookmarkEnd w:id="93"/>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94" w:name="_Toc5952574"/>
      <w:r w:rsidRPr="009C5807">
        <w:rPr>
          <w:lang w:val="en-US" w:eastAsia="zh-CN"/>
        </w:rPr>
        <w:t>6.1.2.1.3</w:t>
      </w:r>
      <w:r w:rsidRPr="009C5807">
        <w:rPr>
          <w:lang w:val="en-US" w:eastAsia="zh-CN"/>
        </w:rPr>
        <w:tab/>
        <w:t>Interruption time</w:t>
      </w:r>
      <w:bookmarkEnd w:id="94"/>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95" w:name="_Toc383690691"/>
      <w:r w:rsidRPr="009C5807">
        <w:t>6.1.2.2.1</w:t>
      </w:r>
      <w:r w:rsidRPr="009C5807">
        <w:tab/>
        <w:t>Introduction</w:t>
      </w:r>
      <w:bookmarkEnd w:id="95"/>
    </w:p>
    <w:p w14:paraId="66478978" w14:textId="1EBCB3AB" w:rsidR="00070190" w:rsidRPr="009C5807" w:rsidRDefault="00070190" w:rsidP="00070190">
      <w:pPr>
        <w:rPr>
          <w:rFonts w:cs="v4.2.0"/>
        </w:rPr>
      </w:pPr>
      <w:bookmarkStart w:id="96"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96"/>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97" w:name="_Toc383690693"/>
      <w:r w:rsidRPr="009C5807">
        <w:t>6.1.2.2.3</w:t>
      </w:r>
      <w:r w:rsidRPr="009C5807">
        <w:tab/>
        <w:t>Interruption time</w:t>
      </w:r>
      <w:bookmarkEnd w:id="97"/>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98"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99" w:name="OLE_LINK194"/>
            <w:bookmarkStart w:id="100"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99"/>
            <w:bookmarkEnd w:id="100"/>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1" w:name="OLE_LINK343"/>
      <w:r w:rsidRPr="009C5807">
        <w:rPr>
          <w:rFonts w:cs="v4.2.0"/>
        </w:rPr>
        <w:t xml:space="preserve">when </w:t>
      </w:r>
      <w:r w:rsidRPr="009C5807">
        <w:t xml:space="preserve">the BWP of target cell is </w:t>
      </w:r>
      <w:bookmarkStart w:id="102" w:name="OLE_LINK341"/>
      <w:r w:rsidRPr="009C5807">
        <w:t xml:space="preserve">smaller than </w:t>
      </w:r>
      <w:bookmarkEnd w:id="102"/>
      <w:r w:rsidRPr="009C5807">
        <w:t>the BWP of source cell</w:t>
      </w:r>
      <w:bookmarkEnd w:id="101"/>
      <w:r w:rsidRPr="009C5807">
        <w:rPr>
          <w:rFonts w:cs="v4.2.0"/>
        </w:rPr>
        <w:t>, and T</w:t>
      </w:r>
      <w:r w:rsidRPr="009C5807">
        <w:rPr>
          <w:rFonts w:cs="v4.2.0"/>
          <w:vertAlign w:val="subscript"/>
        </w:rPr>
        <w:t>interrupt2</w:t>
      </w:r>
      <w:r w:rsidRPr="009C5807">
        <w:rPr>
          <w:rFonts w:cs="v4.2.0"/>
        </w:rPr>
        <w:t xml:space="preserve"> </w:t>
      </w:r>
      <w:bookmarkStart w:id="103"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3"/>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98"/>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5ED50D3"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2C4296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104"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04"/>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4377B98E"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3166542"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eastAsia="zh-CN"/>
        </w:rPr>
        <w:t>-</w:t>
      </w:r>
      <w:r w:rsidRPr="000506D8">
        <w:rPr>
          <w:lang w:val="en-US" w:eastAsia="zh-CN"/>
        </w:rPr>
        <w:tab/>
      </w:r>
      <w:r w:rsidR="008619CA">
        <w:t>Requirements in this clause only applies to FR1+FR2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eastAsia="zh-CN"/>
        </w:rPr>
        <w:t>-</w:t>
      </w:r>
      <w:r w:rsidRPr="000506D8">
        <w:rPr>
          <w:lang w:val="en-US" w:eastAsia="zh-CN"/>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w:t>
      </w:r>
      <w:r w:rsidRPr="009C5807">
        <w:rPr>
          <w:lang w:eastAsia="zh-CN"/>
        </w:rPr>
        <w:t>T</w:t>
      </w:r>
      <w:r w:rsidRPr="009C5807">
        <w:rPr>
          <w:vertAlign w:val="subscript"/>
          <w:lang w:eastAsia="zh-CN"/>
        </w:rPr>
        <w:t>∆</w:t>
      </w:r>
      <w:r>
        <w:rPr>
          <w:vertAlign w:val="subscript"/>
          <w:lang w:eastAsia="zh-CN"/>
        </w:rPr>
        <w:t>_PCell</w:t>
      </w:r>
      <w:r>
        <w:rPr>
          <w:lang w:eastAsia="zh-CN"/>
        </w:rPr>
        <w:t xml:space="preserve">, </w:t>
      </w:r>
      <w:r w:rsidRPr="009C5807">
        <w:rPr>
          <w:lang w:eastAsia="zh-CN"/>
        </w:rPr>
        <w:t>T</w:t>
      </w:r>
      <w:r w:rsidRPr="009C5807">
        <w:rPr>
          <w:vertAlign w:val="subscript"/>
          <w:lang w:eastAsia="zh-CN"/>
        </w:rPr>
        <w:t>margin</w:t>
      </w:r>
      <w:r>
        <w:rPr>
          <w:vertAlign w:val="subscript"/>
          <w:lang w:eastAsia="zh-CN"/>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r w:rsidRPr="009C5807">
        <w:rPr>
          <w:lang w:eastAsia="zh-CN"/>
        </w:rPr>
        <w:t>T</w:t>
      </w:r>
      <w:r w:rsidRPr="009C5807">
        <w:rPr>
          <w:vertAlign w:val="subscript"/>
          <w:lang w:eastAsia="zh-CN"/>
        </w:rPr>
        <w:t>margin</w:t>
      </w:r>
      <w:r>
        <w:t xml:space="preserve"> defined in section 6.1.1.2.2 respectively.  </w:t>
      </w:r>
      <w:r w:rsidRPr="009C5807">
        <w:t>T</w:t>
      </w:r>
      <w:r w:rsidRPr="009C5807">
        <w:rPr>
          <w:vertAlign w:val="subscript"/>
          <w:lang w:eastAsia="zh-CN"/>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lang w:eastAsia="zh-CN"/>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lang w:eastAsia="zh-CN"/>
        </w:rPr>
      </w:pPr>
      <w:bookmarkStart w:id="105"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rsidDel="00225310">
        <w:t xml:space="preserve"> </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105"/>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23C0D9BA" w14:textId="0A8588FA"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eastAsia="zh-CN"/>
        </w:rPr>
        <w:t>T</w:t>
      </w:r>
      <w:r w:rsidR="008619CA" w:rsidRPr="004E381B">
        <w:rPr>
          <w:rFonts w:ascii="Times" w:hAnsi="Times"/>
          <w:position w:val="-2"/>
          <w:sz w:val="12"/>
          <w:szCs w:val="12"/>
          <w:lang w:val="en-US" w:eastAsia="zh-CN"/>
        </w:rPr>
        <w:t>processing</w:t>
      </w:r>
      <w:r w:rsidR="008619CA">
        <w:rPr>
          <w:rFonts w:ascii="Times" w:hAnsi="Times"/>
          <w:lang w:val="en-US" w:eastAsia="zh-CN"/>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eastAsia="zh-CN"/>
        </w:rPr>
        <w:t>in clause 8.9.2.</w:t>
      </w:r>
    </w:p>
    <w:p w14:paraId="668BBB37" w14:textId="65B588E4"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06" w:name="_Hlk101800463"/>
      <w:r>
        <w:t>6.1.5.5.2</w:t>
      </w:r>
      <w:bookmarkEnd w:id="106"/>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1FB17D7E"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339B6115"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07"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08"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08"/>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1012DF4B" w14:textId="37F548BA" w:rsidR="008F79A1" w:rsidRDefault="001C7C49" w:rsidP="008F79A1">
      <w:pPr>
        <w:pStyle w:val="B10"/>
        <w:rPr>
          <w:lang w:eastAsia="zh-CN"/>
        </w:rPr>
      </w:pPr>
      <w:r>
        <w:t>-</w:t>
      </w:r>
      <w:r w:rsidR="008F79A1">
        <w:tab/>
        <w:t>T</w:t>
      </w:r>
      <w:r w:rsidR="008F79A1">
        <w:rPr>
          <w:vertAlign w:val="subscript"/>
        </w:rPr>
        <w:t>IU</w:t>
      </w:r>
      <w:r w:rsidR="008F79A1">
        <w:t xml:space="preserve"> is the interruption uncertainty</w:t>
      </w:r>
      <w:r w:rsidR="008F79A1">
        <w:rPr>
          <w:color w:val="000000" w:themeColor="text1"/>
        </w:rPr>
        <w:t xml:space="preserve"> due to the random access procedure when sending PRACH to the new cell</w:t>
      </w:r>
      <w:r w:rsidR="008F79A1">
        <w:t>. T</w:t>
      </w:r>
      <w:r w:rsidR="008F79A1">
        <w:rPr>
          <w:vertAlign w:val="subscript"/>
        </w:rPr>
        <w:t>IU</w:t>
      </w:r>
      <w:r w:rsidR="008F79A1">
        <w:t xml:space="preserve"> can be up to (1+</w:t>
      </w:r>
      <w:r w:rsidR="008F79A1">
        <w:rPr>
          <w:bCs/>
        </w:rPr>
        <w:t xml:space="preserve"> L</w:t>
      </w:r>
      <w:r w:rsidR="008F79A1">
        <w:rPr>
          <w:bCs/>
          <w:vertAlign w:val="subscript"/>
        </w:rPr>
        <w:t>3</w:t>
      </w:r>
      <w:r w:rsidR="008F79A1">
        <w:t>)*</w:t>
      </w:r>
      <w:r w:rsidR="008F79A1">
        <w:rPr>
          <w:color w:val="000000" w:themeColor="text1"/>
        </w:rPr>
        <w:t>T</w:t>
      </w:r>
      <w:r w:rsidR="008F79A1">
        <w:rPr>
          <w:color w:val="000000" w:themeColor="text1"/>
          <w:vertAlign w:val="subscript"/>
        </w:rPr>
        <w:t>SSB,RO</w:t>
      </w:r>
      <w:r w:rsidR="008F79A1">
        <w:rPr>
          <w:color w:val="000000" w:themeColor="text1"/>
        </w:rPr>
        <w:t xml:space="preserve"> + 10</w:t>
      </w:r>
      <w:r w:rsidR="008F79A1">
        <w:t xml:space="preserve">ms, </w:t>
      </w:r>
      <w:r w:rsidR="008F79A1">
        <w:rPr>
          <w:color w:val="000000" w:themeColor="text1"/>
        </w:rPr>
        <w:t>where T</w:t>
      </w:r>
      <w:r w:rsidR="008F79A1">
        <w:rPr>
          <w:color w:val="000000" w:themeColor="text1"/>
          <w:vertAlign w:val="subscript"/>
        </w:rPr>
        <w:t xml:space="preserve">SSB,RO </w:t>
      </w:r>
      <w:r w:rsidR="008F79A1">
        <w:rPr>
          <w:color w:val="000000" w:themeColor="text1"/>
        </w:rPr>
        <w:t xml:space="preserve">is </w:t>
      </w:r>
      <w:r w:rsidR="008F79A1">
        <w:t xml:space="preserve">SSB to PRACH occasion associated period is defined in the table 8.1-1 of TS 38.213 [3] </w:t>
      </w:r>
      <w:r w:rsidR="008F79A1">
        <w:rPr>
          <w:color w:val="000000" w:themeColor="text1"/>
        </w:rPr>
        <w:t>and L</w:t>
      </w:r>
      <w:r w:rsidR="008F79A1">
        <w:rPr>
          <w:color w:val="000000" w:themeColor="text1"/>
          <w:vertAlign w:val="subscript"/>
        </w:rPr>
        <w:t>3</w:t>
      </w:r>
      <w:r w:rsidR="008F79A1">
        <w:rPr>
          <w:color w:val="000000" w:themeColor="text1"/>
        </w:rPr>
        <w:t xml:space="preserve"> is the number of consecutive </w:t>
      </w:r>
      <w:r w:rsidR="008F79A1">
        <w:t xml:space="preserve">SSB to PRACH occasion association periods during which no </w:t>
      </w:r>
      <w:r w:rsidR="008F79A1">
        <w:rPr>
          <w:color w:val="000000" w:themeColor="text1"/>
        </w:rPr>
        <w:t>PRACH occasion is available for PRACH transmission due to UL CCA failure. L</w:t>
      </w:r>
      <w:r w:rsidR="008F79A1">
        <w:rPr>
          <w:color w:val="000000" w:themeColor="text1"/>
          <w:vertAlign w:val="subscript"/>
        </w:rPr>
        <w:t>3</w:t>
      </w:r>
      <w:r w:rsidR="008F79A1">
        <w:rPr>
          <w:color w:val="000000" w:themeColor="text1"/>
        </w:rPr>
        <w:t xml:space="preserve"> = 0 for Type 3 channel access procedure as defined in TS 37.213 [33].</w:t>
      </w:r>
    </w:p>
    <w:p w14:paraId="3F0D0CE6" w14:textId="698C6AE4" w:rsidR="008F79A1" w:rsidRDefault="00A6677A" w:rsidP="00A6677A">
      <w:pPr>
        <w:pStyle w:val="B10"/>
      </w:pPr>
      <w:r>
        <w:t>-</w:t>
      </w:r>
      <w:r>
        <w:tab/>
      </w:r>
      <w:r w:rsidR="008F79A1">
        <w:t>T</w:t>
      </w:r>
      <w:r w:rsidR="008F79A1">
        <w:rPr>
          <w:vertAlign w:val="subscript"/>
        </w:rPr>
        <w:t>rs</w:t>
      </w:r>
      <w:r w:rsidR="008F79A1">
        <w:t xml:space="preserve"> is the SMTC periodicity of the target NR cell in a carrier frequency with CCA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8F79A1">
        <w:rPr>
          <w:vertAlign w:val="subscript"/>
        </w:rPr>
        <w:t>rs</w:t>
      </w:r>
      <w:r w:rsidR="008F79A1">
        <w:t xml:space="preserve">=5ms assuming the SSB transmission periodicity is 5ms. There is no requirement if the SSB transmission periodicity is not 5ms. </w:t>
      </w:r>
    </w:p>
    <w:p w14:paraId="72B4A66C" w14:textId="77777777" w:rsidR="008F79A1" w:rsidRDefault="008F79A1"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6C906596" w:rsidR="008F79A1" w:rsidRDefault="008F79A1"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315ED9CB" w14:textId="77777777" w:rsidR="008F79A1" w:rsidRDefault="008F79A1" w:rsidP="008F79A1">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w:t>
      </w:r>
    </w:p>
    <w:p w14:paraId="1ED618B7" w14:textId="4DB335A5" w:rsidR="008F79A1" w:rsidRDefault="00A6677A" w:rsidP="00A6677A">
      <w:pPr>
        <w:pStyle w:val="B10"/>
      </w:pPr>
      <w:r>
        <w:t>-</w:t>
      </w:r>
      <w:r>
        <w:tab/>
      </w:r>
      <w:r w:rsidR="008F79A1">
        <w:t>T</w:t>
      </w:r>
      <w:r w:rsidR="008F79A1">
        <w:rPr>
          <w:vertAlign w:val="subscript"/>
        </w:rPr>
        <w:t>rs</w:t>
      </w:r>
      <w:r w:rsidR="008F79A1">
        <w:t xml:space="preserve"> is the SMTC periodicity of the target NR cell in a carrier frequency with CCA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8F79A1">
        <w:rPr>
          <w:vertAlign w:val="subscript"/>
        </w:rPr>
        <w:t>rs</w:t>
      </w:r>
      <w:r w:rsidR="008F79A1">
        <w:t xml:space="preserve">=5ms assuming the SSB transmission periodicity is 5ms. There is no requirement if the SSB transmission periodicity is not 5ms. </w:t>
      </w:r>
    </w:p>
    <w:p w14:paraId="167EE166" w14:textId="77777777" w:rsidR="008F79A1" w:rsidRDefault="008F79A1"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7A962061" w:rsidR="00D85FF0" w:rsidRPr="009C5807" w:rsidRDefault="00D85FF0" w:rsidP="00D85FF0">
      <w:pPr>
        <w:rPr>
          <w:lang w:eastAsia="zh-CN"/>
        </w:rPr>
      </w:pPr>
      <w:r w:rsidRPr="009C5807">
        <w:t>The requirements in this clause are applicable to both intra-frequency and inter-frequency handovers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6AE82C6E"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0CFD5F7E" w14:textId="77777777" w:rsidR="00D85FF0" w:rsidRPr="009C5807" w:rsidRDefault="00D85FF0" w:rsidP="00D85FF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451806" w14:textId="77777777" w:rsidR="00D85FF0" w:rsidRDefault="00D85FF0" w:rsidP="00D85FF0">
      <w:pPr>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14:paraId="48B7814F" w14:textId="77777777" w:rsidR="00D85FF0" w:rsidRDefault="00D85FF0" w:rsidP="00D85FF0">
      <w:pPr>
        <w:rPr>
          <w:rFonts w:cs="v4.2.0"/>
          <w:lang w:eastAsia="zh-CN"/>
        </w:rPr>
      </w:pPr>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 are send to UE,</w:t>
      </w:r>
      <w:r w:rsidRPr="009C5807">
        <w:rPr>
          <w:rFonts w:cs="v4.2.0"/>
        </w:rPr>
        <w:t xml:space="preserve"> </w:t>
      </w:r>
    </w:p>
    <w:p w14:paraId="42E89987" w14:textId="77777777" w:rsidR="00D85FF0" w:rsidRPr="009C5807" w:rsidRDefault="00D85FF0" w:rsidP="00D85FF0">
      <w:pPr>
        <w:rPr>
          <w:rFonts w:cs="v4.2.0"/>
          <w:position w:val="-6"/>
        </w:rPr>
      </w:pPr>
      <w:r w:rsidRPr="009C5807">
        <w:rPr>
          <w:rFonts w:cs="v4.2.0"/>
        </w:rPr>
        <w:t>the interruption time shall be less than T</w:t>
      </w:r>
      <w:r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327D5C89" w:rsidR="00D85FF0" w:rsidRPr="009C5807" w:rsidRDefault="00B1007D" w:rsidP="00D85FF0">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70BA5A1E" w:rsidR="00D85FF0" w:rsidRPr="009C5807" w:rsidRDefault="004747EE"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77777777"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40C08141" w14:textId="67FD74F0" w:rsidR="00D85FF0" w:rsidRPr="009C5807" w:rsidRDefault="003D151D"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BC85DE" w14:textId="68D90E87" w:rsidR="00D85FF0" w:rsidRPr="009C5807" w:rsidRDefault="00D85FF0" w:rsidP="00D85FF0">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3688118" w14:textId="77777777" w:rsidR="00D85FF0" w:rsidRPr="009C5807" w:rsidRDefault="00D85FF0" w:rsidP="00D85FF0">
      <w:pPr>
        <w:pStyle w:val="B10"/>
      </w:pPr>
      <w:r>
        <w:rPr>
          <w:rFonts w:hint="eastAsia"/>
          <w:lang w:eastAsia="zh-CN"/>
        </w:rPr>
        <w:t>-</w:t>
      </w:r>
      <w:r w:rsidRPr="009C5807">
        <w:tab/>
        <w:t>T</w:t>
      </w:r>
      <w:r w:rsidRPr="009C5807">
        <w:rPr>
          <w:vertAlign w:val="subscript"/>
        </w:rPr>
        <w:t>CHO_execution</w:t>
      </w:r>
      <w:r w:rsidRPr="009C5807">
        <w:t xml:space="preserve"> is the </w:t>
      </w:r>
      <w:r>
        <w:rPr>
          <w:rFonts w:hint="eastAsia"/>
          <w:lang w:eastAsia="zh-CN"/>
        </w:rPr>
        <w:t xml:space="preserve">UE </w:t>
      </w:r>
      <w:r w:rsidRPr="009C5807">
        <w:t xml:space="preserve">conditional execution preparation time </w:t>
      </w:r>
      <w:r>
        <w:rPr>
          <w:rFonts w:hint="eastAsia"/>
          <w:lang w:eastAsia="zh-CN"/>
        </w:rPr>
        <w:t>for conditional handover</w:t>
      </w:r>
      <w:r w:rsidRPr="009C5807">
        <w:t xml:space="preserve"> in clause 6.</w:t>
      </w:r>
      <w:r>
        <w:rPr>
          <w:rFonts w:hint="eastAsia"/>
          <w:lang w:eastAsia="zh-CN"/>
        </w:rPr>
        <w:t>C</w:t>
      </w:r>
      <w:r w:rsidRPr="009C5807">
        <w:t>1.</w:t>
      </w:r>
      <w:r>
        <w:rPr>
          <w:rFonts w:hint="eastAsia"/>
          <w:lang w:eastAsia="zh-CN"/>
        </w:rPr>
        <w:t>2</w:t>
      </w:r>
      <w:r w:rsidRPr="009C5807">
        <w:t xml:space="preserve">.2.3. </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0B30DC3A" w:rsidR="00D85FF0" w:rsidRPr="00F340F6" w:rsidRDefault="005B4193" w:rsidP="00D85FF0">
      <w:pPr>
        <w:rPr>
          <w:lang w:val="en-US" w:eastAsia="zh-CN"/>
        </w:rPr>
      </w:pPr>
      <w:r w:rsidRPr="00F340F6">
        <w:rPr>
          <w:lang w:val="en-US"/>
        </w:rPr>
        <w:t xml:space="preserve">For intra-frequency handover, the </w:t>
      </w:r>
      <w:r>
        <w:rPr>
          <w:rFonts w:hint="eastAsia"/>
          <w:lang w:val="en-US" w:eastAsia="zh-CN"/>
        </w:rPr>
        <w:t>requirements for identifying a new detectable intra frequency cell</w:t>
      </w:r>
      <w:r w:rsidRPr="00F340F6">
        <w:rPr>
          <w:lang w:val="en-US"/>
        </w:rPr>
        <w:t xml:space="preserve"> measured without Time To Trigger (TTT) and L3 filtering</w:t>
      </w:r>
      <w:r>
        <w:rPr>
          <w:rFonts w:hint="eastAsia"/>
          <w:lang w:val="en-US" w:eastAsia="zh-CN"/>
        </w:rPr>
        <w:t xml:space="preserve">, </w:t>
      </w:r>
      <w:r w:rsidRPr="003404FB">
        <w:rPr>
          <w:lang w:val="en-US"/>
        </w:rPr>
        <w:t>T</w:t>
      </w:r>
      <w:r w:rsidRPr="00312F20">
        <w:rPr>
          <w:vertAlign w:val="subscript"/>
          <w:lang w:val="en-US"/>
        </w:rPr>
        <w:t>identify_intra_with_index</w:t>
      </w:r>
      <w:r w:rsidRPr="003404FB">
        <w:rPr>
          <w:lang w:val="en-US"/>
        </w:rPr>
        <w:t xml:space="preserve"> or T</w:t>
      </w:r>
      <w:r w:rsidRPr="00082331">
        <w:rPr>
          <w:vertAlign w:val="subscript"/>
          <w:lang w:val="en-US"/>
        </w:rPr>
        <w:t>identify_intra_without_index</w:t>
      </w:r>
      <w:r>
        <w:rPr>
          <w:rFonts w:hint="eastAsia"/>
          <w:lang w:val="en-US" w:eastAsia="zh-CN"/>
        </w:rPr>
        <w:t xml:space="preserve">, </w:t>
      </w:r>
      <w:r w:rsidRPr="003404FB">
        <w:rPr>
          <w:lang w:val="en-US"/>
        </w:rPr>
        <w:t>defined in clause 9.2C.5.1</w:t>
      </w:r>
      <w:r>
        <w:rPr>
          <w:rFonts w:hint="eastAsia"/>
          <w:lang w:val="en-US" w:eastAsia="zh-CN"/>
        </w:rPr>
        <w:t xml:space="preserve"> and clause 9.2C.6.2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4E46FC6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1C4292FF" w14:textId="62D127F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4D6F3486"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3EFC9B31" w14:textId="30511A6F"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7DFB444"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2A4AEF2E"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4322362" w14:textId="0D2A89AF"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09ABB2EA" w:rsidR="005B4193" w:rsidRPr="00F340F6" w:rsidRDefault="005B4193" w:rsidP="005B4193">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082331">
        <w:rPr>
          <w:vertAlign w:val="subscript"/>
          <w:lang w:val="en-US"/>
        </w:rPr>
        <w:t>satellite=</w:t>
      </w:r>
      <w:r w:rsidRPr="003C1B6A">
        <w:rPr>
          <w:lang w:val="en-US"/>
        </w:rPr>
        <w:t>1, CSSF</w:t>
      </w:r>
      <w:r w:rsidRPr="00082331">
        <w:rPr>
          <w:vertAlign w:val="subscript"/>
          <w:lang w:val="en-US"/>
        </w:rPr>
        <w:t>inter</w:t>
      </w:r>
      <w:r w:rsidRPr="003C1B6A">
        <w:rPr>
          <w:lang w:val="en-US"/>
        </w:rPr>
        <w:t>=1.</w:t>
      </w:r>
    </w:p>
    <w:p w14:paraId="4207A706" w14:textId="0A965A3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79D19E8A" w14:textId="77777777" w:rsidR="00E51F6C" w:rsidRDefault="00E51F6C" w:rsidP="00E51F6C">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79BC0D5D" w14:textId="77777777" w:rsidR="00E51F6C" w:rsidRDefault="00E51F6C" w:rsidP="00E51F6C">
      <w:r>
        <w:t>The requirements in this clause apply for the following handover scenarios:</w:t>
      </w:r>
    </w:p>
    <w:p w14:paraId="3E59B07B" w14:textId="77777777" w:rsidR="00E51F6C" w:rsidRDefault="00E51F6C" w:rsidP="00E51F6C">
      <w:pPr>
        <w:pStyle w:val="B10"/>
      </w:pPr>
      <w:r>
        <w:tab/>
      </w:r>
      <w:r w:rsidRPr="002E0CAF">
        <w:t>Handover to a target cell’s ini</w:t>
      </w:r>
      <w:r>
        <w:t>tial BWP associated with CD-SSB;</w:t>
      </w:r>
    </w:p>
    <w:p w14:paraId="11D436BA" w14:textId="77777777" w:rsidR="00E51F6C" w:rsidRPr="009C5807" w:rsidRDefault="00E51F6C" w:rsidP="00E51F6C">
      <w:pPr>
        <w:pStyle w:val="B10"/>
      </w:pPr>
      <w:r>
        <w:tab/>
      </w:r>
      <w:r w:rsidRPr="002E0CAF">
        <w:t>Handover to a target cell’s specific Redcap BWP associated with NCD-SSB besides to the initial BWP associated with CD-SSB (i.e. UE directly sync to the NCD-SSB and perform RACH on that BWP)</w:t>
      </w:r>
      <w:r>
        <w:t>.</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0AC5815B" w14:textId="77777777" w:rsidR="00E51F6C" w:rsidRDefault="00E51F6C" w:rsidP="00E51F6C">
      <w:pPr>
        <w:rPr>
          <w:rFonts w:cs="v4.2.0"/>
        </w:rPr>
      </w:pPr>
      <w:r w:rsidRPr="009C5807">
        <w:t>The requirements in this clause are applicable to both intra-frequency and inter-frequency handovers from NR FR1 cell to NR FR1 cell.</w:t>
      </w:r>
      <w:r>
        <w:t xml:space="preserve"> </w:t>
      </w:r>
      <w:r w:rsidRPr="009C5807">
        <w:t xml:space="preserve">The requirements in clause </w:t>
      </w:r>
      <w:r w:rsidRPr="009C5807">
        <w:rPr>
          <w:lang w:val="en-US" w:eastAsia="zh-CN"/>
        </w:rPr>
        <w:t>6.1.1.2</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Pr>
          <w:lang w:val="en-US"/>
        </w:rPr>
        <w:t>6.1.1.2</w:t>
      </w:r>
      <w:r w:rsidRPr="00D42959">
        <w:t xml:space="preserve"> </w:t>
      </w:r>
      <w:r>
        <w:rPr>
          <w:rFonts w:cs="v4.2.0"/>
        </w:rPr>
        <w:t>shall apply except that:</w:t>
      </w:r>
    </w:p>
    <w:p w14:paraId="56002D3D" w14:textId="77777777" w:rsidR="00E51F6C" w:rsidRDefault="00E51F6C" w:rsidP="00E51F6C">
      <w:pPr>
        <w:pStyle w:val="B10"/>
      </w:pPr>
      <w:r>
        <w:rPr>
          <w:lang w:eastAsia="zh-CN"/>
        </w:rPr>
        <w:tab/>
      </w:r>
      <w:r w:rsidRPr="00AF006B">
        <w:t>T</w:t>
      </w:r>
      <w:r w:rsidRPr="00AF006B">
        <w:rPr>
          <w:vertAlign w:val="subscript"/>
        </w:rPr>
        <w:t>search</w:t>
      </w:r>
      <w:r w:rsidRPr="00AF006B">
        <w:t xml:space="preserve"> is the time required to search the target cell when the target cell is not already known when the handover command is received by the UE. If the target cell is known, then T</w:t>
      </w:r>
      <w:r w:rsidRPr="00AF006B">
        <w:rPr>
          <w:vertAlign w:val="subscript"/>
        </w:rPr>
        <w:t>search</w:t>
      </w:r>
      <w:r w:rsidRPr="00AF006B">
        <w:t xml:space="preserve"> = 0 ms. 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2</w:t>
      </w:r>
      <w:r w:rsidRPr="00AF006B">
        <w:t>*T</w:t>
      </w:r>
      <w:r w:rsidRPr="00AF006B">
        <w:rPr>
          <w:vertAlign w:val="subscript"/>
        </w:rPr>
        <w:t>rs</w:t>
      </w:r>
      <w:r w:rsidRPr="00AF006B" w:rsidDel="000446A6">
        <w:t xml:space="preserve"> </w:t>
      </w:r>
      <w:r w:rsidRPr="00AF006B">
        <w:t xml:space="preserve"> ms. If the target cell is an unknown inter-frequency cell and the target cell Es/Iot</w:t>
      </w:r>
      <w:r w:rsidRPr="00AF006B">
        <w:rPr>
          <w:rFonts w:hint="eastAsia"/>
        </w:rPr>
        <w:t>≥</w:t>
      </w:r>
      <w:r w:rsidRPr="00AF006B">
        <w:t>-2 dB, then T</w:t>
      </w:r>
      <w:r w:rsidRPr="00AF006B">
        <w:rPr>
          <w:vertAlign w:val="subscript"/>
        </w:rPr>
        <w:t>search</w:t>
      </w:r>
      <w:r w:rsidRPr="00AF006B">
        <w:t xml:space="preserve"> = </w:t>
      </w:r>
      <w:r>
        <w:t>5</w:t>
      </w:r>
      <w:r w:rsidRPr="00AF006B">
        <w:t>* T</w:t>
      </w:r>
      <w:r w:rsidRPr="00AF006B">
        <w:rPr>
          <w:vertAlign w:val="subscript"/>
        </w:rPr>
        <w:t>rs</w:t>
      </w:r>
      <w:r w:rsidRPr="00AF006B">
        <w:t xml:space="preserve">  ms. Regardless of whether DRX is in use by the UE, T</w:t>
      </w:r>
      <w:r w:rsidRPr="00AF006B">
        <w:rPr>
          <w:vertAlign w:val="subscript"/>
        </w:rPr>
        <w:t>search</w:t>
      </w:r>
      <w:r w:rsidRPr="00AF006B">
        <w:t xml:space="preserve"> shall still be based on non-DRX target cell search times.</w:t>
      </w:r>
    </w:p>
    <w:p w14:paraId="39DD7FAC" w14:textId="5978BC0E" w:rsidR="000437EC" w:rsidRDefault="000437EC" w:rsidP="000437EC">
      <w:pPr>
        <w:pStyle w:val="B10"/>
      </w:pPr>
      <w:r>
        <w:t>-</w:t>
      </w:r>
      <w:r>
        <w:tab/>
      </w: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0177CCC5" w14:textId="74862650" w:rsidR="000437EC" w:rsidRDefault="000437EC" w:rsidP="000437EC">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3824BE2" w14:textId="33EF0B02" w:rsidR="000437EC" w:rsidRDefault="000437EC" w:rsidP="000437EC">
      <w:pPr>
        <w:pStyle w:val="B10"/>
      </w:pPr>
      <w:r>
        <w:t>-</w:t>
      </w:r>
      <w:r>
        <w:tab/>
      </w:r>
      <w:r w:rsidRPr="00C76CE2">
        <w:t>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5FD46B4E" w14:textId="2E07923F" w:rsidR="00E51F6C" w:rsidRDefault="00E51F6C" w:rsidP="000437EC">
      <w:r>
        <w:t xml:space="preserve">For RedCap UE with HD-FDD, the handover requirements are met provided that </w:t>
      </w:r>
    </w:p>
    <w:p w14:paraId="7325699F" w14:textId="77777777" w:rsidR="00E51F6C" w:rsidRPr="00573D2A" w:rsidRDefault="00E51F6C" w:rsidP="00E51F6C">
      <w:pPr>
        <w:pStyle w:val="B10"/>
      </w:pPr>
      <w:r>
        <w:tab/>
        <w:t xml:space="preserve">SSB is available </w:t>
      </w:r>
      <w:r>
        <w:rPr>
          <w:lang w:eastAsia="sv-SE"/>
        </w:rPr>
        <w:t>at the UE once every SMTC period during Tsearch</w:t>
      </w:r>
    </w:p>
    <w:p w14:paraId="7D51F43D" w14:textId="77777777" w:rsidR="00E51F6C" w:rsidRPr="00573D2A" w:rsidRDefault="00E51F6C" w:rsidP="00E51F6C">
      <w:pPr>
        <w:pStyle w:val="B10"/>
      </w:pPr>
      <w:r>
        <w:tab/>
      </w:r>
      <w:r w:rsidRPr="00573D2A">
        <w:t>One SSB is available during T∆</w:t>
      </w:r>
    </w:p>
    <w:p w14:paraId="4C13D58D" w14:textId="77777777" w:rsidR="00E51F6C" w:rsidRPr="00573D2A" w:rsidRDefault="00E51F6C" w:rsidP="00E51F6C">
      <w:pPr>
        <w:pStyle w:val="B10"/>
      </w:pPr>
      <w: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2FF452C6" w14:textId="77777777" w:rsidR="00E51F6C" w:rsidRPr="00AF006B" w:rsidRDefault="00E51F6C" w:rsidP="00AF5628"/>
    <w:p w14:paraId="4B183385" w14:textId="44C679A0"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7A7D5AFE" w14:textId="77777777" w:rsidR="00E51F6C" w:rsidRPr="00BF6626" w:rsidRDefault="00E51F6C" w:rsidP="00E51F6C">
      <w:pPr>
        <w:rPr>
          <w:strike/>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r w:rsidRPr="009C5807">
        <w:t xml:space="preserve">The requirements in clause </w:t>
      </w:r>
      <w:r w:rsidRPr="009C5807">
        <w:rPr>
          <w:lang w:val="en-US" w:eastAsia="zh-CN"/>
        </w:rPr>
        <w:t>6.1.1.</w:t>
      </w:r>
      <w:r>
        <w:rPr>
          <w:lang w:val="en-US" w:eastAsia="zh-CN"/>
        </w:rPr>
        <w:t>4</w:t>
      </w:r>
      <w:r w:rsidRPr="00D42959">
        <w:t xml:space="preserve"> </w:t>
      </w:r>
      <w:r w:rsidRPr="009C5807">
        <w:t>shall apply</w:t>
      </w:r>
      <w:r w:rsidRPr="000D39D7">
        <w:rPr>
          <w:rFonts w:cs="v4.2.0"/>
        </w:rPr>
        <w:t xml:space="preserve"> </w:t>
      </w:r>
      <w:r>
        <w:rPr>
          <w:rFonts w:cs="v4.2.0"/>
        </w:rPr>
        <w:t xml:space="preserve">when RedCap UE is capable of 2 Rx. </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109"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09"/>
    <w:p w14:paraId="515A1AB7" w14:textId="77777777" w:rsidR="00D85FF0" w:rsidRDefault="00D85FF0"/>
    <w:bookmarkEnd w:id="107"/>
    <w:p w14:paraId="1C340BC8" w14:textId="5C3AEF23" w:rsidR="00B4741B" w:rsidRPr="009C5807" w:rsidRDefault="00B4741B" w:rsidP="00B4741B">
      <w:pPr>
        <w:pStyle w:val="Heading2"/>
      </w:pPr>
      <w:r w:rsidRPr="009C5807">
        <w:t>6.2</w:t>
      </w:r>
      <w:r w:rsidRPr="009C5807">
        <w:tab/>
        <w:t>RRC Connection Mobility Control</w:t>
      </w:r>
      <w:bookmarkEnd w:id="77"/>
    </w:p>
    <w:p w14:paraId="13B4C702" w14:textId="77777777" w:rsidR="00B4741B" w:rsidRPr="009C5807" w:rsidRDefault="00B4741B" w:rsidP="00B4741B">
      <w:pPr>
        <w:pStyle w:val="Heading3"/>
        <w:rPr>
          <w:lang w:val="en-US" w:eastAsia="ko-KR"/>
        </w:rPr>
      </w:pPr>
      <w:bookmarkStart w:id="110" w:name="_Toc526331628"/>
      <w:bookmarkStart w:id="111" w:name="_Toc5952580"/>
      <w:r w:rsidRPr="009C5807">
        <w:rPr>
          <w:lang w:val="en-US" w:eastAsia="ko-KR"/>
        </w:rPr>
        <w:t>6.2.1</w:t>
      </w:r>
      <w:r w:rsidRPr="009C5807">
        <w:rPr>
          <w:lang w:val="en-US" w:eastAsia="ko-KR"/>
        </w:rPr>
        <w:tab/>
        <w:t>SA: RRC Re-establishment</w:t>
      </w:r>
      <w:bookmarkEnd w:id="110"/>
    </w:p>
    <w:p w14:paraId="194358EB" w14:textId="77777777" w:rsidR="00B4741B" w:rsidRPr="009C5807" w:rsidRDefault="00B4741B" w:rsidP="00B4741B">
      <w:pPr>
        <w:pStyle w:val="Heading4"/>
        <w:rPr>
          <w:lang w:eastAsia="ko-KR"/>
        </w:rPr>
      </w:pPr>
      <w:bookmarkStart w:id="112" w:name="_Toc526331629"/>
      <w:r w:rsidRPr="009C5807">
        <w:rPr>
          <w:lang w:eastAsia="ko-KR"/>
        </w:rPr>
        <w:t>6.2.1.1</w:t>
      </w:r>
      <w:r w:rsidRPr="009C5807">
        <w:rPr>
          <w:lang w:eastAsia="ko-KR"/>
        </w:rPr>
        <w:tab/>
        <w:t>Introduction</w:t>
      </w:r>
      <w:bookmarkEnd w:id="112"/>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13" w:name="_Toc526331630"/>
      <w:r w:rsidRPr="009C5807">
        <w:rPr>
          <w:lang w:eastAsia="ko-KR"/>
        </w:rPr>
        <w:t>6.2.1.2</w:t>
      </w:r>
      <w:r w:rsidRPr="009C5807">
        <w:rPr>
          <w:lang w:eastAsia="ko-KR"/>
        </w:rPr>
        <w:tab/>
        <w:t>Requirements</w:t>
      </w:r>
      <w:bookmarkEnd w:id="113"/>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eastAsia="zh-CN"/>
        </w:rPr>
      </w:pPr>
      <w:bookmarkStart w:id="114" w:name="_Toc526331631"/>
      <w:r w:rsidRPr="009C5807">
        <w:rPr>
          <w:lang w:val="en-US" w:eastAsia="zh-CN"/>
        </w:rPr>
        <w:t>6.2.1.2.1</w:t>
      </w:r>
      <w:r w:rsidRPr="009C5807">
        <w:rPr>
          <w:lang w:val="en-US" w:eastAsia="zh-CN"/>
        </w:rPr>
        <w:tab/>
        <w:t>UE Re-establishment delay requirement</w:t>
      </w:r>
      <w:bookmarkEnd w:id="114"/>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4DEB513C"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115" w:name="_Hlk521492617"/>
            <w:r w:rsidRPr="009C5807">
              <w:rPr>
                <w:lang w:eastAsia="ko-KR"/>
              </w:rPr>
              <w:t>3520</w:t>
            </w:r>
            <w:bookmarkEnd w:id="115"/>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116" w:name="_Hlk521492632"/>
            <w:r w:rsidRPr="009C5807">
              <w:t>800</w:t>
            </w:r>
            <w:bookmarkEnd w:id="116"/>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0B2009C4"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3094E953"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7777777" w:rsidR="00132B62" w:rsidRPr="00F93F6F" w:rsidRDefault="00132B62"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77777777" w:rsidR="00A225D1" w:rsidRPr="00A807A8" w:rsidRDefault="00A225D1" w:rsidP="00A225D1">
      <w:pPr>
        <w:rPr>
          <w:rFonts w:cs="v4.2.0"/>
        </w:rPr>
      </w:pPr>
      <w:r w:rsidRPr="009C5807">
        <w:t xml:space="preserve">The requirements in clause </w:t>
      </w:r>
      <w:r>
        <w:rPr>
          <w:lang w:val="en-US" w:eastAsia="zh-CN"/>
        </w:rPr>
        <w:t>6.2.1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t>6.2.1</w:t>
      </w:r>
      <w:r w:rsidRPr="00D42959">
        <w:t xml:space="preserve">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11"/>
    </w:p>
    <w:p w14:paraId="1A4F390F" w14:textId="77777777" w:rsidR="00B4741B" w:rsidRPr="009C5807" w:rsidRDefault="00B4741B" w:rsidP="00B4741B">
      <w:pPr>
        <w:pStyle w:val="Heading4"/>
        <w:rPr>
          <w:lang w:eastAsia="ko-KR"/>
        </w:rPr>
      </w:pPr>
      <w:bookmarkStart w:id="117"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17"/>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18"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18"/>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19" w:name="_Hlk31114384"/>
      <w:r w:rsidR="00CB7170" w:rsidRPr="009C5807">
        <w:rPr>
          <w:rFonts w:cs="v4.2.0"/>
        </w:rPr>
        <w:t>clause 7.4 of</w:t>
      </w:r>
      <w:bookmarkEnd w:id="119"/>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120" w:name="_Toc5952583"/>
      <w:r w:rsidRPr="009C5807">
        <w:rPr>
          <w:lang w:eastAsia="zh-CN"/>
        </w:rPr>
        <w:t>6.2.2.2.1</w:t>
      </w:r>
      <w:r w:rsidRPr="009C5807">
        <w:rPr>
          <w:lang w:eastAsia="zh-CN"/>
        </w:rPr>
        <w:tab/>
        <w:t>Contention based random access</w:t>
      </w:r>
      <w:bookmarkEnd w:id="120"/>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121" w:name="_Toc5952584"/>
      <w:bookmarkStart w:id="122" w:name="OLE_LINK5"/>
      <w:r w:rsidRPr="009C5807">
        <w:rPr>
          <w:lang w:eastAsia="zh-CN"/>
        </w:rPr>
        <w:t>6.2.2.2.2</w:t>
      </w:r>
      <w:r w:rsidRPr="009C5807">
        <w:rPr>
          <w:lang w:eastAsia="zh-CN"/>
        </w:rPr>
        <w:tab/>
        <w:t>Non-Contention based random access</w:t>
      </w:r>
      <w:bookmarkEnd w:id="121"/>
    </w:p>
    <w:bookmarkEnd w:id="122"/>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123" w:name="_Toc5952585"/>
      <w:r w:rsidRPr="009C5807">
        <w:rPr>
          <w:lang w:eastAsia="zh-CN"/>
        </w:rPr>
        <w:t>6.2.2.2.3</w:t>
      </w:r>
      <w:r w:rsidRPr="009C5807">
        <w:rPr>
          <w:lang w:eastAsia="zh-CN"/>
        </w:rPr>
        <w:tab/>
        <w:t>UE behaviour when configured with supplementary UL</w:t>
      </w:r>
      <w:bookmarkEnd w:id="123"/>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24"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9C5807" w:rsidRDefault="00CB7170" w:rsidP="00CB7170">
      <w:pPr>
        <w:rPr>
          <w:color w:val="FF0000"/>
          <w:lang w:eastAsia="zh-CN"/>
        </w:rPr>
      </w:pPr>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25" w:name="_Hlk39076521"/>
      <w:r>
        <w:rPr>
          <w:rFonts w:cs="v4.2.0"/>
        </w:rPr>
        <w:t>unless the Random Access Response reception is considered as successful, as defined in clause 5.1.4a in TS 38.321 [7]</w:t>
      </w:r>
      <w:bookmarkEnd w:id="125"/>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26"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126"/>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77777777" w:rsidR="000632D9" w:rsidRDefault="000632D9" w:rsidP="000632D9">
      <w:pPr>
        <w:rPr>
          <w:rFonts w:cs="v4.2.0"/>
          <w:lang w:eastAsia="zh-CN"/>
        </w:rPr>
      </w:pPr>
      <w:r>
        <w:rPr>
          <w:rFonts w:cs="v4.2.0"/>
        </w:rPr>
        <w:t xml:space="preserve">In association with the MsgA PRACH, </w:t>
      </w:r>
      <w:r>
        <w:rPr>
          <w:rFonts w:cs="v4.2.0"/>
          <w:lang w:eastAsia="zh-CN"/>
        </w:rPr>
        <w:t xml:space="preserve">if the UL CCA is successful, </w:t>
      </w:r>
      <w:r>
        <w:rPr>
          <w:rFonts w:cs="v4.2.0"/>
        </w:rPr>
        <w:t>the UE should have the capability to transmit MsgA PUSCH on the corresponding PUSCH occasion associated with a DMRS resource, which is mapped from the MsgA PRACH occasion, and preamble index as defined in clause 8.1A in TS 38.213 [3]</w:t>
      </w:r>
      <w:r>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77777777" w:rsidR="000632D9" w:rsidRDefault="000632D9" w:rsidP="000632D9">
      <w:pPr>
        <w:rPr>
          <w:rFonts w:cs="v4.2.0"/>
          <w:lang w:eastAsia="zh-CN"/>
        </w:rPr>
      </w:pPr>
      <w:r>
        <w:rPr>
          <w:rFonts w:cs="v4.2.0"/>
        </w:rPr>
        <w:t xml:space="preserve">In association with the MsgA PRACH, the UE should have the capability to transmit MsgA PUSCH, </w:t>
      </w:r>
      <w:r>
        <w:rPr>
          <w:rFonts w:cs="v4.2.0"/>
          <w:lang w:eastAsia="zh-CN"/>
        </w:rPr>
        <w:t xml:space="preserve">if the UL CCA is successful, </w:t>
      </w:r>
      <w:r>
        <w:rPr>
          <w:rFonts w:cs="v4.2.0"/>
        </w:rPr>
        <w:t>on the corresponding PUSCH occasion associated with a DMRS resource, which is mapped from the MsgA PRACH occasion, and preamble index as defined in clause 8.1A in TS 38.213 [3]</w:t>
      </w:r>
      <w:r>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132CEB9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perform</w:t>
      </w:r>
      <w:r>
        <w:rPr>
          <w:lang w:eastAsia="sv-SE"/>
        </w:rPr>
        <w:t xml:space="preserve">ing the </w:t>
      </w:r>
      <w:r w:rsidRPr="000F7CCA">
        <w:rPr>
          <w:lang w:eastAsia="sv-SE"/>
        </w:rPr>
        <w:t xml:space="preserve">random access </w:t>
      </w:r>
      <w:r w:rsidRPr="00B76C8E">
        <w:rPr>
          <w:lang w:eastAsia="sv-SE"/>
        </w:rPr>
        <w:t xml:space="preserve">procedure </w:t>
      </w:r>
      <w:r w:rsidRPr="009A2B20">
        <w:rPr>
          <w:lang w:eastAsia="sv-SE"/>
        </w:rPr>
        <w:t>defined in clause 5.</w:t>
      </w:r>
      <w:r>
        <w:rPr>
          <w:lang w:eastAsia="sv-SE"/>
        </w:rPr>
        <w:t xml:space="preserve">1 [7] </w:t>
      </w:r>
      <w:r w:rsidRPr="006857A3">
        <w:rPr>
          <w:lang w:eastAsia="sv-SE"/>
        </w:rPr>
        <w:t>applies</w:t>
      </w:r>
      <w:r>
        <w:rPr>
          <w:lang w:eastAsia="sv-SE"/>
        </w:rPr>
        <w:t>:</w:t>
      </w:r>
    </w:p>
    <w:p w14:paraId="3D559FF8" w14:textId="77777777" w:rsidR="000558CD" w:rsidRPr="00516447" w:rsidRDefault="000558CD" w:rsidP="000558CD">
      <w:pPr>
        <w:pStyle w:val="B10"/>
        <w:rPr>
          <w:rFonts w:cs="v4.2.0"/>
        </w:rPr>
      </w:pPr>
      <w:r>
        <w:rPr>
          <w:i/>
          <w:iCs/>
        </w:rPr>
        <w:t>-</w:t>
      </w:r>
      <w:r>
        <w:rPr>
          <w:i/>
          <w:iCs/>
        </w:rPr>
        <w:tab/>
      </w:r>
      <w:r w:rsidRPr="008C66FD">
        <w:rPr>
          <w:i/>
          <w:iCs/>
        </w:rPr>
        <w:t>rsrp-ThresholdSSB</w:t>
      </w:r>
      <w:r w:rsidRPr="005F511B">
        <w:rPr>
          <w:i/>
        </w:rPr>
        <w:t xml:space="preserve"> </w:t>
      </w:r>
      <w:r w:rsidRPr="006857A3">
        <w:rPr>
          <w:lang w:eastAsia="sv-SE"/>
        </w:rPr>
        <w:t xml:space="preserve">as the signaled value of </w:t>
      </w:r>
      <w:r w:rsidRPr="008C66FD">
        <w:rPr>
          <w:i/>
          <w:iCs/>
        </w:rPr>
        <w:t>rsrp-ThresholdSSB</w:t>
      </w:r>
      <w:r w:rsidRPr="005F511B">
        <w:rPr>
          <w:i/>
        </w:rPr>
        <w:t xml:space="preserve"> </w:t>
      </w:r>
      <w:r>
        <w:rPr>
          <w:lang w:eastAsia="sv-SE"/>
        </w:rPr>
        <w:t xml:space="preserve">[2] + </w:t>
      </w:r>
      <w:r w:rsidRPr="006857A3">
        <w:rPr>
          <w:lang w:eastAsia="sv-SE"/>
        </w:rPr>
        <w:t>1 dB.</w:t>
      </w:r>
    </w:p>
    <w:p w14:paraId="18E6D0D3" w14:textId="77777777" w:rsidR="000558CD" w:rsidRPr="00B05D46" w:rsidRDefault="000558CD" w:rsidP="000558CD">
      <w:pPr>
        <w:pStyle w:val="B10"/>
        <w:rPr>
          <w:rFonts w:cs="v4.2.0"/>
        </w:rPr>
      </w:pPr>
      <w:r>
        <w:rPr>
          <w:i/>
          <w:iCs/>
        </w:rPr>
        <w:t>-</w:t>
      </w:r>
      <w:r>
        <w:rPr>
          <w:i/>
          <w:iCs/>
        </w:rPr>
        <w:tab/>
      </w:r>
      <w:r w:rsidRPr="0026460F">
        <w:rPr>
          <w:i/>
          <w:iCs/>
        </w:rPr>
        <w:t xml:space="preserve">msgA-RSRP-ThresholdSSB </w:t>
      </w:r>
      <w:r w:rsidRPr="006857A3">
        <w:rPr>
          <w:lang w:eastAsia="sv-SE"/>
        </w:rPr>
        <w:t xml:space="preserve">as the signaled value of </w:t>
      </w:r>
      <w:r w:rsidRPr="0026460F">
        <w:rPr>
          <w:i/>
          <w:iCs/>
        </w:rPr>
        <w:t>msgA-RSRP-ThresholdSSB</w:t>
      </w:r>
      <w:r w:rsidRPr="005F511B">
        <w:rPr>
          <w:i/>
        </w:rPr>
        <w:t xml:space="preserve"> </w:t>
      </w:r>
      <w:r>
        <w:rPr>
          <w:lang w:eastAsia="sv-SE"/>
        </w:rPr>
        <w:t xml:space="preserve">[2] + </w:t>
      </w:r>
      <w:r w:rsidRPr="006857A3">
        <w:rPr>
          <w:lang w:eastAsia="sv-SE"/>
        </w:rPr>
        <w:t>1 dB.</w:t>
      </w:r>
    </w:p>
    <w:p w14:paraId="59A7BDE5" w14:textId="69E5FF6C" w:rsidR="000558CD" w:rsidRDefault="000558CD" w:rsidP="000558CD">
      <w:pPr>
        <w:pStyle w:val="B10"/>
        <w:rPr>
          <w:lang w:val="en-US" w:eastAsia="zh-CN"/>
        </w:rPr>
      </w:pPr>
      <w:r>
        <w:t>-</w:t>
      </w:r>
      <w:r>
        <w:tab/>
      </w:r>
      <w:r w:rsidRPr="007B44AB">
        <w:t>msgA-RSRP-Threshold</w:t>
      </w:r>
      <w:r w:rsidRPr="005F511B">
        <w:t xml:space="preserve"> </w:t>
      </w:r>
      <w:r w:rsidRPr="006857A3">
        <w:rPr>
          <w:lang w:eastAsia="sv-SE"/>
        </w:rPr>
        <w:t xml:space="preserve">as the signaled value of </w:t>
      </w:r>
      <w:r w:rsidRPr="007B44AB">
        <w:t>msgA-RSRP-Threshold</w:t>
      </w:r>
      <w:r w:rsidRPr="005F511B">
        <w:t xml:space="preserve"> </w:t>
      </w:r>
      <w:r>
        <w:rPr>
          <w:lang w:eastAsia="sv-SE"/>
        </w:rPr>
        <w:t xml:space="preserve">[2] + </w:t>
      </w:r>
      <w:r w:rsidRPr="006857A3">
        <w:rPr>
          <w:lang w:eastAsia="sv-SE"/>
        </w:rPr>
        <w:t>1 dB.</w:t>
      </w: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26"/>
        </w:numPr>
        <w:rPr>
          <w:lang w:val="en-US" w:eastAsia="zh-CN"/>
        </w:rPr>
      </w:pPr>
      <w:r w:rsidRPr="00895676">
        <w:rPr>
          <w:lang w:val="en-US" w:eastAsia="zh-CN"/>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2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24"/>
    </w:p>
    <w:p w14:paraId="56D85BA3" w14:textId="77777777" w:rsidR="00B4741B" w:rsidRPr="009C5807" w:rsidRDefault="00B4741B" w:rsidP="00B4741B">
      <w:pPr>
        <w:pStyle w:val="Heading4"/>
        <w:rPr>
          <w:lang w:val="en-US" w:eastAsia="zh-CN"/>
        </w:rPr>
      </w:pPr>
      <w:bookmarkStart w:id="127" w:name="_Toc5952587"/>
      <w:r w:rsidRPr="009C5807">
        <w:rPr>
          <w:lang w:val="en-US" w:eastAsia="zh-CN"/>
        </w:rPr>
        <w:t>6.2.3.1</w:t>
      </w:r>
      <w:r w:rsidRPr="009C5807">
        <w:rPr>
          <w:lang w:val="en-US" w:eastAsia="zh-CN"/>
        </w:rPr>
        <w:tab/>
        <w:t>Introduction</w:t>
      </w:r>
      <w:bookmarkEnd w:id="127"/>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128" w:name="_Toc5952588"/>
      <w:r w:rsidRPr="009C5807">
        <w:rPr>
          <w:lang w:val="en-US" w:eastAsia="zh-CN"/>
        </w:rPr>
        <w:t>6.2.3.2</w:t>
      </w:r>
      <w:r w:rsidRPr="009C5807">
        <w:rPr>
          <w:lang w:val="en-US" w:eastAsia="zh-CN"/>
        </w:rPr>
        <w:tab/>
        <w:t>Requirements</w:t>
      </w:r>
      <w:bookmarkEnd w:id="128"/>
    </w:p>
    <w:p w14:paraId="1F9EDEEE" w14:textId="77777777" w:rsidR="00B4741B" w:rsidRPr="009C5807" w:rsidRDefault="00B4741B" w:rsidP="00B4741B">
      <w:pPr>
        <w:pStyle w:val="Heading5"/>
        <w:rPr>
          <w:lang w:val="en-US" w:eastAsia="zh-CN"/>
        </w:rPr>
      </w:pPr>
      <w:bookmarkStart w:id="129" w:name="_Toc535475924"/>
      <w:bookmarkStart w:id="130" w:name="_Toc5952590"/>
      <w:r w:rsidRPr="009C5807">
        <w:rPr>
          <w:lang w:val="en-US" w:eastAsia="zh-CN"/>
        </w:rPr>
        <w:t>6.2.3.2.1</w:t>
      </w:r>
      <w:r w:rsidRPr="009C5807">
        <w:rPr>
          <w:lang w:val="en-US" w:eastAsia="zh-CN"/>
        </w:rPr>
        <w:tab/>
        <w:t>RRC connection release with redirection to NR</w:t>
      </w:r>
      <w:bookmarkEnd w:id="129"/>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777777" w:rsidR="00B4741B" w:rsidRPr="009C5807" w:rsidRDefault="00B4741B" w:rsidP="00B4741B">
      <w:pPr>
        <w:rPr>
          <w:lang w:eastAsia="ko-KR"/>
        </w:rPr>
      </w:pPr>
      <w:r w:rsidRPr="009C5807">
        <w:rPr>
          <w:lang w:eastAsia="ko-KR"/>
        </w:rPr>
        <w:t>The target NR cell shall be considered detetable when for each relevant SSB, the side conditions should be met that,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31"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0"/>
    <w:bookmarkEnd w:id="131"/>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77777777" w:rsidR="000C77DD" w:rsidRPr="008C128E" w:rsidRDefault="000C77DD" w:rsidP="000C77DD">
      <w:pPr>
        <w:rPr>
          <w:lang w:eastAsia="ko-KR"/>
        </w:rPr>
      </w:pPr>
      <w:r w:rsidRPr="008C128E">
        <w:rPr>
          <w:lang w:eastAsia="ko-KR"/>
        </w:rPr>
        <w:t>The target NR cell shall be considered detetable when for each relevant SSB, the side conditions should be met that,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32" w:name="_Hlk97718618"/>
      <w:r w:rsidR="005B40AA">
        <w:sym w:font="Symbol" w:char="F0B4"/>
      </w:r>
      <w:bookmarkEnd w:id="132"/>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2BB753E7" w:rsidR="00A750BE" w:rsidRPr="003F5145" w:rsidRDefault="00A750B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77777777" w:rsidR="00992E01" w:rsidRDefault="00992E01" w:rsidP="00992E01">
      <w:pPr>
        <w:rPr>
          <w:rFonts w:cs="v4.2.0"/>
        </w:rPr>
      </w:pPr>
      <w:r w:rsidRPr="009C5807">
        <w:t xml:space="preserve">The requirements in clause </w:t>
      </w:r>
      <w:r w:rsidRPr="009C5807">
        <w:rPr>
          <w:lang w:val="en-US" w:eastAsia="zh-CN"/>
        </w:rPr>
        <w:t>6.2.3.2.1</w:t>
      </w:r>
      <w:r w:rsidRPr="00D42959">
        <w:t xml:space="preserve"> </w:t>
      </w:r>
      <w:r w:rsidRPr="009C5807">
        <w:t>shall apply</w:t>
      </w:r>
      <w:r w:rsidRPr="000D39D7">
        <w:rPr>
          <w:rFonts w:cs="v4.2.0"/>
        </w:rPr>
        <w:t xml:space="preserve"> </w:t>
      </w:r>
      <w:r>
        <w:rPr>
          <w:rFonts w:cs="v4.2.0"/>
        </w:rPr>
        <w:t>when RedCap UE is capable of 2 Rx. When UE is</w:t>
      </w:r>
      <w:r w:rsidRPr="00986AF0">
        <w:rPr>
          <w:lang w:eastAsia="zh-CN"/>
        </w:rPr>
        <w:t xml:space="preserve"> </w:t>
      </w:r>
      <w:r>
        <w:rPr>
          <w:lang w:eastAsia="zh-CN"/>
        </w:rPr>
        <w:t>only required to support 1 Rx antenna</w:t>
      </w:r>
      <w:r>
        <w:rPr>
          <w:rFonts w:cs="v4.2.0"/>
        </w:rPr>
        <w:t xml:space="preserve">, the requirements </w:t>
      </w:r>
      <w:r w:rsidRPr="00691C10">
        <w:rPr>
          <w:rFonts w:cs="v4.2.0"/>
        </w:rPr>
        <w:t xml:space="preserve">defined in </w:t>
      </w:r>
      <w:r w:rsidRPr="009C5807">
        <w:t xml:space="preserve">clause </w:t>
      </w:r>
      <w:r w:rsidRPr="009C5807">
        <w:rPr>
          <w:lang w:val="en-US" w:eastAsia="zh-CN"/>
        </w:rPr>
        <w:t>6.2.3.2.1</w:t>
      </w:r>
      <w:r w:rsidRPr="00D42959">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306F95A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43CD15F6"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5521122E" w14:textId="77777777" w:rsidR="00064C2A" w:rsidRPr="009C5807" w:rsidRDefault="00064C2A" w:rsidP="00064C2A">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70C35EE0" w14:textId="77777777" w:rsidR="00064C2A" w:rsidRPr="009C5807" w:rsidRDefault="00064C2A" w:rsidP="00064C2A">
      <w:pPr>
        <w:rPr>
          <w:rFonts w:cs="v4.2.0"/>
          <w:lang w:eastAsia="zh-CN"/>
        </w:rPr>
      </w:pPr>
      <w:r w:rsidRPr="009C5807">
        <w:rPr>
          <w:rFonts w:cs="v4.2.0"/>
          <w:lang w:eastAsia="zh-CN"/>
        </w:rPr>
        <w:t>The requirements in this clause apply for UE in SA operation mode or any MR-DC operation mode.</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9C5807" w:rsidRDefault="00064C2A" w:rsidP="00064C2A">
      <w:pPr>
        <w:rPr>
          <w:color w:val="FF0000"/>
          <w:lang w:eastAsia="zh-CN"/>
        </w:rPr>
      </w:pPr>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77777777" w:rsidR="00064C2A" w:rsidRPr="009C5807" w:rsidRDefault="00064C2A" w:rsidP="00064C2A">
      <w:pPr>
        <w:rPr>
          <w:lang w:eastAsia="ko-KR"/>
        </w:rPr>
      </w:pPr>
      <w:r w:rsidRPr="009C5807">
        <w:rPr>
          <w:lang w:eastAsia="ko-KR"/>
        </w:rPr>
        <w:t>The target NR cell shall be considered detetable when for each relevant SSB, the side conditions should be met that,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2B06C3FE"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 </w:t>
      </w:r>
      <w:r w:rsidR="00064C2A" w:rsidRPr="006C4DD4">
        <w:t xml:space="preserve">If </w:t>
      </w:r>
      <w:r w:rsidR="00064C2A">
        <w:t>the</w:t>
      </w:r>
      <w:r w:rsidR="00064C2A" w:rsidRPr="006C4DD4">
        <w:t xml:space="preserve"> measObjectNRs</w:t>
      </w:r>
      <w:r w:rsidR="00064C2A">
        <w:t xml:space="preserve"> </w:t>
      </w:r>
      <w:r w:rsidR="00064C2A" w:rsidRPr="00B910B8">
        <w:t>having the same SSB frequency and subcarrier spacing</w:t>
      </w:r>
      <w:r w:rsidR="00064C2A" w:rsidRPr="006C4DD4">
        <w:t xml:space="preserve"> configured by MN and SN have different SMTC, T</w:t>
      </w:r>
      <w:r w:rsidR="00064C2A" w:rsidRPr="00301B77">
        <w:rPr>
          <w:vertAlign w:val="subscript"/>
        </w:rPr>
        <w:t>rs</w:t>
      </w:r>
      <w:r w:rsidR="00064C2A" w:rsidRPr="006C4DD4">
        <w:t xml:space="preserve"> is the periodicity of one of the SMTC which is up to UE implementation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lang w:eastAsia="zh-CN"/>
        </w:rPr>
      </w:pPr>
    </w:p>
    <w:p w14:paraId="756603ED" w14:textId="77777777" w:rsidR="00936A12" w:rsidRPr="009C5807" w:rsidRDefault="00936A12" w:rsidP="0062703B">
      <w:pPr>
        <w:pStyle w:val="Heading1"/>
      </w:pPr>
      <w:r w:rsidRPr="009C5807">
        <w:t>7</w:t>
      </w:r>
      <w:r w:rsidRPr="009C5807">
        <w:tab/>
        <w:t>Timing</w:t>
      </w:r>
      <w:bookmarkEnd w:id="78"/>
    </w:p>
    <w:p w14:paraId="23A76306" w14:textId="77777777" w:rsidR="00F15152" w:rsidRPr="009C5807" w:rsidRDefault="00F15152" w:rsidP="00F15152">
      <w:pPr>
        <w:pStyle w:val="Heading2"/>
      </w:pPr>
      <w:bookmarkStart w:id="133" w:name="_Toc535475927"/>
      <w:bookmarkStart w:id="134" w:name="_Toc5952595"/>
      <w:r w:rsidRPr="009C5807">
        <w:t>7.1</w:t>
      </w:r>
      <w:r w:rsidRPr="009C5807">
        <w:tab/>
        <w:t>UE transmit timing</w:t>
      </w:r>
      <w:bookmarkEnd w:id="133"/>
    </w:p>
    <w:p w14:paraId="678EA2F0" w14:textId="77777777" w:rsidR="00F15152" w:rsidRPr="009C5807" w:rsidRDefault="00F15152" w:rsidP="00F15152">
      <w:pPr>
        <w:pStyle w:val="Heading3"/>
      </w:pPr>
      <w:bookmarkStart w:id="135" w:name="_Toc535475928"/>
      <w:r w:rsidRPr="009C5807">
        <w:t>7.1.1</w:t>
      </w:r>
      <w:r w:rsidRPr="009C5807">
        <w:tab/>
        <w:t>Introduction</w:t>
      </w:r>
      <w:bookmarkEnd w:id="135"/>
    </w:p>
    <w:p w14:paraId="0C32378C" w14:textId="77777777" w:rsidR="00AD748B" w:rsidRDefault="00AD748B" w:rsidP="00AD748B">
      <w:pPr>
        <w:rPr>
          <w:rFonts w:cs="v4.2.0"/>
        </w:rPr>
      </w:pPr>
      <w:bookmarkStart w:id="136"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7" type="#_x0000_t75" style="width:87pt;height:11pt" o:ole="">
            <v:imagedata r:id="rId17" o:title=""/>
          </v:shape>
          <o:OLEObject Type="Embed" ProgID="Equation.3" ShapeID="_x0000_i1027" DrawAspect="Content" ObjectID="_1742352507" r:id="rId18"/>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36"/>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77777777"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77777777"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77777777"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77777777"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77777777"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77777777" w:rsidR="00F15152" w:rsidRPr="009C5807" w:rsidRDefault="00F15152" w:rsidP="00F15152">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77777777"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77777777"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6B0D10FE"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7E2A4B77" w14:textId="3C4C3627" w:rsidR="0087482D" w:rsidRPr="00BD0440" w:rsidRDefault="0087482D" w:rsidP="0087482D">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379E0081" w14:textId="77777777" w:rsidR="0087482D" w:rsidRPr="00BD0440" w:rsidRDefault="0087482D" w:rsidP="0087482D">
      <w:pPr>
        <w:pStyle w:val="B10"/>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88DB51C" w14:textId="1A0277EC" w:rsidR="008E4489" w:rsidRDefault="0087482D" w:rsidP="0087482D">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8" type="#_x0000_t75" style="width:87pt;height:11pt" o:ole="">
            <v:imagedata r:id="rId17" o:title=""/>
          </v:shape>
          <o:OLEObject Type="Embed" ProgID="Equation.3" ShapeID="_x0000_i1028" DrawAspect="Content" ObjectID="_1742352508" r:id="rId22"/>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52BC29D5"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0F143A" w:rsidRPr="000F143A">
        <w:rPr>
          <w:rFonts w:cs="v4.2.0"/>
        </w:rPr>
        <w:t xml:space="preserve"> </w:t>
      </w:r>
      <w:r w:rsidR="000F143A">
        <w:rPr>
          <w:rFonts w:cs="v4.2.0"/>
        </w:rPr>
        <w:t xml:space="preserve">and the UE has a validity time running for </w:t>
      </w:r>
      <w:r w:rsidR="000F143A" w:rsidRPr="00F33C74">
        <w:rPr>
          <w:rFonts w:cs="v4.2.0"/>
          <w:i/>
        </w:rPr>
        <w:t>N</w:t>
      </w:r>
      <w:r w:rsidR="000F143A" w:rsidRPr="00F33C74">
        <w:rPr>
          <w:rFonts w:cs="v4.2.0"/>
          <w:vertAlign w:val="subscript"/>
        </w:rPr>
        <w:t>TA,common</w:t>
      </w:r>
      <w:r w:rsidR="000F143A" w:rsidRPr="00F33C74">
        <w:rPr>
          <w:i/>
        </w:rPr>
        <w:t xml:space="preserve"> </w:t>
      </w:r>
      <w:r w:rsidR="000F143A">
        <w:rPr>
          <w:rFonts w:cs="v4.2.0"/>
          <w:i/>
        </w:rPr>
        <w:t xml:space="preserve"> </w:t>
      </w:r>
      <w:r w:rsidR="000F143A">
        <w:rPr>
          <w:rFonts w:cs="v4.2.0"/>
          <w:iCs/>
        </w:rPr>
        <w:t xml:space="preserve">and  </w:t>
      </w:r>
      <w:r w:rsidR="000F143A" w:rsidRPr="00F33C74">
        <w:rPr>
          <w:rFonts w:cs="v4.2.0"/>
          <w:i/>
        </w:rPr>
        <w:t>N</w:t>
      </w:r>
      <w:r w:rsidR="000F143A" w:rsidRPr="00F33C74">
        <w:rPr>
          <w:rFonts w:cs="v4.2.0"/>
          <w:vertAlign w:val="subscript"/>
        </w:rPr>
        <w:t>TA,UE-specific</w:t>
      </w:r>
      <w:r w:rsidR="000F143A" w:rsidRPr="00C43797">
        <w:rPr>
          <w:rFonts w:eastAsia="SimSun"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1AB8BA54" w14:textId="5B6247B8" w:rsidR="00092D8F" w:rsidRPr="005B4D4F" w:rsidRDefault="00B1007D" w:rsidP="00092D8F">
      <w:pPr>
        <w:rPr>
          <w:rFonts w:eastAsia="SimSun" w:cs="v4.2.0"/>
          <w:lang w:eastAsia="zh-CN"/>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w:t>
      </w:r>
      <w:r>
        <w:rPr>
          <w:rFonts w:eastAsia="SimSun" w:cs="v4.2.0" w:hint="eastAsia"/>
          <w:lang w:eastAsia="zh-CN"/>
        </w:rPr>
        <w:t xml:space="preserve"> </w:t>
      </w:r>
      <w:r w:rsidRPr="005B4D4F">
        <w:rPr>
          <w:rFonts w:eastAsia="SimSun" w:cs="v4.2.0"/>
        </w:rPr>
        <w:t xml:space="preserve">adjust its timing to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34"/>
    </w:p>
    <w:p w14:paraId="76FA79FD" w14:textId="77777777" w:rsidR="008F1319" w:rsidRPr="009C5807" w:rsidRDefault="008F1319" w:rsidP="008F1319">
      <w:pPr>
        <w:pStyle w:val="Heading3"/>
      </w:pPr>
      <w:bookmarkStart w:id="137" w:name="_Toc5952596"/>
      <w:r w:rsidRPr="009C5807">
        <w:t>7.2.1</w:t>
      </w:r>
      <w:r w:rsidRPr="009C5807">
        <w:tab/>
        <w:t>Introduction</w:t>
      </w:r>
      <w:bookmarkEnd w:id="137"/>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38" w:name="_Toc5952597"/>
      <w:r w:rsidRPr="009C5807">
        <w:t>7.2.2</w:t>
      </w:r>
      <w:r w:rsidRPr="009C5807">
        <w:tab/>
        <w:t>Requirements</w:t>
      </w:r>
      <w:bookmarkEnd w:id="138"/>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39" w:name="_Toc535475933"/>
      <w:bookmarkStart w:id="140"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7DBCB81B"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39"/>
    </w:p>
    <w:p w14:paraId="73FD3D27" w14:textId="77777777" w:rsidR="00A549F6" w:rsidRPr="009C5807" w:rsidRDefault="00A549F6" w:rsidP="00A549F6">
      <w:pPr>
        <w:pStyle w:val="Heading3"/>
      </w:pPr>
      <w:bookmarkStart w:id="141" w:name="_Toc535475934"/>
      <w:r w:rsidRPr="009C5807">
        <w:t>7.3.1</w:t>
      </w:r>
      <w:r w:rsidRPr="009C5807">
        <w:tab/>
        <w:t>Introduction</w:t>
      </w:r>
      <w:bookmarkEnd w:id="141"/>
    </w:p>
    <w:p w14:paraId="62EEDD7D" w14:textId="1610A282" w:rsidR="0057627A" w:rsidRPr="009C5807" w:rsidRDefault="0057627A" w:rsidP="0057627A">
      <w:bookmarkStart w:id="142"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42"/>
    </w:p>
    <w:p w14:paraId="4D43CD36" w14:textId="77777777" w:rsidR="00A549F6" w:rsidRPr="009C5807" w:rsidRDefault="00A549F6" w:rsidP="00A549F6">
      <w:pPr>
        <w:pStyle w:val="Heading4"/>
      </w:pPr>
      <w:bookmarkStart w:id="143" w:name="_Toc535475936"/>
      <w:r w:rsidRPr="009C5807">
        <w:t>7.3.2.1</w:t>
      </w:r>
      <w:r w:rsidRPr="009C5807">
        <w:tab/>
        <w:t>Timing Advance adjustment delay</w:t>
      </w:r>
      <w:bookmarkEnd w:id="143"/>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44" w:name="_Toc535475937"/>
      <w:r w:rsidRPr="009C5807">
        <w:t>7.3.2.2</w:t>
      </w:r>
      <w:r w:rsidRPr="009C5807">
        <w:tab/>
        <w:t>Timing Advance adjustment accuracy</w:t>
      </w:r>
      <w:bookmarkEnd w:id="144"/>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6F4FDCD8"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6B66ECBA" w:rsidR="00234814" w:rsidRPr="009C5807" w:rsidRDefault="000F143A" w:rsidP="00234814">
      <w:r w:rsidRPr="009C5807">
        <w:t xml:space="preserve">UE shall adjust the timing of its uplink transmission timing </w:t>
      </w:r>
      <w:r>
        <w:t xml:space="preserve">from the beginning of uplink </w:t>
      </w:r>
      <w:r w:rsidRPr="009C5807">
        <w:t xml:space="preserve">at 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0372FE10"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38DDC01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77777777" w:rsidR="00234814" w:rsidRDefault="00234814" w:rsidP="00234814">
      <w:pPr>
        <w:pStyle w:val="NO"/>
        <w:rPr>
          <w:i/>
          <w:iCs/>
        </w:rPr>
      </w:pPr>
      <w:r w:rsidRPr="001E2195">
        <w:rPr>
          <w:i/>
          <w:iCs/>
        </w:rPr>
        <w:t>Editor’s Note: it would be further clairified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0"/>
    </w:p>
    <w:p w14:paraId="75660499" w14:textId="77777777" w:rsidR="0056154D" w:rsidRPr="009C5807" w:rsidRDefault="0056154D" w:rsidP="00852AE5">
      <w:pPr>
        <w:pStyle w:val="Heading3"/>
      </w:pPr>
      <w:bookmarkStart w:id="145" w:name="_Toc5952604"/>
      <w:r w:rsidRPr="009C5807">
        <w:t>7.</w:t>
      </w:r>
      <w:r w:rsidRPr="009C5807">
        <w:rPr>
          <w:lang w:eastAsia="zh-CN"/>
        </w:rPr>
        <w:t>4</w:t>
      </w:r>
      <w:r w:rsidRPr="009C5807">
        <w:t>.1</w:t>
      </w:r>
      <w:r w:rsidRPr="009C5807">
        <w:tab/>
        <w:t>Definition</w:t>
      </w:r>
      <w:bookmarkEnd w:id="145"/>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46" w:name="_Toc5952605"/>
      <w:r w:rsidRPr="009C5807">
        <w:t>7.</w:t>
      </w:r>
      <w:r w:rsidRPr="009C5807">
        <w:rPr>
          <w:lang w:eastAsia="zh-CN"/>
        </w:rPr>
        <w:t>4</w:t>
      </w:r>
      <w:r w:rsidRPr="009C5807">
        <w:t>.2</w:t>
      </w:r>
      <w:r w:rsidRPr="009C5807">
        <w:tab/>
        <w:t>Minimum requirements</w:t>
      </w:r>
      <w:bookmarkEnd w:id="146"/>
    </w:p>
    <w:p w14:paraId="5096C27E" w14:textId="77777777" w:rsidR="00D6042B" w:rsidRDefault="00D6042B" w:rsidP="00D6042B">
      <w:pPr>
        <w:rPr>
          <w:rFonts w:cs="v4.2.0"/>
        </w:rPr>
      </w:pPr>
      <w:bookmarkStart w:id="147"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pPr>
        <w:rPr>
          <w:lang w:eastAsia="en-US"/>
        </w:rPr>
      </w:pPr>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77777777" w:rsidR="00FF0D54" w:rsidRPr="009C5807" w:rsidRDefault="00FF0D54" w:rsidP="00FF0D54">
      <w:pPr>
        <w:rPr>
          <w:rFonts w:cs="v4.2.0"/>
          <w:lang w:eastAsia="zh-CN"/>
        </w:rPr>
      </w:pPr>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22356432" w14:textId="707C166B" w:rsidR="00877F17" w:rsidRPr="009C5807" w:rsidRDefault="00286203"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77777777" w:rsidR="0057627A" w:rsidRPr="009C5807" w:rsidRDefault="0057627A" w:rsidP="0057627A">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7602BEB1" w14:textId="77777777" w:rsidR="00877F17" w:rsidRPr="009C580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964D9CD" w14:textId="77777777" w:rsidR="00877F17" w:rsidRPr="009C5807" w:rsidRDefault="00877F17" w:rsidP="00877F17"/>
    <w:p w14:paraId="0D046870" w14:textId="77777777" w:rsidR="00877F17" w:rsidRPr="009C5807" w:rsidRDefault="00877F17" w:rsidP="00877F17">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48" w:name="_Toc5952622"/>
      <w:bookmarkStart w:id="149" w:name="_Toc5952624"/>
      <w:bookmarkEnd w:id="147"/>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0" w:name="_Toc5952621"/>
      <w:r w:rsidRPr="009C5807">
        <w:t>7.</w:t>
      </w:r>
      <w:r w:rsidRPr="009C5807">
        <w:rPr>
          <w:lang w:eastAsia="zh-CN"/>
        </w:rPr>
        <w:t>7</w:t>
      </w:r>
      <w:r w:rsidRPr="009C5807">
        <w:t>.1</w:t>
      </w:r>
      <w:r w:rsidRPr="009C5807">
        <w:tab/>
        <w:t>Minimum requirements</w:t>
      </w:r>
      <w:bookmarkEnd w:id="150"/>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6F6A96B" w14:textId="6AC67500" w:rsidR="00210226" w:rsidRDefault="00210226" w:rsidP="00210226">
      <w:pPr>
        <w:pStyle w:val="Heading2"/>
      </w:pPr>
      <w:r w:rsidRPr="009C5807">
        <w:t>7.8</w:t>
      </w:r>
      <w:r w:rsidRPr="009C5807">
        <w:tab/>
        <w:t>Void</w:t>
      </w:r>
      <w:bookmarkEnd w:id="148"/>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6AC8075F" w:rsidR="00971C0B" w:rsidRDefault="003F1AFB"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rsidRPr="006C4EB9">
        <w:t>carrier</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carrier </w:t>
      </w:r>
      <w:r w:rsidRPr="00122E10">
        <w:t>are the same. The reference cell is the serving cell which is used for SSB indexes derivation.</w:t>
      </w:r>
    </w:p>
    <w:bookmarkEnd w:id="2"/>
    <w:bookmarkEnd w:id="149"/>
    <w:p w14:paraId="16CFAA0C" w14:textId="77777777" w:rsidR="004A68D4" w:rsidRDefault="004A68D4" w:rsidP="00971C0B"/>
    <w:sectPr w:rsidR="004A68D4" w:rsidSect="00DD41E3">
      <w:headerReference w:type="default" r:id="rId23"/>
      <w:footerReference w:type="default" r:id="rId24"/>
      <w:footnotePr>
        <w:numRestart w:val="eachSect"/>
      </w:footnotePr>
      <w:pgSz w:w="11907" w:h="16840" w:code="9"/>
      <w:pgMar w:top="1418" w:right="1134" w:bottom="1134" w:left="1134" w:header="851" w:footer="340" w:gutter="0"/>
      <w:pgNumType w:start="8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C05FB" w14:textId="77777777" w:rsidR="00DE2AA0" w:rsidRDefault="00DE2AA0">
      <w:r>
        <w:separator/>
      </w:r>
    </w:p>
  </w:endnote>
  <w:endnote w:type="continuationSeparator" w:id="0">
    <w:p w14:paraId="2EF91F05" w14:textId="77777777" w:rsidR="00DE2AA0" w:rsidRDefault="00DE2AA0">
      <w:r>
        <w:continuationSeparator/>
      </w:r>
    </w:p>
  </w:endnote>
  <w:endnote w:type="continuationNotice" w:id="1">
    <w:p w14:paraId="6193D2D9" w14:textId="77777777" w:rsidR="00DE2AA0" w:rsidRDefault="00DE2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71093" w14:textId="77777777" w:rsidR="00DE2AA0" w:rsidRDefault="00DE2AA0">
      <w:r>
        <w:separator/>
      </w:r>
    </w:p>
  </w:footnote>
  <w:footnote w:type="continuationSeparator" w:id="0">
    <w:p w14:paraId="44637FE6" w14:textId="77777777" w:rsidR="00DE2AA0" w:rsidRDefault="00DE2AA0">
      <w:r>
        <w:continuationSeparator/>
      </w:r>
    </w:p>
  </w:footnote>
  <w:footnote w:type="continuationNotice" w:id="1">
    <w:p w14:paraId="6BA99C0A" w14:textId="77777777" w:rsidR="00DE2AA0" w:rsidRDefault="00DE2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14332E62"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797F43">
      <w:rPr>
        <w:rFonts w:ascii="Arial" w:hAnsi="Arial" w:cs="Arial"/>
        <w:b/>
        <w:sz w:val="18"/>
        <w:szCs w:val="18"/>
        <w:lang w:val="sv-FI"/>
      </w:rPr>
      <w:t>1</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2"/>
  </w:num>
  <w:num w:numId="4" w16cid:durableId="210846930">
    <w:abstractNumId w:val="24"/>
  </w:num>
  <w:num w:numId="5" w16cid:durableId="646712585">
    <w:abstractNumId w:val="2"/>
  </w:num>
  <w:num w:numId="6" w16cid:durableId="1241255594">
    <w:abstractNumId w:val="26"/>
  </w:num>
  <w:num w:numId="7" w16cid:durableId="154761270">
    <w:abstractNumId w:val="9"/>
  </w:num>
  <w:num w:numId="8" w16cid:durableId="2092847897">
    <w:abstractNumId w:val="44"/>
  </w:num>
  <w:num w:numId="9" w16cid:durableId="7561760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7"/>
  </w:num>
  <w:num w:numId="12" w16cid:durableId="544950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30"/>
  </w:num>
  <w:num w:numId="16" w16cid:durableId="564069495">
    <w:abstractNumId w:val="20"/>
  </w:num>
  <w:num w:numId="17" w16cid:durableId="297690609">
    <w:abstractNumId w:val="3"/>
  </w:num>
  <w:num w:numId="18" w16cid:durableId="1608654113">
    <w:abstractNumId w:val="6"/>
  </w:num>
  <w:num w:numId="19" w16cid:durableId="2090417916">
    <w:abstractNumId w:val="19"/>
  </w:num>
  <w:num w:numId="20" w16cid:durableId="1856268884">
    <w:abstractNumId w:val="13"/>
  </w:num>
  <w:num w:numId="21" w16cid:durableId="1768622827">
    <w:abstractNumId w:val="33"/>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7"/>
  </w:num>
  <w:num w:numId="26" w16cid:durableId="866871656">
    <w:abstractNumId w:val="10"/>
  </w:num>
  <w:num w:numId="27" w16cid:durableId="41442314">
    <w:abstractNumId w:val="8"/>
  </w:num>
  <w:num w:numId="28" w16cid:durableId="74860155">
    <w:abstractNumId w:val="46"/>
  </w:num>
  <w:num w:numId="29" w16cid:durableId="199366584">
    <w:abstractNumId w:val="14"/>
  </w:num>
  <w:num w:numId="30" w16cid:durableId="2091847836">
    <w:abstractNumId w:val="47"/>
  </w:num>
  <w:num w:numId="31" w16cid:durableId="1253590550">
    <w:abstractNumId w:val="23"/>
  </w:num>
  <w:num w:numId="32" w16cid:durableId="297296044">
    <w:abstractNumId w:val="31"/>
  </w:num>
  <w:num w:numId="33" w16cid:durableId="70735370">
    <w:abstractNumId w:val="21"/>
  </w:num>
  <w:num w:numId="34" w16cid:durableId="2127574216">
    <w:abstractNumId w:val="12"/>
  </w:num>
  <w:num w:numId="35" w16cid:durableId="1379931616">
    <w:abstractNumId w:val="18"/>
  </w:num>
  <w:num w:numId="36" w16cid:durableId="858661365">
    <w:abstractNumId w:val="11"/>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9"/>
  </w:num>
  <w:num w:numId="40" w16cid:durableId="1362896862">
    <w:abstractNumId w:val="15"/>
  </w:num>
  <w:num w:numId="41" w16cid:durableId="409350484">
    <w:abstractNumId w:val="34"/>
  </w:num>
  <w:num w:numId="42" w16cid:durableId="276759899">
    <w:abstractNumId w:val="36"/>
  </w:num>
  <w:num w:numId="43" w16cid:durableId="1926956164">
    <w:abstractNumId w:val="28"/>
  </w:num>
  <w:num w:numId="44" w16cid:durableId="596475721">
    <w:abstractNumId w:val="45"/>
  </w:num>
  <w:num w:numId="45" w16cid:durableId="1058700405">
    <w:abstractNumId w:val="16"/>
  </w:num>
  <w:num w:numId="46" w16cid:durableId="1492058435">
    <w:abstractNumId w:val="25"/>
  </w:num>
  <w:num w:numId="47" w16cid:durableId="86851697">
    <w:abstractNumId w:val="32"/>
  </w:num>
  <w:num w:numId="48" w16cid:durableId="2119324119">
    <w:abstractNumId w:val="17"/>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717661896">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E52"/>
    <w:rsid w:val="0003560D"/>
    <w:rsid w:val="0003622A"/>
    <w:rsid w:val="000363F9"/>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4F40"/>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82E"/>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24FB"/>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BE2"/>
    <w:rsid w:val="001A3C0B"/>
    <w:rsid w:val="001A3DE2"/>
    <w:rsid w:val="001A5097"/>
    <w:rsid w:val="001A5C50"/>
    <w:rsid w:val="001A5DD9"/>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A0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7C5"/>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1E16"/>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CD0"/>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9B3"/>
    <w:rsid w:val="004170C7"/>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68D4"/>
    <w:rsid w:val="004A75CC"/>
    <w:rsid w:val="004B0424"/>
    <w:rsid w:val="004B0A51"/>
    <w:rsid w:val="004B0D5E"/>
    <w:rsid w:val="004B1356"/>
    <w:rsid w:val="004B16E7"/>
    <w:rsid w:val="004B19C9"/>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AE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620"/>
    <w:rsid w:val="0069171F"/>
    <w:rsid w:val="00691898"/>
    <w:rsid w:val="00691B01"/>
    <w:rsid w:val="00691DD1"/>
    <w:rsid w:val="00691E57"/>
    <w:rsid w:val="006933FB"/>
    <w:rsid w:val="006934CA"/>
    <w:rsid w:val="00693863"/>
    <w:rsid w:val="00693BAE"/>
    <w:rsid w:val="0069438F"/>
    <w:rsid w:val="00694772"/>
    <w:rsid w:val="00694F71"/>
    <w:rsid w:val="006956D8"/>
    <w:rsid w:val="00695835"/>
    <w:rsid w:val="00695C39"/>
    <w:rsid w:val="00696CC0"/>
    <w:rsid w:val="00696FC5"/>
    <w:rsid w:val="006971F0"/>
    <w:rsid w:val="00697992"/>
    <w:rsid w:val="00697E44"/>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0B16"/>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5E1E"/>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01F"/>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482D"/>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150"/>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ABC"/>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2DC6"/>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697"/>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655"/>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56"/>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E7"/>
    <w:rsid w:val="00B10FA0"/>
    <w:rsid w:val="00B11444"/>
    <w:rsid w:val="00B11767"/>
    <w:rsid w:val="00B11A61"/>
    <w:rsid w:val="00B11C0A"/>
    <w:rsid w:val="00B1262D"/>
    <w:rsid w:val="00B12A7F"/>
    <w:rsid w:val="00B13DDE"/>
    <w:rsid w:val="00B13F1A"/>
    <w:rsid w:val="00B14BB6"/>
    <w:rsid w:val="00B14E26"/>
    <w:rsid w:val="00B15449"/>
    <w:rsid w:val="00B1551F"/>
    <w:rsid w:val="00B15AC1"/>
    <w:rsid w:val="00B15E34"/>
    <w:rsid w:val="00B16091"/>
    <w:rsid w:val="00B16A08"/>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092"/>
    <w:rsid w:val="00B6214D"/>
    <w:rsid w:val="00B64AB3"/>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99D"/>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5FE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06B"/>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779"/>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F72"/>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2AA0"/>
    <w:rsid w:val="00DE2AEA"/>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A0C"/>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3F9C"/>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4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72CE"/>
    <w:rsid w:val="00FA786C"/>
    <w:rsid w:val="00FB09C0"/>
    <w:rsid w:val="00FB0AB3"/>
    <w:rsid w:val="00FB1FC6"/>
    <w:rsid w:val="00FB3A3E"/>
    <w:rsid w:val="00FB43C6"/>
    <w:rsid w:val="00FB48DD"/>
    <w:rsid w:val="00FB51F0"/>
    <w:rsid w:val="00FB5AFE"/>
    <w:rsid w:val="00FB620F"/>
    <w:rsid w:val="00FB725D"/>
    <w:rsid w:val="00FB771C"/>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E52"/>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34E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34E5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34E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34E5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34E52"/>
    <w:pPr>
      <w:ind w:left="1701" w:hanging="1701"/>
      <w:outlineLvl w:val="4"/>
    </w:pPr>
    <w:rPr>
      <w:sz w:val="22"/>
    </w:rPr>
  </w:style>
  <w:style w:type="paragraph" w:styleId="Heading6">
    <w:name w:val="heading 6"/>
    <w:aliases w:val="T1,Header 6"/>
    <w:basedOn w:val="H6"/>
    <w:next w:val="Normal"/>
    <w:link w:val="Heading6Char"/>
    <w:qFormat/>
    <w:rsid w:val="00034E52"/>
    <w:pPr>
      <w:outlineLvl w:val="5"/>
    </w:pPr>
  </w:style>
  <w:style w:type="paragraph" w:styleId="Heading7">
    <w:name w:val="heading 7"/>
    <w:aliases w:val="L7,Header 7"/>
    <w:basedOn w:val="H6"/>
    <w:next w:val="Normal"/>
    <w:link w:val="Heading7Char"/>
    <w:qFormat/>
    <w:rsid w:val="00034E52"/>
    <w:pPr>
      <w:outlineLvl w:val="6"/>
    </w:pPr>
  </w:style>
  <w:style w:type="paragraph" w:styleId="Heading8">
    <w:name w:val="heading 8"/>
    <w:basedOn w:val="Heading1"/>
    <w:next w:val="Normal"/>
    <w:link w:val="Heading8Char"/>
    <w:qFormat/>
    <w:rsid w:val="00034E52"/>
    <w:pPr>
      <w:ind w:left="0" w:firstLine="0"/>
      <w:outlineLvl w:val="7"/>
    </w:pPr>
  </w:style>
  <w:style w:type="paragraph" w:styleId="Heading9">
    <w:name w:val="heading 9"/>
    <w:aliases w:val="Figure Heading,FH"/>
    <w:basedOn w:val="Heading8"/>
    <w:next w:val="Normal"/>
    <w:link w:val="Heading9Char"/>
    <w:qFormat/>
    <w:rsid w:val="00034E52"/>
    <w:pPr>
      <w:outlineLvl w:val="8"/>
    </w:pPr>
  </w:style>
  <w:style w:type="character" w:default="1" w:styleId="DefaultParagraphFont">
    <w:name w:val="Default Paragraph Font"/>
    <w:semiHidden/>
    <w:rsid w:val="00034E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4E5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34E52"/>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34E52"/>
    <w:pPr>
      <w:ind w:left="1418" w:hanging="1418"/>
    </w:pPr>
  </w:style>
  <w:style w:type="paragraph" w:styleId="TOC8">
    <w:name w:val="toc 8"/>
    <w:basedOn w:val="TOC1"/>
    <w:rsid w:val="00034E52"/>
    <w:pPr>
      <w:spacing w:before="180"/>
      <w:ind w:left="2693" w:hanging="2693"/>
    </w:pPr>
    <w:rPr>
      <w:b/>
    </w:rPr>
  </w:style>
  <w:style w:type="paragraph" w:styleId="TOC1">
    <w:name w:val="toc 1"/>
    <w:rsid w:val="00034E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34E52"/>
    <w:pPr>
      <w:keepLines/>
      <w:tabs>
        <w:tab w:val="center" w:pos="4536"/>
        <w:tab w:val="right" w:pos="9072"/>
      </w:tabs>
    </w:pPr>
    <w:rPr>
      <w:noProof/>
    </w:rPr>
  </w:style>
  <w:style w:type="character" w:customStyle="1" w:styleId="ZGSM">
    <w:name w:val="ZGSM"/>
    <w:rsid w:val="00034E5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34E52"/>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34E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34E52"/>
    <w:pPr>
      <w:ind w:left="1701" w:hanging="1701"/>
    </w:pPr>
  </w:style>
  <w:style w:type="paragraph" w:styleId="TOC4">
    <w:name w:val="toc 4"/>
    <w:basedOn w:val="TOC3"/>
    <w:rsid w:val="00034E52"/>
    <w:pPr>
      <w:ind w:left="1418" w:hanging="1418"/>
    </w:pPr>
  </w:style>
  <w:style w:type="paragraph" w:styleId="TOC3">
    <w:name w:val="toc 3"/>
    <w:basedOn w:val="TOC2"/>
    <w:rsid w:val="00034E52"/>
    <w:pPr>
      <w:ind w:left="1134" w:hanging="1134"/>
    </w:pPr>
  </w:style>
  <w:style w:type="paragraph" w:styleId="TOC2">
    <w:name w:val="toc 2"/>
    <w:basedOn w:val="TOC1"/>
    <w:rsid w:val="00034E52"/>
    <w:pPr>
      <w:keepNext w:val="0"/>
      <w:spacing w:before="0"/>
      <w:ind w:left="851" w:hanging="851"/>
    </w:pPr>
    <w:rPr>
      <w:sz w:val="20"/>
    </w:rPr>
  </w:style>
  <w:style w:type="paragraph" w:styleId="Footer">
    <w:name w:val="footer"/>
    <w:aliases w:val="footer odd,footer,fo,pie de página"/>
    <w:basedOn w:val="Header"/>
    <w:link w:val="FooterChar"/>
    <w:rsid w:val="00034E52"/>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034E52"/>
    <w:pPr>
      <w:outlineLvl w:val="9"/>
    </w:pPr>
  </w:style>
  <w:style w:type="paragraph" w:customStyle="1" w:styleId="NF">
    <w:name w:val="NF"/>
    <w:basedOn w:val="NO"/>
    <w:rsid w:val="00034E52"/>
    <w:pPr>
      <w:keepNext/>
      <w:spacing w:after="0"/>
    </w:pPr>
    <w:rPr>
      <w:rFonts w:ascii="Arial" w:hAnsi="Arial"/>
      <w:sz w:val="18"/>
    </w:rPr>
  </w:style>
  <w:style w:type="paragraph" w:customStyle="1" w:styleId="NO">
    <w:name w:val="NO"/>
    <w:basedOn w:val="Normal"/>
    <w:link w:val="NOChar"/>
    <w:rsid w:val="00034E52"/>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34E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34E52"/>
    <w:pPr>
      <w:jc w:val="right"/>
    </w:pPr>
  </w:style>
  <w:style w:type="paragraph" w:customStyle="1" w:styleId="TAL">
    <w:name w:val="TAL"/>
    <w:basedOn w:val="Normal"/>
    <w:link w:val="TALCar"/>
    <w:rsid w:val="00034E52"/>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34E52"/>
    <w:rPr>
      <w:b/>
    </w:rPr>
  </w:style>
  <w:style w:type="paragraph" w:customStyle="1" w:styleId="TAC">
    <w:name w:val="TAC"/>
    <w:basedOn w:val="TAL"/>
    <w:link w:val="TACChar"/>
    <w:rsid w:val="00034E52"/>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34E52"/>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34E52"/>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34E52"/>
    <w:pPr>
      <w:spacing w:after="0"/>
    </w:pPr>
  </w:style>
  <w:style w:type="paragraph" w:customStyle="1" w:styleId="NW">
    <w:name w:val="NW"/>
    <w:basedOn w:val="NO"/>
    <w:rsid w:val="00034E52"/>
    <w:pPr>
      <w:spacing w:after="0"/>
    </w:pPr>
  </w:style>
  <w:style w:type="paragraph" w:customStyle="1" w:styleId="EW">
    <w:name w:val="EW"/>
    <w:basedOn w:val="EX"/>
    <w:rsid w:val="00034E52"/>
    <w:pPr>
      <w:spacing w:after="0"/>
    </w:pPr>
  </w:style>
  <w:style w:type="paragraph" w:customStyle="1" w:styleId="B10">
    <w:name w:val="B1"/>
    <w:basedOn w:val="List"/>
    <w:link w:val="B1Char"/>
    <w:rsid w:val="00034E52"/>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34E52"/>
    <w:pPr>
      <w:ind w:left="1985" w:hanging="1985"/>
    </w:pPr>
  </w:style>
  <w:style w:type="paragraph" w:styleId="TOC7">
    <w:name w:val="toc 7"/>
    <w:basedOn w:val="TOC6"/>
    <w:next w:val="Normal"/>
    <w:rsid w:val="00034E52"/>
    <w:pPr>
      <w:ind w:left="2268" w:hanging="2268"/>
    </w:pPr>
  </w:style>
  <w:style w:type="paragraph" w:customStyle="1" w:styleId="EditorsNote">
    <w:name w:val="Editor's Note"/>
    <w:aliases w:val="EN,Editor's Noteormal"/>
    <w:basedOn w:val="NO"/>
    <w:link w:val="EditorsNoteChar"/>
    <w:rsid w:val="00034E52"/>
    <w:rPr>
      <w:color w:val="FF0000"/>
    </w:rPr>
  </w:style>
  <w:style w:type="paragraph" w:customStyle="1" w:styleId="TH">
    <w:name w:val="TH"/>
    <w:basedOn w:val="Normal"/>
    <w:link w:val="THChar"/>
    <w:rsid w:val="00034E52"/>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34E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34E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34E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34E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34E52"/>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34E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34E52"/>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34E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34E52"/>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34E52"/>
  </w:style>
  <w:style w:type="paragraph" w:customStyle="1" w:styleId="B4">
    <w:name w:val="B4"/>
    <w:basedOn w:val="List4"/>
    <w:link w:val="B4Char"/>
    <w:rsid w:val="00034E52"/>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34E52"/>
  </w:style>
  <w:style w:type="paragraph" w:customStyle="1" w:styleId="ZTD">
    <w:name w:val="ZTD"/>
    <w:basedOn w:val="ZB"/>
    <w:rsid w:val="00034E52"/>
    <w:pPr>
      <w:framePr w:hRule="auto" w:wrap="notBeside" w:y="852"/>
    </w:pPr>
    <w:rPr>
      <w:i w:val="0"/>
      <w:sz w:val="40"/>
    </w:rPr>
  </w:style>
  <w:style w:type="paragraph" w:customStyle="1" w:styleId="ZV">
    <w:name w:val="ZV"/>
    <w:basedOn w:val="ZU"/>
    <w:rsid w:val="00034E52"/>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034E52"/>
    <w:pPr>
      <w:keepLines/>
      <w:spacing w:after="0"/>
    </w:pPr>
  </w:style>
  <w:style w:type="paragraph" w:styleId="Index2">
    <w:name w:val="index 2"/>
    <w:basedOn w:val="Index1"/>
    <w:rsid w:val="00034E52"/>
    <w:pPr>
      <w:ind w:left="284"/>
    </w:pPr>
  </w:style>
  <w:style w:type="character" w:styleId="FootnoteReference">
    <w:name w:val="footnote reference"/>
    <w:aliases w:val="Appel note de bas de p,Nota,Footnote symbol,Footnote"/>
    <w:basedOn w:val="DefaultParagraphFont"/>
    <w:rsid w:val="00034E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34E5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34E52"/>
    <w:pPr>
      <w:ind w:left="851"/>
    </w:pPr>
  </w:style>
  <w:style w:type="paragraph" w:styleId="ListNumber">
    <w:name w:val="List Number"/>
    <w:basedOn w:val="List"/>
    <w:rsid w:val="00034E52"/>
  </w:style>
  <w:style w:type="paragraph" w:styleId="List">
    <w:name w:val="List"/>
    <w:basedOn w:val="Normal"/>
    <w:link w:val="ListChar"/>
    <w:rsid w:val="00034E52"/>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34E52"/>
    <w:pPr>
      <w:ind w:left="851"/>
    </w:pPr>
  </w:style>
  <w:style w:type="paragraph" w:styleId="ListBullet">
    <w:name w:val="List Bullet"/>
    <w:aliases w:val="UL"/>
    <w:basedOn w:val="List"/>
    <w:link w:val="ListBulletChar"/>
    <w:rsid w:val="00034E52"/>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34E52"/>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34E52"/>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34E52"/>
    <w:pPr>
      <w:ind w:left="1135"/>
    </w:pPr>
  </w:style>
  <w:style w:type="paragraph" w:styleId="List4">
    <w:name w:val="List 4"/>
    <w:basedOn w:val="List3"/>
    <w:rsid w:val="00034E52"/>
    <w:pPr>
      <w:ind w:left="1418"/>
    </w:pPr>
  </w:style>
  <w:style w:type="paragraph" w:styleId="List5">
    <w:name w:val="List 5"/>
    <w:basedOn w:val="List4"/>
    <w:rsid w:val="00034E52"/>
    <w:pPr>
      <w:ind w:left="1702"/>
    </w:pPr>
  </w:style>
  <w:style w:type="paragraph" w:styleId="ListBullet4">
    <w:name w:val="List Bullet 4"/>
    <w:basedOn w:val="ListBullet3"/>
    <w:rsid w:val="00034E52"/>
    <w:pPr>
      <w:ind w:left="1418"/>
    </w:pPr>
  </w:style>
  <w:style w:type="paragraph" w:styleId="ListBullet5">
    <w:name w:val="List Bullet 5"/>
    <w:basedOn w:val="ListBullet4"/>
    <w:rsid w:val="00034E52"/>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807</TotalTime>
  <Pages>4</Pages>
  <Words>86806</Words>
  <Characters>494796</Characters>
  <Application>Microsoft Office Word</Application>
  <DocSecurity>0</DocSecurity>
  <Lines>4123</Lines>
  <Paragraphs>1160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580442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443</cp:revision>
  <dcterms:created xsi:type="dcterms:W3CDTF">2022-06-29T14:17:00Z</dcterms:created>
  <dcterms:modified xsi:type="dcterms:W3CDTF">2023-04-07T04:02:00Z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